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3C47FE" w14:paraId="79A52D34" w14:textId="77777777" w:rsidTr="00974001">
        <w:trPr>
          <w:tblHeader/>
        </w:trPr>
        <w:tc>
          <w:tcPr>
            <w:tcW w:w="1368" w:type="dxa"/>
          </w:tcPr>
          <w:p w14:paraId="410C5AEC" w14:textId="77777777" w:rsidR="00685193" w:rsidRPr="003C47FE" w:rsidRDefault="00685193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208E0CF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3C47FE" w14:paraId="2BF2B68A" w14:textId="77777777" w:rsidTr="00974001">
        <w:trPr>
          <w:tblHeader/>
        </w:trPr>
        <w:tc>
          <w:tcPr>
            <w:tcW w:w="1368" w:type="dxa"/>
          </w:tcPr>
          <w:p w14:paraId="50C41315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0D1CFBC0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3C47FE" w14:paraId="1B15AB77" w14:textId="77777777" w:rsidTr="00974001">
        <w:tc>
          <w:tcPr>
            <w:tcW w:w="1368" w:type="dxa"/>
          </w:tcPr>
          <w:p w14:paraId="1951920B" w14:textId="1C158BB0" w:rsidR="00685193" w:rsidRPr="00134A49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695C7587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3C47FE" w14:paraId="11D1F36A" w14:textId="77777777" w:rsidTr="00974001">
        <w:tc>
          <w:tcPr>
            <w:tcW w:w="1368" w:type="dxa"/>
          </w:tcPr>
          <w:p w14:paraId="295FAB87" w14:textId="6B98F837" w:rsidR="00685193" w:rsidRPr="00134A49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564435D4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F053F" w:rsidRPr="003C47FE" w14:paraId="487877CD" w14:textId="77777777" w:rsidTr="00974001">
        <w:tc>
          <w:tcPr>
            <w:tcW w:w="1368" w:type="dxa"/>
          </w:tcPr>
          <w:p w14:paraId="3E73E47A" w14:textId="6A9ADD6E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7F10F448" w14:textId="61448B9E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F053F" w:rsidRPr="003C47FE" w14:paraId="2A6926D6" w14:textId="77777777" w:rsidTr="00974001">
        <w:tc>
          <w:tcPr>
            <w:tcW w:w="1368" w:type="dxa"/>
          </w:tcPr>
          <w:p w14:paraId="5098C0DF" w14:textId="056669E4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0F2C1D35" w14:textId="1DAD10F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F053F" w:rsidRPr="003C47FE" w14:paraId="1BA9659A" w14:textId="77777777" w:rsidTr="00974001">
        <w:tc>
          <w:tcPr>
            <w:tcW w:w="1368" w:type="dxa"/>
          </w:tcPr>
          <w:p w14:paraId="1F03BC81" w14:textId="6181795C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6D6375C1" w14:textId="13703157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F053F" w:rsidRPr="003C47FE" w14:paraId="0E0A41FA" w14:textId="77777777" w:rsidTr="00974001">
        <w:tc>
          <w:tcPr>
            <w:tcW w:w="1368" w:type="dxa"/>
          </w:tcPr>
          <w:p w14:paraId="51262258" w14:textId="0809BA39" w:rsidR="008F053F" w:rsidRPr="00497424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F006AB4" w14:textId="310A3D50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8F053F" w:rsidRPr="003C47FE" w14:paraId="4FF2614C" w14:textId="77777777" w:rsidTr="00974001">
        <w:tc>
          <w:tcPr>
            <w:tcW w:w="1368" w:type="dxa"/>
          </w:tcPr>
          <w:p w14:paraId="4CAB7B6B" w14:textId="73A9CB83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69AA93BB" w14:textId="5221A222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433701" w:rsidRPr="003C47FE" w14:paraId="6BC7B5F1" w14:textId="77777777" w:rsidTr="00974001">
        <w:tc>
          <w:tcPr>
            <w:tcW w:w="1368" w:type="dxa"/>
          </w:tcPr>
          <w:p w14:paraId="7710A299" w14:textId="433C31E8" w:rsidR="00433701" w:rsidRPr="00C70179" w:rsidRDefault="00D110C5" w:rsidP="0043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543AB893" w14:textId="0C45172B" w:rsidR="00433701" w:rsidRPr="00C70179" w:rsidRDefault="00433701" w:rsidP="0043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7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8F053F" w:rsidRPr="003C47FE" w14:paraId="34E22AC8" w14:textId="77777777" w:rsidTr="00974001">
        <w:tc>
          <w:tcPr>
            <w:tcW w:w="1368" w:type="dxa"/>
          </w:tcPr>
          <w:p w14:paraId="273B9B56" w14:textId="7E803844" w:rsidR="008F053F" w:rsidRPr="00C70179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34C2EBF0" w14:textId="417F6A94" w:rsidR="008F053F" w:rsidRPr="00C70179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7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F053F" w:rsidRPr="003C47FE" w14:paraId="59EC353F" w14:textId="77777777" w:rsidTr="00974001">
        <w:tc>
          <w:tcPr>
            <w:tcW w:w="1368" w:type="dxa"/>
          </w:tcPr>
          <w:p w14:paraId="208B7DD3" w14:textId="6DE646F9" w:rsidR="008F053F" w:rsidRPr="00C70179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2266B9A2" w14:textId="6F55CFC9" w:rsidR="008F053F" w:rsidRPr="00C70179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79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8F053F" w:rsidRPr="003C47FE" w14:paraId="5C6333A6" w14:textId="77777777" w:rsidTr="00974001">
        <w:tc>
          <w:tcPr>
            <w:tcW w:w="1368" w:type="dxa"/>
          </w:tcPr>
          <w:p w14:paraId="1154346E" w14:textId="4E59B0B4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666C1B61" w14:textId="12B4E740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F053F" w:rsidRPr="003C47FE" w14:paraId="1EFB6A40" w14:textId="77777777" w:rsidTr="00974001">
        <w:tc>
          <w:tcPr>
            <w:tcW w:w="1368" w:type="dxa"/>
          </w:tcPr>
          <w:p w14:paraId="64C15838" w14:textId="066991EB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68625247" w14:textId="41184A0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F053F" w:rsidRPr="003C47FE" w14:paraId="574AEF71" w14:textId="77777777" w:rsidTr="00974001">
        <w:tc>
          <w:tcPr>
            <w:tcW w:w="1368" w:type="dxa"/>
          </w:tcPr>
          <w:p w14:paraId="2E27E7C7" w14:textId="3E87A9BC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4BF37E8E" w14:textId="5BDCEF32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8F053F" w:rsidRPr="003C47FE" w14:paraId="4B2D6E6D" w14:textId="77777777" w:rsidTr="00974001">
        <w:tc>
          <w:tcPr>
            <w:tcW w:w="1368" w:type="dxa"/>
          </w:tcPr>
          <w:p w14:paraId="70D0A46E" w14:textId="216508F9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0F40FCC3" w14:textId="45D1264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F053F" w:rsidRPr="003C47FE" w14:paraId="1779826B" w14:textId="77777777" w:rsidTr="00974001">
        <w:tc>
          <w:tcPr>
            <w:tcW w:w="1368" w:type="dxa"/>
          </w:tcPr>
          <w:p w14:paraId="28F21E2C" w14:textId="548B6D28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6B7C37E7" w14:textId="03B67F30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8F053F" w:rsidRPr="003C47FE" w14:paraId="0C6783C5" w14:textId="77777777" w:rsidTr="00974001">
        <w:tc>
          <w:tcPr>
            <w:tcW w:w="1368" w:type="dxa"/>
          </w:tcPr>
          <w:p w14:paraId="2B8D131F" w14:textId="5D842647" w:rsidR="008F053F" w:rsidRPr="00134A49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14:paraId="5E235457" w14:textId="0B39FE8D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ทุนซื้อคืน</w:t>
            </w:r>
          </w:p>
        </w:tc>
      </w:tr>
      <w:tr w:rsidR="008F053F" w:rsidRPr="003C47FE" w14:paraId="56A7BD8C" w14:textId="77777777" w:rsidTr="00974001">
        <w:tc>
          <w:tcPr>
            <w:tcW w:w="1368" w:type="dxa"/>
          </w:tcPr>
          <w:p w14:paraId="7A36E133" w14:textId="6CB98D53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14:paraId="266A4A0E" w14:textId="4AE71DD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</w:t>
            </w:r>
          </w:p>
        </w:tc>
      </w:tr>
      <w:tr w:rsidR="008F053F" w:rsidRPr="003C47FE" w14:paraId="3C22CD0B" w14:textId="77777777" w:rsidTr="00974001">
        <w:tc>
          <w:tcPr>
            <w:tcW w:w="1368" w:type="dxa"/>
          </w:tcPr>
          <w:p w14:paraId="7C1F821E" w14:textId="53981495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14:paraId="5FCFA611" w14:textId="1F70D145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45408" w:rsidRPr="003C47FE" w14:paraId="6AA2574F" w14:textId="77777777" w:rsidTr="00974001">
        <w:tc>
          <w:tcPr>
            <w:tcW w:w="1368" w:type="dxa"/>
          </w:tcPr>
          <w:p w14:paraId="5A36642B" w14:textId="25365B42" w:rsidR="00745408" w:rsidRPr="00AE6E05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14:paraId="73ADB915" w14:textId="1B5AAE41" w:rsidR="00745408" w:rsidRPr="003C47FE" w:rsidRDefault="00745408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F053F" w:rsidRPr="003C47FE" w14:paraId="653043E0" w14:textId="77777777" w:rsidTr="00974001">
        <w:tc>
          <w:tcPr>
            <w:tcW w:w="1368" w:type="dxa"/>
          </w:tcPr>
          <w:p w14:paraId="376FDF5C" w14:textId="3FDC9608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14:paraId="59D89746" w14:textId="7A4FA80D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8F053F" w:rsidRPr="003C47FE" w14:paraId="2950BE9A" w14:textId="77777777" w:rsidTr="00974001">
        <w:tc>
          <w:tcPr>
            <w:tcW w:w="1368" w:type="dxa"/>
          </w:tcPr>
          <w:p w14:paraId="07A8D45A" w14:textId="6C88C3BD" w:rsidR="008F053F" w:rsidRPr="003C47FE" w:rsidRDefault="00D110C5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8165" w:type="dxa"/>
          </w:tcPr>
          <w:p w14:paraId="72E72A5A" w14:textId="5CEEE139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A7687B" w:rsidRPr="003C47FE" w14:paraId="3A8BCF2C" w14:textId="77777777" w:rsidTr="00974001">
        <w:tc>
          <w:tcPr>
            <w:tcW w:w="1368" w:type="dxa"/>
          </w:tcPr>
          <w:p w14:paraId="19ACCFD2" w14:textId="4C6EF4E6" w:rsidR="00A7687B" w:rsidRPr="003C47FE" w:rsidRDefault="00D110C5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14:paraId="15AD75C5" w14:textId="53433421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A7687B" w:rsidRPr="003C47FE" w14:paraId="2161CEFF" w14:textId="77777777" w:rsidTr="00974001">
        <w:tc>
          <w:tcPr>
            <w:tcW w:w="1368" w:type="dxa"/>
          </w:tcPr>
          <w:p w14:paraId="2097A533" w14:textId="67A189D3" w:rsidR="00A7687B" w:rsidRPr="003C47FE" w:rsidRDefault="00D110C5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14:paraId="74A963AD" w14:textId="5433A975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7687B" w:rsidRPr="003C47FE" w14:paraId="47C0A2A8" w14:textId="77777777" w:rsidTr="00974001">
        <w:tc>
          <w:tcPr>
            <w:tcW w:w="1368" w:type="dxa"/>
          </w:tcPr>
          <w:p w14:paraId="404EDCE3" w14:textId="33E01545" w:rsidR="00A7687B" w:rsidRPr="003C47FE" w:rsidRDefault="00D110C5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14:paraId="2C7CB88C" w14:textId="5CF8D4AE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7687B" w:rsidRPr="003C47FE" w14:paraId="457377ED" w14:textId="77777777" w:rsidTr="00974001">
        <w:tc>
          <w:tcPr>
            <w:tcW w:w="1368" w:type="dxa"/>
          </w:tcPr>
          <w:p w14:paraId="442CF207" w14:textId="62A727A7" w:rsidR="00A7687B" w:rsidRPr="003C47FE" w:rsidRDefault="00D110C5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165" w:type="dxa"/>
          </w:tcPr>
          <w:p w14:paraId="0B4DDF12" w14:textId="5103F59F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687B" w:rsidRPr="003C47FE" w14:paraId="2A17C108" w14:textId="77777777" w:rsidTr="00974001">
        <w:tc>
          <w:tcPr>
            <w:tcW w:w="1368" w:type="dxa"/>
          </w:tcPr>
          <w:p w14:paraId="79CC9663" w14:textId="4997AEA8" w:rsidR="00A7687B" w:rsidRPr="003C47FE" w:rsidRDefault="00D110C5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8165" w:type="dxa"/>
          </w:tcPr>
          <w:p w14:paraId="38B24542" w14:textId="1FF2A982" w:rsidR="00A7687B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8F053F" w:rsidRPr="003C47FE" w14:paraId="25A0E873" w14:textId="77777777" w:rsidTr="00974001">
        <w:tc>
          <w:tcPr>
            <w:tcW w:w="1368" w:type="dxa"/>
          </w:tcPr>
          <w:p w14:paraId="6C551164" w14:textId="493074D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16892018" w14:textId="23387D6D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53F" w:rsidRPr="003C47FE" w14:paraId="2B273E71" w14:textId="77777777" w:rsidTr="00974001">
        <w:tc>
          <w:tcPr>
            <w:tcW w:w="1368" w:type="dxa"/>
          </w:tcPr>
          <w:p w14:paraId="2902524E" w14:textId="6C6A64B6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91C3B99" w14:textId="2820A3DF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53F" w:rsidRPr="003C47FE" w14:paraId="1C5F3168" w14:textId="77777777" w:rsidTr="00974001">
        <w:tc>
          <w:tcPr>
            <w:tcW w:w="1368" w:type="dxa"/>
          </w:tcPr>
          <w:p w14:paraId="1B933112" w14:textId="5FB230E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78CE45F8" w14:textId="63F92B02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AF7356E" w14:textId="77777777" w:rsidR="003B0A8D" w:rsidRPr="003C47FE" w:rsidRDefault="00685193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1C4E">
        <w:rPr>
          <w:rFonts w:ascii="Angsana New" w:hAnsi="Angsana New"/>
          <w:sz w:val="30"/>
          <w:szCs w:val="30"/>
        </w:rPr>
        <w:br w:type="page"/>
      </w:r>
      <w:r w:rsidR="003B0A8D" w:rsidRPr="003C47FE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48C97DD9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4EDD335" w14:textId="3F4C533A" w:rsidR="003B0A8D" w:rsidRPr="00AE023C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ได้อนุมัติให้ออกงบการเงินนี้</w:t>
      </w:r>
      <w:r w:rsidRPr="003C47FE">
        <w:rPr>
          <w:rFonts w:ascii="Angsana New" w:hAnsi="Angsana New"/>
          <w:sz w:val="30"/>
          <w:szCs w:val="30"/>
          <w:cs/>
        </w:rPr>
        <w:t>เมื่อวันที่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27</w:t>
      </w:r>
      <w:r w:rsidR="00971A12" w:rsidRPr="00375D1D">
        <w:rPr>
          <w:rFonts w:ascii="Angsana New" w:hAnsi="Angsana New"/>
          <w:sz w:val="30"/>
          <w:szCs w:val="30"/>
        </w:rPr>
        <w:t xml:space="preserve"> </w:t>
      </w:r>
      <w:r w:rsidR="00971A12" w:rsidRPr="00375D1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110C5">
        <w:rPr>
          <w:rFonts w:ascii="Angsana New" w:hAnsi="Angsana New"/>
          <w:sz w:val="30"/>
          <w:szCs w:val="30"/>
        </w:rPr>
        <w:t>2567</w:t>
      </w:r>
    </w:p>
    <w:p w14:paraId="62CC8F3D" w14:textId="77777777" w:rsidR="003B0A8D" w:rsidRPr="000C7870" w:rsidRDefault="003B0A8D" w:rsidP="003B0A8D">
      <w:pPr>
        <w:pStyle w:val="FSBlank"/>
        <w:rPr>
          <w:sz w:val="30"/>
          <w:szCs w:val="30"/>
        </w:rPr>
      </w:pPr>
      <w:r w:rsidRPr="003C47FE">
        <w:tab/>
      </w:r>
    </w:p>
    <w:p w14:paraId="5CA00215" w14:textId="77777777" w:rsidR="003B0A8D" w:rsidRPr="000D22E7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2E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17CC131" w14:textId="77777777" w:rsidR="003B0A8D" w:rsidRPr="000C7870" w:rsidRDefault="003B0A8D" w:rsidP="003B0A8D">
      <w:pPr>
        <w:pStyle w:val="FSBlank"/>
        <w:rPr>
          <w:sz w:val="30"/>
          <w:szCs w:val="30"/>
          <w:cs/>
        </w:rPr>
      </w:pPr>
    </w:p>
    <w:p w14:paraId="2A0C14F2" w14:textId="07682B06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นวนคร จำกัด (มหาชน) 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D26EF">
        <w:rPr>
          <w:rFonts w:ascii="Angsana New" w:hAnsi="Angsana New"/>
          <w:sz w:val="30"/>
          <w:szCs w:val="30"/>
          <w:cs/>
        </w:rPr>
        <w:t>จดทะเบียนกับ</w:t>
      </w:r>
      <w:r w:rsidR="000D641B">
        <w:rPr>
          <w:rFonts w:ascii="Angsana New" w:hAnsi="Angsana New"/>
          <w:sz w:val="30"/>
          <w:szCs w:val="30"/>
        </w:rPr>
        <w:br/>
      </w:r>
      <w:r w:rsidRPr="005D26EF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D110C5">
        <w:rPr>
          <w:rFonts w:ascii="Angsana New" w:hAnsi="Angsana New"/>
          <w:sz w:val="30"/>
          <w:szCs w:val="30"/>
        </w:rPr>
        <w:t>18</w:t>
      </w:r>
      <w:r w:rsidRPr="005D26EF">
        <w:rPr>
          <w:rFonts w:ascii="Angsana New" w:hAnsi="Angsana New"/>
          <w:sz w:val="30"/>
          <w:szCs w:val="30"/>
        </w:rPr>
        <w:t xml:space="preserve"> </w:t>
      </w:r>
      <w:r w:rsidRPr="005D26EF">
        <w:rPr>
          <w:rFonts w:ascii="Angsana New" w:hAnsi="Angsana New"/>
          <w:sz w:val="30"/>
          <w:szCs w:val="30"/>
          <w:cs/>
        </w:rPr>
        <w:t xml:space="preserve">พฤษภาคม </w:t>
      </w:r>
      <w:r w:rsidR="00D110C5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โดยมีสำนักงานใหญ่และสำนักงานสาขาที่</w:t>
      </w:r>
      <w:r w:rsidR="000D641B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จดทะเบียนดังนี้</w:t>
      </w:r>
    </w:p>
    <w:p w14:paraId="2C8C5ED5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7470"/>
      </w:tblGrid>
      <w:tr w:rsidR="003B0A8D" w:rsidRPr="003C47FE" w14:paraId="62A60C09" w14:textId="77777777" w:rsidTr="00176203">
        <w:tc>
          <w:tcPr>
            <w:tcW w:w="1530" w:type="dxa"/>
          </w:tcPr>
          <w:p w14:paraId="201EEB55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สำนักงานใหญ่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5D36E4D2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1DF532AE" w14:textId="441017F8" w:rsidR="003B0A8D" w:rsidRPr="003C47FE" w:rsidRDefault="00D110C5" w:rsidP="00176203">
            <w:pPr>
              <w:pStyle w:val="BodyText3"/>
              <w:spacing w:line="240" w:lineRule="auto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>
              <w:rPr>
                <w:rFonts w:ascii="Angsana New" w:hAnsi="Angsana New" w:cs="Angsana New"/>
                <w:cs/>
              </w:rPr>
              <w:t xml:space="preserve">หมู่ </w:t>
            </w:r>
            <w:r>
              <w:rPr>
                <w:rFonts w:ascii="Angsana New" w:hAnsi="Angsana New" w:cs="Angsana New"/>
              </w:rPr>
              <w:t>13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ถนนพหลโยธิน ตำบลคลองหนึ่ง อำเภอคลองหลวง จังหวัดปทุมธานี</w:t>
            </w:r>
            <w:r w:rsidR="003B0A8D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12120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  <w:tr w:rsidR="003B0A8D" w:rsidRPr="003C47FE" w14:paraId="4EF7B011" w14:textId="77777777" w:rsidTr="00176203">
        <w:tc>
          <w:tcPr>
            <w:tcW w:w="1530" w:type="dxa"/>
          </w:tcPr>
          <w:p w14:paraId="17289269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857128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7470" w:type="dxa"/>
          </w:tcPr>
          <w:p w14:paraId="3C52C90C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3B0A8D" w:rsidRPr="003C47FE" w14:paraId="351F4752" w14:textId="77777777" w:rsidTr="00176203">
        <w:tc>
          <w:tcPr>
            <w:tcW w:w="1530" w:type="dxa"/>
          </w:tcPr>
          <w:p w14:paraId="0F2A6CCC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สำนักงานสาขา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699C81CF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342CC8C7" w14:textId="21D68221" w:rsidR="003B0A8D" w:rsidRPr="003C47FE" w:rsidRDefault="00D110C5" w:rsidP="00176203">
            <w:pPr>
              <w:pStyle w:val="BodyText3"/>
              <w:spacing w:line="240" w:lineRule="auto"/>
              <w:ind w:left="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>/</w:t>
            </w:r>
            <w:r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ถนนมิตรภาพ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(กม. </w:t>
            </w:r>
            <w:r>
              <w:rPr>
                <w:rFonts w:ascii="Angsana New" w:hAnsi="Angsana New" w:cs="Angsana New"/>
              </w:rPr>
              <w:t>231</w:t>
            </w:r>
            <w:r w:rsidR="003B0A8D" w:rsidRPr="003C47FE">
              <w:rPr>
                <w:rFonts w:ascii="Angsana New" w:hAnsi="Angsana New" w:cs="Angsana New"/>
                <w:cs/>
              </w:rPr>
              <w:t>)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หมู่ </w:t>
            </w:r>
            <w:r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>ตำบลนากลาง อำเภอสูงเนิน จังหวัดนครราชสีมา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30380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</w:tbl>
    <w:p w14:paraId="0BFFE424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2DFFA43" w14:textId="3A3D3B35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34D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D110C5">
        <w:rPr>
          <w:rFonts w:ascii="Angsana New" w:hAnsi="Angsana New"/>
          <w:spacing w:val="-2"/>
          <w:sz w:val="30"/>
          <w:szCs w:val="30"/>
        </w:rPr>
        <w:t>31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="00D110C5">
        <w:rPr>
          <w:rFonts w:ascii="Angsana New" w:hAnsi="Angsana New"/>
          <w:spacing w:val="-2"/>
          <w:sz w:val="30"/>
          <w:szCs w:val="30"/>
        </w:rPr>
        <w:t>2566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>ผู้ถือหุ้นรายใหญ่ของบริษัทได้แก่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 xml:space="preserve">นายทวีฉัตร จุฬางกูร </w:t>
      </w:r>
      <w:r w:rsidRPr="006C34DF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6C34DF">
        <w:rPr>
          <w:rFonts w:ascii="Angsana New" w:hAnsi="Angsana New"/>
          <w:spacing w:val="-2"/>
          <w:sz w:val="30"/>
          <w:szCs w:val="30"/>
          <w:cs/>
        </w:rPr>
        <w:t>ถือหุ้นของบริษัทในอัตราร้อยละ</w:t>
      </w:r>
      <w:r w:rsidR="005A20FE">
        <w:rPr>
          <w:rFonts w:ascii="Angsana New" w:hAnsi="Angsana New"/>
          <w:spacing w:val="-2"/>
          <w:sz w:val="30"/>
          <w:szCs w:val="30"/>
        </w:rPr>
        <w:t xml:space="preserve"> </w:t>
      </w:r>
      <w:r w:rsidR="00D110C5">
        <w:rPr>
          <w:rFonts w:ascii="Angsana New" w:hAnsi="Angsana New"/>
          <w:spacing w:val="6"/>
          <w:sz w:val="30"/>
          <w:szCs w:val="30"/>
        </w:rPr>
        <w:t>24</w:t>
      </w:r>
      <w:r w:rsidR="00580368">
        <w:rPr>
          <w:rFonts w:ascii="Angsana New" w:hAnsi="Angsana New"/>
          <w:spacing w:val="6"/>
          <w:sz w:val="30"/>
          <w:szCs w:val="30"/>
        </w:rPr>
        <w:t>.</w:t>
      </w:r>
      <w:r w:rsidR="00D110C5">
        <w:rPr>
          <w:rFonts w:ascii="Angsana New" w:hAnsi="Angsana New"/>
          <w:spacing w:val="6"/>
          <w:sz w:val="30"/>
          <w:szCs w:val="30"/>
        </w:rPr>
        <w:t>70</w:t>
      </w:r>
      <w:r w:rsidRPr="006C34DF">
        <w:rPr>
          <w:rFonts w:ascii="Angsana New" w:hAnsi="Angsana New"/>
          <w:spacing w:val="6"/>
          <w:sz w:val="30"/>
          <w:szCs w:val="30"/>
        </w:rPr>
        <w:t xml:space="preserve"> </w:t>
      </w:r>
      <w:r w:rsidRPr="006C34DF">
        <w:rPr>
          <w:rFonts w:ascii="Angsana New" w:hAnsi="Angsana New"/>
          <w:spacing w:val="6"/>
          <w:sz w:val="30"/>
          <w:szCs w:val="30"/>
          <w:cs/>
        </w:rPr>
        <w:t>และบริษัท เอ็นอีพี อสังหาริมทรัพย์</w:t>
      </w:r>
      <w:r w:rsidRPr="006C34DF">
        <w:rPr>
          <w:rFonts w:ascii="Angsana New" w:hAnsi="Angsana New"/>
          <w:spacing w:val="6"/>
          <w:sz w:val="30"/>
          <w:szCs w:val="30"/>
        </w:rPr>
        <w:t xml:space="preserve"> </w:t>
      </w:r>
      <w:r w:rsidRPr="006C34DF">
        <w:rPr>
          <w:rFonts w:ascii="Angsana New" w:hAnsi="Angsana New"/>
          <w:spacing w:val="6"/>
          <w:sz w:val="30"/>
          <w:szCs w:val="30"/>
          <w:cs/>
        </w:rPr>
        <w:t>และอุตสาหกรรม จำกัด (มหาชน) ซึ่งเป็นนิติบุคคลที่จัดตั้งขึ้นในประเทศไทย</w:t>
      </w:r>
      <w:r w:rsidRPr="006C34DF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6C34DF">
        <w:rPr>
          <w:rFonts w:ascii="Angsana New" w:hAnsi="Angsana New"/>
          <w:spacing w:val="6"/>
          <w:sz w:val="30"/>
          <w:szCs w:val="30"/>
          <w:cs/>
        </w:rPr>
        <w:t>ถือ</w:t>
      </w:r>
      <w:r w:rsidRPr="006C34DF">
        <w:rPr>
          <w:rFonts w:ascii="Angsana New" w:hAnsi="Angsana New"/>
          <w:sz w:val="30"/>
          <w:szCs w:val="30"/>
          <w:cs/>
        </w:rPr>
        <w:t>หุ้นของบริษัทในอัตราร้อยละ</w:t>
      </w:r>
      <w:r w:rsidRPr="006C34DF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12</w:t>
      </w:r>
      <w:r w:rsidR="00580368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60</w:t>
      </w:r>
      <w:r w:rsidR="002A6A74" w:rsidRPr="006C34D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C34DF">
        <w:rPr>
          <w:rFonts w:ascii="Angsana New" w:hAnsi="Angsana New"/>
          <w:i/>
          <w:iCs/>
          <w:sz w:val="30"/>
          <w:szCs w:val="30"/>
          <w:cs/>
        </w:rPr>
        <w:t>(</w:t>
      </w:r>
      <w:r w:rsidR="00D110C5">
        <w:rPr>
          <w:rFonts w:ascii="Angsana New" w:hAnsi="Angsana New"/>
          <w:i/>
          <w:iCs/>
          <w:sz w:val="30"/>
          <w:szCs w:val="30"/>
        </w:rPr>
        <w:t>2565</w:t>
      </w:r>
      <w:r w:rsidRPr="006C34DF">
        <w:rPr>
          <w:rFonts w:ascii="Angsana New" w:hAnsi="Angsana New"/>
          <w:i/>
          <w:iCs/>
          <w:sz w:val="30"/>
          <w:szCs w:val="30"/>
        </w:rPr>
        <w:t xml:space="preserve">: </w:t>
      </w:r>
      <w:r w:rsidRPr="006C34DF">
        <w:rPr>
          <w:rFonts w:ascii="Angsana New" w:hAnsi="Angsana New"/>
          <w:i/>
          <w:iCs/>
          <w:sz w:val="30"/>
          <w:szCs w:val="30"/>
          <w:cs/>
        </w:rPr>
        <w:t>อัตราร้อยละ</w:t>
      </w:r>
      <w:r w:rsidRPr="006C34DF">
        <w:rPr>
          <w:rFonts w:ascii="Angsana New" w:hAnsi="Angsana New"/>
          <w:i/>
          <w:iCs/>
          <w:sz w:val="30"/>
          <w:szCs w:val="30"/>
        </w:rPr>
        <w:t xml:space="preserve"> </w:t>
      </w:r>
      <w:r w:rsidR="00D110C5">
        <w:rPr>
          <w:rFonts w:ascii="Angsana New" w:hAnsi="Angsana New"/>
          <w:i/>
          <w:iCs/>
          <w:sz w:val="30"/>
          <w:szCs w:val="30"/>
        </w:rPr>
        <w:t>24</w:t>
      </w:r>
      <w:r w:rsidRPr="006C34DF">
        <w:rPr>
          <w:rFonts w:ascii="Angsana New" w:hAnsi="Angsana New"/>
          <w:i/>
          <w:iCs/>
          <w:sz w:val="30"/>
          <w:szCs w:val="30"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70</w:t>
      </w:r>
      <w:r w:rsidRPr="006C34DF">
        <w:rPr>
          <w:rFonts w:ascii="Angsana New" w:hAnsi="Angsana New"/>
          <w:i/>
          <w:iCs/>
          <w:sz w:val="30"/>
          <w:szCs w:val="30"/>
        </w:rPr>
        <w:t xml:space="preserve"> </w:t>
      </w:r>
      <w:r w:rsidRPr="006C34D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110C5">
        <w:rPr>
          <w:rFonts w:ascii="Angsana New" w:hAnsi="Angsana New"/>
          <w:i/>
          <w:iCs/>
          <w:sz w:val="30"/>
          <w:szCs w:val="30"/>
        </w:rPr>
        <w:t>12</w:t>
      </w:r>
      <w:r w:rsidRPr="006C34DF">
        <w:rPr>
          <w:rFonts w:ascii="Angsana New" w:hAnsi="Angsana New"/>
          <w:i/>
          <w:iCs/>
          <w:sz w:val="30"/>
          <w:szCs w:val="30"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60</w:t>
      </w:r>
      <w:r w:rsidRPr="006C34DF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Pr="006C34DF">
        <w:rPr>
          <w:rFonts w:ascii="Angsana New" w:hAnsi="Angsana New"/>
          <w:i/>
          <w:iCs/>
          <w:sz w:val="30"/>
          <w:szCs w:val="30"/>
        </w:rPr>
        <w:t>)</w:t>
      </w:r>
    </w:p>
    <w:p w14:paraId="1590DD98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191D06E" w14:textId="7FE3E1F0" w:rsidR="003B0A8D" w:rsidRPr="00D3419F" w:rsidRDefault="003B0A8D" w:rsidP="003B0A8D">
      <w:pPr>
        <w:pStyle w:val="FSContent"/>
      </w:pPr>
      <w:r w:rsidRPr="00C44588">
        <w:rPr>
          <w:spacing w:val="-2"/>
          <w:cs/>
        </w:rPr>
        <w:t>บริษัทดำเนินธุรกิจหลักเกี่ยวกับการพัฒนาโครงการอสังหาริมทรัพย์และเขตส่งเสริมอุตสาหกรรมเพื่อขายและให้เช่า</w:t>
      </w:r>
      <w:r w:rsidRPr="00D57EDD">
        <w:rPr>
          <w:spacing w:val="2"/>
          <w:cs/>
        </w:rPr>
        <w:t>และก</w:t>
      </w:r>
      <w:r w:rsidRPr="003C47FE">
        <w:rPr>
          <w:cs/>
        </w:rPr>
        <w:t>ารให้บริการสาธารณูปโภคและสิ่งอำนวยความสะดวกต่างๆ ในเขตส่งเสริมอุตสาหกรรม</w:t>
      </w:r>
      <w:r>
        <w:t xml:space="preserve"> </w:t>
      </w:r>
      <w:r>
        <w:rPr>
          <w:rFonts w:hint="cs"/>
          <w:cs/>
        </w:rPr>
        <w:t>โดยรายละเอียด</w:t>
      </w:r>
      <w:r w:rsidRPr="000A363B">
        <w:rPr>
          <w:rFonts w:hint="cs"/>
          <w:cs/>
        </w:rPr>
        <w:t>ของ</w:t>
      </w:r>
      <w:r w:rsidR="00FF6A8E">
        <w:rPr>
          <w:rFonts w:hint="cs"/>
          <w:cs/>
        </w:rPr>
        <w:t>บริษัทย่อยและ</w:t>
      </w:r>
      <w:r>
        <w:rPr>
          <w:rFonts w:hint="cs"/>
          <w:cs/>
        </w:rPr>
        <w:t>การร่วมค้า</w:t>
      </w:r>
      <w:r w:rsidRPr="000A363B">
        <w:rPr>
          <w:rFonts w:hint="cs"/>
          <w:cs/>
        </w:rPr>
        <w:t xml:space="preserve"> ณ วันที่ </w:t>
      </w:r>
      <w:r w:rsidR="00D110C5">
        <w:t>31</w:t>
      </w:r>
      <w:r w:rsidRPr="000A363B">
        <w:t xml:space="preserve"> </w:t>
      </w:r>
      <w:r w:rsidRPr="00D54667">
        <w:rPr>
          <w:rFonts w:hint="cs"/>
          <w:cs/>
        </w:rPr>
        <w:t xml:space="preserve">ธันวาคม </w:t>
      </w:r>
      <w:r w:rsidR="00D110C5">
        <w:t>2566</w:t>
      </w:r>
      <w:r w:rsidRPr="00D54667">
        <w:t xml:space="preserve"> </w:t>
      </w:r>
      <w:r w:rsidRPr="00D54667">
        <w:rPr>
          <w:cs/>
        </w:rPr>
        <w:t xml:space="preserve">และ </w:t>
      </w:r>
      <w:r w:rsidR="00D110C5">
        <w:t>2565</w:t>
      </w:r>
      <w:r w:rsidRPr="00D54667">
        <w:t xml:space="preserve"> </w:t>
      </w:r>
      <w:r w:rsidRPr="00D54667">
        <w:rPr>
          <w:rFonts w:hint="cs"/>
          <w:cs/>
        </w:rPr>
        <w:t>ได้เปิ</w:t>
      </w:r>
      <w:r w:rsidRPr="002D47B7">
        <w:rPr>
          <w:rFonts w:hint="cs"/>
          <w:cs/>
        </w:rPr>
        <w:t>ดเผยไว้</w:t>
      </w:r>
      <w:r>
        <w:rPr>
          <w:rFonts w:hint="cs"/>
          <w:cs/>
        </w:rPr>
        <w:t xml:space="preserve">ในหมายเหตุประกอบงบการเงินข้อ </w:t>
      </w:r>
      <w:r w:rsidR="00D110C5">
        <w:t>9</w:t>
      </w:r>
      <w:r w:rsidR="00FF6A8E" w:rsidRPr="00E57D78">
        <w:rPr>
          <w:rFonts w:hint="cs"/>
          <w:cs/>
        </w:rPr>
        <w:t xml:space="preserve">และ </w:t>
      </w:r>
      <w:r w:rsidR="00D110C5">
        <w:t>10</w:t>
      </w:r>
      <w:r w:rsidR="00FF6A8E" w:rsidRPr="00E57D78">
        <w:t xml:space="preserve"> </w:t>
      </w:r>
      <w:r w:rsidR="00FF6A8E" w:rsidRPr="00E57D78">
        <w:rPr>
          <w:rFonts w:hint="cs"/>
          <w:cs/>
        </w:rPr>
        <w:t>ตามลำดับ</w:t>
      </w:r>
    </w:p>
    <w:p w14:paraId="01F5FF5B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5551EF0B" w14:textId="2202E461" w:rsidR="003B0A8D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6400156F" w14:textId="77777777" w:rsidR="000C7870" w:rsidRPr="000C7870" w:rsidRDefault="000C7870" w:rsidP="000C7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1D7956" w14:textId="421E4D85" w:rsidR="00292AC5" w:rsidRDefault="003B0A8D" w:rsidP="004E25CA">
      <w:pPr>
        <w:pStyle w:val="FSContent"/>
        <w:rPr>
          <w:spacing w:val="6"/>
          <w:cs/>
        </w:rPr>
      </w:pPr>
      <w:r w:rsidRPr="00F50520">
        <w:rPr>
          <w:spacing w:val="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0A09">
        <w:rPr>
          <w:spacing w:val="6"/>
        </w:rPr>
        <w:t xml:space="preserve"> </w:t>
      </w:r>
      <w:r w:rsidR="002D0A09">
        <w:rPr>
          <w:spacing w:val="6"/>
        </w:rPr>
        <w:br/>
      </w:r>
      <w:r w:rsidR="002D0A09" w:rsidRPr="002D0A09">
        <w:rPr>
          <w:spacing w:val="6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39E7AFE5" w14:textId="77777777" w:rsidR="000C7870" w:rsidRDefault="000C7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0698BDE7" w14:textId="4A97BAD7" w:rsidR="003B0A8D" w:rsidRDefault="003B0A8D" w:rsidP="004824C7">
      <w:pPr>
        <w:pStyle w:val="FSContent"/>
      </w:pPr>
      <w:r w:rsidRPr="003830DA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</w:t>
      </w:r>
      <w:r w:rsidR="003830DA" w:rsidRPr="003830DA">
        <w:rPr>
          <w:rFonts w:hint="cs"/>
          <w:cs/>
        </w:rPr>
        <w:t>ณ</w:t>
      </w:r>
      <w:r w:rsidRPr="003830DA">
        <w:rPr>
          <w:cs/>
        </w:rPr>
        <w:t>การและ</w:t>
      </w:r>
      <w:r w:rsidRPr="004824C7">
        <w:rPr>
          <w:spacing w:val="6"/>
          <w:cs/>
        </w:rPr>
        <w:t>ข้อสมมติหลายประการ ซึ่งมีผลกระทบต่อการ</w:t>
      </w:r>
      <w:r w:rsidRPr="004824C7">
        <w:rPr>
          <w:rFonts w:hint="cs"/>
          <w:spacing w:val="6"/>
          <w:cs/>
        </w:rPr>
        <w:t>ปฏิบัติตาม</w:t>
      </w:r>
      <w:r w:rsidRPr="004824C7">
        <w:rPr>
          <w:spacing w:val="6"/>
          <w:cs/>
        </w:rPr>
        <w:t>นโยบาย</w:t>
      </w:r>
      <w:r w:rsidRPr="006D6A0E">
        <w:rPr>
          <w:spacing w:val="-2"/>
          <w:cs/>
        </w:rPr>
        <w:t>การบัญชีของ</w:t>
      </w:r>
      <w:r w:rsidR="002D0A09" w:rsidRPr="006D6A0E">
        <w:rPr>
          <w:rFonts w:hint="cs"/>
          <w:spacing w:val="-2"/>
          <w:cs/>
        </w:rPr>
        <w:t>กลุ่ม</w:t>
      </w:r>
      <w:r w:rsidRPr="006D6A0E">
        <w:rPr>
          <w:spacing w:val="-2"/>
          <w:cs/>
        </w:rPr>
        <w:t>บริษัท</w:t>
      </w:r>
      <w:r w:rsidRPr="006D6A0E">
        <w:rPr>
          <w:spacing w:val="-2"/>
        </w:rPr>
        <w:t xml:space="preserve"> </w:t>
      </w:r>
      <w:r w:rsidRPr="006D6A0E">
        <w:rPr>
          <w:spacing w:val="-2"/>
          <w:cs/>
        </w:rPr>
        <w:t xml:space="preserve">ทั้งนี้ </w:t>
      </w:r>
      <w:r w:rsidR="003830DA">
        <w:rPr>
          <w:spacing w:val="-2"/>
          <w:cs/>
        </w:rPr>
        <w:br/>
      </w:r>
      <w:r w:rsidRPr="006D6A0E">
        <w:rPr>
          <w:spacing w:val="-2"/>
          <w:cs/>
        </w:rPr>
        <w:t>ผลที่เกิดขึ้นจริงอาจแตกต่างจากที่ประมาณการไว้ ประมาณการและข้อสมมติที่ใช้</w:t>
      </w:r>
      <w:r w:rsidRPr="004824C7">
        <w:rPr>
          <w:spacing w:val="6"/>
          <w:cs/>
        </w:rPr>
        <w:t>ในการจัดทำงบการเงิน</w:t>
      </w:r>
      <w:r w:rsidR="002D0A09" w:rsidRPr="004824C7">
        <w:rPr>
          <w:rFonts w:hint="cs"/>
          <w:spacing w:val="6"/>
          <w:cs/>
        </w:rPr>
        <w:t>ซึ่ง</w:t>
      </w:r>
      <w:r w:rsidR="003830DA">
        <w:rPr>
          <w:spacing w:val="6"/>
          <w:cs/>
        </w:rPr>
        <w:br/>
      </w:r>
      <w:r w:rsidR="002D0A09" w:rsidRPr="004824C7">
        <w:rPr>
          <w:rFonts w:hint="cs"/>
          <w:spacing w:val="6"/>
          <w:cs/>
        </w:rPr>
        <w:t>เปิดเผยในหมายเหตุประกอบงบการเงินแต่ละข้อ</w:t>
      </w:r>
      <w:r w:rsidRPr="004824C7">
        <w:rPr>
          <w:spacing w:val="6"/>
          <w:cs/>
        </w:rPr>
        <w:t>จะได้รับการทบทวนอย่างต่อเนื่อง การปรับประมาณการ</w:t>
      </w:r>
      <w:r w:rsidR="003830DA">
        <w:rPr>
          <w:spacing w:val="6"/>
          <w:cs/>
        </w:rPr>
        <w:br/>
      </w:r>
      <w:r w:rsidRPr="004824C7">
        <w:rPr>
          <w:spacing w:val="6"/>
          <w:cs/>
        </w:rPr>
        <w:t>ทางบัญชีจะบันทึกโดยวิธีเปลี่ยนทันทีเป็นต้นไป</w:t>
      </w:r>
    </w:p>
    <w:p w14:paraId="5D8CA488" w14:textId="77777777" w:rsidR="003B0A8D" w:rsidRPr="00A71015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0971354E" w14:textId="3B67336C" w:rsidR="003B0A8D" w:rsidRDefault="003B0A8D" w:rsidP="002764C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นโยบายการบัญชีที่สำคัญ </w:t>
      </w:r>
    </w:p>
    <w:p w14:paraId="012C93F9" w14:textId="77777777" w:rsidR="00CC7469" w:rsidRDefault="00CC7469" w:rsidP="00CC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749124" w14:textId="12159F38" w:rsidR="00CC7469" w:rsidRPr="00CC7469" w:rsidRDefault="00CC7469" w:rsidP="00CC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CC7469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970203D" w14:textId="77777777" w:rsidR="003B0A8D" w:rsidRPr="00A71015" w:rsidRDefault="003B0A8D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</w:p>
    <w:p w14:paraId="7D9188DE" w14:textId="209386D2" w:rsidR="003B0A8D" w:rsidRPr="003B0A8D" w:rsidRDefault="003B0A8D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B0A8D">
        <w:rPr>
          <w:rFonts w:ascii="Angsana New" w:hAnsi="Angsana New"/>
          <w:b/>
          <w:bCs/>
          <w:i/>
          <w:iCs/>
          <w:sz w:val="30"/>
          <w:szCs w:val="30"/>
          <w:cs/>
        </w:rPr>
        <w:t>(ก</w:t>
      </w:r>
      <w:r w:rsidR="00043AB2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3B0A8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</w:t>
      </w:r>
      <w:r w:rsidR="002D0A0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</w:p>
    <w:p w14:paraId="533C9C24" w14:textId="77777777" w:rsidR="003B0A8D" w:rsidRPr="008A06A9" w:rsidRDefault="003B0A8D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</w:p>
    <w:p w14:paraId="2564F86C" w14:textId="1367C593" w:rsidR="008A06A9" w:rsidRDefault="00CD6D49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CD6D49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และส่วนได้เสียของกลุ่มบริษัทในการร่วมค้า</w:t>
      </w:r>
    </w:p>
    <w:p w14:paraId="0F134B6F" w14:textId="77777777" w:rsidR="004C0AD7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75653D67" w14:textId="7E2BF64F" w:rsidR="00CD6D49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0AD7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79542AF" w14:textId="20019D13" w:rsidR="004C0AD7" w:rsidRPr="004C0AD7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3FFDA5" w14:textId="78F3AB2E" w:rsidR="005679EC" w:rsidRDefault="005679EC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5679E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6FAF647" w14:textId="54C6D14A" w:rsidR="004C0AD7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3F6D5160" w14:textId="6C75AE7A" w:rsidR="00443D68" w:rsidRPr="004C0AD7" w:rsidRDefault="004C0AD7" w:rsidP="004C0A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0AD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79B37168" w14:textId="77777777" w:rsidR="004C0AD7" w:rsidRPr="002764C1" w:rsidRDefault="004C0AD7" w:rsidP="004C0A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7145CD91" w14:textId="099D9A8C" w:rsidR="00443D68" w:rsidRDefault="00443D6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BA761E">
        <w:rPr>
          <w:rFonts w:ascii="Angsana New" w:hAnsi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D37018">
        <w:rPr>
          <w:rFonts w:ascii="Angsana New" w:hAnsi="Angsana New"/>
          <w:sz w:val="30"/>
          <w:szCs w:val="30"/>
          <w:cs/>
        </w:rPr>
        <w:br/>
      </w:r>
      <w:r w:rsidRPr="00BA761E">
        <w:rPr>
          <w:rFonts w:ascii="Angsana New" w:hAnsi="Angsana New"/>
          <w:sz w:val="30"/>
          <w:szCs w:val="30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DEC2292" w14:textId="77777777" w:rsidR="00443D68" w:rsidRDefault="00443D6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06F70E4A" w14:textId="74C65549" w:rsidR="00443D68" w:rsidRDefault="00443D6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BA761E">
        <w:rPr>
          <w:rFonts w:ascii="Angsana New" w:hAnsi="Angsana New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="00874AC1">
        <w:rPr>
          <w:rFonts w:ascii="Angsana New" w:hAnsi="Angsana New" w:hint="cs"/>
          <w:sz w:val="30"/>
          <w:szCs w:val="30"/>
          <w:cs/>
        </w:rPr>
        <w:t xml:space="preserve"> </w:t>
      </w:r>
      <w:r w:rsidRPr="00BA761E">
        <w:rPr>
          <w:rFonts w:ascii="Angsana New" w:hAnsi="Angsana New"/>
          <w:sz w:val="30"/>
          <w:szCs w:val="30"/>
          <w:cs/>
        </w:rPr>
        <w:t>โดยรับรู้รายการเมื่อ</w:t>
      </w:r>
      <w:r w:rsidRPr="007747C7">
        <w:rPr>
          <w:rFonts w:ascii="Angsana New" w:hAnsi="Angsana New"/>
          <w:sz w:val="30"/>
          <w:szCs w:val="30"/>
          <w:cs/>
        </w:rPr>
        <w:t>เริ่มแรก</w:t>
      </w:r>
      <w:r w:rsidRPr="00BA761E">
        <w:rPr>
          <w:rFonts w:ascii="Angsana New" w:hAnsi="Angsana New"/>
          <w:sz w:val="30"/>
          <w:szCs w:val="30"/>
          <w:cs/>
        </w:rPr>
        <w:t>ด้วย</w:t>
      </w:r>
      <w:r w:rsidR="007747C7">
        <w:rPr>
          <w:rFonts w:ascii="Angsana New" w:hAnsi="Angsana New"/>
          <w:sz w:val="30"/>
          <w:szCs w:val="30"/>
          <w:cs/>
        </w:rPr>
        <w:br/>
      </w:r>
      <w:r w:rsidRPr="007747C7">
        <w:rPr>
          <w:rFonts w:ascii="Angsana New" w:hAnsi="Angsana New"/>
          <w:spacing w:val="-4"/>
          <w:sz w:val="30"/>
          <w:szCs w:val="30"/>
          <w:cs/>
        </w:rPr>
        <w:t>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</w:t>
      </w:r>
      <w:r w:rsidR="007747C7" w:rsidRPr="007747C7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7747C7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BA761E">
        <w:rPr>
          <w:rFonts w:ascii="Angsana New" w:hAnsi="Angsana New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</w:t>
      </w:r>
      <w:r w:rsidR="002764C1">
        <w:rPr>
          <w:rFonts w:ascii="Angsana New" w:hAnsi="Angsana New" w:hint="cs"/>
          <w:sz w:val="30"/>
          <w:szCs w:val="30"/>
          <w:cs/>
        </w:rPr>
        <w:t xml:space="preserve"> </w:t>
      </w:r>
      <w:r w:rsidRPr="00BA761E">
        <w:rPr>
          <w:rFonts w:ascii="Angsana New" w:hAnsi="Angsana New"/>
          <w:sz w:val="30"/>
          <w:szCs w:val="30"/>
          <w:cs/>
        </w:rPr>
        <w:t>จะถูกบันทึกในงบการเงินรวมจนถึงวันที่การควบคุมร่ว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BA761E">
        <w:rPr>
          <w:rFonts w:ascii="Angsana New" w:hAnsi="Angsana New"/>
          <w:sz w:val="30"/>
          <w:szCs w:val="30"/>
          <w:cs/>
        </w:rPr>
        <w:t>สิ้นสุดลง</w:t>
      </w:r>
    </w:p>
    <w:p w14:paraId="238D2DAD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F6506DB" w14:textId="780644E0" w:rsidR="003306BB" w:rsidRDefault="003306BB" w:rsidP="004824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  <w:r w:rsidRPr="003306BB">
        <w:rPr>
          <w:rFonts w:ascii="Angsana New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57B6D913" w14:textId="77777777" w:rsidR="003306BB" w:rsidRPr="009B693A" w:rsidRDefault="003306BB" w:rsidP="004824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4BD33BF" w14:textId="076170BC" w:rsidR="003B0A8D" w:rsidRDefault="00D0273C" w:rsidP="00774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D0273C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</w:t>
      </w:r>
      <w:r w:rsidR="00874AC1">
        <w:rPr>
          <w:rFonts w:ascii="Angsana New" w:hAnsi="Angsana New"/>
          <w:sz w:val="30"/>
          <w:szCs w:val="30"/>
          <w:cs/>
        </w:rPr>
        <w:br/>
      </w:r>
      <w:r w:rsidRPr="00D0273C">
        <w:rPr>
          <w:rFonts w:ascii="Angsana New" w:hAnsi="Angsana New"/>
          <w:sz w:val="30"/>
          <w:szCs w:val="30"/>
          <w:cs/>
        </w:rPr>
        <w:t>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9A746B">
        <w:rPr>
          <w:rFonts w:ascii="Angsana New" w:hAnsi="Angsana New"/>
          <w:sz w:val="30"/>
          <w:szCs w:val="30"/>
          <w:cs/>
        </w:rPr>
        <w:br/>
      </w:r>
      <w:r w:rsidRPr="00D0273C">
        <w:rPr>
          <w:rFonts w:ascii="Angsana New" w:hAnsi="Angsana New"/>
          <w:sz w:val="30"/>
          <w:szCs w:val="30"/>
          <w:cs/>
        </w:rPr>
        <w:t>การด้อยค่าเกิดขึ้น</w:t>
      </w:r>
    </w:p>
    <w:p w14:paraId="402E9851" w14:textId="77777777" w:rsidR="007747C7" w:rsidRPr="009B693A" w:rsidRDefault="007747C7" w:rsidP="00774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68BE28A1" w14:textId="2EAFBFB4" w:rsidR="003B0A8D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ลงทุนใน</w:t>
      </w:r>
      <w:r w:rsidR="007B0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บริษัทย่อยและ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62299462" w14:textId="4A274F62" w:rsidR="003B0A8D" w:rsidRPr="009B693A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1D3732" w14:textId="317B5A85" w:rsidR="007B0A1B" w:rsidRPr="007B0A1B" w:rsidRDefault="007B0A1B" w:rsidP="007B0A1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B0A1B">
        <w:rPr>
          <w:rFonts w:ascii="Angsana New" w:hAnsi="Angsana New"/>
          <w:sz w:val="30"/>
          <w:szCs w:val="30"/>
          <w:cs/>
        </w:rPr>
        <w:t>เงินลงทุนในบริษัทย่อ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7B0A1B">
        <w:rPr>
          <w:rFonts w:ascii="Angsana New" w:hAnsi="Angsana New"/>
          <w:sz w:val="30"/>
          <w:szCs w:val="30"/>
          <w:cs/>
        </w:rPr>
        <w:t xml:space="preserve">และการร่วมค้าในงบการเงินเฉพาะกิจการวัดมูลค่าด้วยราคาทุนหักค่าเผื่อการด้อยค่า </w:t>
      </w:r>
      <w:r>
        <w:rPr>
          <w:rFonts w:ascii="Angsana New" w:hAnsi="Angsana New"/>
          <w:sz w:val="30"/>
          <w:szCs w:val="30"/>
          <w:cs/>
        </w:rPr>
        <w:br/>
      </w:r>
      <w:r w:rsidRPr="007B0A1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3A7A9D">
        <w:rPr>
          <w:rFonts w:ascii="Angsana New" w:hAnsi="Angsana New" w:hint="cs"/>
          <w:sz w:val="30"/>
          <w:szCs w:val="30"/>
          <w:cs/>
        </w:rPr>
        <w:t xml:space="preserve"> </w:t>
      </w:r>
      <w:r w:rsidRPr="007B0A1B">
        <w:rPr>
          <w:rFonts w:ascii="Angsana New" w:hAnsi="Angsana New"/>
          <w:sz w:val="30"/>
          <w:szCs w:val="30"/>
          <w:cs/>
        </w:rPr>
        <w:t xml:space="preserve"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 </w:t>
      </w:r>
    </w:p>
    <w:p w14:paraId="068A8815" w14:textId="77777777" w:rsidR="00176203" w:rsidRPr="009B693A" w:rsidRDefault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B934382" w14:textId="77777777" w:rsidR="003B0A8D" w:rsidRPr="003C47FE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1B59F9D" w14:textId="77777777" w:rsidR="003B0A8D" w:rsidRPr="009B693A" w:rsidRDefault="003B0A8D" w:rsidP="003B0A8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FB93E8C" w14:textId="7CBEE0A3" w:rsidR="003B0A8D" w:rsidRPr="00F53AB1" w:rsidRDefault="003B0A8D" w:rsidP="003B0A8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1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A7912">
        <w:rPr>
          <w:rFonts w:ascii="Angsana New" w:hAnsi="Angsana New" w:hint="cs"/>
          <w:i/>
          <w:iCs/>
          <w:sz w:val="30"/>
          <w:szCs w:val="30"/>
          <w:cs/>
        </w:rPr>
        <w:t>จัดประเภทและการวัดมูลค่า</w:t>
      </w:r>
      <w:r w:rsidRPr="00F53AB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0A16C15" w14:textId="77777777" w:rsidR="003B0A8D" w:rsidRPr="009B693A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CFE0FF4" w14:textId="09FB4178" w:rsidR="000A7912" w:rsidRPr="00C5779A" w:rsidRDefault="003B0A8D" w:rsidP="00C5779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CD04A1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="000A7912">
        <w:rPr>
          <w:rFonts w:ascii="Angsana New" w:hAnsi="Angsana New" w:hint="cs"/>
          <w:sz w:val="30"/>
          <w:szCs w:val="30"/>
          <w:cs/>
        </w:rPr>
        <w:t xml:space="preserve"> (ดูหมายเหตุประกอบงบการเงินข้อ </w:t>
      </w:r>
      <w:r w:rsidR="00D110C5">
        <w:rPr>
          <w:rFonts w:ascii="Angsana New" w:hAnsi="Angsana New"/>
          <w:sz w:val="30"/>
          <w:szCs w:val="30"/>
        </w:rPr>
        <w:t>3</w:t>
      </w:r>
      <w:r w:rsidR="002764C1">
        <w:rPr>
          <w:rFonts w:ascii="Angsana New" w:hAnsi="Angsana New"/>
          <w:sz w:val="30"/>
          <w:szCs w:val="30"/>
        </w:rPr>
        <w:t xml:space="preserve"> (</w:t>
      </w:r>
      <w:r w:rsidR="002764C1">
        <w:rPr>
          <w:rFonts w:ascii="Angsana New" w:hAnsi="Angsana New" w:hint="cs"/>
          <w:sz w:val="30"/>
          <w:szCs w:val="30"/>
          <w:cs/>
        </w:rPr>
        <w:t>จ</w:t>
      </w:r>
      <w:r w:rsidR="000A7912">
        <w:rPr>
          <w:rFonts w:ascii="Angsana New" w:hAnsi="Angsana New"/>
          <w:sz w:val="30"/>
          <w:szCs w:val="30"/>
        </w:rPr>
        <w:t>)</w:t>
      </w:r>
      <w:r w:rsidR="009C433D">
        <w:rPr>
          <w:rFonts w:ascii="Angsana New" w:hAnsi="Angsana New"/>
          <w:sz w:val="30"/>
          <w:szCs w:val="30"/>
        </w:rPr>
        <w:t>)</w:t>
      </w:r>
      <w:r w:rsidRPr="0088445D">
        <w:rPr>
          <w:rFonts w:ascii="Angsana New" w:hAnsi="Angsana New"/>
          <w:sz w:val="30"/>
          <w:szCs w:val="30"/>
          <w:cs/>
        </w:rPr>
        <w:t xml:space="preserve">) </w:t>
      </w:r>
      <w:r w:rsidR="000A7912" w:rsidRPr="000A7912">
        <w:rPr>
          <w:rFonts w:ascii="Angsana New" w:hAnsi="Angsana New"/>
          <w:sz w:val="30"/>
          <w:szCs w:val="30"/>
          <w:cs/>
        </w:rPr>
        <w:t>รับรู้รายการเมื่</w:t>
      </w:r>
      <w:r w:rsidR="00C5779A">
        <w:rPr>
          <w:rFonts w:ascii="Angsana New" w:hAnsi="Angsana New" w:hint="cs"/>
          <w:sz w:val="30"/>
          <w:szCs w:val="30"/>
          <w:cs/>
        </w:rPr>
        <w:t>อ</w:t>
      </w:r>
      <w:r w:rsidR="000A7912" w:rsidRPr="000A7912">
        <w:rPr>
          <w:rFonts w:ascii="Angsana New" w:hAnsi="Angsana New"/>
          <w:sz w:val="30"/>
          <w:szCs w:val="30"/>
          <w:cs/>
        </w:rPr>
        <w:t>เริ่มแรกเมื่อกลุ่มบริษัทเป็นคู่สัญญาตามข้อกำหนดของเครื่องมือทางการเงินนั้น</w:t>
      </w:r>
      <w:r w:rsidR="00C5779A">
        <w:rPr>
          <w:rFonts w:ascii="Angsana New" w:hAnsi="Angsana New" w:hint="cs"/>
          <w:sz w:val="30"/>
          <w:szCs w:val="30"/>
          <w:cs/>
        </w:rPr>
        <w:t xml:space="preserve"> </w:t>
      </w:r>
      <w:r w:rsidR="000A7912" w:rsidRPr="000A7912">
        <w:rPr>
          <w:rFonts w:ascii="Angsana New" w:hAnsi="Angsana New"/>
          <w:sz w:val="30"/>
          <w:szCs w:val="30"/>
          <w:cs/>
        </w:rPr>
        <w:t>และวัดมูลค่า</w:t>
      </w:r>
      <w:r w:rsidR="00C5779A">
        <w:rPr>
          <w:rFonts w:ascii="Angsana New" w:hAnsi="Angsana New" w:hint="cs"/>
          <w:sz w:val="30"/>
          <w:szCs w:val="30"/>
          <w:cs/>
        </w:rPr>
        <w:t>เมื่อเริ่มแรกด้วยมูลค่า</w:t>
      </w:r>
      <w:r w:rsidR="000A7912" w:rsidRPr="00C5779A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="00C5779A" w:rsidRPr="00C577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779A" w:rsidRPr="00C5779A">
        <w:rPr>
          <w:rFonts w:ascii="Angsana New" w:hAnsi="Angsana New" w:hint="cs"/>
          <w:sz w:val="30"/>
          <w:szCs w:val="30"/>
          <w:cs/>
        </w:rPr>
        <w:t>ทั้งนี้สินทรัพย์ทางการเงิ</w:t>
      </w:r>
      <w:r w:rsidR="00A44D1D">
        <w:rPr>
          <w:rFonts w:ascii="Angsana New" w:hAnsi="Angsana New" w:hint="cs"/>
          <w:sz w:val="30"/>
          <w:szCs w:val="30"/>
          <w:cs/>
        </w:rPr>
        <w:t>นและหนี้สินทางการเงิน</w:t>
      </w:r>
      <w:r w:rsidR="00C5779A" w:rsidRPr="00A44D1D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C5779A" w:rsidRPr="00C5779A">
        <w:rPr>
          <w:rFonts w:ascii="Angsana New" w:hAnsi="Angsana New" w:hint="cs"/>
          <w:color w:val="000000"/>
          <w:sz w:val="30"/>
          <w:szCs w:val="30"/>
          <w:cs/>
        </w:rPr>
        <w:t>ไม่ได้วัดมูลค่าด้วยมูลค่ายุติธรรมผ่านกำไรหรือขาดทุนจะ</w:t>
      </w:r>
      <w:r w:rsidR="00C5779A" w:rsidRPr="00C5779A">
        <w:rPr>
          <w:rFonts w:ascii="Angsana New" w:hAnsi="Angsana New" w:hint="cs"/>
          <w:sz w:val="30"/>
          <w:szCs w:val="30"/>
          <w:cs/>
        </w:rPr>
        <w:t>รวมหรือหักต้นทุนการทำรายการที่เกี่ยวข้องโดยตรงกับการได้ม</w:t>
      </w:r>
      <w:r w:rsidR="00A44D1D">
        <w:rPr>
          <w:rFonts w:ascii="Angsana New" w:hAnsi="Angsana New" w:hint="cs"/>
          <w:sz w:val="30"/>
          <w:szCs w:val="30"/>
          <w:cs/>
        </w:rPr>
        <w:t>าด้วย</w:t>
      </w:r>
    </w:p>
    <w:p w14:paraId="01C9362E" w14:textId="77777777" w:rsidR="000A7912" w:rsidRPr="009B693A" w:rsidRDefault="000A7912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EA7F55E" w14:textId="7C0CBFBD" w:rsidR="000A7912" w:rsidRDefault="000A7912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>
        <w:rPr>
          <w:rFonts w:ascii="Angsana New" w:hAnsi="Angsana New"/>
          <w:sz w:val="30"/>
          <w:szCs w:val="30"/>
        </w:rPr>
        <w:br/>
      </w:r>
      <w:r w:rsidRPr="000A7912">
        <w:rPr>
          <w:rFonts w:ascii="Angsana New" w:hAnsi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B78AFFF" w14:textId="6750020D" w:rsidR="000A7912" w:rsidRPr="000A7912" w:rsidRDefault="000A7912" w:rsidP="000A7912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</w:t>
      </w:r>
      <w:r w:rsidR="00307F3B">
        <w:rPr>
          <w:rFonts w:ascii="Angsana New" w:hAnsi="Angsana New" w:hint="cs"/>
          <w:sz w:val="30"/>
          <w:szCs w:val="30"/>
          <w:cs/>
        </w:rPr>
        <w:t>ตามวิธีดอกเบี้ย</w:t>
      </w:r>
      <w:r w:rsidR="00307F3B">
        <w:rPr>
          <w:rFonts w:ascii="Angsana New" w:hAnsi="Angsana New"/>
          <w:sz w:val="30"/>
          <w:szCs w:val="30"/>
        </w:rPr>
        <w:br/>
      </w:r>
      <w:r w:rsidR="00307F3B">
        <w:rPr>
          <w:rFonts w:ascii="Angsana New" w:hAnsi="Angsana New" w:hint="cs"/>
          <w:sz w:val="30"/>
          <w:szCs w:val="30"/>
          <w:cs/>
        </w:rPr>
        <w:t>ที่แท้จริง</w:t>
      </w:r>
      <w:r w:rsidRPr="000A7912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316576F" w14:textId="648BD116" w:rsidR="003B0A8D" w:rsidRPr="009B693A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4C3684D" w14:textId="79EB78BB" w:rsidR="003B0A8D" w:rsidRDefault="00B235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B2355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="00255AAD">
        <w:rPr>
          <w:rFonts w:ascii="Angsana New" w:hAnsi="Angsana New"/>
          <w:sz w:val="30"/>
          <w:szCs w:val="30"/>
          <w:cs/>
        </w:rPr>
        <w:br/>
      </w:r>
      <w:r w:rsidRPr="00B23555">
        <w:rPr>
          <w:rFonts w:ascii="Angsana New" w:hAnsi="Angsana New"/>
          <w:sz w:val="30"/>
          <w:szCs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</w:t>
      </w:r>
      <w:r w:rsidR="00C7629C">
        <w:rPr>
          <w:rFonts w:ascii="Angsana New" w:hAnsi="Angsana New"/>
          <w:sz w:val="30"/>
          <w:szCs w:val="30"/>
        </w:rPr>
        <w:br/>
      </w:r>
      <w:r w:rsidRPr="00B23555">
        <w:rPr>
          <w:rFonts w:ascii="Angsana New" w:hAnsi="Angsana New"/>
          <w:sz w:val="30"/>
          <w:szCs w:val="30"/>
          <w:cs/>
        </w:rPr>
        <w:t>ที่เกิดจากการตัดรายการออกจากบัญชีรับรู้ในกำไรหรือขาดทุน</w:t>
      </w:r>
    </w:p>
    <w:p w14:paraId="5983943E" w14:textId="77777777" w:rsidR="00641786" w:rsidRPr="004824C7" w:rsidRDefault="00641786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08248F1" w14:textId="6CC68F80" w:rsidR="00CC736D" w:rsidRDefault="00CC736D" w:rsidP="006417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2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ตัดรายการออกจากบัญชีและการหักกลบ</w:t>
      </w:r>
    </w:p>
    <w:p w14:paraId="71663AD2" w14:textId="77777777" w:rsidR="00641786" w:rsidRDefault="00641786" w:rsidP="006417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259304" w14:textId="45E12BE4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686184">
        <w:rPr>
          <w:rFonts w:ascii="Angsana New" w:hAnsi="Angsana New"/>
          <w:sz w:val="30"/>
          <w:szCs w:val="30"/>
          <w:cs/>
        </w:rPr>
        <w:br/>
      </w:r>
      <w:r w:rsidRPr="00CC736D">
        <w:rPr>
          <w:rFonts w:ascii="Angsana New" w:hAnsi="Angsana New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A85F126" w14:textId="77777777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F80F97A" w14:textId="7AC93592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FD69BD">
        <w:rPr>
          <w:rFonts w:ascii="Angsana New" w:hAnsi="Angsana New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FD69BD">
        <w:rPr>
          <w:rFonts w:ascii="Angsana New" w:hAnsi="Angsana New"/>
          <w:sz w:val="30"/>
          <w:szCs w:val="30"/>
        </w:rPr>
        <w:br/>
      </w:r>
      <w:r w:rsidRPr="00FD69BD">
        <w:rPr>
          <w:rFonts w:ascii="Angsana New" w:hAnsi="Angsana New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1EF796A" w14:textId="77777777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75BF5D5" w14:textId="4B11A4E9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2C7001B" w14:textId="77777777" w:rsidR="00CC736D" w:rsidRPr="006A194F" w:rsidRDefault="00CC736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D6EF563" w14:textId="77777777" w:rsidR="00E64F55" w:rsidRDefault="00B75219" w:rsidP="00B7521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B7521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>
        <w:rPr>
          <w:rFonts w:ascii="Angsana New" w:hAnsi="Angsana New"/>
          <w:sz w:val="30"/>
          <w:szCs w:val="30"/>
        </w:rPr>
        <w:br/>
      </w:r>
      <w:r w:rsidRPr="00B75219">
        <w:rPr>
          <w:rFonts w:ascii="Angsana New" w:hAnsi="Angsana New"/>
          <w:sz w:val="30"/>
          <w:szCs w:val="30"/>
          <w:cs/>
        </w:rPr>
        <w:t xml:space="preserve">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589DC4DF" w14:textId="526B2F25" w:rsidR="00E64F55" w:rsidRDefault="00E64F55" w:rsidP="00774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1E74AB" w14:textId="2EC3A078" w:rsidR="00E64F55" w:rsidRDefault="00E64F55" w:rsidP="00E64F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3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ด้อยค่าของสินทรัพย์ทางการเงินนอกเหนือจากลูกหนี้การค้า</w:t>
      </w:r>
    </w:p>
    <w:p w14:paraId="4F72D6D5" w14:textId="03A8901C" w:rsidR="00E64F55" w:rsidRDefault="00E64F55" w:rsidP="00E64F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AD36C5" w14:textId="18BCD3A9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67B870" w14:textId="77777777" w:rsidR="004824C7" w:rsidRDefault="004824C7" w:rsidP="004824C7">
      <w:pPr>
        <w:pStyle w:val="BodyText2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7C0F992" w14:textId="68436051" w:rsidR="00E64F55" w:rsidRDefault="00E64F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110C5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2000879B" w14:textId="77777777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26D0B38" w14:textId="4BD76310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410207B4" w14:textId="77777777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267BD09" w14:textId="679E3BE9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กลุ่มบริษัทพิจารณาให้ระดับ </w:t>
      </w:r>
      <w:r>
        <w:rPr>
          <w:rFonts w:ascii="Angsana New" w:hAnsi="Angsana New"/>
          <w:sz w:val="30"/>
          <w:szCs w:val="30"/>
        </w:rPr>
        <w:t>A-</w:t>
      </w:r>
      <w:r w:rsidRPr="00E64F55">
        <w:rPr>
          <w:rFonts w:ascii="Angsana New" w:hAnsi="Angsana New"/>
          <w:sz w:val="30"/>
          <w:szCs w:val="30"/>
        </w:rPr>
        <w:t xml:space="preserve"> </w:t>
      </w:r>
      <w:r w:rsidRPr="00E64F55">
        <w:rPr>
          <w:rFonts w:ascii="Angsana New" w:hAnsi="Angsana New"/>
          <w:sz w:val="30"/>
          <w:szCs w:val="30"/>
          <w:cs/>
        </w:rPr>
        <w:t xml:space="preserve">หรือสูงกว่าของบริษัทจัดอันดับเครดิต </w:t>
      </w:r>
      <w:r>
        <w:rPr>
          <w:rFonts w:ascii="Angsana New" w:hAnsi="Angsana New" w:hint="cs"/>
          <w:sz w:val="30"/>
          <w:szCs w:val="30"/>
          <w:cs/>
        </w:rPr>
        <w:t xml:space="preserve">บริษัท ฟิทช์ เรทติ้งส์ (ประเทศไทย) จำกัด และบริษัท ทริสเรทติ้ง จำกัด </w:t>
      </w:r>
      <w:r w:rsidRPr="00E64F55">
        <w:rPr>
          <w:rFonts w:ascii="Angsana New" w:hAnsi="Angsana New"/>
          <w:sz w:val="30"/>
          <w:szCs w:val="30"/>
          <w:cs/>
        </w:rPr>
        <w:t xml:space="preserve">เป็นระดับที่น่าลงทุน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D110C5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564C80EA" w14:textId="77777777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4E41C34" w14:textId="09353F37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Pr="00EE0586">
        <w:rPr>
          <w:rFonts w:ascii="Angsana New" w:hAnsi="Angsana New"/>
          <w:sz w:val="30"/>
          <w:szCs w:val="30"/>
          <w:cs/>
        </w:rPr>
        <w:t xml:space="preserve">ชำระมากกว่า </w:t>
      </w:r>
      <w:r w:rsidR="00D110C5">
        <w:rPr>
          <w:rFonts w:ascii="Angsana New" w:hAnsi="Angsana New"/>
          <w:sz w:val="30"/>
          <w:szCs w:val="30"/>
        </w:rPr>
        <w:t>30</w:t>
      </w:r>
      <w:r w:rsidRPr="00EE0586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694254">
        <w:rPr>
          <w:rFonts w:ascii="Angsana New" w:hAnsi="Angsana New"/>
          <w:sz w:val="30"/>
          <w:szCs w:val="30"/>
        </w:rPr>
        <w:br/>
      </w:r>
      <w:r w:rsidRPr="00EE0586">
        <w:rPr>
          <w:rFonts w:ascii="Angsana New" w:hAnsi="Angsana New"/>
          <w:sz w:val="30"/>
          <w:szCs w:val="30"/>
          <w:cs/>
        </w:rPr>
        <w:t>มีการดำเนินงาน</w:t>
      </w:r>
      <w:r w:rsidRPr="00E64F55">
        <w:rPr>
          <w:rFonts w:ascii="Angsana New" w:hAnsi="Angsana New"/>
          <w:sz w:val="30"/>
          <w:szCs w:val="30"/>
          <w:cs/>
        </w:rPr>
        <w:t>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5730B5A" w14:textId="77777777" w:rsidR="00E172AE" w:rsidRDefault="00E172AE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7D46E66" w14:textId="77777777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8F481D8" w14:textId="77777777" w:rsidR="00E172AE" w:rsidRDefault="00E64F55" w:rsidP="00E172AE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E172AE"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0A5A80A0" w14:textId="456A5FBB" w:rsidR="00C84A4B" w:rsidRDefault="00E64F55" w:rsidP="00C84A4B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172AE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D110C5">
        <w:rPr>
          <w:rFonts w:ascii="Angsana New" w:hAnsi="Angsana New"/>
          <w:sz w:val="30"/>
          <w:szCs w:val="30"/>
        </w:rPr>
        <w:t>90</w:t>
      </w:r>
      <w:r w:rsidRPr="00E172AE">
        <w:rPr>
          <w:rFonts w:ascii="Angsana New" w:hAnsi="Angsana New"/>
          <w:sz w:val="30"/>
          <w:szCs w:val="30"/>
          <w:cs/>
        </w:rPr>
        <w:t xml:space="preserve"> วัน</w:t>
      </w:r>
    </w:p>
    <w:p w14:paraId="362A42A5" w14:textId="74FC86F7" w:rsidR="00C84A4B" w:rsidRDefault="00C84A4B" w:rsidP="00774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C30718" w14:textId="3E109AF7" w:rsidR="00C84A4B" w:rsidRDefault="00C84A4B" w:rsidP="00C84A4B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4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 w:rsidRPr="00C84A4B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ตัดจำหน่าย</w:t>
      </w:r>
    </w:p>
    <w:p w14:paraId="628AEF37" w14:textId="77777777" w:rsidR="00C84A4B" w:rsidRDefault="00C84A4B" w:rsidP="00C84A4B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EA4E891" w14:textId="7CB1B8B6" w:rsidR="004B5E39" w:rsidRDefault="00C84A4B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84A4B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128364A" w14:textId="77777777" w:rsidR="004B5E39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7D3820" w14:textId="77777777" w:rsidR="006A194F" w:rsidRDefault="006A1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17C945B" w14:textId="13BC64B6" w:rsidR="004B5E39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5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6B5B8DFA" w14:textId="3262A276" w:rsidR="004B5E39" w:rsidRPr="001752A3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F5F6A" w14:textId="50DB0B3C" w:rsidR="004B5E39" w:rsidRPr="00801BBF" w:rsidRDefault="004B5E39" w:rsidP="004B5E3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4B5E3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821957">
        <w:rPr>
          <w:rFonts w:ascii="Angsana New" w:hAnsi="Angsana New"/>
          <w:sz w:val="30"/>
          <w:szCs w:val="30"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="00913417"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133B46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สำหรับสินทรัพย์ทางการเงินที่มี</w:t>
      </w:r>
      <w:r w:rsidR="00BF7330">
        <w:rPr>
          <w:rFonts w:ascii="Angsana New" w:hAnsi="Angsana New"/>
          <w:sz w:val="30"/>
          <w:szCs w:val="30"/>
        </w:rPr>
        <w:br/>
      </w:r>
      <w:r w:rsidR="00133B46">
        <w:rPr>
          <w:rFonts w:ascii="Angsana New" w:hAnsi="Angsana New" w:hint="cs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BF7330">
        <w:rPr>
          <w:rFonts w:ascii="Angsana New" w:hAnsi="Angsana New"/>
          <w:sz w:val="30"/>
          <w:szCs w:val="30"/>
        </w:rPr>
        <w:br/>
      </w:r>
      <w:r w:rsidR="00133B46" w:rsidRPr="00801BBF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044FBCC" w14:textId="77777777" w:rsidR="004B5E39" w:rsidRPr="00801BBF" w:rsidRDefault="004B5E39" w:rsidP="00037B46">
      <w:pPr>
        <w:pStyle w:val="BodyText2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E6C6796" w14:textId="77777777" w:rsidR="002836EB" w:rsidRPr="00801BBF" w:rsidRDefault="002836EB" w:rsidP="002836E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0FCEB4EB" w14:textId="77777777" w:rsidR="002836EB" w:rsidRPr="00801BBF" w:rsidRDefault="002836EB" w:rsidP="002836EB">
      <w:pPr>
        <w:pStyle w:val="FSBlank"/>
        <w:rPr>
          <w:sz w:val="30"/>
          <w:szCs w:val="30"/>
        </w:rPr>
      </w:pPr>
    </w:p>
    <w:p w14:paraId="07FF6388" w14:textId="645AB3E4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</w:rPr>
        <w:tab/>
      </w:r>
      <w:r w:rsidRPr="00801BB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</w:t>
      </w:r>
      <w:r w:rsidRPr="00801BBF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01BBF">
        <w:rPr>
          <w:rFonts w:ascii="Angsana New" w:hAnsi="Angsana New"/>
          <w:sz w:val="30"/>
          <w:szCs w:val="30"/>
          <w:cs/>
        </w:rPr>
        <w:t>และ</w:t>
      </w:r>
      <w:r w:rsidR="004B5E39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เงินลงทุนระยะสั้นที่มีสภาพคล่องสูง </w:t>
      </w:r>
      <w:r w:rsidR="004B5E39" w:rsidRPr="00801BBF">
        <w:rPr>
          <w:rFonts w:ascii="Angsana New" w:hAnsi="Angsana New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801BBF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6B9A08CF" w14:textId="77777777" w:rsidR="002836EB" w:rsidRPr="00801BBF" w:rsidRDefault="002836EB" w:rsidP="002836EB">
      <w:pPr>
        <w:pStyle w:val="FSBlank"/>
        <w:rPr>
          <w:sz w:val="30"/>
          <w:szCs w:val="30"/>
          <w:cs/>
        </w:rPr>
      </w:pPr>
    </w:p>
    <w:p w14:paraId="0F50D414" w14:textId="77777777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ลูกหนี้การค้าและลูกหนี้อื่น</w:t>
      </w:r>
    </w:p>
    <w:p w14:paraId="2AE4C5E1" w14:textId="77777777" w:rsidR="002836EB" w:rsidRPr="00801BBF" w:rsidRDefault="002836EB" w:rsidP="002836EB">
      <w:pPr>
        <w:pStyle w:val="FSBlank"/>
        <w:rPr>
          <w:sz w:val="30"/>
          <w:szCs w:val="30"/>
        </w:rPr>
      </w:pPr>
    </w:p>
    <w:p w14:paraId="7C3A8644" w14:textId="7AC4AEF5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</w:rPr>
        <w:tab/>
      </w:r>
      <w:r w:rsidRPr="00801BBF">
        <w:rPr>
          <w:rFonts w:ascii="Angsana New" w:hAnsi="Angsana New"/>
          <w:sz w:val="30"/>
          <w:szCs w:val="30"/>
          <w:cs/>
        </w:rPr>
        <w:t>ลูกหนี้รับรู้เมื่อ</w:t>
      </w:r>
      <w:r w:rsidR="004B5E39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pacing w:val="-2"/>
          <w:sz w:val="30"/>
          <w:szCs w:val="30"/>
          <w:cs/>
        </w:rPr>
        <w:t>ลูกหนี้</w:t>
      </w:r>
      <w:r w:rsidR="003F45B4" w:rsidRPr="00801BBF">
        <w:rPr>
          <w:rFonts w:ascii="Angsana New" w:hAnsi="Angsana New" w:hint="cs"/>
          <w:spacing w:val="-2"/>
          <w:sz w:val="30"/>
          <w:szCs w:val="30"/>
          <w:cs/>
        </w:rPr>
        <w:t>การค้าและลูกหนี้อื่น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801BBF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6C3DE280" w14:textId="47FACCA9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AE1B70" w14:textId="788F1D5B" w:rsidR="00037B46" w:rsidRDefault="004B5E39" w:rsidP="00774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ab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801BBF">
        <w:rPr>
          <w:rFonts w:ascii="Angsana New" w:hAnsi="Angsana New"/>
          <w:sz w:val="30"/>
          <w:szCs w:val="30"/>
          <w:cs/>
        </w:rPr>
        <w:br/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Pr="004B5E39">
        <w:rPr>
          <w:rFonts w:ascii="Angsana New" w:hAnsi="Angsana New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>
        <w:rPr>
          <w:rFonts w:ascii="Angsana New" w:hAnsi="Angsana New"/>
          <w:sz w:val="30"/>
          <w:szCs w:val="30"/>
          <w:cs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A7A1547" w14:textId="3678D368" w:rsidR="004B5E39" w:rsidRPr="001752A3" w:rsidRDefault="004B5E39" w:rsidP="00037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2735D3" w14:textId="77777777" w:rsidR="002836EB" w:rsidRPr="003C47FE" w:rsidRDefault="002836EB" w:rsidP="002836E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อสังหาริมทรัพย์พัฒนา</w:t>
      </w:r>
      <w:r w:rsidR="00431C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เพื่อขาย</w:t>
      </w:r>
    </w:p>
    <w:p w14:paraId="044893BB" w14:textId="77777777" w:rsidR="002836EB" w:rsidRPr="001752A3" w:rsidRDefault="002836EB" w:rsidP="002836EB">
      <w:pPr>
        <w:pStyle w:val="FSBlank"/>
        <w:rPr>
          <w:sz w:val="30"/>
          <w:szCs w:val="30"/>
        </w:rPr>
      </w:pPr>
    </w:p>
    <w:p w14:paraId="6F58299F" w14:textId="77777777" w:rsidR="002836EB" w:rsidRPr="003C47FE" w:rsidRDefault="002836EB" w:rsidP="002836E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431C66">
        <w:rPr>
          <w:rFonts w:ascii="Angsana New" w:hAnsi="Angsana New" w:hint="cs"/>
          <w:sz w:val="30"/>
          <w:szCs w:val="30"/>
          <w:cs/>
        </w:rPr>
        <w:t>เพื่อขาย</w:t>
      </w:r>
      <w:r w:rsidRPr="003C47FE">
        <w:rPr>
          <w:rFonts w:ascii="Angsana New" w:hAnsi="Angsana New"/>
          <w:sz w:val="30"/>
          <w:szCs w:val="30"/>
          <w:cs/>
        </w:rPr>
        <w:t>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ที่ถือ</w:t>
      </w:r>
      <w:r w:rsidRPr="003C47FE">
        <w:rPr>
          <w:rFonts w:ascii="Angsana New" w:hAnsi="Angsana New"/>
          <w:sz w:val="30"/>
          <w:szCs w:val="30"/>
          <w:cs/>
        </w:rPr>
        <w:t>ไว้ด้วยความตั้งใจในการพัฒนาเพื่อการขายในการดำเนินธุรกิจปกติ 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นี้</w:t>
      </w:r>
      <w:r w:rsidRPr="003C47FE">
        <w:rPr>
          <w:rFonts w:ascii="Angsana New" w:hAnsi="Angsana New"/>
          <w:sz w:val="30"/>
          <w:szCs w:val="30"/>
          <w:cs/>
        </w:rPr>
        <w:t xml:space="preserve">วัดมูลค่าด้วยราคาทุนหรือมูลค่าสุทธิที่จะได้รับแล้วแต่ราคาใดจะต่ำกว่า </w:t>
      </w:r>
    </w:p>
    <w:p w14:paraId="11AECDE9" w14:textId="77777777" w:rsidR="001752A3" w:rsidRDefault="00175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091F64F2" w14:textId="5453108D" w:rsidR="00DD4D11" w:rsidRPr="00801BBF" w:rsidRDefault="00205B2F" w:rsidP="00801BBF">
      <w:pPr>
        <w:pStyle w:val="FSContent"/>
        <w:spacing w:line="240" w:lineRule="auto"/>
      </w:pPr>
      <w:r w:rsidRPr="00801BBF">
        <w:rPr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 w:rsidR="005E33EF" w:rsidRPr="00801BBF">
        <w:t xml:space="preserve"> </w:t>
      </w:r>
      <w:r w:rsidR="005E33EF" w:rsidRPr="00801BBF">
        <w:rPr>
          <w:rFonts w:hint="cs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0B295125" w14:textId="77777777" w:rsidR="00846A1C" w:rsidRPr="00801BBF" w:rsidRDefault="00846A1C" w:rsidP="00801BBF">
      <w:pPr>
        <w:pStyle w:val="FSContent"/>
        <w:spacing w:line="240" w:lineRule="auto"/>
      </w:pPr>
    </w:p>
    <w:p w14:paraId="337EE7B3" w14:textId="77517603" w:rsidR="00205B2F" w:rsidRPr="00801BBF" w:rsidRDefault="0003241B" w:rsidP="00801BBF">
      <w:pPr>
        <w:pStyle w:val="FSContent"/>
        <w:spacing w:line="240" w:lineRule="auto"/>
      </w:pPr>
      <w:r w:rsidRPr="00801BBF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504858" w:rsidRPr="00801BBF">
        <w:rPr>
          <w:rFonts w:hint="cs"/>
          <w:cs/>
        </w:rPr>
        <w:t>ประมาณการต้นทุนในการพัฒนาอสังหาริมทรัพย์จนกระทั่งพัฒนาสำเร็จและ</w:t>
      </w:r>
      <w:r w:rsidRPr="00801BBF">
        <w:rPr>
          <w:cs/>
        </w:rPr>
        <w:t>ค่าใช้จ่ายที่จำเป็นโดยประมาณในการขาย</w:t>
      </w:r>
    </w:p>
    <w:p w14:paraId="268B87E9" w14:textId="77777777" w:rsidR="0003241B" w:rsidRPr="00801BBF" w:rsidRDefault="0003241B" w:rsidP="00801BBF">
      <w:pPr>
        <w:pStyle w:val="FSContent"/>
        <w:spacing w:line="240" w:lineRule="auto"/>
      </w:pPr>
    </w:p>
    <w:p w14:paraId="51E9ACDE" w14:textId="1B4D6BC6" w:rsidR="0003241B" w:rsidRPr="00801BBF" w:rsidRDefault="0003241B" w:rsidP="00801BBF">
      <w:pPr>
        <w:pStyle w:val="FSContent"/>
        <w:spacing w:line="240" w:lineRule="auto"/>
      </w:pPr>
      <w:r w:rsidRPr="00801BBF">
        <w:rPr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042C3FAF" w14:textId="77777777" w:rsidR="00C03698" w:rsidRPr="00801BBF" w:rsidRDefault="00C03698" w:rsidP="00801BBF">
      <w:pPr>
        <w:pStyle w:val="FSContent"/>
        <w:spacing w:line="240" w:lineRule="auto"/>
      </w:pPr>
    </w:p>
    <w:p w14:paraId="7B07E7BE" w14:textId="77777777" w:rsidR="00043AB2" w:rsidRPr="00801BBF" w:rsidRDefault="00860F63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1F270A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43AB2"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526B57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BA6E66" w14:textId="2BD96A2F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801BB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01BBF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226B03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ต้นทุน</w:t>
      </w:r>
      <w:r w:rsidR="00226B03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4ECB62F1" w14:textId="77777777" w:rsidR="00226B03" w:rsidRPr="00801BBF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6D07F" w14:textId="1C00E7FE" w:rsidR="00226B03" w:rsidRPr="001010DA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10DA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9A31CF" w:rsidRPr="001010DA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Pr="001010D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110C5">
        <w:rPr>
          <w:rFonts w:ascii="Angsana New" w:hAnsi="Angsana New"/>
          <w:sz w:val="30"/>
          <w:szCs w:val="30"/>
        </w:rPr>
        <w:t>5</w:t>
      </w:r>
      <w:r w:rsidRPr="001010DA">
        <w:rPr>
          <w:rFonts w:ascii="Angsana New" w:hAnsi="Angsana New"/>
          <w:sz w:val="30"/>
          <w:szCs w:val="30"/>
        </w:rPr>
        <w:t xml:space="preserve">, </w:t>
      </w:r>
      <w:r w:rsidR="00D110C5">
        <w:rPr>
          <w:rFonts w:ascii="Angsana New" w:hAnsi="Angsana New"/>
          <w:sz w:val="30"/>
          <w:szCs w:val="30"/>
        </w:rPr>
        <w:t>10</w:t>
      </w:r>
      <w:r w:rsidRPr="001010DA">
        <w:rPr>
          <w:rFonts w:ascii="Angsana New" w:hAnsi="Angsana New"/>
          <w:sz w:val="30"/>
          <w:szCs w:val="30"/>
        </w:rPr>
        <w:t xml:space="preserve"> </w:t>
      </w:r>
      <w:r w:rsidRPr="001010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110C5">
        <w:rPr>
          <w:rFonts w:ascii="Angsana New" w:hAnsi="Angsana New"/>
          <w:sz w:val="30"/>
          <w:szCs w:val="30"/>
        </w:rPr>
        <w:t>33</w:t>
      </w:r>
      <w:r w:rsidRPr="001010DA">
        <w:rPr>
          <w:rFonts w:ascii="Angsana New" w:hAnsi="Angsana New"/>
          <w:sz w:val="30"/>
          <w:szCs w:val="30"/>
        </w:rPr>
        <w:t xml:space="preserve"> </w:t>
      </w:r>
      <w:r w:rsidRPr="001010DA">
        <w:rPr>
          <w:rFonts w:ascii="Angsana New" w:hAnsi="Angsana New" w:hint="cs"/>
          <w:sz w:val="30"/>
          <w:szCs w:val="30"/>
          <w:cs/>
        </w:rPr>
        <w:t>ปี และ</w:t>
      </w:r>
      <w:r w:rsidRPr="001010DA">
        <w:rPr>
          <w:rFonts w:ascii="Angsana New" w:hAnsi="Angsana New"/>
          <w:sz w:val="30"/>
          <w:szCs w:val="30"/>
          <w:cs/>
        </w:rPr>
        <w:t>รับรู้ในกำไรหรือขาดทุน ทั้งนี้กลุ่มบริษัทไม่คิดค่าเสื่อมราคาสำหรับที่ดินและ</w:t>
      </w:r>
      <w:r w:rsidR="001010DA">
        <w:rPr>
          <w:rFonts w:ascii="Angsana New" w:hAnsi="Angsana New"/>
          <w:sz w:val="30"/>
          <w:szCs w:val="30"/>
          <w:cs/>
        </w:rPr>
        <w:br/>
      </w:r>
      <w:r w:rsidRPr="001010DA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</w:p>
    <w:p w14:paraId="782A29D3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A3DDE" w14:textId="2E07C7F6" w:rsidR="00037B46" w:rsidRPr="00801BBF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F742984" w14:textId="6DF4537A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6698BD1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7A1643DD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366275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801BBF">
        <w:rPr>
          <w:rFonts w:ascii="Angsana New" w:hAnsi="Angsana New" w:hint="cs"/>
          <w:sz w:val="30"/>
          <w:szCs w:val="30"/>
          <w:cs/>
        </w:rPr>
        <w:t>วัดมูลค่า</w:t>
      </w:r>
      <w:r w:rsidRPr="00801BBF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86BEF02" w14:textId="7B336D36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F1AB45" w14:textId="0D26BB68" w:rsidR="00727DB7" w:rsidRPr="00801BBF" w:rsidRDefault="00727DB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="001D6A3C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</w:p>
    <w:p w14:paraId="0C9D056F" w14:textId="167386A7" w:rsidR="00A75A85" w:rsidRPr="00801BBF" w:rsidRDefault="00727DB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424A9FEF" w14:textId="77777777" w:rsidR="00801BBF" w:rsidRDefault="00801BBF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B6A4C8" w14:textId="2BD26A74" w:rsidR="00BC34C7" w:rsidRPr="00801BBF" w:rsidRDefault="00BC34C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6C4B935" w14:textId="77777777" w:rsidR="00BC34C7" w:rsidRPr="00801BBF" w:rsidRDefault="00BC34C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B43B4E" w14:textId="4709451A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801BBF">
        <w:rPr>
          <w:rFonts w:ascii="Angsana New" w:hAnsi="Angsana New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801BBF">
        <w:rPr>
          <w:rFonts w:ascii="Angsana New" w:hAnsi="Angsana New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228078D" w14:textId="44B68649" w:rsidR="00BC34C7" w:rsidRPr="00801BBF" w:rsidRDefault="00BC34C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4A8519" w14:textId="78BC84BC" w:rsidR="00BC34C7" w:rsidRPr="00801BBF" w:rsidRDefault="00BC34C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533F39F8" w14:textId="3B9FBEED" w:rsidR="00F9569D" w:rsidRPr="00801BBF" w:rsidRDefault="00F9569D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D5A199" w14:textId="76425640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9303F1" w:rsidRPr="00801BBF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7BA84392" w14:textId="77777777" w:rsidR="00F9569D" w:rsidRPr="00801BBF" w:rsidRDefault="00F9569D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9428C3" w14:textId="77777777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CA33C6A" w14:textId="050561A9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250"/>
        <w:gridCol w:w="720"/>
      </w:tblGrid>
      <w:tr w:rsidR="00043AB2" w:rsidRPr="00801BBF" w14:paraId="4FCAFEC7" w14:textId="77777777" w:rsidTr="00176203">
        <w:tc>
          <w:tcPr>
            <w:tcW w:w="5850" w:type="dxa"/>
          </w:tcPr>
          <w:p w14:paraId="169169A2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อาคาร</w:t>
            </w:r>
            <w:r w:rsidRPr="00801BBF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2250" w:type="dxa"/>
          </w:tcPr>
          <w:p w14:paraId="638E1D4D" w14:textId="2E0C1869" w:rsidR="00043AB2" w:rsidRPr="00801BBF" w:rsidRDefault="00D110C5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20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14:paraId="5E070EAE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199C1348" w14:textId="77777777" w:rsidTr="00176203">
        <w:tc>
          <w:tcPr>
            <w:tcW w:w="5850" w:type="dxa"/>
          </w:tcPr>
          <w:p w14:paraId="399D02C4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ศูนย์การค้า</w:t>
            </w:r>
          </w:p>
        </w:tc>
        <w:tc>
          <w:tcPr>
            <w:tcW w:w="2250" w:type="dxa"/>
          </w:tcPr>
          <w:p w14:paraId="577FF750" w14:textId="2FEF4DF6" w:rsidR="00043AB2" w:rsidRPr="00801BBF" w:rsidRDefault="00D110C5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 </w:t>
            </w:r>
            <w:r>
              <w:rPr>
                <w:rFonts w:ascii="Angsana New" w:hAnsi="Angsana New" w:cs="Angsana New"/>
              </w:rPr>
              <w:t>33</w:t>
            </w:r>
          </w:p>
        </w:tc>
        <w:tc>
          <w:tcPr>
            <w:tcW w:w="720" w:type="dxa"/>
          </w:tcPr>
          <w:p w14:paraId="633F974B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1D207D34" w14:textId="77777777" w:rsidTr="00176203">
        <w:tc>
          <w:tcPr>
            <w:tcW w:w="5850" w:type="dxa"/>
          </w:tcPr>
          <w:p w14:paraId="139C6E60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ระบบผลิตน้ำเพื่อการอุตสาหกรรม</w:t>
            </w:r>
          </w:p>
        </w:tc>
        <w:tc>
          <w:tcPr>
            <w:tcW w:w="2250" w:type="dxa"/>
          </w:tcPr>
          <w:p w14:paraId="73431BB5" w14:textId="3DBABD1D" w:rsidR="00043AB2" w:rsidRPr="00801BBF" w:rsidRDefault="00D110C5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และ </w:t>
            </w: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14:paraId="708AEFDA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23B57B46" w14:textId="77777777" w:rsidTr="00176203">
        <w:tc>
          <w:tcPr>
            <w:tcW w:w="5850" w:type="dxa"/>
          </w:tcPr>
          <w:p w14:paraId="026FE2E0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ระบบสาธารณูปโภคและระบบป้องกันอุทกภัย</w:t>
            </w:r>
          </w:p>
        </w:tc>
        <w:tc>
          <w:tcPr>
            <w:tcW w:w="2250" w:type="dxa"/>
          </w:tcPr>
          <w:p w14:paraId="195F5A95" w14:textId="3C7FEAF2" w:rsidR="00043AB2" w:rsidRPr="00801BBF" w:rsidRDefault="00D110C5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20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 </w:t>
            </w: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14:paraId="7A22CA3D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31063937" w14:textId="77777777" w:rsidTr="00176203">
        <w:tc>
          <w:tcPr>
            <w:tcW w:w="5850" w:type="dxa"/>
          </w:tcPr>
          <w:p w14:paraId="044702AD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</w:tcPr>
          <w:p w14:paraId="333E5CF2" w14:textId="4BF8E6DD" w:rsidR="00043AB2" w:rsidRPr="00801BBF" w:rsidRDefault="00D110C5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 </w:t>
            </w: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720" w:type="dxa"/>
          </w:tcPr>
          <w:p w14:paraId="7A808F4B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3B428FC2" w14:textId="77777777" w:rsidTr="00176203">
        <w:tc>
          <w:tcPr>
            <w:tcW w:w="5850" w:type="dxa"/>
          </w:tcPr>
          <w:p w14:paraId="56CDCE51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50" w:type="dxa"/>
          </w:tcPr>
          <w:p w14:paraId="3070E360" w14:textId="5005E8D7" w:rsidR="00043AB2" w:rsidRPr="00801BBF" w:rsidRDefault="00D110C5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และ </w:t>
            </w: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720" w:type="dxa"/>
          </w:tcPr>
          <w:p w14:paraId="75CFAD91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63404B18" w14:textId="77777777" w:rsidTr="00176203">
        <w:tc>
          <w:tcPr>
            <w:tcW w:w="5850" w:type="dxa"/>
          </w:tcPr>
          <w:p w14:paraId="0391D787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250" w:type="dxa"/>
          </w:tcPr>
          <w:p w14:paraId="0D06058D" w14:textId="73B3CE13" w:rsidR="00043AB2" w:rsidRPr="00801BBF" w:rsidRDefault="00D110C5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3B0FABD8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1D476E03" w14:textId="77777777" w:rsidR="005C674A" w:rsidRPr="00801BBF" w:rsidRDefault="005C674A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A03364" w14:textId="4DC51870" w:rsidR="00043AB2" w:rsidRPr="00801BBF" w:rsidRDefault="00043AB2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B7D0411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42B348C" w14:textId="50C1EE1A" w:rsidR="00AB6F80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="00AB6F80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="00AB6F80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AB6F80" w:rsidRPr="00801BBF">
        <w:rPr>
          <w:rFonts w:ascii="Angsana New" w:hAnsi="Angsana New"/>
          <w:sz w:val="30"/>
          <w:szCs w:val="30"/>
          <w:cs/>
        </w:rPr>
        <w:t>เมื่อสัญญานั้น</w:t>
      </w:r>
      <w:r w:rsidR="00AB6F80" w:rsidRPr="00801BBF">
        <w:rPr>
          <w:rFonts w:ascii="Angsana New" w:hAnsi="Angsana New"/>
          <w:sz w:val="30"/>
          <w:szCs w:val="30"/>
          <w:cs/>
        </w:rPr>
        <w:br/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F1D6B3C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 w:rsidDel="005868E9">
        <w:rPr>
          <w:rFonts w:ascii="Angsana New" w:hAnsi="Angsana New"/>
          <w:sz w:val="30"/>
          <w:szCs w:val="30"/>
        </w:rPr>
        <w:t xml:space="preserve"> </w:t>
      </w:r>
    </w:p>
    <w:p w14:paraId="7BCA5040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6A7D80E" w14:textId="43E6795A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10186349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A5A4F7" w14:textId="307E31EB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AB6F80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AB6F80" w:rsidRPr="00801BBF">
        <w:rPr>
          <w:rFonts w:ascii="Angsana New" w:hAnsi="Angsana New" w:hint="cs"/>
          <w:sz w:val="30"/>
          <w:szCs w:val="30"/>
          <w:cs/>
        </w:rPr>
        <w:t>ราคาเอกเทศของแต่ละส่วนประกอบ</w:t>
      </w:r>
      <w:r w:rsidRPr="00801BBF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6F80" w:rsidRPr="00801B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801BBF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486BC5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ที่ไม่เป็นการเช่าเป็นสัญญาเช่า</w:t>
      </w:r>
      <w:r w:rsidR="00AB6F80" w:rsidRPr="00801BBF">
        <w:rPr>
          <w:rFonts w:ascii="Angsana New" w:hAnsi="Angsana New" w:hint="cs"/>
          <w:sz w:val="30"/>
          <w:szCs w:val="30"/>
          <w:cs/>
        </w:rPr>
        <w:t>ทั้งหมด</w:t>
      </w:r>
      <w:r w:rsidRPr="00801BBF">
        <w:rPr>
          <w:rFonts w:ascii="Angsana New" w:hAnsi="Angsana New"/>
          <w:sz w:val="30"/>
          <w:szCs w:val="30"/>
          <w:cs/>
        </w:rPr>
        <w:t xml:space="preserve"> </w:t>
      </w:r>
    </w:p>
    <w:p w14:paraId="0CF90FA1" w14:textId="77777777" w:rsidR="00801BBF" w:rsidRDefault="00801BB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1F858C" w14:textId="1B75B04C" w:rsidR="00043AB2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 w:hint="cs"/>
          <w:sz w:val="30"/>
          <w:szCs w:val="30"/>
          <w:cs/>
        </w:rPr>
        <w:t>กลุ่ม</w:t>
      </w:r>
      <w:r w:rsidR="00043AB2" w:rsidRPr="00801BBF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F5325B2" w14:textId="77777777" w:rsidR="00A371E6" w:rsidRPr="00801BBF" w:rsidRDefault="00A371E6" w:rsidP="00801BBF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C1429C" w14:textId="1A2966B3" w:rsidR="00823B2F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670BBE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70BBE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823B2F" w:rsidRPr="00801BBF">
        <w:rPr>
          <w:rFonts w:ascii="Angsana New" w:hAnsi="Angsana New" w:hint="cs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801BBF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801BBF">
        <w:rPr>
          <w:rFonts w:ascii="Angsana New" w:hAnsi="Angsana New" w:hint="cs"/>
          <w:sz w:val="30"/>
          <w:szCs w:val="30"/>
          <w:cs/>
        </w:rPr>
        <w:t>และ</w:t>
      </w:r>
      <w:r w:rsidRPr="00801BBF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823B2F" w:rsidRPr="00801BBF">
        <w:rPr>
          <w:rFonts w:ascii="Angsana New" w:hAnsi="Angsana New" w:hint="cs"/>
          <w:sz w:val="30"/>
          <w:szCs w:val="30"/>
          <w:cs/>
        </w:rPr>
        <w:t>ที่</w:t>
      </w:r>
      <w:r w:rsidRPr="00801BBF">
        <w:rPr>
          <w:rFonts w:ascii="Angsana New" w:hAnsi="Angsana New"/>
          <w:sz w:val="30"/>
          <w:szCs w:val="30"/>
          <w:cs/>
        </w:rPr>
        <w:t>โอนกรรมสิทธิ</w:t>
      </w:r>
      <w:r w:rsidRPr="00801BBF">
        <w:rPr>
          <w:rFonts w:ascii="Angsana New" w:hAnsi="Angsana New" w:hint="cs"/>
          <w:sz w:val="30"/>
          <w:szCs w:val="30"/>
          <w:cs/>
        </w:rPr>
        <w:t>์</w:t>
      </w:r>
      <w:r w:rsidRPr="00801BBF">
        <w:rPr>
          <w:rFonts w:ascii="Angsana New" w:hAnsi="Angsana New"/>
          <w:sz w:val="30"/>
          <w:szCs w:val="30"/>
          <w:cs/>
        </w:rPr>
        <w:t>ในสินทรัพย์</w:t>
      </w:r>
      <w:r w:rsidR="00823B2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ที่เช่าให้กับ</w:t>
      </w:r>
      <w:r w:rsidR="00823B2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บริษัทเมื่อสิ้นสุดสัญญาเช่า หรือ</w:t>
      </w:r>
      <w:r w:rsidR="00823B2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</w:t>
      </w:r>
      <w:r w:rsidR="00823B2F" w:rsidRPr="00801BBF">
        <w:rPr>
          <w:rFonts w:ascii="Angsana New" w:hAnsi="Angsana New" w:hint="cs"/>
          <w:sz w:val="30"/>
          <w:szCs w:val="30"/>
          <w:cs/>
        </w:rPr>
        <w:t>ะ</w:t>
      </w:r>
      <w:r w:rsidRPr="00801BBF">
        <w:rPr>
          <w:rFonts w:ascii="Angsana New" w:hAnsi="Angsana New"/>
          <w:sz w:val="30"/>
          <w:szCs w:val="30"/>
          <w:cs/>
        </w:rPr>
        <w:t>ใช้สิทธิในการซื้อสินทรัพย์ ในกรณีนี้จะบันทึก</w:t>
      </w:r>
      <w:r w:rsidR="00823B2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ค่าเสื่อมราคาตลอดอายุการใช้ประโยชน์ของสินทรัพย์ที่เช่า</w:t>
      </w:r>
      <w:r w:rsidRPr="00801BBF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01BBF">
        <w:rPr>
          <w:rFonts w:ascii="Angsana New" w:hAnsi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4155AE21" w14:textId="0F05FE4F" w:rsidR="00E53B57" w:rsidRPr="00801BBF" w:rsidRDefault="00E53B57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F9D9C3" w14:textId="57355E29" w:rsidR="00E53B57" w:rsidRPr="00801BBF" w:rsidRDefault="00E53B57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</w:t>
      </w:r>
      <w:r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/>
          <w:sz w:val="30"/>
          <w:szCs w:val="30"/>
          <w:cs/>
        </w:rPr>
        <w:br/>
        <w:t>กลุ่มบริษัทใช</w:t>
      </w:r>
      <w:r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/>
          <w:sz w:val="30"/>
          <w:szCs w:val="30"/>
          <w:cs/>
        </w:rPr>
        <w:t>อัตราดอกเบี้ย</w:t>
      </w:r>
      <w:r w:rsidR="002B69A0" w:rsidRPr="00801BBF">
        <w:rPr>
          <w:rFonts w:ascii="Angsana New" w:hAnsi="Angsana New" w:hint="cs"/>
          <w:sz w:val="30"/>
          <w:szCs w:val="30"/>
          <w:cs/>
        </w:rPr>
        <w:t>ตามนัยของสัญญาเช่า</w:t>
      </w:r>
      <w:r w:rsidR="001E7FB8" w:rsidRPr="00801BBF">
        <w:rPr>
          <w:rFonts w:ascii="Angsana New" w:hAnsi="Angsana New" w:hint="cs"/>
          <w:sz w:val="30"/>
          <w:szCs w:val="30"/>
          <w:cs/>
        </w:rPr>
        <w:t>หรือ</w:t>
      </w:r>
      <w:r w:rsidR="002B69A0" w:rsidRPr="00801BBF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Pr="00801BBF">
        <w:rPr>
          <w:rFonts w:ascii="Angsana New" w:hAnsi="Angsana New"/>
          <w:sz w:val="30"/>
          <w:szCs w:val="30"/>
          <w:cs/>
        </w:rPr>
        <w:t>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</w:t>
      </w:r>
      <w:r w:rsidRPr="00801BBF">
        <w:rPr>
          <w:rFonts w:ascii="Angsana New" w:hAnsi="Angsana New" w:hint="cs"/>
          <w:sz w:val="30"/>
          <w:szCs w:val="30"/>
          <w:cs/>
        </w:rPr>
        <w:t>ย</w:t>
      </w:r>
      <w:r w:rsidRPr="00801BBF">
        <w:rPr>
          <w:rFonts w:ascii="Angsana New" w:hAnsi="Angsana New"/>
          <w:sz w:val="30"/>
          <w:szCs w:val="30"/>
          <w:cs/>
        </w:rPr>
        <w:t>นำอัตราดอกเบี้ยจากแหล่งข้อมูล</w:t>
      </w:r>
      <w:r w:rsidR="002B69A0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69D779B" w14:textId="6B60C646" w:rsidR="00823B2F" w:rsidRPr="00801BBF" w:rsidRDefault="00823B2F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10FA85" w14:textId="4224063D" w:rsidR="00043AB2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801BBF">
        <w:rPr>
          <w:rFonts w:ascii="Angsana New" w:hAnsi="Angsana New"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801BBF">
        <w:rPr>
          <w:rFonts w:ascii="Angsana New" w:hAnsi="Angsana New"/>
          <w:spacing w:val="-2"/>
          <w:sz w:val="30"/>
          <w:szCs w:val="30"/>
        </w:rPr>
        <w:t xml:space="preserve"> </w:t>
      </w:r>
      <w:r w:rsidRPr="00801BBF">
        <w:rPr>
          <w:rFonts w:ascii="Angsana New" w:hAnsi="Angsana New"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</w:t>
      </w:r>
      <w:r w:rsidRPr="00080EC0">
        <w:rPr>
          <w:rFonts w:ascii="Angsana New" w:hAnsi="Angsana New"/>
          <w:sz w:val="30"/>
          <w:szCs w:val="30"/>
          <w:cs/>
        </w:rPr>
        <w:t>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25B82AF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7890275" w14:textId="49D959EC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0E301EAB" w14:textId="3BF1C53C" w:rsidR="00043AB2" w:rsidRPr="00801BBF" w:rsidRDefault="00043AB2" w:rsidP="00801BBF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452852C2" w14:textId="4414CB9A" w:rsidR="00823B2F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01B43C7" w14:textId="5D5779F9" w:rsidR="00823B2F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A6F343" w14:textId="77777777" w:rsidR="00B3239A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3140C8C" w14:textId="774D50CB" w:rsidR="00987642" w:rsidRPr="00801BBF" w:rsidRDefault="0098764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86AB7A6" w14:textId="772A5587" w:rsidR="00C5563D" w:rsidRDefault="00C5563D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</w:t>
      </w:r>
      <w:r w:rsidRPr="00801BBF">
        <w:rPr>
          <w:rFonts w:ascii="Angsana New" w:hAnsi="Angsana New" w:hint="cs"/>
          <w:sz w:val="30"/>
          <w:szCs w:val="30"/>
          <w:cs/>
        </w:rPr>
        <w:t>ง</w:t>
      </w:r>
      <w:r w:rsidRPr="00801BBF">
        <w:rPr>
          <w:rFonts w:ascii="Angsana New" w:hAnsi="Angsana New"/>
          <w:sz w:val="30"/>
          <w:szCs w:val="30"/>
          <w:cs/>
        </w:rPr>
        <w:t>รายได้ค่าเช่า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2E200565" w14:textId="77777777" w:rsidR="00F54973" w:rsidRPr="00801BBF" w:rsidRDefault="00F54973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08FC0F" w14:textId="4ACEFAD3" w:rsidR="00043AB2" w:rsidRPr="00801BBF" w:rsidRDefault="00043AB2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55D6F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DBAAF08" w14:textId="77777777" w:rsidR="00043AB2" w:rsidRPr="00801BBF" w:rsidRDefault="00043AB2" w:rsidP="00801BBF">
      <w:pPr>
        <w:pStyle w:val="FSBlank"/>
        <w:rPr>
          <w:sz w:val="30"/>
          <w:szCs w:val="30"/>
          <w:cs/>
        </w:rPr>
      </w:pPr>
    </w:p>
    <w:p w14:paraId="5D5FBBC3" w14:textId="3CCA6401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855D6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B6B4C1C" w14:textId="77777777" w:rsidR="00005374" w:rsidRPr="00801BBF" w:rsidRDefault="00005374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B30068" w14:textId="7C26DF01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855D6F" w:rsidRPr="00801BB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01BBF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</w:t>
      </w:r>
      <w:r w:rsidR="00855D6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</w:t>
      </w:r>
      <w:r w:rsidR="0050700D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50700D" w:rsidRPr="00801BBF">
        <w:rPr>
          <w:rFonts w:ascii="Angsana New" w:hAnsi="Angsana New" w:hint="cs"/>
          <w:spacing w:val="-2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</w:t>
      </w:r>
      <w:r w:rsidR="0050700D" w:rsidRPr="00801BBF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 ในกรณีนี้จะรับรู้ในส่วนของผู้ถือหุ้น</w:t>
      </w:r>
    </w:p>
    <w:p w14:paraId="3154E08E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0C99AB2E" w14:textId="781BED25" w:rsidR="00855D6F" w:rsidRPr="00801BBF" w:rsidRDefault="00855D6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801BBF">
        <w:rPr>
          <w:rFonts w:ascii="Angsana New" w:hAnsi="Angsana New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801BBF">
        <w:rPr>
          <w:rFonts w:ascii="Angsana New" w:hAnsi="Angsana New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6A87E1C" w14:textId="77777777" w:rsidR="00855D6F" w:rsidRPr="00801BBF" w:rsidRDefault="00855D6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DCD9B9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5245AE4" w14:textId="7BB14624" w:rsidR="00855D6F" w:rsidRPr="00801BBF" w:rsidRDefault="00855D6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0AFFA8C" w14:textId="5855CAE5" w:rsidR="00855D6F" w:rsidRPr="00801BBF" w:rsidRDefault="00855D6F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44D2577" w14:textId="7435D8E6" w:rsidR="00043AB2" w:rsidRPr="00801BBF" w:rsidRDefault="00043AB2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55D6F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14:paraId="028A4D46" w14:textId="616A42C9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910345" w14:textId="7A055E5C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39643842" w14:textId="77777777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0AFE584" w14:textId="2D34C230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C0A63B5" w14:textId="15A00068" w:rsidR="00903B6C" w:rsidRPr="00801BBF" w:rsidRDefault="00903B6C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C4D9B" w14:textId="516D003D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B0CB5FA" w14:textId="3A48A91A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8C1DD8" w14:textId="15C2DF41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147D1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2206D9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 xml:space="preserve">ซึ่งจัดทำโดยนักคณิตศาสตร์ประกันภัยที่ได้รับอนุญาตเป็นประจำ </w:t>
      </w:r>
      <w:r w:rsidR="00B147D1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4B950ADF" w14:textId="77777777" w:rsidR="00801BBF" w:rsidRDefault="00801BB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7A2B0" w14:textId="659977C7" w:rsidR="00B147D1" w:rsidRPr="00801BBF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801BBF">
        <w:rPr>
          <w:rFonts w:ascii="Angsana New" w:hAnsi="Angsana New"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587ED7A" w14:textId="20B6D426" w:rsidR="00B147D1" w:rsidRPr="00801BBF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F569CF" w14:textId="1CC13C39" w:rsidR="00B147D1" w:rsidRPr="00801BBF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C302861" w14:textId="77777777" w:rsidR="003F3144" w:rsidRPr="00801BBF" w:rsidRDefault="003F3144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F36E6B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7C6A96D" w14:textId="2FCEF756" w:rsidR="00B147D1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14:paraId="1F541D6E" w14:textId="77777777" w:rsidR="002206D9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E0792F" w14:textId="70B52DA6" w:rsidR="00BD43C4" w:rsidRPr="00801BBF" w:rsidRDefault="00BD43C4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801BBF">
        <w:rPr>
          <w:rFonts w:ascii="Angsana New" w:hAnsi="Angsana New"/>
          <w:sz w:val="30"/>
          <w:szCs w:val="30"/>
          <w:cs/>
        </w:rPr>
        <w:br/>
        <w:t xml:space="preserve">หากระยะเวลาการจ่ายผลประโยชน์เกินกว่า </w:t>
      </w:r>
      <w:r w:rsidR="00D110C5">
        <w:rPr>
          <w:rFonts w:ascii="Angsana New" w:hAnsi="Angsana New"/>
          <w:sz w:val="30"/>
          <w:szCs w:val="30"/>
        </w:rPr>
        <w:t>12</w:t>
      </w:r>
      <w:r w:rsidRPr="00801BBF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2E833C4" w14:textId="77777777" w:rsidR="002206D9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95B979" w14:textId="4A852941" w:rsidR="00BD43C4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18C872A" w14:textId="77777777" w:rsidR="005F1225" w:rsidRPr="00801BBF" w:rsidRDefault="005F1225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483C93" w14:textId="77777777" w:rsidR="00DA1F0E" w:rsidRPr="00801BBF" w:rsidRDefault="00BD43C4" w:rsidP="00801BBF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FDBC03F" w14:textId="4A7CB9E3" w:rsidR="00987642" w:rsidRPr="00801BBF" w:rsidRDefault="0098764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44DC933" w14:textId="37493DFC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D43C4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472C914E" w14:textId="77777777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CF26C5" w14:textId="5C2D9045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BD43C4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801BBF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801BBF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D72554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801BBF">
        <w:rPr>
          <w:rFonts w:ascii="Angsana New" w:hAnsi="Angsana New" w:hint="cs"/>
          <w:sz w:val="30"/>
          <w:szCs w:val="30"/>
          <w:cs/>
        </w:rPr>
        <w:t>ประมาณหนี้สินส่วนที่เพิ่มเนื่องจากเวลาที่ผ่านไปรับรู้เป็นต้นทุนทางการเงิน</w:t>
      </w:r>
    </w:p>
    <w:p w14:paraId="6A0F1B65" w14:textId="77777777" w:rsidR="00194832" w:rsidRPr="00801BBF" w:rsidRDefault="00194832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4998227" w14:textId="212F6641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2123E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รายได้เงินอุดหนุนจากรัฐบาลรอตัดบัญชี</w:t>
      </w:r>
    </w:p>
    <w:p w14:paraId="6022DB12" w14:textId="77777777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E50E64" w14:textId="12A79801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ยได้เงินอุดหนุนรัฐบาลรอตัดบัญชีเป็นเงินอุดหนุนจากรัฐบาลในโครงการระหว่างก่อสร้างระบบป้องกันอุทกภัยจากกระทรวงอุตสาหกรรม และเงินอุดหนุนโครงการสนับสนุนการลงทุนเพื่อปรับปรุงเครื่องจักร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บริษัทบันทึกเป็นรายได้เงินอุดหนุนจากรัฐบาล</w:t>
      </w:r>
      <w:r w:rsidR="00BC5F19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รอตัดบัญชีในงบแสดงฐานะการเงินและรับรู้เป็นรายได้ตามวิธีเส้นตรงตลอดอายุของสินทรัพย์เป็นระยะเวลา </w:t>
      </w:r>
      <w:r w:rsidRPr="00801BBF">
        <w:rPr>
          <w:rFonts w:ascii="Angsana New" w:hAnsi="Angsana New"/>
          <w:sz w:val="30"/>
          <w:szCs w:val="30"/>
          <w:cs/>
        </w:rPr>
        <w:br/>
      </w:r>
      <w:r w:rsidR="00D110C5">
        <w:rPr>
          <w:rFonts w:ascii="Angsana New" w:hAnsi="Angsana New"/>
          <w:sz w:val="30"/>
          <w:szCs w:val="30"/>
        </w:rPr>
        <w:t>4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 w:hint="cs"/>
          <w:sz w:val="30"/>
          <w:szCs w:val="30"/>
          <w:cs/>
        </w:rPr>
        <w:t>ถึง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25</w:t>
      </w:r>
      <w:r w:rsidRPr="00801BBF">
        <w:rPr>
          <w:rFonts w:ascii="Angsana New" w:hAnsi="Angsana New"/>
          <w:sz w:val="30"/>
          <w:szCs w:val="30"/>
          <w:cs/>
        </w:rPr>
        <w:t xml:space="preserve"> ปี รายได้เงินอุดหนุนจากรัฐบาลแสดงเป็นรายได้แยกต่างหากในกำไรหรือขาดทุน</w:t>
      </w:r>
    </w:p>
    <w:p w14:paraId="75F0588C" w14:textId="77777777" w:rsidR="00A01229" w:rsidRPr="00801BBF" w:rsidRDefault="00A01229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4FA78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38499D1" w14:textId="62DFBFFB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2123E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รายได้รอตัดบัญชี</w:t>
      </w:r>
    </w:p>
    <w:p w14:paraId="010DA8F1" w14:textId="77777777" w:rsidR="007412ED" w:rsidRPr="00801BBF" w:rsidRDefault="007412ED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16DA01" w14:textId="77777777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รายได้รอตัดบัญชีเป็นค่าตอบแทนล่วงหน้าจากสัญญาการใช้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>พื้นที่และ</w:t>
      </w:r>
      <w:r w:rsidRPr="00801BBF">
        <w:rPr>
          <w:rFonts w:ascii="Angsana New" w:hAnsi="Angsana New"/>
          <w:spacing w:val="-2"/>
          <w:sz w:val="30"/>
          <w:szCs w:val="30"/>
          <w:cs/>
        </w:rPr>
        <w:t>โครงสร้างพื้นฐานในเขตส่งเสริมอุตสาหกรรมนวนคร บริษัทบันทึกเป็นรายได้รอตัดบัญชีในงบแสดงฐานะการเงิน และรับรู้เป็นรายได้ตา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Pr="00801BBF">
        <w:rPr>
          <w:rFonts w:ascii="Angsana New" w:hAnsi="Angsana New"/>
          <w:spacing w:val="-2"/>
          <w:sz w:val="30"/>
          <w:szCs w:val="30"/>
          <w:cs/>
        </w:rPr>
        <w:t>วิธีเส้นตรง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ตลอดอายุของสัญญาและแสดงเป็นรายได้</w:t>
      </w:r>
      <w:r w:rsidRPr="00801BBF">
        <w:rPr>
          <w:rFonts w:ascii="Angsana New" w:hAnsi="Angsana New" w:hint="cs"/>
          <w:sz w:val="30"/>
          <w:szCs w:val="30"/>
          <w:cs/>
        </w:rPr>
        <w:t>จากการให้ใช้พื้นที่และโครงสร้างพื้นฐาน</w:t>
      </w:r>
      <w:r w:rsidRPr="00801BBF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454330C6" w14:textId="62FC9F67" w:rsidR="00D428D7" w:rsidRPr="00801BBF" w:rsidRDefault="00D428D7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AEAEF" w14:textId="4B1CC41E" w:rsidR="0042123E" w:rsidRPr="00801BBF" w:rsidRDefault="0042123E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5B3D56D" w14:textId="77777777" w:rsidR="0042123E" w:rsidRPr="00801BBF" w:rsidRDefault="0042123E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C2567F" w14:textId="24B74D0F" w:rsidR="002243DC" w:rsidRPr="00801BBF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161839" w:rsidRPr="00801BBF">
        <w:rPr>
          <w:rFonts w:asciiTheme="majorBidi" w:hAnsiTheme="majorBidi"/>
          <w:sz w:val="30"/>
          <w:szCs w:val="30"/>
          <w:lang w:bidi="th-TH"/>
        </w:rPr>
        <w:br/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ที่</w:t>
      </w:r>
      <w:r w:rsidRPr="00801BBF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DA1F0E" w:rsidRPr="00801BBF">
        <w:rPr>
          <w:rFonts w:asciiTheme="majorBidi" w:hAnsiTheme="majorBidi"/>
          <w:sz w:val="30"/>
          <w:szCs w:val="30"/>
          <w:cs/>
          <w:lang w:bidi="th-TH"/>
        </w:rPr>
        <w:br/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ที่ไม่สามารถปฏิบัติตามข้อกำหนดของภาระผูกพัน</w:t>
      </w:r>
    </w:p>
    <w:p w14:paraId="6433A1F6" w14:textId="511F3D17" w:rsidR="00A01229" w:rsidRPr="00801BBF" w:rsidRDefault="00A01229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47A8FBEF" w14:textId="77777777" w:rsidR="00A01229" w:rsidRPr="00801BBF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การวัดมูลค่ายุติธรรมของสินทรัพย์หรือหนี้สิน</w:t>
      </w:r>
      <w:r w:rsidRPr="00801BBF">
        <w:rPr>
          <w:rFonts w:asciiTheme="majorBidi" w:hAnsiTheme="majorBidi" w:cstheme="majorBidi"/>
          <w:sz w:val="30"/>
          <w:szCs w:val="30"/>
        </w:rPr>
        <w:t xml:space="preserve"> </w:t>
      </w:r>
      <w:r w:rsidRPr="00801BBF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01BBF">
        <w:rPr>
          <w:rFonts w:asciiTheme="majorBidi" w:hAnsiTheme="majorBidi" w:cstheme="majorBidi"/>
          <w:sz w:val="30"/>
          <w:szCs w:val="30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ดังนี้</w:t>
      </w:r>
    </w:p>
    <w:p w14:paraId="3BDCD94D" w14:textId="2BD93A94" w:rsidR="0042123E" w:rsidRPr="00801BBF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A03D63" w14:textId="5503CE57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110C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01BB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5FA914" w14:textId="01528447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110C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01BB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801BB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นนอกเหนือจาก</w:t>
      </w:r>
    </w:p>
    <w:p w14:paraId="7AE61AE3" w14:textId="0D978D16" w:rsidR="0042123E" w:rsidRPr="00801BBF" w:rsidRDefault="0042123E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D110C5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8A26043" w14:textId="409C92F1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110C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853D676" w14:textId="77777777" w:rsidR="0042123E" w:rsidRPr="00801BBF" w:rsidRDefault="0042123E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3574AD5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6DE7850" w14:textId="77777777" w:rsidR="0042123E" w:rsidRPr="00801BBF" w:rsidRDefault="0042123E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FBA71F9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801BBF">
        <w:rPr>
          <w:rFonts w:asciiTheme="majorBidi" w:hAnsiTheme="majorBidi" w:hint="cs"/>
          <w:sz w:val="30"/>
          <w:szCs w:val="30"/>
          <w:cs/>
        </w:rPr>
        <w:t xml:space="preserve"> </w:t>
      </w:r>
      <w:r w:rsidRPr="00801BBF">
        <w:rPr>
          <w:rFonts w:asciiTheme="majorBidi" w:hAnsi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DB620C4" w14:textId="3798AA03" w:rsidR="0042123E" w:rsidRPr="00801BBF" w:rsidRDefault="0042123E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B7D443F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F13B66D" w14:textId="7EF805A3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</w:t>
      </w:r>
      <w:r w:rsidR="00655993" w:rsidRPr="00801BBF">
        <w:rPr>
          <w:rFonts w:asciiTheme="majorBidi" w:hAnsiTheme="majorBidi"/>
          <w:sz w:val="30"/>
          <w:szCs w:val="30"/>
          <w:cs/>
        </w:rPr>
        <w:br/>
      </w:r>
      <w:r w:rsidRPr="00801BBF">
        <w:rPr>
          <w:rFonts w:asciiTheme="majorBidi" w:hAnsiTheme="majorBidi"/>
          <w:sz w:val="30"/>
          <w:szCs w:val="30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</w:t>
      </w:r>
      <w:r w:rsidR="001B4515" w:rsidRPr="00801BBF">
        <w:rPr>
          <w:rFonts w:asciiTheme="majorBidi" w:hAnsiTheme="majorBidi"/>
          <w:sz w:val="30"/>
          <w:szCs w:val="30"/>
        </w:rPr>
        <w:br/>
      </w:r>
      <w:r w:rsidRPr="00801BBF">
        <w:rPr>
          <w:rFonts w:asciiTheme="majorBidi" w:hAnsiTheme="majorBidi"/>
          <w:sz w:val="30"/>
          <w:szCs w:val="30"/>
          <w:cs/>
        </w:rPr>
        <w:t xml:space="preserve">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D110C5">
        <w:rPr>
          <w:rFonts w:asciiTheme="majorBidi" w:hAnsiTheme="majorBidi"/>
          <w:sz w:val="30"/>
          <w:szCs w:val="30"/>
        </w:rPr>
        <w:t>3</w:t>
      </w:r>
      <w:r w:rsidRPr="00801BBF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1FFB6F7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B2E2E3" w14:textId="16CFBEA0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2123E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12B6F8D5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1074B91B" w14:textId="08DAEFF5" w:rsidR="00043AB2" w:rsidRPr="00801BBF" w:rsidRDefault="00043AB2" w:rsidP="00801B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</w:t>
      </w:r>
      <w:r w:rsidRPr="00801BBF">
        <w:rPr>
          <w:rFonts w:ascii="Angsana New" w:hAnsi="Angsana New"/>
          <w:spacing w:val="8"/>
          <w:sz w:val="30"/>
          <w:szCs w:val="30"/>
          <w:cs/>
        </w:rPr>
        <w:t>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</w:t>
      </w:r>
      <w:r w:rsidRPr="00801BBF">
        <w:rPr>
          <w:rFonts w:ascii="Angsana New" w:hAnsi="Angsana New"/>
          <w:spacing w:val="-2"/>
          <w:sz w:val="30"/>
          <w:szCs w:val="30"/>
          <w:cs/>
        </w:rPr>
        <w:t>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</w:t>
      </w:r>
      <w:r w:rsidRPr="00801BBF">
        <w:rPr>
          <w:rFonts w:ascii="Angsana New" w:hAnsi="Angsana New"/>
          <w:spacing w:val="6"/>
          <w:sz w:val="30"/>
          <w:szCs w:val="30"/>
          <w:cs/>
        </w:rPr>
        <w:t>ไปกำไรสะสม ส่วนเกินทุนจากการจำหน่ายหุ้นทุนซื้อคืน (</w:t>
      </w:r>
      <w:r w:rsidRPr="00801BBF">
        <w:rPr>
          <w:rFonts w:ascii="Angsana New" w:hAnsi="Angsana New"/>
          <w:spacing w:val="6"/>
          <w:sz w:val="30"/>
          <w:szCs w:val="30"/>
        </w:rPr>
        <w:t>“</w:t>
      </w:r>
      <w:r w:rsidRPr="00801BBF">
        <w:rPr>
          <w:rFonts w:ascii="Angsana New" w:hAnsi="Angsana New"/>
          <w:spacing w:val="6"/>
          <w:sz w:val="30"/>
          <w:szCs w:val="30"/>
          <w:cs/>
        </w:rPr>
        <w:t>ส่วนเกินทุนหุ้นทุนซื้อคืน</w:t>
      </w:r>
      <w:r w:rsidRPr="00801BBF">
        <w:rPr>
          <w:rFonts w:ascii="Angsana New" w:hAnsi="Angsana New"/>
          <w:spacing w:val="6"/>
          <w:sz w:val="30"/>
          <w:szCs w:val="30"/>
        </w:rPr>
        <w:t>”</w:t>
      </w:r>
      <w:r w:rsidRPr="00801BBF">
        <w:rPr>
          <w:rFonts w:ascii="Angsana New" w:hAnsi="Angsana New"/>
          <w:spacing w:val="6"/>
          <w:sz w:val="30"/>
          <w:szCs w:val="30"/>
          <w:cs/>
        </w:rPr>
        <w:t>) แสดงเป็นรายการแยก</w:t>
      </w:r>
      <w:r w:rsidRPr="00801BBF">
        <w:rPr>
          <w:rFonts w:ascii="Angsana New" w:hAnsi="Angsana New"/>
          <w:spacing w:val="-4"/>
          <w:sz w:val="30"/>
          <w:szCs w:val="30"/>
          <w:cs/>
        </w:rPr>
        <w:t>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</w:t>
      </w:r>
      <w:r w:rsidRPr="00801BBF">
        <w:rPr>
          <w:rFonts w:ascii="Angsana New" w:hAnsi="Angsana New"/>
          <w:spacing w:val="6"/>
          <w:sz w:val="30"/>
          <w:szCs w:val="30"/>
          <w:cs/>
        </w:rPr>
        <w:t>ทุนหุ้นทุนซื้</w:t>
      </w:r>
      <w:r w:rsidRPr="00801BBF">
        <w:rPr>
          <w:rFonts w:ascii="Angsana New" w:hAnsi="Angsana New"/>
          <w:spacing w:val="-2"/>
          <w:sz w:val="30"/>
          <w:szCs w:val="30"/>
          <w:cs/>
        </w:rPr>
        <w:t>อคืนหมดแล้ว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2342F05" w14:textId="77777777" w:rsidR="002243DC" w:rsidRPr="00801BBF" w:rsidRDefault="002243DC" w:rsidP="00801B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1D368C" w14:textId="384DE86E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 w:rsidR="0042123E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  <w:r w:rsidR="005F1225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FDA90D7" w14:textId="1EF34985" w:rsidR="005F1225" w:rsidRPr="00801BBF" w:rsidRDefault="005F1225" w:rsidP="00801BBF">
      <w:pPr>
        <w:pStyle w:val="FSBlank"/>
        <w:rPr>
          <w:sz w:val="30"/>
          <w:szCs w:val="30"/>
        </w:rPr>
      </w:pPr>
    </w:p>
    <w:p w14:paraId="76583CBE" w14:textId="01F320FB" w:rsidR="005F1225" w:rsidRPr="00801BBF" w:rsidRDefault="005F1225" w:rsidP="00801BBF">
      <w:pPr>
        <w:pStyle w:val="FSBlank"/>
        <w:rPr>
          <w:i/>
          <w:iCs/>
          <w:sz w:val="30"/>
          <w:szCs w:val="30"/>
        </w:rPr>
      </w:pPr>
      <w:r w:rsidRPr="00801BBF">
        <w:rPr>
          <w:rFonts w:hint="cs"/>
          <w:i/>
          <w:iCs/>
          <w:sz w:val="30"/>
          <w:szCs w:val="30"/>
          <w:cs/>
        </w:rPr>
        <w:t>การรับรู้รายได้</w:t>
      </w:r>
    </w:p>
    <w:p w14:paraId="34C24BF6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1CE8F190" w14:textId="30AFBA58" w:rsidR="00043AB2" w:rsidRPr="00801BBF" w:rsidRDefault="00043AB2" w:rsidP="00801B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B357A" w:rsidRPr="00801BBF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="0059738A" w:rsidRPr="00801BBF">
        <w:rPr>
          <w:rFonts w:ascii="Angsana New" w:hAnsi="Angsana New" w:hint="cs"/>
          <w:spacing w:val="-2"/>
          <w:sz w:val="30"/>
          <w:szCs w:val="30"/>
          <w:cs/>
        </w:rPr>
        <w:t>รายได้ที่รับรู้ไม่รวม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ภาษีมูลค่าเพิ่มและแสดงสุทธิจากส่วนลดการค้า </w:t>
      </w:r>
    </w:p>
    <w:p w14:paraId="33C07A17" w14:textId="50F7A57E" w:rsidR="00043AB2" w:rsidRPr="00801BBF" w:rsidRDefault="00043AB2" w:rsidP="00801BBF">
      <w:pPr>
        <w:pStyle w:val="FSBlank"/>
        <w:rPr>
          <w:sz w:val="30"/>
          <w:szCs w:val="30"/>
        </w:rPr>
      </w:pPr>
    </w:p>
    <w:p w14:paraId="779EFE5E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4794A857" w14:textId="75AAE228" w:rsidR="005F1225" w:rsidRPr="00801BBF" w:rsidRDefault="005F1225" w:rsidP="00801BBF">
      <w:pPr>
        <w:pStyle w:val="FSBlank"/>
        <w:rPr>
          <w:i/>
          <w:iCs/>
          <w:sz w:val="30"/>
          <w:szCs w:val="30"/>
        </w:rPr>
      </w:pPr>
      <w:r w:rsidRPr="00801BBF">
        <w:rPr>
          <w:i/>
          <w:iCs/>
          <w:sz w:val="30"/>
          <w:szCs w:val="30"/>
          <w:cs/>
        </w:rPr>
        <w:t>รายได้จากการขายอสังหาริมทรัพย์</w:t>
      </w:r>
    </w:p>
    <w:p w14:paraId="728C59AB" w14:textId="77777777" w:rsidR="005F1225" w:rsidRPr="00801BBF" w:rsidRDefault="005F1225" w:rsidP="00801BBF">
      <w:pPr>
        <w:pStyle w:val="FSBlank"/>
        <w:rPr>
          <w:sz w:val="30"/>
          <w:szCs w:val="30"/>
          <w:cs/>
        </w:rPr>
      </w:pPr>
    </w:p>
    <w:p w14:paraId="21651469" w14:textId="77777777" w:rsidR="002C2C76" w:rsidRDefault="00043AB2" w:rsidP="002C2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i/>
          <w:sz w:val="30"/>
          <w:szCs w:val="30"/>
        </w:rPr>
      </w:pPr>
      <w:r w:rsidRPr="00801BBF">
        <w:rPr>
          <w:rFonts w:ascii="Angsana New" w:hAnsi="Angsana New"/>
          <w:i/>
          <w:sz w:val="30"/>
          <w:szCs w:val="30"/>
          <w:cs/>
        </w:rPr>
        <w:t>รายได้จากการขาย</w:t>
      </w:r>
      <w:r w:rsidRPr="00801BBF">
        <w:rPr>
          <w:rFonts w:ascii="Angsana New" w:hAnsi="Angsana New" w:hint="cs"/>
          <w:i/>
          <w:sz w:val="30"/>
          <w:szCs w:val="30"/>
          <w:cs/>
        </w:rPr>
        <w:t>อสังหาริมทรัพย์</w:t>
      </w:r>
      <w:r w:rsidRPr="00801BBF">
        <w:rPr>
          <w:rFonts w:ascii="Angsana New" w:hAnsi="Angsana New"/>
          <w:i/>
          <w:sz w:val="30"/>
          <w:szCs w:val="30"/>
          <w:cs/>
        </w:rPr>
        <w:t>รับรู้</w:t>
      </w:r>
      <w:r w:rsidR="005A0F00">
        <w:rPr>
          <w:rFonts w:ascii="Angsana New" w:hAnsi="Angsana New" w:hint="cs"/>
          <w:i/>
          <w:sz w:val="30"/>
          <w:szCs w:val="30"/>
          <w:cs/>
        </w:rPr>
        <w:t xml:space="preserve"> ณ วันที่</w:t>
      </w:r>
      <w:r w:rsidRPr="00801BBF">
        <w:rPr>
          <w:rFonts w:ascii="Angsana New" w:hAnsi="Angsana New"/>
          <w:i/>
          <w:sz w:val="30"/>
          <w:szCs w:val="30"/>
          <w:cs/>
        </w:rPr>
        <w:t>มีการส่งมอบสินค้าให้กับลูกค้า</w:t>
      </w:r>
    </w:p>
    <w:p w14:paraId="40C744A8" w14:textId="77777777" w:rsidR="002C2C76" w:rsidRPr="002C2C76" w:rsidRDefault="002C2C76" w:rsidP="002C2C76">
      <w:pPr>
        <w:pStyle w:val="FSBlank"/>
        <w:rPr>
          <w:sz w:val="30"/>
          <w:szCs w:val="30"/>
        </w:rPr>
      </w:pPr>
    </w:p>
    <w:p w14:paraId="366A7AFC" w14:textId="64D8943F" w:rsidR="002C2C76" w:rsidRPr="00801BBF" w:rsidRDefault="002C2C76" w:rsidP="002C2C76">
      <w:pPr>
        <w:pStyle w:val="FSBlank"/>
        <w:rPr>
          <w:i/>
          <w:iCs/>
          <w:sz w:val="30"/>
          <w:szCs w:val="30"/>
          <w:cs/>
        </w:rPr>
      </w:pPr>
      <w:r w:rsidRPr="00801BBF">
        <w:rPr>
          <w:i/>
          <w:iCs/>
          <w:sz w:val="30"/>
          <w:szCs w:val="30"/>
          <w:cs/>
        </w:rPr>
        <w:t>รายได้จากการ</w:t>
      </w:r>
      <w:r>
        <w:rPr>
          <w:rFonts w:hint="cs"/>
          <w:i/>
          <w:iCs/>
          <w:sz w:val="30"/>
          <w:szCs w:val="30"/>
          <w:cs/>
        </w:rPr>
        <w:t>ให้บริการ</w:t>
      </w:r>
    </w:p>
    <w:p w14:paraId="6768B166" w14:textId="77777777" w:rsidR="002C2C76" w:rsidRPr="002C2C76" w:rsidRDefault="002C2C76" w:rsidP="002C2C76">
      <w:pPr>
        <w:pStyle w:val="FSBlank"/>
        <w:rPr>
          <w:sz w:val="30"/>
          <w:szCs w:val="30"/>
        </w:rPr>
      </w:pPr>
    </w:p>
    <w:p w14:paraId="7A189BDE" w14:textId="771B8454" w:rsidR="000D09ED" w:rsidRPr="00801BBF" w:rsidRDefault="00043AB2" w:rsidP="001849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Pr="00801BBF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801BBF">
        <w:rPr>
          <w:rFonts w:ascii="Angsana New" w:hAnsi="Angsana New"/>
          <w:sz w:val="30"/>
          <w:szCs w:val="30"/>
          <w:cs/>
        </w:rPr>
        <w:t>เมื่อ</w:t>
      </w:r>
      <w:r w:rsidRPr="00801BBF">
        <w:rPr>
          <w:rFonts w:ascii="Angsana New" w:hAnsi="Angsana New" w:hint="cs"/>
          <w:sz w:val="30"/>
          <w:szCs w:val="30"/>
          <w:cs/>
        </w:rPr>
        <w:t>ได้</w:t>
      </w:r>
      <w:r w:rsidRPr="00801BBF">
        <w:rPr>
          <w:rFonts w:ascii="Angsana New" w:hAnsi="Angsana New"/>
          <w:sz w:val="30"/>
          <w:szCs w:val="30"/>
          <w:cs/>
        </w:rPr>
        <w:t>ให้บริการ</w:t>
      </w:r>
      <w:r w:rsidR="00186D0D">
        <w:rPr>
          <w:rFonts w:ascii="Angsana New" w:hAnsi="Angsana New"/>
          <w:sz w:val="30"/>
          <w:szCs w:val="30"/>
          <w:cs/>
        </w:rPr>
        <w:t xml:space="preserve"> </w:t>
      </w:r>
      <w:r w:rsidR="004E370A" w:rsidRPr="004E370A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</w:t>
      </w:r>
      <w:r w:rsidR="00363C49">
        <w:rPr>
          <w:rFonts w:ascii="Angsana New" w:hAnsi="Angsana New"/>
          <w:sz w:val="30"/>
          <w:szCs w:val="30"/>
        </w:rPr>
        <w:br/>
      </w:r>
      <w:r w:rsidR="004E370A" w:rsidRPr="004E370A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2E64C62D" w14:textId="77777777" w:rsidR="00801BBF" w:rsidRPr="00A4186A" w:rsidRDefault="00801BBF" w:rsidP="002C2C76">
      <w:pPr>
        <w:pStyle w:val="FSBlank"/>
        <w:rPr>
          <w:sz w:val="30"/>
          <w:szCs w:val="30"/>
        </w:rPr>
      </w:pPr>
    </w:p>
    <w:p w14:paraId="0486B6D2" w14:textId="44A94FBC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30E86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3F204AF7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54E8B3CE" w14:textId="3651A638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01BBF">
        <w:rPr>
          <w:rFonts w:ascii="Angsana New" w:hAnsi="Angsana New"/>
          <w:color w:val="FFFFFF"/>
          <w:sz w:val="30"/>
          <w:szCs w:val="30"/>
        </w:rPr>
        <w:t>/</w:t>
      </w:r>
      <w:r w:rsidR="0059738A" w:rsidRPr="00801BBF">
        <w:rPr>
          <w:rFonts w:ascii="Angsana New" w:hAnsi="Angsana New" w:hint="cs"/>
          <w:sz w:val="30"/>
          <w:szCs w:val="30"/>
          <w:cs/>
        </w:rPr>
        <w:t xml:space="preserve">ซึ่งรับรู้ในกำไรหรือขาดทุน </w:t>
      </w:r>
      <w:r w:rsidRPr="00801BBF">
        <w:rPr>
          <w:rFonts w:ascii="Angsana New" w:hAnsi="Angsana New"/>
          <w:sz w:val="30"/>
          <w:szCs w:val="30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7E46CA03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1926B17B" w14:textId="1308C018" w:rsidR="00092C6C" w:rsidRPr="00801BBF" w:rsidRDefault="00092C6C" w:rsidP="00EA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30"/>
          <w:szCs w:val="30"/>
        </w:rPr>
      </w:pPr>
      <w:r w:rsidRPr="00801BBF">
        <w:rPr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4597B28" w14:textId="77777777" w:rsidR="00EA081B" w:rsidRPr="00EA081B" w:rsidRDefault="00EA081B" w:rsidP="00EA081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2085E08" w14:textId="08E944D0" w:rsidR="00043AB2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4719A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092C6C" w:rsidRPr="00801BBF">
        <w:rPr>
          <w:rFonts w:ascii="Angsana New" w:hAnsi="Angsana New" w:hint="cs"/>
          <w:sz w:val="30"/>
          <w:szCs w:val="30"/>
          <w:cs/>
        </w:rPr>
        <w:t>สำหรับ</w:t>
      </w:r>
      <w:r w:rsidRPr="00801BBF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</w:t>
      </w:r>
      <w:r w:rsidR="0004719A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ใน</w:t>
      </w:r>
      <w:r w:rsidR="000D09ED" w:rsidRPr="00801BBF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801BBF">
        <w:rPr>
          <w:rFonts w:ascii="Angsana New" w:hAnsi="Angsana New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460C5EBA" w14:textId="77777777" w:rsidR="00043AB2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56EED9D0" w14:textId="3F2ECB2A" w:rsidR="007A547B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4719A" w:rsidRPr="00801BBF">
        <w:rPr>
          <w:rFonts w:ascii="Angsana New" w:hAnsi="Angsana New"/>
          <w:sz w:val="30"/>
          <w:szCs w:val="30"/>
        </w:rPr>
        <w:br/>
      </w:r>
      <w:r w:rsidR="00092C6C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092C6C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092C6C" w:rsidRPr="00801BBF">
        <w:rPr>
          <w:rFonts w:ascii="Angsana New" w:hAnsi="Angsana New"/>
          <w:spacing w:val="-18"/>
          <w:sz w:val="30"/>
          <w:szCs w:val="30"/>
          <w:cs/>
        </w:rPr>
        <w:t>โดยใช้อัตราภาษี</w:t>
      </w:r>
      <w:r w:rsidR="00092C6C" w:rsidRPr="00801BBF">
        <w:rPr>
          <w:rFonts w:ascii="Angsana New" w:hAnsi="Angsana New"/>
          <w:sz w:val="30"/>
          <w:szCs w:val="30"/>
          <w:cs/>
        </w:rPr>
        <w:t>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34DC15" w14:textId="77777777" w:rsidR="00E05713" w:rsidRPr="00801BBF" w:rsidRDefault="00E05713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6391B954" w14:textId="299C3B66" w:rsidR="00293F98" w:rsidRDefault="00092C6C" w:rsidP="00293F98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801BBF">
        <w:rPr>
          <w:rFonts w:ascii="Angsana New" w:hAnsi="Angsana New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9F7E43" w14:textId="77777777" w:rsidR="00293F98" w:rsidRDefault="00293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0AC17D0" w14:textId="6B136EE2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C50DB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651A2D13" w14:textId="77777777" w:rsidR="00043AB2" w:rsidRPr="00801BBF" w:rsidRDefault="00043AB2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C123B8E" w14:textId="4FF8ED4C" w:rsidR="00D548D0" w:rsidRPr="00801BBF" w:rsidRDefault="00530E86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กำไรต่อหุ้น</w:t>
      </w:r>
      <w:r w:rsidR="002243DC" w:rsidRPr="00801BBF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801BBF">
        <w:rPr>
          <w:rFonts w:ascii="Angsana New" w:hAnsi="Angsana New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9072CC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35587FE0" w14:textId="048E13A5" w:rsidR="002243DC" w:rsidRPr="00801BBF" w:rsidRDefault="002243D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5D01F4" w14:textId="4B1D020D" w:rsidR="002243DC" w:rsidRPr="00801BBF" w:rsidRDefault="002243D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75B09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D2002A" w14:textId="77777777" w:rsidR="002243DC" w:rsidRPr="00801BBF" w:rsidRDefault="002243DC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25C68B" w14:textId="687FB4A3" w:rsidR="00043AB2" w:rsidRDefault="002243DC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</w:t>
      </w:r>
      <w:r w:rsidR="00FA3DE6"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 w:hint="cs"/>
          <w:sz w:val="30"/>
          <w:szCs w:val="30"/>
          <w:cs/>
        </w:rPr>
        <w:t>านการดำเนินงานของบริษัท จ</w:t>
      </w:r>
      <w:r w:rsidR="00FA3DE6" w:rsidRPr="00801BBF">
        <w:rPr>
          <w:rFonts w:ascii="Angsana New" w:hAnsi="Angsana New" w:hint="cs"/>
          <w:sz w:val="30"/>
          <w:szCs w:val="30"/>
          <w:cs/>
        </w:rPr>
        <w:t>ะ</w:t>
      </w:r>
      <w:r w:rsidRPr="00801BBF">
        <w:rPr>
          <w:rFonts w:ascii="Angsana New" w:hAnsi="Angsana New" w:hint="cs"/>
          <w:sz w:val="30"/>
          <w:szCs w:val="30"/>
          <w:cs/>
        </w:rPr>
        <w:t>แสดงถึงรายการที่เกิดขึ้นจากส่วนงานนั้นโดยตรงรวมถึงรายการที่ได้รับการปันส่วนอย่างสมเหตุสมผล</w:t>
      </w:r>
    </w:p>
    <w:p w14:paraId="0641CB5A" w14:textId="77777777" w:rsidR="00801BBF" w:rsidRPr="00801BBF" w:rsidRDefault="00801BBF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0BDC8C" w14:textId="3FFB286F" w:rsidR="00CE2FD4" w:rsidRPr="00801BBF" w:rsidRDefault="00D110C5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DC59E6" w:rsidRPr="00801BBF">
        <w:rPr>
          <w:rFonts w:ascii="Angsana New" w:hAnsi="Angsana New"/>
          <w:b/>
          <w:bCs/>
          <w:sz w:val="30"/>
          <w:szCs w:val="30"/>
        </w:rPr>
        <w:tab/>
      </w:r>
      <w:r w:rsidR="00C5687C" w:rsidRPr="00801BB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9F5E968" w14:textId="77777777" w:rsidR="00D75B09" w:rsidRPr="00801BBF" w:rsidRDefault="00D75B09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F7E5F9" w14:textId="77777777" w:rsidR="00D75B09" w:rsidRPr="00801BBF" w:rsidRDefault="00D75B09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01BB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801BBF">
        <w:rPr>
          <w:rFonts w:ascii="Angsana New" w:hAnsi="Angsana New"/>
          <w:b/>
          <w:sz w:val="30"/>
          <w:szCs w:val="30"/>
        </w:rPr>
        <w:t xml:space="preserve"> </w:t>
      </w:r>
      <w:r w:rsidRPr="00801BBF">
        <w:rPr>
          <w:rFonts w:ascii="Angsana New" w:hAnsi="Angsana New"/>
          <w:b/>
          <w:sz w:val="30"/>
          <w:szCs w:val="30"/>
          <w:cs/>
        </w:rPr>
        <w:t>หรือ</w:t>
      </w:r>
      <w:r w:rsidRPr="00801BBF">
        <w:rPr>
          <w:rFonts w:ascii="Angsana New" w:hAnsi="Angsana New"/>
          <w:b/>
          <w:sz w:val="30"/>
          <w:szCs w:val="30"/>
        </w:rPr>
        <w:br/>
      </w:r>
      <w:r w:rsidRPr="00801BBF">
        <w:rPr>
          <w:rFonts w:ascii="Angsana New" w:hAnsi="Angsana New"/>
          <w:b/>
          <w:sz w:val="30"/>
          <w:szCs w:val="30"/>
          <w:cs/>
        </w:rPr>
        <w:t>กลุ่มบริษัทมีอำนาจควบคุมหรือควบคุมร่วมกันทั</w:t>
      </w:r>
      <w:r w:rsidRPr="00801BBF">
        <w:rPr>
          <w:rFonts w:ascii="Angsana New" w:hAnsi="Angsana New" w:hint="cs"/>
          <w:b/>
          <w:sz w:val="30"/>
          <w:szCs w:val="30"/>
          <w:cs/>
        </w:rPr>
        <w:t>้</w:t>
      </w:r>
      <w:r w:rsidRPr="00801BBF">
        <w:rPr>
          <w:rFonts w:ascii="Angsana New" w:hAnsi="Angsana New"/>
          <w:b/>
          <w:sz w:val="30"/>
          <w:szCs w:val="30"/>
          <w:cs/>
        </w:rPr>
        <w:t>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D28928" w14:textId="77777777" w:rsidR="002243DC" w:rsidRPr="00801BBF" w:rsidRDefault="002243D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AA66A3" w14:textId="351B8722" w:rsidR="00FB6291" w:rsidRDefault="00FB6291" w:rsidP="00590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A8572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DF1942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A85727">
        <w:rPr>
          <w:rFonts w:ascii="Angsana New" w:hAnsi="Angsana New"/>
          <w:sz w:val="30"/>
          <w:szCs w:val="30"/>
          <w:cs/>
        </w:rPr>
        <w:t>การร่วมค้าได้เปิดเผยในหมายเหตุ</w:t>
      </w:r>
      <w:r w:rsidRPr="00A8572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A85727">
        <w:rPr>
          <w:rFonts w:ascii="Angsana New" w:hAnsi="Angsana New"/>
          <w:sz w:val="30"/>
          <w:szCs w:val="30"/>
          <w:cs/>
        </w:rPr>
        <w:t xml:space="preserve">ข้อ </w:t>
      </w:r>
      <w:r w:rsidR="006E36AE">
        <w:rPr>
          <w:rFonts w:ascii="Angsana New" w:hAnsi="Angsana New"/>
          <w:sz w:val="30"/>
          <w:szCs w:val="30"/>
        </w:rPr>
        <w:t>9</w:t>
      </w:r>
      <w:r w:rsidR="00DF1942" w:rsidRPr="001A750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E36AE">
        <w:rPr>
          <w:rFonts w:ascii="Angsana New" w:hAnsi="Angsana New"/>
          <w:sz w:val="30"/>
          <w:szCs w:val="30"/>
        </w:rPr>
        <w:t>10</w:t>
      </w:r>
      <w:r w:rsidRPr="00A85727">
        <w:rPr>
          <w:rFonts w:ascii="Angsana New" w:hAnsi="Angsana New"/>
          <w:sz w:val="30"/>
          <w:szCs w:val="30"/>
        </w:rPr>
        <w:t xml:space="preserve">  </w:t>
      </w:r>
      <w:r w:rsidRPr="00A85727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อื่นที่เกี่ยวข้องกันที่มีรายการระหว่างกันที่มีนัยสำคัญกับ</w:t>
      </w:r>
      <w:r w:rsidR="008C64B4">
        <w:rPr>
          <w:rFonts w:ascii="Angsana New" w:hAnsi="Angsana New"/>
          <w:sz w:val="30"/>
          <w:szCs w:val="30"/>
        </w:rPr>
        <w:br/>
      </w:r>
      <w:r w:rsidR="00DF1942">
        <w:rPr>
          <w:rFonts w:ascii="Angsana New" w:hAnsi="Angsana New" w:hint="cs"/>
          <w:sz w:val="30"/>
          <w:szCs w:val="30"/>
          <w:cs/>
        </w:rPr>
        <w:t>กลุ่ม</w:t>
      </w:r>
      <w:r w:rsidRPr="00A85727">
        <w:rPr>
          <w:rFonts w:ascii="Angsana New" w:hAnsi="Angsana New" w:hint="cs"/>
          <w:sz w:val="30"/>
          <w:szCs w:val="30"/>
          <w:cs/>
        </w:rPr>
        <w:t>บริษัทในระหว่างปีมี</w:t>
      </w:r>
      <w:r w:rsidRPr="00A85727">
        <w:rPr>
          <w:rFonts w:ascii="Angsana New" w:hAnsi="Angsana New"/>
          <w:sz w:val="30"/>
          <w:szCs w:val="30"/>
          <w:cs/>
        </w:rPr>
        <w:t>ดังต่อไปนี้</w:t>
      </w:r>
    </w:p>
    <w:p w14:paraId="1530392F" w14:textId="77777777" w:rsidR="00FB6291" w:rsidRPr="002B6850" w:rsidRDefault="00FB6291" w:rsidP="00FB62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40"/>
        <w:gridCol w:w="4680"/>
      </w:tblGrid>
      <w:tr w:rsidR="00FB6291" w:rsidRPr="003C47FE" w14:paraId="10C22BAA" w14:textId="77777777" w:rsidTr="00176203">
        <w:trPr>
          <w:tblHeader/>
        </w:trPr>
        <w:tc>
          <w:tcPr>
            <w:tcW w:w="3510" w:type="dxa"/>
          </w:tcPr>
          <w:p w14:paraId="760E7BDD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40" w:type="dxa"/>
          </w:tcPr>
          <w:p w14:paraId="24B2CB8B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43" w:firstLine="4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374984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</w:tcPr>
          <w:p w14:paraId="360C4BBC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B6291" w:rsidRPr="003C47FE" w14:paraId="44F4CE38" w14:textId="77777777" w:rsidTr="00176203">
        <w:tc>
          <w:tcPr>
            <w:tcW w:w="3510" w:type="dxa"/>
          </w:tcPr>
          <w:p w14:paraId="0411CD5D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</w:t>
            </w:r>
          </w:p>
          <w:p w14:paraId="3A00098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 (มหาชน)</w:t>
            </w:r>
          </w:p>
        </w:tc>
        <w:tc>
          <w:tcPr>
            <w:tcW w:w="1440" w:type="dxa"/>
          </w:tcPr>
          <w:p w14:paraId="2E7A685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2901CBD1" w14:textId="3E214137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เป็นผู้ถือหุ้นรายใหญ่ซึ่งถือหุ้นในบริษัทร้อยละ</w:t>
            </w:r>
            <w:r w:rsidRP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D110C5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3552B8" w:rsidRP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D110C5"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="00C35A3C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B6291" w:rsidRPr="003C47FE" w14:paraId="48E429E3" w14:textId="77777777" w:rsidTr="00176203">
        <w:tc>
          <w:tcPr>
            <w:tcW w:w="3510" w:type="dxa"/>
          </w:tcPr>
          <w:p w14:paraId="606F3A89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ซูมิโช โกลบอล โลจิสติคส์ </w:t>
            </w:r>
          </w:p>
          <w:p w14:paraId="26258FC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0A09C8B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660540" w14:textId="7A48C910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 ซึ่งบริษัทถือหุ้นร้อย</w:t>
            </w:r>
            <w:r w:rsidRPr="007D46F6">
              <w:rPr>
                <w:rFonts w:ascii="Angsana New" w:hAnsi="Angsana New"/>
                <w:b/>
                <w:sz w:val="30"/>
                <w:szCs w:val="30"/>
                <w:cs/>
              </w:rPr>
              <w:t>ละ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D110C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D110C5"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B6291" w:rsidRPr="003C47FE" w14:paraId="19257366" w14:textId="77777777" w:rsidTr="00176203">
        <w:tc>
          <w:tcPr>
            <w:tcW w:w="3510" w:type="dxa"/>
          </w:tcPr>
          <w:p w14:paraId="3F5E7173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25331AC0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9606A7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</w:p>
          <w:p w14:paraId="7A89F26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สั่งการ และควบคุมกิจกรรมต่างๆ ของกิจการไม่ว่าทางตรงหรือทางอ้อม</w:t>
            </w:r>
            <w:r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ทั้งนี้รวม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กรรมการของ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4CC8CE05" w14:textId="77777777" w:rsidR="007412ED" w:rsidRPr="00E35066" w:rsidRDefault="0074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2"/>
        <w:gridCol w:w="269"/>
        <w:gridCol w:w="1258"/>
        <w:gridCol w:w="269"/>
        <w:gridCol w:w="1076"/>
        <w:gridCol w:w="269"/>
        <w:gridCol w:w="1065"/>
      </w:tblGrid>
      <w:tr w:rsidR="00E97A4D" w:rsidRPr="008C010D" w14:paraId="2D1649C4" w14:textId="77777777" w:rsidTr="00BE672D">
        <w:trPr>
          <w:tblHeader/>
        </w:trPr>
        <w:tc>
          <w:tcPr>
            <w:tcW w:w="2066" w:type="pct"/>
          </w:tcPr>
          <w:p w14:paraId="711CE7FF" w14:textId="69A0B567" w:rsidR="00E97A4D" w:rsidRPr="00EB3F1E" w:rsidRDefault="00842565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</w:t>
            </w:r>
          </w:p>
        </w:tc>
        <w:tc>
          <w:tcPr>
            <w:tcW w:w="639" w:type="pct"/>
          </w:tcPr>
          <w:p w14:paraId="7CFD1E17" w14:textId="77777777" w:rsidR="00E97A4D" w:rsidRPr="005B42F0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784D52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33B0B18" w14:textId="77777777" w:rsidR="00E97A4D" w:rsidRPr="000602E6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B257C6C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782319DE" w14:textId="77777777" w:rsidR="00E97A4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A4434B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B698F2" w14:textId="77777777" w:rsidR="00E97A4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E74" w:rsidRPr="008C010D" w14:paraId="35EF89FC" w14:textId="77777777" w:rsidTr="003A0E74">
        <w:trPr>
          <w:tblHeader/>
        </w:trPr>
        <w:tc>
          <w:tcPr>
            <w:tcW w:w="2066" w:type="pct"/>
          </w:tcPr>
          <w:p w14:paraId="5B22B373" w14:textId="70C89E58" w:rsidR="003A0E74" w:rsidRPr="00EB3F1E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08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72" w:type="pct"/>
            <w:gridSpan w:val="3"/>
          </w:tcPr>
          <w:p w14:paraId="33096F99" w14:textId="6901E73C" w:rsidR="003A0E74" w:rsidRPr="000602E6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0B1E52" w14:textId="77777777" w:rsidR="003A0E74" w:rsidRPr="008C010D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2196EC2F" w14:textId="77777777" w:rsidR="003A0E74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AB1" w:rsidRPr="008C010D" w14:paraId="227E6D89" w14:textId="77777777" w:rsidTr="00BE672D">
        <w:trPr>
          <w:tblHeader/>
        </w:trPr>
        <w:tc>
          <w:tcPr>
            <w:tcW w:w="2066" w:type="pct"/>
          </w:tcPr>
          <w:p w14:paraId="418D6A41" w14:textId="0DFCD8DD" w:rsidR="00632AB1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110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6932140E" w14:textId="00A502B6" w:rsidR="00632AB1" w:rsidRPr="008C010D" w:rsidRDefault="00D110C5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1385220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8B364D3" w14:textId="38BBEA7F" w:rsidR="00632AB1" w:rsidRPr="008C010D" w:rsidRDefault="00D110C5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52FCC45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5BC2FD6" w14:textId="0D91596C" w:rsidR="00632AB1" w:rsidRPr="008C010D" w:rsidRDefault="00D110C5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F83E421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D3B974" w14:textId="1BCC69DE" w:rsidR="00632AB1" w:rsidRPr="008C010D" w:rsidRDefault="00D110C5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32AB1" w:rsidRPr="008C010D" w14:paraId="16141F2E" w14:textId="77777777" w:rsidTr="00BE672D">
        <w:trPr>
          <w:tblHeader/>
        </w:trPr>
        <w:tc>
          <w:tcPr>
            <w:tcW w:w="2066" w:type="pct"/>
          </w:tcPr>
          <w:p w14:paraId="673CE4CD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62289FB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AB1" w:rsidRPr="008C010D" w14:paraId="6133F25D" w14:textId="77777777" w:rsidTr="00BE672D">
        <w:tc>
          <w:tcPr>
            <w:tcW w:w="2066" w:type="pct"/>
          </w:tcPr>
          <w:p w14:paraId="4B39C6D5" w14:textId="5519CEF1" w:rsidR="00632AB1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028DC894" w14:textId="77777777" w:rsidR="00632AB1" w:rsidRPr="008C010D" w:rsidRDefault="00632AB1" w:rsidP="003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547829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7927EB0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12DC7D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A163E0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81789F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FD22FC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259" w:rsidRPr="008C010D" w14:paraId="64F4F39B" w14:textId="77777777" w:rsidTr="00BE672D">
        <w:tc>
          <w:tcPr>
            <w:tcW w:w="2066" w:type="pct"/>
          </w:tcPr>
          <w:p w14:paraId="0DD05912" w14:textId="4812671D" w:rsidR="00E57259" w:rsidRPr="00C006F4" w:rsidRDefault="00E57259" w:rsidP="00E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9" w:type="pct"/>
          </w:tcPr>
          <w:p w14:paraId="0CF5CE0D" w14:textId="447C2C7D" w:rsidR="00E57259" w:rsidRPr="008C010D" w:rsidRDefault="001C76A7" w:rsidP="003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EE7947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3AF673D" w14:textId="6DDC9018" w:rsidR="00E57259" w:rsidRPr="008C010D" w:rsidRDefault="00E57259" w:rsidP="003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18962F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4648D6" w14:textId="6DB7A324" w:rsidR="00E57259" w:rsidRPr="008C010D" w:rsidRDefault="00D110C5" w:rsidP="00E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045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47" w:type="pct"/>
          </w:tcPr>
          <w:p w14:paraId="486529AF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BFD06A6" w14:textId="275D390B" w:rsidR="00E57259" w:rsidRPr="008C010D" w:rsidRDefault="00D110C5" w:rsidP="00E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572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E57259" w:rsidRPr="008C010D" w14:paraId="69FE5D18" w14:textId="77777777" w:rsidTr="00BE672D">
        <w:tc>
          <w:tcPr>
            <w:tcW w:w="2066" w:type="pct"/>
          </w:tcPr>
          <w:p w14:paraId="22E1A0E8" w14:textId="77777777" w:rsidR="00E57259" w:rsidRDefault="00E57259" w:rsidP="00E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4E6AA7D" w14:textId="77777777" w:rsidR="00E57259" w:rsidRPr="008C010D" w:rsidRDefault="00E57259" w:rsidP="003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275ED1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16D56DC" w14:textId="77777777" w:rsidR="00E57259" w:rsidRPr="008C010D" w:rsidRDefault="00E57259" w:rsidP="00E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AA1515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F79455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024238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3B320CE" w14:textId="77777777" w:rsidR="00E57259" w:rsidRPr="008C010D" w:rsidRDefault="00E57259" w:rsidP="00E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259" w:rsidRPr="008C010D" w14:paraId="43940A29" w14:textId="77777777" w:rsidTr="00BE672D">
        <w:tc>
          <w:tcPr>
            <w:tcW w:w="2066" w:type="pct"/>
          </w:tcPr>
          <w:p w14:paraId="37E99425" w14:textId="3E326C32" w:rsidR="00E57259" w:rsidRDefault="00E57259" w:rsidP="00E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16E52E4E" w14:textId="77777777" w:rsidR="00E57259" w:rsidRPr="008C010D" w:rsidRDefault="00E57259" w:rsidP="003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2E1829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061D515" w14:textId="77777777" w:rsidR="00E57259" w:rsidRPr="008C010D" w:rsidRDefault="00E57259" w:rsidP="00E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384798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1F5834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878F65" w14:textId="77777777" w:rsidR="00E57259" w:rsidRPr="008C010D" w:rsidRDefault="00E57259" w:rsidP="00E5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294DAA1" w14:textId="77777777" w:rsidR="00E57259" w:rsidRPr="008C010D" w:rsidRDefault="00E57259" w:rsidP="00E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6A7" w:rsidRPr="008C010D" w14:paraId="47DF926A" w14:textId="77777777">
        <w:tc>
          <w:tcPr>
            <w:tcW w:w="2066" w:type="pct"/>
          </w:tcPr>
          <w:p w14:paraId="20E5CB4E" w14:textId="77777777" w:rsidR="001C76A7" w:rsidRPr="008C010D" w:rsidRDefault="001C76A7" w:rsidP="001C76A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14:paraId="2AB529EE" w14:textId="01307489" w:rsidR="001C76A7" w:rsidRPr="0048255F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1C76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47" w:type="pct"/>
            <w:shd w:val="clear" w:color="auto" w:fill="auto"/>
          </w:tcPr>
          <w:p w14:paraId="03166AF4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0E11BDCD" w14:textId="252F6A59" w:rsidR="001C76A7" w:rsidRPr="0048255F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1C76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47" w:type="pct"/>
            <w:shd w:val="clear" w:color="auto" w:fill="auto"/>
          </w:tcPr>
          <w:p w14:paraId="59AB2CED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E76D92" w14:textId="1BF4848B" w:rsidR="001C76A7" w:rsidRPr="002F46A7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1C76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47" w:type="pct"/>
            <w:shd w:val="clear" w:color="auto" w:fill="auto"/>
          </w:tcPr>
          <w:p w14:paraId="47633BFA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500B9AA" w14:textId="6843A9D0" w:rsidR="001C76A7" w:rsidRPr="002F46A7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1C76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  <w:tr w:rsidR="001C76A7" w:rsidRPr="008C010D" w14:paraId="7D3714E5" w14:textId="77777777" w:rsidTr="00BE672D">
        <w:tc>
          <w:tcPr>
            <w:tcW w:w="2066" w:type="pct"/>
          </w:tcPr>
          <w:p w14:paraId="0F1FD824" w14:textId="77777777" w:rsidR="001C76A7" w:rsidRPr="00F8519A" w:rsidRDefault="001C76A7" w:rsidP="001C76A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639" w:type="pct"/>
          </w:tcPr>
          <w:p w14:paraId="53B38CCE" w14:textId="77777777" w:rsidR="001C76A7" w:rsidRPr="0048255F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2DAFBA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5BB33D5" w14:textId="77777777" w:rsidR="001C76A7" w:rsidRPr="0048255F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C0543C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6C642E" w14:textId="77777777" w:rsidR="001C76A7" w:rsidRPr="002F46A7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4BFF24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87FE63" w14:textId="77777777" w:rsidR="001C76A7" w:rsidRPr="002F46A7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6A7" w:rsidRPr="008C010D" w14:paraId="47A105F7" w14:textId="77777777" w:rsidTr="00BE672D">
        <w:tc>
          <w:tcPr>
            <w:tcW w:w="2066" w:type="pct"/>
          </w:tcPr>
          <w:p w14:paraId="45299BFD" w14:textId="77777777" w:rsidR="001C76A7" w:rsidRPr="00F8519A" w:rsidRDefault="001C76A7" w:rsidP="001C76A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39" w:type="pct"/>
          </w:tcPr>
          <w:p w14:paraId="68520A0E" w14:textId="6CA56D1A" w:rsidR="001C76A7" w:rsidRPr="0048255F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1C76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47" w:type="pct"/>
          </w:tcPr>
          <w:p w14:paraId="2E58B06D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1B750A4F" w14:textId="449EE0A0" w:rsidR="001C76A7" w:rsidRPr="0048255F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1C76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47" w:type="pct"/>
          </w:tcPr>
          <w:p w14:paraId="741941D4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FF46A6" w14:textId="33100A28" w:rsidR="001C76A7" w:rsidRPr="002F46A7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1C76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47" w:type="pct"/>
          </w:tcPr>
          <w:p w14:paraId="6745FFAE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36EAAF4" w14:textId="7A81D218" w:rsidR="001C76A7" w:rsidRPr="002F46A7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1C76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</w:tr>
      <w:tr w:rsidR="001C76A7" w:rsidRPr="008C010D" w14:paraId="39399A1A" w14:textId="77777777" w:rsidTr="00BE672D">
        <w:tc>
          <w:tcPr>
            <w:tcW w:w="2066" w:type="pct"/>
          </w:tcPr>
          <w:p w14:paraId="4052990C" w14:textId="6242AEC4" w:rsidR="001C76A7" w:rsidRDefault="001C76A7" w:rsidP="001C76A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E4D26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9" w:type="pct"/>
          </w:tcPr>
          <w:p w14:paraId="3BC639ED" w14:textId="34561D98" w:rsidR="001C76A7" w:rsidRPr="0048255F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A90766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758DA6C6" w14:textId="66BA15C0" w:rsidR="001C76A7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3E826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2DDB24" w14:textId="0BE1562C" w:rsidR="001C76A7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3CA5AF" w14:textId="77777777" w:rsidR="001C76A7" w:rsidRPr="0048255F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CE77E" w14:textId="5EB38D48" w:rsidR="001C76A7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6A7" w:rsidRPr="008C010D" w14:paraId="4C2AD661" w14:textId="77777777" w:rsidTr="00BE672D">
        <w:tc>
          <w:tcPr>
            <w:tcW w:w="2066" w:type="pct"/>
          </w:tcPr>
          <w:p w14:paraId="44644AAD" w14:textId="22E323F2" w:rsidR="001C76A7" w:rsidRPr="006C65C1" w:rsidRDefault="001C76A7" w:rsidP="001C76A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C95EF8">
              <w:rPr>
                <w:rFonts w:ascii="Angsana New" w:hAnsi="Angsana New" w:cs="Angsana New"/>
                <w:cs/>
                <w:lang w:val="en-US"/>
              </w:rPr>
              <w:t>อสังหาริมทรัพย์พัฒนา</w:t>
            </w:r>
            <w:r w:rsidRPr="00C95EF8">
              <w:rPr>
                <w:rFonts w:ascii="Angsana New" w:hAnsi="Angsana New" w:cs="Angsana New" w:hint="cs"/>
                <w:cs/>
                <w:lang w:val="en-US"/>
              </w:rPr>
              <w:t>เพื่อขาย</w:t>
            </w:r>
          </w:p>
        </w:tc>
        <w:tc>
          <w:tcPr>
            <w:tcW w:w="639" w:type="pct"/>
          </w:tcPr>
          <w:p w14:paraId="5691AA2F" w14:textId="6C8B6A45" w:rsidR="001C76A7" w:rsidRPr="00512BCD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C76A7" w:rsidRPr="00512B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47" w:type="pct"/>
          </w:tcPr>
          <w:p w14:paraId="2D3AB706" w14:textId="77777777" w:rsidR="001C76A7" w:rsidRPr="00512BCD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408C34E0" w14:textId="55FF55B4" w:rsidR="001C76A7" w:rsidRPr="00512BCD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2B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D54B17" w14:textId="77777777" w:rsidR="001C76A7" w:rsidRPr="00512BCD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AEA9C4" w14:textId="251D2A6F" w:rsidR="001C76A7" w:rsidRPr="00512BCD" w:rsidRDefault="00D110C5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C76A7" w:rsidRPr="00512B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47" w:type="pct"/>
          </w:tcPr>
          <w:p w14:paraId="79B39A11" w14:textId="77777777" w:rsidR="001C76A7" w:rsidRPr="00512BCD" w:rsidRDefault="001C76A7" w:rsidP="001C76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2A8485" w14:textId="538A5392" w:rsidR="001C76A7" w:rsidRPr="00512BCD" w:rsidRDefault="001C76A7" w:rsidP="001C7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12B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6796" w:rsidRPr="008C010D" w14:paraId="094FE660" w14:textId="77777777" w:rsidTr="00BE672D">
        <w:tc>
          <w:tcPr>
            <w:tcW w:w="2066" w:type="pct"/>
          </w:tcPr>
          <w:p w14:paraId="725BD57E" w14:textId="37253C80" w:rsidR="00A16796" w:rsidRDefault="00A16796" w:rsidP="00A167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39" w:type="pct"/>
          </w:tcPr>
          <w:p w14:paraId="481A43A6" w14:textId="1B74B848" w:rsidR="00A16796" w:rsidRPr="00512BCD" w:rsidRDefault="00D110C5" w:rsidP="00A1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167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47" w:type="pct"/>
          </w:tcPr>
          <w:p w14:paraId="32A22154" w14:textId="77777777" w:rsidR="00A16796" w:rsidRPr="00512BCD" w:rsidRDefault="00A16796" w:rsidP="00A167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10E56E2F" w14:textId="2330F259" w:rsidR="00A16796" w:rsidRPr="00512BCD" w:rsidRDefault="00D110C5" w:rsidP="00A1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167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147" w:type="pct"/>
          </w:tcPr>
          <w:p w14:paraId="4CC0AC4F" w14:textId="77777777" w:rsidR="00A16796" w:rsidRPr="00512BCD" w:rsidRDefault="00A16796" w:rsidP="00A167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9F2520" w14:textId="73AF02E3" w:rsidR="00A16796" w:rsidRPr="00512BCD" w:rsidRDefault="00D110C5" w:rsidP="00A1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167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47" w:type="pct"/>
          </w:tcPr>
          <w:p w14:paraId="725FE89B" w14:textId="77777777" w:rsidR="00A16796" w:rsidRPr="00512BCD" w:rsidRDefault="00A16796" w:rsidP="00A167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46B740C" w14:textId="25E65D27" w:rsidR="00A16796" w:rsidRPr="00512BCD" w:rsidRDefault="00D110C5" w:rsidP="00A1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167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059</w:t>
            </w:r>
          </w:p>
        </w:tc>
      </w:tr>
      <w:tr w:rsidR="00BC5138" w:rsidRPr="008C010D" w14:paraId="12DDF2EF" w14:textId="77777777" w:rsidTr="00BE672D">
        <w:tc>
          <w:tcPr>
            <w:tcW w:w="2066" w:type="pct"/>
          </w:tcPr>
          <w:p w14:paraId="484A6314" w14:textId="11DF6B10" w:rsidR="00BC5138" w:rsidRPr="00BC5138" w:rsidRDefault="00BC5138" w:rsidP="00BC51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C5138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39" w:type="pct"/>
          </w:tcPr>
          <w:p w14:paraId="68C7DE90" w14:textId="55C8D20F" w:rsidR="00BC5138" w:rsidRPr="00BC5138" w:rsidRDefault="00D110C5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C5138" w:rsidRPr="00BC513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47" w:type="pct"/>
          </w:tcPr>
          <w:p w14:paraId="56B23485" w14:textId="77777777" w:rsidR="00BC5138" w:rsidRPr="00BC5138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0D95B5F9" w14:textId="7DCC4B3F" w:rsidR="00BC5138" w:rsidRPr="00BC5138" w:rsidRDefault="00D110C5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C5138" w:rsidRPr="00BC513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147" w:type="pct"/>
          </w:tcPr>
          <w:p w14:paraId="4372DB43" w14:textId="77777777" w:rsidR="00BC5138" w:rsidRPr="00BC5138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526FF5" w14:textId="3DEB961D" w:rsidR="00BC5138" w:rsidRPr="00BC5138" w:rsidRDefault="00D110C5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C5138" w:rsidRPr="00BC513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47" w:type="pct"/>
          </w:tcPr>
          <w:p w14:paraId="7D9DE2F1" w14:textId="77777777" w:rsidR="00BC5138" w:rsidRPr="00BC5138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1828B2" w14:textId="5247F0C2" w:rsidR="00BC5138" w:rsidRPr="00BC5138" w:rsidRDefault="00D110C5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C5138" w:rsidRPr="00BC513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087</w:t>
            </w:r>
          </w:p>
        </w:tc>
      </w:tr>
      <w:tr w:rsidR="00BC5138" w:rsidRPr="008C010D" w14:paraId="2C90931B" w14:textId="77777777" w:rsidTr="00BE672D">
        <w:tc>
          <w:tcPr>
            <w:tcW w:w="2066" w:type="pct"/>
          </w:tcPr>
          <w:p w14:paraId="2257F938" w14:textId="0F0BBCE2" w:rsidR="00BC5138" w:rsidRPr="005F6ABE" w:rsidRDefault="00BC5138" w:rsidP="00BC51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F6ABE"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39" w:type="pct"/>
          </w:tcPr>
          <w:p w14:paraId="2400A6AC" w14:textId="24DCA52C" w:rsidR="00BC5138" w:rsidRPr="005F6ABE" w:rsidRDefault="00D110C5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47" w:type="pct"/>
          </w:tcPr>
          <w:p w14:paraId="4806D958" w14:textId="77777777" w:rsidR="00BC5138" w:rsidRPr="005F6ABE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49CCDC09" w14:textId="029B2FDB" w:rsidR="00BC5138" w:rsidRPr="005F6ABE" w:rsidRDefault="00D110C5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7" w:type="pct"/>
          </w:tcPr>
          <w:p w14:paraId="532221A8" w14:textId="77777777" w:rsidR="00BC5138" w:rsidRPr="005F6ABE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720272" w14:textId="41B2DCA2" w:rsidR="00BC5138" w:rsidRPr="005F6ABE" w:rsidRDefault="00D110C5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47" w:type="pct"/>
          </w:tcPr>
          <w:p w14:paraId="33D4B624" w14:textId="77777777" w:rsidR="00BC5138" w:rsidRPr="005F6ABE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25C5E0C" w14:textId="6C86EFEE" w:rsidR="00BC5138" w:rsidRPr="005F6ABE" w:rsidRDefault="00D110C5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</w:tr>
      <w:tr w:rsidR="00BC5138" w:rsidRPr="008C010D" w14:paraId="5EA0E06C" w14:textId="77777777" w:rsidTr="00BE672D">
        <w:tc>
          <w:tcPr>
            <w:tcW w:w="2066" w:type="pct"/>
          </w:tcPr>
          <w:p w14:paraId="2AEDAF68" w14:textId="77777777" w:rsidR="00BC5138" w:rsidRDefault="00BC5138" w:rsidP="00BC51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9" w:type="pct"/>
          </w:tcPr>
          <w:p w14:paraId="7B6EF01C" w14:textId="793C142E" w:rsidR="00BC5138" w:rsidRPr="004446C0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FE5F60" w14:textId="77777777" w:rsidR="00BC5138" w:rsidRPr="0048255F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5E9DD3CB" w14:textId="7FFBCE2E" w:rsidR="00BC5138" w:rsidRPr="004446C0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D2FE7E" w14:textId="77777777" w:rsidR="00BC5138" w:rsidRPr="0048255F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7A0942" w14:textId="33B175A4" w:rsidR="00BC5138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C1E883" w14:textId="77777777" w:rsidR="00BC5138" w:rsidRPr="0048255F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201EAFE" w14:textId="690FF3EE" w:rsidR="00BC5138" w:rsidRDefault="00D110C5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BC513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BC5138" w:rsidRPr="00882AB8" w14:paraId="210A7F93" w14:textId="77777777" w:rsidTr="00BE672D">
        <w:tc>
          <w:tcPr>
            <w:tcW w:w="2066" w:type="pct"/>
          </w:tcPr>
          <w:p w14:paraId="4EA185B5" w14:textId="77777777" w:rsidR="00BC5138" w:rsidRPr="000129CD" w:rsidRDefault="00BC5138" w:rsidP="00BC51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9" w:type="pct"/>
          </w:tcPr>
          <w:p w14:paraId="2593559C" w14:textId="77777777" w:rsidR="00BC5138" w:rsidRPr="000129CD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4807E2" w14:textId="77777777" w:rsidR="00BC5138" w:rsidRPr="000129CD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06632426" w14:textId="77777777" w:rsidR="00BC5138" w:rsidRPr="000129CD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6E7E61" w14:textId="77777777" w:rsidR="00BC5138" w:rsidRPr="000129CD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F30809" w14:textId="77777777" w:rsidR="00BC5138" w:rsidRPr="000129CD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880EF9" w14:textId="77777777" w:rsidR="00BC5138" w:rsidRPr="000129CD" w:rsidRDefault="00BC5138" w:rsidP="00BC51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B327CC" w14:textId="77777777" w:rsidR="00BC5138" w:rsidRPr="000129CD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138" w:rsidRPr="008C010D" w14:paraId="66DE1976" w14:textId="77777777" w:rsidTr="00BE672D">
        <w:tc>
          <w:tcPr>
            <w:tcW w:w="2066" w:type="pct"/>
          </w:tcPr>
          <w:p w14:paraId="13E03EDB" w14:textId="77777777" w:rsidR="00BC5138" w:rsidRPr="008C010D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9" w:type="pct"/>
          </w:tcPr>
          <w:p w14:paraId="1CD81587" w14:textId="77777777" w:rsidR="00BC5138" w:rsidRPr="008C010D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BE97D6" w14:textId="77777777" w:rsidR="00BC5138" w:rsidRPr="008C010D" w:rsidRDefault="00BC5138" w:rsidP="00BC5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D3C4A2" w14:textId="77777777" w:rsidR="00BC5138" w:rsidRPr="008C010D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2B572B" w14:textId="77777777" w:rsidR="00BC5138" w:rsidRPr="008C010D" w:rsidRDefault="00BC5138" w:rsidP="00BC5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BBB7B4" w14:textId="77777777" w:rsidR="00BC5138" w:rsidRPr="002F46A7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835F3E" w14:textId="77777777" w:rsidR="00BC5138" w:rsidRPr="008C010D" w:rsidRDefault="00BC5138" w:rsidP="00BC5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CE98D4A" w14:textId="77777777" w:rsidR="00BC5138" w:rsidRPr="002F46A7" w:rsidRDefault="00BC5138" w:rsidP="00BC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C0C" w:rsidRPr="008C010D" w14:paraId="1C4332DD" w14:textId="77777777">
        <w:tc>
          <w:tcPr>
            <w:tcW w:w="2066" w:type="pct"/>
          </w:tcPr>
          <w:p w14:paraId="7F7CD132" w14:textId="28D51345" w:rsidR="004D2C0C" w:rsidRPr="008C010D" w:rsidRDefault="004D2C0C" w:rsidP="004D2C0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14:paraId="7272570F" w14:textId="3EF422D8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7" w:type="pct"/>
            <w:shd w:val="clear" w:color="auto" w:fill="auto"/>
          </w:tcPr>
          <w:p w14:paraId="2782C9DF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F872762" w14:textId="6BB47BC8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47" w:type="pct"/>
            <w:shd w:val="clear" w:color="auto" w:fill="auto"/>
          </w:tcPr>
          <w:p w14:paraId="5EFEBD5B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DB33555" w14:textId="3B95BBBD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7" w:type="pct"/>
            <w:shd w:val="clear" w:color="auto" w:fill="auto"/>
          </w:tcPr>
          <w:p w14:paraId="0F11DF97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BBB51F0" w14:textId="6A6ECAAC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</w:tr>
      <w:tr w:rsidR="004D2C0C" w:rsidRPr="008C010D" w14:paraId="78B008C4" w14:textId="77777777">
        <w:tc>
          <w:tcPr>
            <w:tcW w:w="2066" w:type="pct"/>
          </w:tcPr>
          <w:p w14:paraId="707A997E" w14:textId="31E78B33" w:rsidR="004D2C0C" w:rsidRDefault="004D2C0C" w:rsidP="004D2C0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9" w:type="pct"/>
            <w:shd w:val="clear" w:color="auto" w:fill="auto"/>
          </w:tcPr>
          <w:p w14:paraId="2A5F7A20" w14:textId="42CF5D07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47" w:type="pct"/>
            <w:shd w:val="clear" w:color="auto" w:fill="auto"/>
          </w:tcPr>
          <w:p w14:paraId="2BDCE123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3B5C871" w14:textId="71011A89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47" w:type="pct"/>
            <w:shd w:val="clear" w:color="auto" w:fill="auto"/>
          </w:tcPr>
          <w:p w14:paraId="7FD770E3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712AC81" w14:textId="5E3D90DD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47" w:type="pct"/>
            <w:shd w:val="clear" w:color="auto" w:fill="auto"/>
          </w:tcPr>
          <w:p w14:paraId="72708409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864FCB" w14:textId="31544D1D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4D2C0C" w:rsidRPr="008C010D" w14:paraId="16053A34" w14:textId="77777777">
        <w:tc>
          <w:tcPr>
            <w:tcW w:w="2066" w:type="pct"/>
          </w:tcPr>
          <w:p w14:paraId="21FD2160" w14:textId="77777777" w:rsidR="004D2C0C" w:rsidRDefault="004D2C0C" w:rsidP="004D2C0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</w:tcPr>
          <w:p w14:paraId="06F624E3" w14:textId="77777777" w:rsidR="004D2C0C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BF1D71B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7D5FAF3" w14:textId="77777777" w:rsidR="004D2C0C" w:rsidRPr="00AE6E05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7093BCE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8482DAB" w14:textId="77777777" w:rsidR="004D2C0C" w:rsidRPr="008A5D12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40CDF2D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CDA83F5" w14:textId="77777777" w:rsidR="004D2C0C" w:rsidRPr="00AE6E05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C0C" w:rsidRPr="008C010D" w14:paraId="1A750973" w14:textId="77777777">
        <w:tc>
          <w:tcPr>
            <w:tcW w:w="2066" w:type="pct"/>
          </w:tcPr>
          <w:p w14:paraId="64848140" w14:textId="77777777" w:rsidR="004D2C0C" w:rsidRPr="008C010D" w:rsidRDefault="004D2C0C" w:rsidP="004D2C0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9" w:type="pct"/>
            <w:shd w:val="clear" w:color="auto" w:fill="auto"/>
          </w:tcPr>
          <w:p w14:paraId="4A5F56C8" w14:textId="77777777" w:rsidR="004D2C0C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6910B07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4560D340" w14:textId="77777777" w:rsidR="004D2C0C" w:rsidRPr="0048255F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E951192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7CFE748" w14:textId="77777777" w:rsidR="004D2C0C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DE87571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9EE6A6A" w14:textId="77777777" w:rsidR="004D2C0C" w:rsidRPr="0048255F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C0C" w:rsidRPr="008C010D" w14:paraId="13CBB67F" w14:textId="77777777">
        <w:tc>
          <w:tcPr>
            <w:tcW w:w="2066" w:type="pct"/>
          </w:tcPr>
          <w:p w14:paraId="16F84950" w14:textId="77777777" w:rsidR="004D2C0C" w:rsidRPr="008C010D" w:rsidRDefault="004D2C0C" w:rsidP="004D2C0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9" w:type="pct"/>
            <w:shd w:val="clear" w:color="auto" w:fill="auto"/>
          </w:tcPr>
          <w:p w14:paraId="4E212EF2" w14:textId="77777777" w:rsidR="004D2C0C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12CC2F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6E3011D8" w14:textId="77777777" w:rsidR="004D2C0C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5298574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F181E3" w14:textId="77777777" w:rsidR="004D2C0C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010DDFF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2215521" w14:textId="77777777" w:rsidR="004D2C0C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C0C" w:rsidRPr="008C010D" w14:paraId="1C59F1BA" w14:textId="77777777">
        <w:tc>
          <w:tcPr>
            <w:tcW w:w="2066" w:type="pct"/>
          </w:tcPr>
          <w:p w14:paraId="0924E202" w14:textId="77777777" w:rsidR="004D2C0C" w:rsidRPr="008C010D" w:rsidRDefault="004D2C0C" w:rsidP="004D2C0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639" w:type="pct"/>
            <w:shd w:val="clear" w:color="auto" w:fill="auto"/>
          </w:tcPr>
          <w:p w14:paraId="66FF1F38" w14:textId="73C0AC5B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7" w:type="pct"/>
            <w:shd w:val="clear" w:color="auto" w:fill="auto"/>
          </w:tcPr>
          <w:p w14:paraId="645DA5E5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7B23A60" w14:textId="42AC9E6E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47" w:type="pct"/>
            <w:shd w:val="clear" w:color="auto" w:fill="auto"/>
          </w:tcPr>
          <w:p w14:paraId="0B765C34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6BBFCF3" w14:textId="5A1FC2C7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7" w:type="pct"/>
            <w:shd w:val="clear" w:color="auto" w:fill="auto"/>
          </w:tcPr>
          <w:p w14:paraId="04E3C9C0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1BF8B90" w14:textId="15CC8465" w:rsidR="004D2C0C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4D2C0C" w:rsidRPr="008C010D" w14:paraId="69CFAE84" w14:textId="77777777">
        <w:tc>
          <w:tcPr>
            <w:tcW w:w="2066" w:type="pct"/>
          </w:tcPr>
          <w:p w14:paraId="419B1AF3" w14:textId="77777777" w:rsidR="004D2C0C" w:rsidRPr="008C010D" w:rsidRDefault="004D2C0C" w:rsidP="004D2C0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7665C6D3" w14:textId="68401A03" w:rsidR="004D2C0C" w:rsidRPr="0048255F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47" w:type="pct"/>
            <w:shd w:val="clear" w:color="auto" w:fill="auto"/>
          </w:tcPr>
          <w:p w14:paraId="398971BB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68DCEE1F" w14:textId="6F52A2A0" w:rsidR="004D2C0C" w:rsidRPr="0048255F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47" w:type="pct"/>
            <w:shd w:val="clear" w:color="auto" w:fill="auto"/>
          </w:tcPr>
          <w:p w14:paraId="7EA7F745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CC6145F" w14:textId="7DE46A55" w:rsidR="004D2C0C" w:rsidRPr="0048255F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47" w:type="pct"/>
            <w:shd w:val="clear" w:color="auto" w:fill="auto"/>
          </w:tcPr>
          <w:p w14:paraId="26082F32" w14:textId="77777777" w:rsidR="004D2C0C" w:rsidRPr="0048255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3074ADC" w14:textId="39A708B7" w:rsidR="004D2C0C" w:rsidRPr="0048255F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D2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4D2C0C" w:rsidRPr="008C010D" w14:paraId="53CBF99C" w14:textId="77777777">
        <w:tc>
          <w:tcPr>
            <w:tcW w:w="2066" w:type="pct"/>
          </w:tcPr>
          <w:p w14:paraId="5F66DA90" w14:textId="77777777" w:rsidR="004D2C0C" w:rsidRPr="003474EF" w:rsidRDefault="004D2C0C" w:rsidP="004D2C0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80CAB">
              <w:rPr>
                <w:rFonts w:ascii="Angsana New" w:hAnsi="Angsana New" w:cs="Angsana New" w:hint="cs"/>
                <w:cs/>
                <w:lang w:val="en-US"/>
              </w:rPr>
              <w:tab/>
            </w:r>
            <w:r w:rsidRPr="003474E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BB3A3" w14:textId="575E4B5F" w:rsidR="004D2C0C" w:rsidRPr="00E63EB6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4D2C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147" w:type="pct"/>
            <w:shd w:val="clear" w:color="auto" w:fill="auto"/>
          </w:tcPr>
          <w:p w14:paraId="12872838" w14:textId="77777777" w:rsidR="004D2C0C" w:rsidRPr="003474E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EA211" w14:textId="28B0A06C" w:rsidR="004D2C0C" w:rsidRPr="00B44DB0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4D2C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47" w:type="pct"/>
            <w:shd w:val="clear" w:color="auto" w:fill="auto"/>
          </w:tcPr>
          <w:p w14:paraId="403C4915" w14:textId="77777777" w:rsidR="004D2C0C" w:rsidRPr="003474E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C7B7A" w14:textId="7CB6EFF5" w:rsidR="004D2C0C" w:rsidRPr="003474EF" w:rsidRDefault="00D110C5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4D2C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147" w:type="pct"/>
            <w:shd w:val="clear" w:color="auto" w:fill="auto"/>
          </w:tcPr>
          <w:p w14:paraId="36A9D0C9" w14:textId="77777777" w:rsidR="004D2C0C" w:rsidRPr="003474EF" w:rsidRDefault="004D2C0C" w:rsidP="004D2C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B8437" w14:textId="2A2BF084" w:rsidR="004D2C0C" w:rsidRPr="00A93628" w:rsidRDefault="004D2C0C" w:rsidP="004D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</w:tr>
    </w:tbl>
    <w:p w14:paraId="5333C863" w14:textId="77777777" w:rsidR="00736FF0" w:rsidRDefault="00736FF0" w:rsidP="00151C80">
      <w:pPr>
        <w:pStyle w:val="FSContent"/>
        <w:ind w:left="0"/>
        <w:rPr>
          <w:sz w:val="20"/>
          <w:szCs w:val="20"/>
        </w:rPr>
      </w:pPr>
    </w:p>
    <w:p w14:paraId="570B656E" w14:textId="6A5C2C61" w:rsidR="00D01D44" w:rsidRPr="00E41F09" w:rsidRDefault="004E5B22" w:rsidP="00842565">
      <w:pPr>
        <w:pStyle w:val="FSContent"/>
        <w:rPr>
          <w:cs/>
        </w:rPr>
      </w:pPr>
      <w:r>
        <w:rPr>
          <w:cs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4"/>
        <w:gridCol w:w="269"/>
        <w:gridCol w:w="1171"/>
        <w:gridCol w:w="269"/>
        <w:gridCol w:w="1078"/>
        <w:gridCol w:w="269"/>
        <w:gridCol w:w="1060"/>
      </w:tblGrid>
      <w:tr w:rsidR="00C43B93" w:rsidRPr="008C010D" w14:paraId="476BBD07" w14:textId="77777777" w:rsidTr="00C43B93">
        <w:trPr>
          <w:tblHeader/>
        </w:trPr>
        <w:tc>
          <w:tcPr>
            <w:tcW w:w="2114" w:type="pct"/>
          </w:tcPr>
          <w:p w14:paraId="53751DDD" w14:textId="6CCF48DC" w:rsidR="00C43B93" w:rsidRPr="00842565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26" w:type="pct"/>
            <w:gridSpan w:val="3"/>
          </w:tcPr>
          <w:p w14:paraId="640CAC1B" w14:textId="404E3E40" w:rsidR="00C43B93" w:rsidRPr="00C43B93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33640B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51D3DA55" w14:textId="2BE196AE" w:rsidR="00C43B93" w:rsidRPr="00C43B93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B93" w:rsidRPr="008C010D" w14:paraId="5B626911" w14:textId="77777777" w:rsidTr="00C43B93">
        <w:trPr>
          <w:tblHeader/>
        </w:trPr>
        <w:tc>
          <w:tcPr>
            <w:tcW w:w="2114" w:type="pct"/>
          </w:tcPr>
          <w:p w14:paraId="2D86037A" w14:textId="5A51E50D" w:rsidR="00C43B93" w:rsidRPr="00842565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42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</w:tcPr>
          <w:p w14:paraId="09402468" w14:textId="2890EEC5" w:rsidR="00C43B93" w:rsidRPr="00B070E9" w:rsidRDefault="00D110C5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CC16F63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3DB1F5B" w14:textId="2F3E46E7" w:rsidR="00C43B93" w:rsidRPr="00B070E9" w:rsidRDefault="00D110C5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84E993D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A596EF5" w14:textId="24A9202B" w:rsidR="00C43B93" w:rsidRPr="00B070E9" w:rsidRDefault="00D110C5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40296E2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630276" w14:textId="50FDDE72" w:rsidR="00C43B93" w:rsidRPr="00B070E9" w:rsidRDefault="00D110C5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43B93" w:rsidRPr="008C010D" w14:paraId="7D3F078F" w14:textId="77777777" w:rsidTr="00C43B93">
        <w:trPr>
          <w:tblHeader/>
        </w:trPr>
        <w:tc>
          <w:tcPr>
            <w:tcW w:w="2114" w:type="pct"/>
          </w:tcPr>
          <w:p w14:paraId="0B3FA0B2" w14:textId="3657128C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6" w:type="pct"/>
            <w:gridSpan w:val="7"/>
          </w:tcPr>
          <w:p w14:paraId="23047667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B93" w:rsidRPr="008C010D" w14:paraId="2021F9FA" w14:textId="77777777" w:rsidTr="00C43B93">
        <w:tc>
          <w:tcPr>
            <w:tcW w:w="2114" w:type="pct"/>
          </w:tcPr>
          <w:p w14:paraId="7611F75A" w14:textId="103F4028" w:rsidR="00C43B93" w:rsidRPr="000474F2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0" w:type="pct"/>
          </w:tcPr>
          <w:p w14:paraId="2A4B2205" w14:textId="585ADB79" w:rsidR="00C43B93" w:rsidRPr="004446C0" w:rsidRDefault="00C43B93" w:rsidP="009A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4EA11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745641" w14:textId="03A7D31E" w:rsidR="00C43B93" w:rsidRPr="004446C0" w:rsidRDefault="00C43B93" w:rsidP="009A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1DF1C6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D12400" w14:textId="7F79EDE1" w:rsidR="00C43B93" w:rsidRPr="004446C0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5F0392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18BD47" w14:textId="69F88E59" w:rsidR="00C43B93" w:rsidRPr="004446C0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2DCA" w:rsidRPr="008C010D" w14:paraId="3BC129A1" w14:textId="77777777" w:rsidTr="00C43B93">
        <w:tc>
          <w:tcPr>
            <w:tcW w:w="2114" w:type="pct"/>
          </w:tcPr>
          <w:p w14:paraId="34E4B64E" w14:textId="5F5B63A7" w:rsidR="00E42DCA" w:rsidRPr="000474F2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0" w:type="pct"/>
          </w:tcPr>
          <w:p w14:paraId="4532913F" w14:textId="14BDF5FE" w:rsidR="00E42DCA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42D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147" w:type="pct"/>
          </w:tcPr>
          <w:p w14:paraId="3FFAFF98" w14:textId="77777777" w:rsidR="00E42DCA" w:rsidRPr="0048255F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1B2C3EAA" w14:textId="666AFAA8" w:rsidR="00E42DCA" w:rsidRPr="00814E80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42D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147" w:type="pct"/>
          </w:tcPr>
          <w:p w14:paraId="0B6CCE70" w14:textId="77777777" w:rsidR="00E42DCA" w:rsidRPr="0048255F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384785" w14:textId="5C164A80" w:rsidR="00E42DCA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42D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147" w:type="pct"/>
          </w:tcPr>
          <w:p w14:paraId="521CB94B" w14:textId="77777777" w:rsidR="00E42DCA" w:rsidRPr="0048255F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FD5561" w14:textId="07C8F0CF" w:rsidR="00E42DCA" w:rsidRPr="004B3166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42DCA" w:rsidRPr="004B316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E42DCA" w:rsidRPr="008C010D" w14:paraId="7DB1D4A5" w14:textId="77777777" w:rsidTr="00C43B93">
        <w:tc>
          <w:tcPr>
            <w:tcW w:w="2114" w:type="pct"/>
          </w:tcPr>
          <w:p w14:paraId="527FB39A" w14:textId="77777777" w:rsidR="00E42DCA" w:rsidRPr="0053132A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819F53D" w14:textId="228F309E" w:rsidR="00E42DCA" w:rsidRPr="008C010D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66E1D3EA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08B9F0A" w14:textId="7BF41609" w:rsidR="00E42DCA" w:rsidRPr="008C010D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7" w:type="pct"/>
          </w:tcPr>
          <w:p w14:paraId="0760ECBF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671203" w14:textId="06625479" w:rsidR="00E42DCA" w:rsidRPr="008C010D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092ACC08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9E1FCF3" w14:textId="00BC56BA" w:rsidR="00E42DCA" w:rsidRPr="004B3166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E42DCA" w:rsidRPr="00A74DEE" w14:paraId="7CC3B4A6" w14:textId="77777777" w:rsidTr="00C43B93">
        <w:tc>
          <w:tcPr>
            <w:tcW w:w="2114" w:type="pct"/>
          </w:tcPr>
          <w:p w14:paraId="2A37C8B6" w14:textId="77777777" w:rsidR="00E42DCA" w:rsidRDefault="00E42DCA" w:rsidP="00E42DC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91BB0E1" w14:textId="1F594C3E" w:rsidR="00E42DCA" w:rsidRPr="00163531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2DCA" w:rsidRPr="009E55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765D7B81" w14:textId="77777777" w:rsidR="00E42DCA" w:rsidRPr="0048255F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B5806E9" w14:textId="5F7BBC47" w:rsidR="00E42DCA" w:rsidRPr="009E5596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2DCA" w:rsidRPr="009E55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47" w:type="pct"/>
          </w:tcPr>
          <w:p w14:paraId="7B0E0D01" w14:textId="77777777" w:rsidR="00E42DCA" w:rsidRPr="0048255F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15E303" w14:textId="33E9E979" w:rsidR="00E42DCA" w:rsidRPr="009E5596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2DCA" w:rsidRPr="009E55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13B2C97A" w14:textId="77777777" w:rsidR="00E42DCA" w:rsidRPr="0048255F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CE80990" w14:textId="08DFD2FB" w:rsidR="00E42DCA" w:rsidRPr="00E7047E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2D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072</w:t>
            </w:r>
          </w:p>
        </w:tc>
      </w:tr>
      <w:tr w:rsidR="00E42DCA" w:rsidRPr="00A74DEE" w14:paraId="6ECB56F2" w14:textId="77777777" w:rsidTr="009A2E54">
        <w:tc>
          <w:tcPr>
            <w:tcW w:w="2114" w:type="pct"/>
          </w:tcPr>
          <w:p w14:paraId="0198B2F1" w14:textId="77777777" w:rsidR="00E42DCA" w:rsidRDefault="00E42DCA" w:rsidP="00E42DCA">
            <w:pPr>
              <w:pStyle w:val="FSBlank"/>
              <w:ind w:firstLine="0"/>
              <w:rPr>
                <w:sz w:val="30"/>
                <w:szCs w:val="30"/>
              </w:rPr>
            </w:pPr>
            <w:r w:rsidRPr="00BD0B40">
              <w:rPr>
                <w:i/>
                <w:iCs/>
                <w:sz w:val="30"/>
                <w:szCs w:val="30"/>
                <w:cs/>
              </w:rPr>
              <w:t>หัก</w:t>
            </w:r>
            <w:r w:rsidRPr="00CE4CA2">
              <w:rPr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hint="cs"/>
                <w:sz w:val="30"/>
                <w:szCs w:val="30"/>
                <w:cs/>
              </w:rPr>
              <w:t>ด้านเครดิต</w:t>
            </w:r>
          </w:p>
          <w:p w14:paraId="51594775" w14:textId="23CCC470" w:rsidR="00E42DCA" w:rsidRPr="00BE672D" w:rsidRDefault="00E42DCA" w:rsidP="00E42DCA">
            <w:pPr>
              <w:pStyle w:val="FSBlank"/>
              <w:ind w:left="526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ที่คาดว่าจะเกิดขึ้น</w:t>
            </w:r>
            <w:r w:rsidRPr="00CE4CA2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AAEC992" w14:textId="204178AA" w:rsidR="00E42DCA" w:rsidRPr="00E5014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77B889" w14:textId="77777777" w:rsidR="00E42DCA" w:rsidRPr="00E5014D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16DC840" w14:textId="4662CC81" w:rsidR="00E42DCA" w:rsidRPr="00E5014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A80F20" w14:textId="77777777" w:rsidR="00E42DCA" w:rsidRPr="00E5014D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7EA377A" w14:textId="789D89BE" w:rsidR="00E42DCA" w:rsidRPr="00E5014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5F0616" w14:textId="77777777" w:rsidR="00E42DCA" w:rsidRPr="00E5014D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1E950BF" w14:textId="53421E71" w:rsidR="00E42DCA" w:rsidRPr="00E5014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2DCA" w:rsidRPr="00A74DEE" w14:paraId="62A83263" w14:textId="77777777" w:rsidTr="00C43B93">
        <w:tc>
          <w:tcPr>
            <w:tcW w:w="2114" w:type="pct"/>
          </w:tcPr>
          <w:p w14:paraId="09D37E87" w14:textId="77777777" w:rsidR="00E42DCA" w:rsidRPr="00B919A8" w:rsidRDefault="00E42DCA" w:rsidP="00E42DCA">
            <w:pPr>
              <w:pStyle w:val="FSBlank"/>
              <w:ind w:firstLine="0"/>
              <w:rPr>
                <w:sz w:val="30"/>
                <w:szCs w:val="30"/>
                <w:cs/>
              </w:rPr>
            </w:pPr>
            <w:r w:rsidRPr="00B919A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1A9A7C9" w14:textId="33438E2B" w:rsidR="00E42DCA" w:rsidRPr="00163531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2D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349679FA" w14:textId="77777777" w:rsidR="00E42DCA" w:rsidRPr="00B919A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BD228E4" w14:textId="560ACE79" w:rsidR="00E42DCA" w:rsidRPr="00B919A8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2D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47" w:type="pct"/>
          </w:tcPr>
          <w:p w14:paraId="187767BB" w14:textId="77777777" w:rsidR="00E42DCA" w:rsidRPr="00B919A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7D32D8D" w14:textId="2B7497AE" w:rsidR="00E42DCA" w:rsidRPr="00B919A8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2D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3B87520A" w14:textId="77777777" w:rsidR="00E42DCA" w:rsidRPr="00B919A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1631EFA" w14:textId="4BBB9433" w:rsidR="00E42DCA" w:rsidRPr="00B919A8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42D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072</w:t>
            </w:r>
          </w:p>
        </w:tc>
      </w:tr>
      <w:tr w:rsidR="00E42DCA" w:rsidRPr="00A74DEE" w14:paraId="450984D6" w14:textId="77777777" w:rsidTr="00C43B93">
        <w:tc>
          <w:tcPr>
            <w:tcW w:w="2114" w:type="pct"/>
          </w:tcPr>
          <w:p w14:paraId="69A1EA70" w14:textId="77777777" w:rsidR="00E42DCA" w:rsidRPr="00B919A8" w:rsidRDefault="00E42DCA" w:rsidP="00E42DCA">
            <w:pPr>
              <w:pStyle w:val="FSBlank"/>
              <w:ind w:firstLine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3ABA8CD" w14:textId="77777777" w:rsidR="00E42DCA" w:rsidRPr="00163531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777957" w14:textId="77777777" w:rsidR="00E42DCA" w:rsidRPr="00B919A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176F9A3" w14:textId="77777777" w:rsidR="00E42DCA" w:rsidRPr="009A2E54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53C5F2" w14:textId="77777777" w:rsidR="00E42DCA" w:rsidRPr="00B919A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24DDA5B0" w14:textId="77777777" w:rsidR="00E42DCA" w:rsidRPr="009A2E54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2A236E" w14:textId="77777777" w:rsidR="00E42DCA" w:rsidRPr="00B919A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99E32A3" w14:textId="77777777" w:rsidR="00E42DCA" w:rsidRPr="00B919A8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2DCA" w:rsidRPr="00A74DEE" w14:paraId="078C4919" w14:textId="77777777" w:rsidTr="00C43B93">
        <w:tc>
          <w:tcPr>
            <w:tcW w:w="2114" w:type="pct"/>
          </w:tcPr>
          <w:p w14:paraId="2DA1E59E" w14:textId="6803C828" w:rsidR="00E42DCA" w:rsidRPr="00430BE4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40" w:type="pct"/>
          </w:tcPr>
          <w:p w14:paraId="36F2A030" w14:textId="77019307" w:rsidR="00E42DCA" w:rsidRPr="00657D68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F81759" w14:textId="77777777" w:rsidR="00E42DCA" w:rsidRPr="00657D6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0CA476DE" w14:textId="1C0E989D" w:rsidR="00E42DCA" w:rsidRPr="00657D68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70EBB5" w14:textId="77777777" w:rsidR="00E42DCA" w:rsidRPr="00657D6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0F360D" w14:textId="1876AE6F" w:rsidR="00E42DCA" w:rsidRPr="00657D68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996C82" w14:textId="77777777" w:rsidR="00E42DCA" w:rsidRPr="00657D6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E4A49F" w14:textId="266554E5" w:rsidR="00E42DCA" w:rsidRPr="00657D68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DCA" w:rsidRPr="00A74DEE" w14:paraId="1E3340F0" w14:textId="77777777" w:rsidTr="00C43B93">
        <w:tc>
          <w:tcPr>
            <w:tcW w:w="2114" w:type="pct"/>
          </w:tcPr>
          <w:p w14:paraId="457AF6A0" w14:textId="371BB6E4" w:rsidR="00E42DCA" w:rsidRPr="000474F2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0" w:type="pct"/>
          </w:tcPr>
          <w:p w14:paraId="19542108" w14:textId="7EAFCBD0" w:rsidR="00E42DCA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4B83FFA1" w14:textId="77777777" w:rsidR="00E42DCA" w:rsidRPr="00657D6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21F2A785" w14:textId="3F4669E6" w:rsidR="00E42DCA" w:rsidRPr="00814E80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75115F99" w14:textId="77777777" w:rsidR="00E42DCA" w:rsidRPr="00657D6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8D58F5" w14:textId="001D4984" w:rsidR="00E42DCA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679A89E4" w14:textId="77777777" w:rsidR="00E42DCA" w:rsidRPr="00657D68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A8D655" w14:textId="764E5F47" w:rsidR="00E42DCA" w:rsidRPr="00814E80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E42DCA" w:rsidRPr="00A74DEE" w14:paraId="7587AC69" w14:textId="77777777" w:rsidTr="00C43B93">
        <w:tc>
          <w:tcPr>
            <w:tcW w:w="2114" w:type="pct"/>
          </w:tcPr>
          <w:p w14:paraId="2BDCF5B0" w14:textId="77777777" w:rsidR="00E42DCA" w:rsidRDefault="00E42DCA" w:rsidP="00E42DC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6CA1DDA" w14:textId="1270BB60" w:rsidR="00E42DCA" w:rsidRPr="00163531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22E827E3" w14:textId="77777777" w:rsidR="00E42DCA" w:rsidRPr="009A2E54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F4EF453" w14:textId="3229067B" w:rsidR="00E42DCA" w:rsidRPr="00E7047E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52FFEB38" w14:textId="77777777" w:rsidR="00E42DCA" w:rsidRPr="00E7047E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EEF9FBB" w14:textId="3F396B35" w:rsidR="00E42DCA" w:rsidRPr="00094CB6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09CFA15A" w14:textId="77777777" w:rsidR="00E42DCA" w:rsidRPr="0048255F" w:rsidRDefault="00E42DCA" w:rsidP="00E42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D6DBA0E" w14:textId="63028157" w:rsidR="00E42DCA" w:rsidRPr="00E7047E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  <w:tr w:rsidR="00E42DCA" w:rsidRPr="00A74DEE" w14:paraId="43985F87" w14:textId="77777777" w:rsidTr="00C43B93">
        <w:tc>
          <w:tcPr>
            <w:tcW w:w="2114" w:type="pct"/>
          </w:tcPr>
          <w:p w14:paraId="1BB1D5A3" w14:textId="77777777" w:rsidR="00E42DCA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105DA07D" w14:textId="77777777" w:rsidR="00E42DCA" w:rsidRPr="005B42F0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2E29FD1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B1A0EE8" w14:textId="77777777" w:rsidR="00E42DCA" w:rsidRPr="008C010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BACF65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6B32BEF" w14:textId="77777777" w:rsidR="00E42DCA" w:rsidRPr="008C010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A94C4A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E06BE8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DCA" w:rsidRPr="00A74DEE" w14:paraId="3E3B92AB" w14:textId="77777777" w:rsidTr="00C43B93">
        <w:tc>
          <w:tcPr>
            <w:tcW w:w="2114" w:type="pct"/>
          </w:tcPr>
          <w:p w14:paraId="47502723" w14:textId="089B75D2" w:rsidR="00E42DCA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40" w:type="pct"/>
          </w:tcPr>
          <w:p w14:paraId="68FA4101" w14:textId="77777777" w:rsidR="00E42DCA" w:rsidRPr="005B42F0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39CB4A7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DCB5D16" w14:textId="77777777" w:rsidR="00E42DCA" w:rsidRPr="008C010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BED67B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D36FD15" w14:textId="77777777" w:rsidR="00E42DCA" w:rsidRPr="008C010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97E4A6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B2B7BDD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DCA" w:rsidRPr="00A74DEE" w14:paraId="7405A7EF" w14:textId="77777777" w:rsidTr="00A43515">
        <w:tc>
          <w:tcPr>
            <w:tcW w:w="2114" w:type="pct"/>
          </w:tcPr>
          <w:p w14:paraId="66B29A2D" w14:textId="2206C159" w:rsidR="00E42DCA" w:rsidRPr="00A43515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6CD1AA8E" w14:textId="4ADE2B3C" w:rsidR="00E42DCA" w:rsidRPr="00A43515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88ED3E" w14:textId="77777777" w:rsidR="00E42DCA" w:rsidRPr="008C010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A022D7B" w14:textId="3AD19434" w:rsidR="00E42DCA" w:rsidRPr="008C010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9785DF" w14:textId="77777777" w:rsidR="00E42DCA" w:rsidRPr="008C010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FF7B313" w14:textId="3E4803F9" w:rsidR="00E42DCA" w:rsidRPr="008C010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9DAB6E" w14:textId="77777777" w:rsidR="00E42DCA" w:rsidRPr="008C010D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C67865" w14:textId="10782472" w:rsidR="00E42DCA" w:rsidRPr="008C010D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42DCA" w:rsidRPr="00A74DEE" w14:paraId="54DA40CF" w14:textId="77777777" w:rsidTr="00A43515">
        <w:tc>
          <w:tcPr>
            <w:tcW w:w="2114" w:type="pct"/>
          </w:tcPr>
          <w:p w14:paraId="1A190D3E" w14:textId="0BC36FDB" w:rsidR="00E42DCA" w:rsidRPr="00A43515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5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E1DB50D" w14:textId="482D8CAA" w:rsidR="00E42DCA" w:rsidRPr="00CC1023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B79008" w14:textId="77777777" w:rsidR="00E42DCA" w:rsidRPr="00CC1023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11D7AB7" w14:textId="5F6EEA98" w:rsidR="00E42DCA" w:rsidRPr="00CC1023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0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F9A955" w14:textId="77777777" w:rsidR="00E42DCA" w:rsidRPr="00CC1023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EE1D642" w14:textId="6BCD49E9" w:rsidR="00E42DCA" w:rsidRPr="00CC1023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E5542F" w14:textId="77777777" w:rsidR="00E42DCA" w:rsidRPr="00CC1023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0DB3702" w14:textId="60E3229B" w:rsidR="00E42DCA" w:rsidRPr="00CC1023" w:rsidRDefault="00D110C5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E42DCA" w:rsidRPr="00A74DEE" w14:paraId="15839AFD" w14:textId="77777777" w:rsidTr="00A43515">
        <w:tc>
          <w:tcPr>
            <w:tcW w:w="2114" w:type="pct"/>
          </w:tcPr>
          <w:p w14:paraId="17B1E1B8" w14:textId="77777777" w:rsidR="00E42DCA" w:rsidRPr="00A43515" w:rsidRDefault="00E42DCA" w:rsidP="00E4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1E2D130F" w14:textId="77777777" w:rsidR="00E42DCA" w:rsidRPr="005B42F0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240D74D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4C908F4C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626C8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29AAE23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172245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98A9BB1" w14:textId="77777777" w:rsidR="00E42DCA" w:rsidRPr="008C010D" w:rsidRDefault="00E42DCA" w:rsidP="00E4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88ED489" w14:textId="77777777" w:rsidR="004E5B22" w:rsidRDefault="004E5B22">
      <w:r>
        <w:br w:type="page"/>
      </w:r>
    </w:p>
    <w:tbl>
      <w:tblPr>
        <w:tblStyle w:val="TableGrid"/>
        <w:tblW w:w="960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074"/>
        <w:gridCol w:w="268"/>
        <w:gridCol w:w="989"/>
        <w:gridCol w:w="236"/>
        <w:gridCol w:w="1018"/>
        <w:gridCol w:w="268"/>
        <w:gridCol w:w="898"/>
        <w:gridCol w:w="236"/>
        <w:gridCol w:w="1018"/>
      </w:tblGrid>
      <w:tr w:rsidR="00A3089E" w:rsidRPr="00F7632D" w14:paraId="0184886B" w14:textId="77777777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0164E91A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424" w:type="dxa"/>
            <w:gridSpan w:val="3"/>
            <w:vAlign w:val="bottom"/>
          </w:tcPr>
          <w:p w14:paraId="430F9D4B" w14:textId="5688A5D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536F5648" w14:textId="3B017C70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547AAE7B" w14:textId="09DFF9E3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089E" w:rsidRPr="00F7632D" w14:paraId="010D67CF" w14:textId="77777777" w:rsidTr="00A9148A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7FBD8449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21BE663C" w14:textId="77777777" w:rsidR="00A3089E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488EF4A" w14:textId="2CBF21D5" w:rsidR="00A3089E" w:rsidRPr="00A3089E" w:rsidRDefault="00D110C5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8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788A69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D685119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7741D04" w14:textId="78477B14" w:rsidR="00A3089E" w:rsidRPr="00F7632D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8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vAlign w:val="bottom"/>
          </w:tcPr>
          <w:p w14:paraId="3450ACA5" w14:textId="49122076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0609F8E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413D340" w14:textId="4955732C" w:rsidR="00A3089E" w:rsidRPr="00A3089E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8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79C2EF2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5DC1B49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6B399A9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vAlign w:val="bottom"/>
          </w:tcPr>
          <w:p w14:paraId="1BEC39E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075D218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116D2A8A" w14:textId="77777777" w:rsidR="0095252A" w:rsidRDefault="0095252A" w:rsidP="0095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5FC09B7" w14:textId="4C28DB01" w:rsidR="00A3089E" w:rsidRPr="00A3089E" w:rsidRDefault="00D110C5" w:rsidP="0095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525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25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089E" w:rsidRPr="00F7632D" w14:paraId="1F4F4D85" w14:textId="77777777" w:rsidTr="00A9148A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647A387B" w14:textId="7F2E3521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3FD5C3BD" w14:textId="758C5755" w:rsidR="00A3089E" w:rsidRDefault="00D110C5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006C5B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7389D0A" w14:textId="17EC3F61" w:rsidR="00A3089E" w:rsidRPr="00F7632D" w:rsidRDefault="00D110C5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  <w:vAlign w:val="bottom"/>
          </w:tcPr>
          <w:p w14:paraId="06C30992" w14:textId="1C8A0D9A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151006F" w14:textId="33711B98" w:rsidR="00A3089E" w:rsidRPr="0095252A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7B8A933D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0E3F811A" w14:textId="75522849" w:rsidR="00A3089E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35487253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vAlign w:val="bottom"/>
          </w:tcPr>
          <w:p w14:paraId="3756B69D" w14:textId="1406273C" w:rsidR="00A3089E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4A8846C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0352ECB3" w14:textId="5EFAF266" w:rsidR="00A3089E" w:rsidRPr="0095252A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bookmarkEnd w:id="0"/>
      <w:tr w:rsidR="0095252A" w:rsidRPr="00F7632D" w14:paraId="568D7BEE" w14:textId="77777777">
        <w:trPr>
          <w:tblHeader/>
          <w:jc w:val="right"/>
        </w:trPr>
        <w:tc>
          <w:tcPr>
            <w:tcW w:w="2250" w:type="dxa"/>
            <w:vAlign w:val="bottom"/>
          </w:tcPr>
          <w:p w14:paraId="54721B48" w14:textId="04B0CED1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21A71FE8" w14:textId="5D2A6379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68" w:type="dxa"/>
            <w:vAlign w:val="bottom"/>
          </w:tcPr>
          <w:p w14:paraId="3CCE5D04" w14:textId="51ED8F81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175943DF" w14:textId="30B44257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3089E" w:rsidRPr="00F7632D" w14:paraId="03B85F8B" w14:textId="77777777" w:rsidTr="00A9148A">
        <w:trPr>
          <w:jc w:val="right"/>
        </w:trPr>
        <w:tc>
          <w:tcPr>
            <w:tcW w:w="2250" w:type="dxa"/>
          </w:tcPr>
          <w:p w14:paraId="41B2117A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755409F" w14:textId="46425956" w:rsidR="00A3089E" w:rsidRPr="00FF1261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07A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C2561A8" w14:textId="77777777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91C6EFD" w14:textId="5C3BD144" w:rsidR="00A3089E" w:rsidRPr="00FF1261" w:rsidRDefault="00D110C5" w:rsidP="0055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722E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8" w:type="dxa"/>
          </w:tcPr>
          <w:p w14:paraId="4C9D02A8" w14:textId="149812F8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E7BBA47" w14:textId="60CDCA92" w:rsidR="00A3089E" w:rsidRPr="00FF1261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07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2BA60811" w14:textId="77777777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B903896" w14:textId="4A6793F3" w:rsidR="00A3089E" w:rsidRPr="00FF1261" w:rsidRDefault="008D3434" w:rsidP="00D5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D7A61E" w14:textId="77777777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0C754A" w14:textId="44EF8BF8" w:rsidR="00A3089E" w:rsidRPr="00FF1261" w:rsidRDefault="00D110C5" w:rsidP="008D34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17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36" w:type="dxa"/>
          </w:tcPr>
          <w:p w14:paraId="6AFC47AF" w14:textId="77777777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B57006E" w14:textId="47017649" w:rsidR="00A3089E" w:rsidRPr="00FF1261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77D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A3089E" w:rsidRPr="00F7632D" w14:paraId="5861C53B" w14:textId="77777777" w:rsidTr="00891AC3">
        <w:trPr>
          <w:jc w:val="right"/>
        </w:trPr>
        <w:tc>
          <w:tcPr>
            <w:tcW w:w="2250" w:type="dxa"/>
          </w:tcPr>
          <w:p w14:paraId="53361A68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D9FE97C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A6A3E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5AC19BAE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ACD34DA" w14:textId="42DAB0E8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D71843D" w14:textId="63100179" w:rsidR="00A3089E" w:rsidRPr="00F7632D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50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56EAC0F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06FAD041" w14:textId="77777777" w:rsidR="00A3089E" w:rsidRPr="00D540F6" w:rsidRDefault="00A3089E" w:rsidP="00D5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F140A61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EDF10FE" w14:textId="29105001" w:rsidR="00A3089E" w:rsidRPr="00F7632D" w:rsidRDefault="00A3089E" w:rsidP="008D34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9BAD5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5571231" w14:textId="56E23B68" w:rsidR="00A3089E" w:rsidRPr="00F7632D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95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891AC3" w:rsidRPr="00F7632D" w14:paraId="6411ECD8" w14:textId="77777777" w:rsidTr="00891AC3">
        <w:trPr>
          <w:jc w:val="right"/>
        </w:trPr>
        <w:tc>
          <w:tcPr>
            <w:tcW w:w="3330" w:type="dxa"/>
            <w:gridSpan w:val="2"/>
          </w:tcPr>
          <w:p w14:paraId="7BB06933" w14:textId="36D55F70" w:rsidR="00891AC3" w:rsidRPr="0067002B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270" w:type="dxa"/>
          </w:tcPr>
          <w:p w14:paraId="39C0B520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1602C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7033FC4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2B21C7F" w14:textId="77777777" w:rsidR="00891AC3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BE2E4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B3C2BDB" w14:textId="77777777" w:rsidR="00891AC3" w:rsidRPr="00F7632D" w:rsidRDefault="00891AC3" w:rsidP="00D5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E6B4109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3AAACE4" w14:textId="77777777" w:rsidR="00891AC3" w:rsidRPr="00F7632D" w:rsidRDefault="00891AC3" w:rsidP="008D34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B790A1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E34363E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AC3" w:rsidRPr="00F7632D" w14:paraId="5DDB273C" w14:textId="77777777" w:rsidTr="00891AC3">
        <w:trPr>
          <w:jc w:val="right"/>
        </w:trPr>
        <w:tc>
          <w:tcPr>
            <w:tcW w:w="3330" w:type="dxa"/>
            <w:gridSpan w:val="2"/>
          </w:tcPr>
          <w:p w14:paraId="0A851124" w14:textId="2ACF5A75" w:rsidR="00891AC3" w:rsidRPr="00891AC3" w:rsidRDefault="00891AC3" w:rsidP="0089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270" w:type="dxa"/>
          </w:tcPr>
          <w:p w14:paraId="2DEF3CDD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DFEB942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016040D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7A62FDB" w14:textId="77777777" w:rsidR="00891AC3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86A2D3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1215052" w14:textId="77777777" w:rsidR="00891AC3" w:rsidRPr="00F7632D" w:rsidRDefault="00891AC3" w:rsidP="00D5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6132133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6ED58F9" w14:textId="77777777" w:rsidR="00891AC3" w:rsidRPr="00F7632D" w:rsidRDefault="00891AC3" w:rsidP="008D34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7B322F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340F3F1" w14:textId="77777777" w:rsidR="00891AC3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089E" w:rsidRPr="00F7632D" w14:paraId="58E99AB3" w14:textId="77777777" w:rsidTr="00891AC3">
        <w:trPr>
          <w:jc w:val="right"/>
        </w:trPr>
        <w:tc>
          <w:tcPr>
            <w:tcW w:w="3330" w:type="dxa"/>
            <w:gridSpan w:val="2"/>
          </w:tcPr>
          <w:p w14:paraId="38A9E6A5" w14:textId="6C4687D7" w:rsidR="0095252A" w:rsidRPr="00C9564D" w:rsidRDefault="0095252A" w:rsidP="0089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0664A5E9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9A3E46D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9021FC1" w14:textId="507E5586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63C8FDB" w14:textId="41882299" w:rsidR="00A97916" w:rsidRPr="00F7632D" w:rsidRDefault="00A97916" w:rsidP="0089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67AF08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0B2A404" w14:textId="77777777" w:rsidR="00A3089E" w:rsidRPr="00F7632D" w:rsidRDefault="00A3089E" w:rsidP="00D5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04B0CB0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32909C" w14:textId="77777777" w:rsidR="00A3089E" w:rsidRPr="00F7632D" w:rsidRDefault="00A3089E" w:rsidP="008D34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26DE4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1A1027F" w14:textId="380B522C" w:rsidR="00A97916" w:rsidRPr="00F7632D" w:rsidRDefault="00891AC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089E" w:rsidRPr="00F7632D" w14:paraId="7B2FA616" w14:textId="77777777" w:rsidTr="00A9148A">
        <w:trPr>
          <w:jc w:val="right"/>
        </w:trPr>
        <w:tc>
          <w:tcPr>
            <w:tcW w:w="2250" w:type="dxa"/>
          </w:tcPr>
          <w:p w14:paraId="14E0B9B2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0C408E06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A7667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03A014CC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395440A" w14:textId="3F7EEEE8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05FEE87" w14:textId="0B4A351E" w:rsidR="00A3089E" w:rsidRPr="00F7632D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97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6B4E820A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3DDFA109" w14:textId="77777777" w:rsidR="00A3089E" w:rsidRPr="00D540F6" w:rsidRDefault="00A3089E" w:rsidP="00D5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731A339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64F8A16" w14:textId="77777777" w:rsidR="00A3089E" w:rsidRPr="00F7632D" w:rsidRDefault="00A3089E" w:rsidP="008D34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159AA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B89A945" w14:textId="70307F46" w:rsidR="00A3089E" w:rsidRPr="00F7632D" w:rsidRDefault="00D110C5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91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A3089E" w:rsidRPr="00F7632D" w14:paraId="49E1C961" w14:textId="77777777" w:rsidTr="00A9148A">
        <w:trPr>
          <w:jc w:val="right"/>
        </w:trPr>
        <w:tc>
          <w:tcPr>
            <w:tcW w:w="2250" w:type="dxa"/>
            <w:vAlign w:val="bottom"/>
          </w:tcPr>
          <w:p w14:paraId="0A5C6991" w14:textId="77777777" w:rsidR="00A3089E" w:rsidRPr="00B070E9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164A8D4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18DD3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F9F53A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51BDAED" w14:textId="2F4A99C5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8AA9E06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7D238C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FC983C1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20D07169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79B8B01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530989B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45B33D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5D3D" w:rsidRPr="00F7632D" w14:paraId="65BC6F03" w14:textId="77777777">
        <w:trPr>
          <w:jc w:val="right"/>
        </w:trPr>
        <w:tc>
          <w:tcPr>
            <w:tcW w:w="2250" w:type="dxa"/>
            <w:vAlign w:val="bottom"/>
          </w:tcPr>
          <w:p w14:paraId="1C858EF6" w14:textId="77777777" w:rsidR="00295D3D" w:rsidRPr="00B070E9" w:rsidRDefault="00295D3D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391ED4B6" w14:textId="1553ABE8" w:rsidR="00295D3D" w:rsidRPr="00295D3D" w:rsidRDefault="00295D3D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D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6ED3162B" w14:textId="77777777" w:rsidR="00295D3D" w:rsidRPr="00F7632D" w:rsidRDefault="00295D3D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6E62F776" w14:textId="341F186A" w:rsidR="00295D3D" w:rsidRPr="00295D3D" w:rsidRDefault="008F128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48A" w:rsidRPr="00F7632D" w14:paraId="26159BFA" w14:textId="77777777" w:rsidTr="00A9148A">
        <w:trPr>
          <w:jc w:val="right"/>
        </w:trPr>
        <w:tc>
          <w:tcPr>
            <w:tcW w:w="2250" w:type="dxa"/>
            <w:vAlign w:val="bottom"/>
          </w:tcPr>
          <w:p w14:paraId="204E2624" w14:textId="77777777" w:rsidR="00A9148A" w:rsidRPr="00B070E9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4379F265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119F0BE" w14:textId="2096BFEA" w:rsidR="00A9148A" w:rsidRPr="00F7632D" w:rsidRDefault="00D110C5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914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48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3595AC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951493A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1BBA9A6" w14:textId="75A2C9B3" w:rsidR="00A9148A" w:rsidRPr="00F7632D" w:rsidRDefault="00D110C5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914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48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vAlign w:val="bottom"/>
          </w:tcPr>
          <w:p w14:paraId="376807B1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E5A89AF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CFBE898" w14:textId="60374DAB" w:rsidR="00A9148A" w:rsidRPr="00F7632D" w:rsidRDefault="00D110C5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914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48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716DA25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2BBAFDC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15564C6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BE288B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C263283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7A3D3159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406CB983" w14:textId="011B3C5C" w:rsidR="00A9148A" w:rsidRPr="00F7632D" w:rsidRDefault="00D110C5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914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48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9148A" w:rsidRPr="00F7632D" w14:paraId="21DB6545" w14:textId="77777777" w:rsidTr="00A9148A">
        <w:trPr>
          <w:jc w:val="right"/>
        </w:trPr>
        <w:tc>
          <w:tcPr>
            <w:tcW w:w="2250" w:type="dxa"/>
            <w:vAlign w:val="bottom"/>
          </w:tcPr>
          <w:p w14:paraId="54C9A7D7" w14:textId="4B421362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5738C1BD" w14:textId="7F66D90A" w:rsidR="00A9148A" w:rsidRPr="00F7632D" w:rsidRDefault="00D110C5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D7AF94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524C754" w14:textId="3796AE9A" w:rsidR="00A9148A" w:rsidRPr="00F7632D" w:rsidRDefault="00D110C5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  <w:vAlign w:val="bottom"/>
          </w:tcPr>
          <w:p w14:paraId="376D594F" w14:textId="1F41AA08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90809E2" w14:textId="02F6BE83" w:rsidR="00A9148A" w:rsidRPr="00F7632D" w:rsidRDefault="00D110C5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4470094E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921C5E3" w14:textId="2544802A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3FB1530E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0CC25C4" w14:textId="4FF59E6D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2D19657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D813BAE" w14:textId="60C2B8BD" w:rsidR="00A9148A" w:rsidRPr="00F7632D" w:rsidRDefault="00D110C5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9148A" w:rsidRPr="00F7632D" w14:paraId="37B0B320" w14:textId="77777777">
        <w:trPr>
          <w:jc w:val="right"/>
        </w:trPr>
        <w:tc>
          <w:tcPr>
            <w:tcW w:w="2250" w:type="dxa"/>
            <w:vAlign w:val="bottom"/>
          </w:tcPr>
          <w:p w14:paraId="47958AC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2456A227" w14:textId="45127873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68" w:type="dxa"/>
            <w:vAlign w:val="bottom"/>
          </w:tcPr>
          <w:p w14:paraId="2A978005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74107DA2" w14:textId="35E4C75D" w:rsidR="00A9148A" w:rsidRPr="0095252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86D46" w:rsidRPr="00F7632D" w14:paraId="5EB2BCEF" w14:textId="77777777" w:rsidTr="00D540F6">
        <w:trPr>
          <w:jc w:val="right"/>
        </w:trPr>
        <w:tc>
          <w:tcPr>
            <w:tcW w:w="2250" w:type="dxa"/>
          </w:tcPr>
          <w:p w14:paraId="78C8D77D" w14:textId="619A81D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BFFC4EE" w14:textId="0701CFB8" w:rsidR="00E86D46" w:rsidRPr="00F7632D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6D4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0E67B56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2A3F0AB" w14:textId="1C3447B0" w:rsidR="00E86D46" w:rsidRPr="00F7632D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675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8" w:type="dxa"/>
          </w:tcPr>
          <w:p w14:paraId="2E32B54E" w14:textId="5EFFB3DC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A6238D1" w14:textId="29574233" w:rsidR="00E86D46" w:rsidRPr="00F7632D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E86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52A8EB4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CB174FE" w14:textId="02A3B35D" w:rsidR="00E86D46" w:rsidRPr="00F7632D" w:rsidRDefault="008D3434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EE219CE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304AC08" w14:textId="1BB13D7F" w:rsidR="00E86D46" w:rsidRPr="00F7632D" w:rsidRDefault="00D110C5" w:rsidP="008D34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EE5E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5489196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C0609CD" w14:textId="257523D0" w:rsidR="00E86D46" w:rsidRPr="00F7632D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EE5E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86D46" w:rsidRPr="00F7632D" w14:paraId="5CC5082A" w14:textId="77777777" w:rsidTr="00D540F6">
        <w:trPr>
          <w:jc w:val="right"/>
        </w:trPr>
        <w:tc>
          <w:tcPr>
            <w:tcW w:w="2250" w:type="dxa"/>
          </w:tcPr>
          <w:p w14:paraId="0B2274B5" w14:textId="0407B60E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3E3F5E2" w14:textId="108D39EA" w:rsidR="00E86D46" w:rsidRPr="00814E80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6D46" w:rsidRPr="005214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B5CA670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C69C72A" w14:textId="46EFA916" w:rsidR="00E86D46" w:rsidRPr="00F7632D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845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8" w:type="dxa"/>
          </w:tcPr>
          <w:p w14:paraId="110A841B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B7ABE39" w14:textId="70F16298" w:rsidR="00E86D46" w:rsidRPr="00814E80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86D46" w:rsidRPr="009C1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0EE07650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4279A3A" w14:textId="620059F4" w:rsidR="00E86D46" w:rsidRPr="009C133D" w:rsidRDefault="00D540F6" w:rsidP="00D5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E5481A2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5AFDE02B" w14:textId="43EE675E" w:rsidR="00E86D46" w:rsidRDefault="00D110C5" w:rsidP="008D34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34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36" w:type="dxa"/>
            <w:shd w:val="clear" w:color="auto" w:fill="auto"/>
          </w:tcPr>
          <w:p w14:paraId="588DB3ED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F3C70ED" w14:textId="13713FD8" w:rsidR="00E86D46" w:rsidRPr="00814E80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5E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E86D46" w:rsidRPr="00F7632D" w14:paraId="3375C97A" w14:textId="77777777" w:rsidTr="000E763F">
        <w:trPr>
          <w:jc w:val="right"/>
        </w:trPr>
        <w:tc>
          <w:tcPr>
            <w:tcW w:w="2250" w:type="dxa"/>
          </w:tcPr>
          <w:p w14:paraId="0A071743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D14112C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23A99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61BCA819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5E3A8CB" w14:textId="36547942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9CF251F" w14:textId="54CB5AEF" w:rsidR="00E86D46" w:rsidRPr="00F7632D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E86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7AD00AFF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1A42D8B1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17FC21D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D4694C5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63949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A9078C4" w14:textId="0C94CD4E" w:rsidR="00E86D46" w:rsidRPr="00F7632D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166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0E763F" w:rsidRPr="00F7632D" w14:paraId="14CD71F9" w14:textId="77777777" w:rsidTr="000E763F">
        <w:trPr>
          <w:jc w:val="right"/>
        </w:trPr>
        <w:tc>
          <w:tcPr>
            <w:tcW w:w="3330" w:type="dxa"/>
            <w:gridSpan w:val="2"/>
          </w:tcPr>
          <w:p w14:paraId="6BF16EB4" w14:textId="2C6561FD" w:rsidR="000E763F" w:rsidRPr="000E763F" w:rsidRDefault="000E763F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830CEDA" w14:textId="77777777" w:rsidR="000E763F" w:rsidRPr="00F7632D" w:rsidRDefault="000E763F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37C5B7B" w14:textId="77777777" w:rsidR="000E763F" w:rsidRPr="00F7632D" w:rsidRDefault="000E763F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4CE792B" w14:textId="77777777" w:rsidR="000E763F" w:rsidRPr="00F7632D" w:rsidRDefault="000E763F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00B274A" w14:textId="77777777" w:rsidR="000E763F" w:rsidRDefault="000E763F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EEBFE" w14:textId="77777777" w:rsidR="000E763F" w:rsidRPr="00F7632D" w:rsidRDefault="000E763F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6E04C42" w14:textId="77777777" w:rsidR="000E763F" w:rsidRPr="00F7632D" w:rsidRDefault="000E763F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5DA7769" w14:textId="77777777" w:rsidR="000E763F" w:rsidRPr="00F7632D" w:rsidRDefault="000E763F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923E583" w14:textId="77777777" w:rsidR="000E763F" w:rsidRPr="00F7632D" w:rsidRDefault="000E763F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8C1DC" w14:textId="77777777" w:rsidR="000E763F" w:rsidRPr="00F7632D" w:rsidRDefault="000E763F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3A1E4A6" w14:textId="77777777" w:rsidR="000E763F" w:rsidRDefault="000E763F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D46" w:rsidRPr="00F7632D" w14:paraId="0DF0E0A3" w14:textId="77777777" w:rsidTr="000E763F">
        <w:trPr>
          <w:jc w:val="right"/>
        </w:trPr>
        <w:tc>
          <w:tcPr>
            <w:tcW w:w="3330" w:type="dxa"/>
            <w:gridSpan w:val="2"/>
          </w:tcPr>
          <w:p w14:paraId="6518068D" w14:textId="48AE86CA" w:rsidR="00E86D46" w:rsidRPr="00C9564D" w:rsidRDefault="00E86D46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B4C96BC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89B199B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5C04455" w14:textId="1D89C018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7142AA3" w14:textId="77777777" w:rsidR="00E86D46" w:rsidRPr="00F7632D" w:rsidRDefault="00E86D46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B492B8" w14:textId="77777777" w:rsidR="00E86D46" w:rsidRPr="00F7632D" w:rsidRDefault="00E86D46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96D7F14" w14:textId="77777777" w:rsidR="00E86D46" w:rsidRPr="00F7632D" w:rsidRDefault="00E86D46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8B0DAC4" w14:textId="77777777" w:rsidR="00E86D46" w:rsidRPr="00F7632D" w:rsidRDefault="00E86D46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3C54308" w14:textId="77777777" w:rsidR="00E86D46" w:rsidRPr="00F7632D" w:rsidRDefault="00E86D46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95BBA" w14:textId="77777777" w:rsidR="00E86D46" w:rsidRPr="00F7632D" w:rsidRDefault="00E86D46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18A9E8A" w14:textId="6FD67CAC" w:rsidR="00E86D46" w:rsidRPr="00F7632D" w:rsidRDefault="008F241C" w:rsidP="000E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6D46" w:rsidRPr="00F7632D" w14:paraId="0986FEAB" w14:textId="77777777" w:rsidTr="00A9148A">
        <w:trPr>
          <w:jc w:val="right"/>
        </w:trPr>
        <w:tc>
          <w:tcPr>
            <w:tcW w:w="2250" w:type="dxa"/>
          </w:tcPr>
          <w:p w14:paraId="6CE69225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48199D6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F5BBA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E1C148F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AF7A572" w14:textId="013234B1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992E62C" w14:textId="45B73F50" w:rsidR="00E86D46" w:rsidRPr="00F7632D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E86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43950512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46F04A45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B5E24E4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5BA00EA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C1F2CA" w14:textId="77777777" w:rsidR="00E86D46" w:rsidRPr="00F7632D" w:rsidRDefault="00E86D46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1A8C0ACC" w14:textId="3FABB776" w:rsidR="00E86D46" w:rsidRPr="00F7632D" w:rsidRDefault="00D110C5" w:rsidP="00E8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166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</w:tbl>
    <w:p w14:paraId="7FFD8BAE" w14:textId="63B5A727" w:rsidR="007E5EB2" w:rsidRPr="002C4D2A" w:rsidRDefault="007E5EB2" w:rsidP="002C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4227"/>
        <w:gridCol w:w="1173"/>
        <w:gridCol w:w="270"/>
        <w:gridCol w:w="1260"/>
        <w:gridCol w:w="237"/>
        <w:gridCol w:w="1113"/>
        <w:gridCol w:w="270"/>
        <w:gridCol w:w="1080"/>
      </w:tblGrid>
      <w:tr w:rsidR="00122412" w:rsidRPr="00A74DEE" w14:paraId="4279AE23" w14:textId="77777777" w:rsidTr="00122412">
        <w:tc>
          <w:tcPr>
            <w:tcW w:w="2195" w:type="pct"/>
          </w:tcPr>
          <w:p w14:paraId="34C4E37F" w14:textId="097E66D4" w:rsidR="00122412" w:rsidRPr="003C47FE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1224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03" w:type="pct"/>
            <w:gridSpan w:val="3"/>
          </w:tcPr>
          <w:p w14:paraId="3F7DBA17" w14:textId="73D77640" w:rsidR="00122412" w:rsidRPr="00FF1261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5558CEAF" w14:textId="77777777" w:rsidR="00122412" w:rsidRPr="008C010D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3F01C89B" w14:textId="43044882" w:rsidR="00122412" w:rsidRPr="008C010D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412" w:rsidRPr="00A74DEE" w14:paraId="54451BBD" w14:textId="77777777" w:rsidTr="00122412">
        <w:tc>
          <w:tcPr>
            <w:tcW w:w="2195" w:type="pct"/>
          </w:tcPr>
          <w:p w14:paraId="47033DE5" w14:textId="77777777" w:rsidR="00526897" w:rsidRPr="00122412" w:rsidRDefault="00526897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626A468B" w14:textId="7218D357" w:rsidR="00526897" w:rsidRPr="00122412" w:rsidRDefault="00D110C5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22212B53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6D87C70C" w14:textId="27A62216" w:rsidR="00526897" w:rsidRPr="00FF1261" w:rsidRDefault="00D110C5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" w:type="pct"/>
          </w:tcPr>
          <w:p w14:paraId="0CEC0489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576A1E8" w14:textId="3301542E" w:rsidR="00526897" w:rsidRDefault="00D110C5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432E2C94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D7107CD" w14:textId="12856D6A" w:rsidR="00526897" w:rsidRDefault="00D110C5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22412" w:rsidRPr="00A74DEE" w14:paraId="2767A4F4" w14:textId="77777777" w:rsidTr="00122412">
        <w:tc>
          <w:tcPr>
            <w:tcW w:w="2195" w:type="pct"/>
          </w:tcPr>
          <w:p w14:paraId="7A45FA72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5" w:type="pct"/>
            <w:gridSpan w:val="7"/>
          </w:tcPr>
          <w:p w14:paraId="22E4323A" w14:textId="01ED97C1" w:rsidR="00122412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C83149" w:rsidRPr="00A74DEE" w14:paraId="67BDEAC4" w14:textId="77777777" w:rsidTr="00122412">
        <w:tc>
          <w:tcPr>
            <w:tcW w:w="2195" w:type="pct"/>
          </w:tcPr>
          <w:p w14:paraId="4E2FDBDD" w14:textId="5F2A3275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1D12821B" w14:textId="493D955C" w:rsidR="00C83149" w:rsidRPr="00122412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831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40" w:type="pct"/>
          </w:tcPr>
          <w:p w14:paraId="6A1610F6" w14:textId="77777777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6B958E52" w14:textId="01E697E2" w:rsidR="00C83149" w:rsidRPr="00122412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831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23" w:type="pct"/>
          </w:tcPr>
          <w:p w14:paraId="6381E1A3" w14:textId="77777777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6C1054A" w14:textId="09C461DD" w:rsidR="00C83149" w:rsidRPr="00122412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831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40" w:type="pct"/>
          </w:tcPr>
          <w:p w14:paraId="25F4AAF2" w14:textId="77777777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BA222E" w14:textId="49FB715A" w:rsidR="00C83149" w:rsidRPr="00122412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831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C83149" w:rsidRPr="00A74DEE" w14:paraId="64C5C9A3" w14:textId="77777777" w:rsidTr="00122412">
        <w:tc>
          <w:tcPr>
            <w:tcW w:w="2195" w:type="pct"/>
          </w:tcPr>
          <w:p w14:paraId="7BE459E9" w14:textId="4B7F29B1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25A3164" w14:textId="69516880" w:rsidR="00C83149" w:rsidRPr="00122412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69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40" w:type="pct"/>
          </w:tcPr>
          <w:p w14:paraId="5925729D" w14:textId="77777777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CAACE1A" w14:textId="4C8E2CED" w:rsidR="00C83149" w:rsidRPr="00122412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831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23" w:type="pct"/>
          </w:tcPr>
          <w:p w14:paraId="0FB1767E" w14:textId="77777777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61B7859" w14:textId="0ABEDB04" w:rsidR="00C83149" w:rsidRPr="00122412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01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40" w:type="pct"/>
          </w:tcPr>
          <w:p w14:paraId="06E4A722" w14:textId="77777777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CEC6AB1" w14:textId="1167C9F2" w:rsidR="00C83149" w:rsidRPr="00122412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831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C83149" w:rsidRPr="00A74DEE" w14:paraId="43E85400" w14:textId="77777777" w:rsidTr="00122412">
        <w:tc>
          <w:tcPr>
            <w:tcW w:w="2195" w:type="pct"/>
          </w:tcPr>
          <w:p w14:paraId="12D55B0B" w14:textId="3B1A8165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068DAB1" w14:textId="0400BC85" w:rsidR="00C83149" w:rsidRPr="00D843CB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83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40" w:type="pct"/>
          </w:tcPr>
          <w:p w14:paraId="019A9CEF" w14:textId="77777777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3832E34" w14:textId="68A36DB4" w:rsidR="00C83149" w:rsidRPr="00D843CB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83149" w:rsidRPr="00D8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123" w:type="pct"/>
          </w:tcPr>
          <w:p w14:paraId="7A904F43" w14:textId="77777777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D3DC8E6" w14:textId="3E65B7C9" w:rsidR="00C83149" w:rsidRPr="00D843CB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111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40" w:type="pct"/>
          </w:tcPr>
          <w:p w14:paraId="1650CBB1" w14:textId="77777777" w:rsidR="00C83149" w:rsidRPr="00122412" w:rsidRDefault="00C83149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E126CE5" w14:textId="085A9A90" w:rsidR="00C83149" w:rsidRPr="00D843CB" w:rsidRDefault="00D110C5" w:rsidP="00C8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83149" w:rsidRPr="00D8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</w:tr>
    </w:tbl>
    <w:p w14:paraId="095C73B6" w14:textId="206D5209" w:rsidR="002C4D2A" w:rsidRDefault="002C4D2A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34249C" w14:textId="60485997" w:rsidR="002C4D2A" w:rsidRDefault="002C4D2A" w:rsidP="002C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EA09A5A" w14:textId="11086020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7A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724E5BCA" w14:textId="77777777" w:rsidR="00BD2C72" w:rsidRPr="00975335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244034" w14:textId="33CFF9B0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รายได้รอตัดบัญชีจากค่าตอบแทนการใช้</w:t>
      </w:r>
      <w:r>
        <w:rPr>
          <w:rFonts w:ascii="Angsana New" w:hAnsi="Angsana New" w:hint="cs"/>
          <w:b/>
          <w:sz w:val="30"/>
          <w:szCs w:val="30"/>
          <w:cs/>
        </w:rPr>
        <w:t>พื้นที่แล</w:t>
      </w:r>
      <w:r w:rsidR="00995791">
        <w:rPr>
          <w:rFonts w:ascii="Angsana New" w:hAnsi="Angsana New" w:hint="cs"/>
          <w:b/>
          <w:sz w:val="30"/>
          <w:szCs w:val="30"/>
          <w:cs/>
        </w:rPr>
        <w:t>ะ</w:t>
      </w:r>
      <w:r w:rsidRPr="003C47FE">
        <w:rPr>
          <w:rFonts w:ascii="Angsana New" w:hAnsi="Angsana New"/>
          <w:b/>
          <w:sz w:val="30"/>
          <w:szCs w:val="30"/>
          <w:cs/>
        </w:rPr>
        <w:t>โครงสร้างพื้นฐานสรุปได้ดังนี้</w:t>
      </w:r>
    </w:p>
    <w:p w14:paraId="60BFF36A" w14:textId="77777777" w:rsidR="00BD2C72" w:rsidRPr="008F43D4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62"/>
        <w:gridCol w:w="1258"/>
        <w:gridCol w:w="269"/>
        <w:gridCol w:w="1078"/>
        <w:gridCol w:w="269"/>
        <w:gridCol w:w="1072"/>
      </w:tblGrid>
      <w:tr w:rsidR="00995791" w:rsidRPr="008C010D" w14:paraId="5A88F9B9" w14:textId="77777777" w:rsidTr="00995791">
        <w:trPr>
          <w:tblHeader/>
        </w:trPr>
        <w:tc>
          <w:tcPr>
            <w:tcW w:w="2066" w:type="pct"/>
          </w:tcPr>
          <w:p w14:paraId="24556A66" w14:textId="77777777" w:rsidR="00995791" w:rsidRPr="008C010D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7" w:type="pct"/>
            <w:gridSpan w:val="3"/>
          </w:tcPr>
          <w:p w14:paraId="21A2D5CB" w14:textId="48EA64F8" w:rsidR="00995791" w:rsidRPr="00FF1261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F08A7C" w14:textId="77777777" w:rsidR="00995791" w:rsidRPr="008C010D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6CFDAAA9" w14:textId="77777777" w:rsidR="00995791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8C010D" w14:paraId="3E91C03C" w14:textId="77777777" w:rsidTr="00176203">
        <w:trPr>
          <w:tblHeader/>
        </w:trPr>
        <w:tc>
          <w:tcPr>
            <w:tcW w:w="2066" w:type="pct"/>
          </w:tcPr>
          <w:p w14:paraId="53E11070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C40778B" w14:textId="1D8D59A0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0370E0D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B22DA9E" w14:textId="5FE2D375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329CDB2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5C4E786" w14:textId="142406C9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DF2F2EB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5E0925" w14:textId="364368D0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1774" w:rsidRPr="008C010D" w14:paraId="5BBD9A91" w14:textId="77777777" w:rsidTr="00176203">
        <w:trPr>
          <w:tblHeader/>
        </w:trPr>
        <w:tc>
          <w:tcPr>
            <w:tcW w:w="2066" w:type="pct"/>
          </w:tcPr>
          <w:p w14:paraId="788897EF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B39995F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774" w:rsidRPr="008C010D" w14:paraId="1465CB6A" w14:textId="77777777" w:rsidTr="00176203">
        <w:tc>
          <w:tcPr>
            <w:tcW w:w="2066" w:type="pct"/>
          </w:tcPr>
          <w:p w14:paraId="13DF8A57" w14:textId="77777777" w:rsidR="004E1774" w:rsidRPr="00AB012A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8" w:type="pct"/>
          </w:tcPr>
          <w:p w14:paraId="01CAE109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27B6F0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A1F686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7B3B4A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9E39BC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19AF73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6C9390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EEE" w:rsidRPr="008C010D" w14:paraId="19B5BAEB" w14:textId="77777777" w:rsidTr="00176203">
        <w:tc>
          <w:tcPr>
            <w:tcW w:w="2066" w:type="pct"/>
          </w:tcPr>
          <w:p w14:paraId="20395BA8" w14:textId="4B6F91F5" w:rsidR="00131EEE" w:rsidRPr="003C47F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</w:tcPr>
          <w:p w14:paraId="537DEDB5" w14:textId="63F58376" w:rsidR="00131EEE" w:rsidRPr="001437DC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  <w:r w:rsidR="00131EEE" w:rsidRPr="001437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43" w:type="pct"/>
          </w:tcPr>
          <w:p w14:paraId="21152301" w14:textId="77777777" w:rsidR="00131EEE" w:rsidRPr="008C010D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2ECA692" w14:textId="27B02A49" w:rsidR="00131EEE" w:rsidRPr="008C010D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7" w:type="pct"/>
          </w:tcPr>
          <w:p w14:paraId="0BBEF447" w14:textId="77777777" w:rsidR="00131EEE" w:rsidRPr="008C010D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ADF4FA" w14:textId="7A6577D7" w:rsidR="00131EEE" w:rsidRPr="001437DC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  <w:r w:rsidR="00131EEE" w:rsidRPr="001437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47" w:type="pct"/>
          </w:tcPr>
          <w:p w14:paraId="279BE29A" w14:textId="77777777" w:rsidR="00131EEE" w:rsidRPr="008C010D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51083C" w14:textId="07590AC1" w:rsidR="00131EEE" w:rsidRPr="008C010D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131EEE" w:rsidRPr="008C010D" w14:paraId="2F2FDB55" w14:textId="77777777" w:rsidTr="00176203">
        <w:tc>
          <w:tcPr>
            <w:tcW w:w="2066" w:type="pct"/>
          </w:tcPr>
          <w:p w14:paraId="2FB609B0" w14:textId="6FF0EC69" w:rsidR="00131EEE" w:rsidRPr="003C47F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638" w:type="pct"/>
          </w:tcPr>
          <w:p w14:paraId="759E83F2" w14:textId="77777777" w:rsidR="00131EE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38C10A" w14:textId="77777777" w:rsidR="00131EEE" w:rsidRPr="008C010D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5528CA6" w14:textId="77777777" w:rsidR="00131EEE" w:rsidRPr="00B070E9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AAB5A" w14:textId="77777777" w:rsidR="00131EEE" w:rsidRPr="008C010D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BC5685" w14:textId="77777777" w:rsidR="00131EEE" w:rsidRPr="00B070E9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4FCFFB" w14:textId="77777777" w:rsidR="00131EEE" w:rsidRPr="008C010D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EABBB5" w14:textId="77777777" w:rsidR="00131EEE" w:rsidRPr="00B070E9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EEE" w:rsidRPr="008C010D" w14:paraId="273DDF64" w14:textId="77777777" w:rsidTr="00176203">
        <w:tc>
          <w:tcPr>
            <w:tcW w:w="2066" w:type="pct"/>
          </w:tcPr>
          <w:p w14:paraId="3CECC247" w14:textId="7BF6C717" w:rsidR="00131EE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638" w:type="pct"/>
          </w:tcPr>
          <w:p w14:paraId="61E5FDC6" w14:textId="0AB1AAFC" w:rsidR="00131EE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F4588EB" w14:textId="77777777" w:rsidR="00131EEE" w:rsidRPr="008C010D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9A2801B" w14:textId="76621E8F" w:rsidR="00131EEE" w:rsidRPr="00B070E9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7" w:type="pct"/>
          </w:tcPr>
          <w:p w14:paraId="2A195265" w14:textId="77777777" w:rsidR="00131EEE" w:rsidRPr="008C010D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7AA437" w14:textId="3603AEFF" w:rsidR="00131EEE" w:rsidRPr="00B070E9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FA9C50" w14:textId="77777777" w:rsidR="00131EEE" w:rsidRPr="008C010D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4B63BB" w14:textId="53F65D81" w:rsidR="00131EEE" w:rsidRPr="00B070E9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131EEE" w:rsidRPr="00A74DEE" w14:paraId="09F8DDA1" w14:textId="77777777" w:rsidTr="00176203">
        <w:tc>
          <w:tcPr>
            <w:tcW w:w="2066" w:type="pct"/>
          </w:tcPr>
          <w:p w14:paraId="6BD08A08" w14:textId="77777777" w:rsidR="00131EEE" w:rsidRPr="003C47F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A4C4BBE" w14:textId="261FC027" w:rsidR="00131EEE" w:rsidRPr="0048255F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959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C029529" w14:textId="77777777" w:rsidR="00131EEE" w:rsidRPr="0048255F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A211745" w14:textId="1FF8BA94" w:rsidR="00131EEE" w:rsidRPr="0048255F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813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2866F95" w14:textId="77777777" w:rsidR="00131EEE" w:rsidRPr="0048255F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A7385D8" w14:textId="25F4BD83" w:rsidR="00131EEE" w:rsidRPr="0048255F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959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E2535D" w14:textId="77777777" w:rsidR="00131EEE" w:rsidRPr="0048255F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1A4CA7C" w14:textId="29223C66" w:rsidR="00131EEE" w:rsidRPr="0048255F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BBA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16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813</w:t>
            </w:r>
            <w:r w:rsidRPr="003C4B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1EEE" w:rsidRPr="00A74DEE" w14:paraId="51AD3400" w14:textId="77777777" w:rsidTr="005D4B4B">
        <w:tc>
          <w:tcPr>
            <w:tcW w:w="2066" w:type="pct"/>
          </w:tcPr>
          <w:p w14:paraId="2B5B1027" w14:textId="47732330" w:rsidR="00131EEE" w:rsidRPr="003C47F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5F877784" w14:textId="23095685" w:rsidR="00131EEE" w:rsidRPr="00163531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131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3" w:type="pct"/>
          </w:tcPr>
          <w:p w14:paraId="6B00EA80" w14:textId="77777777" w:rsidR="00131EEE" w:rsidRPr="00460E67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D3131C1" w14:textId="7DC87F18" w:rsidR="00131EEE" w:rsidRPr="009F5380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  <w:r w:rsidR="00131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147" w:type="pct"/>
          </w:tcPr>
          <w:p w14:paraId="034E7955" w14:textId="77777777" w:rsidR="00131EEE" w:rsidRPr="00460E67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491588A" w14:textId="5F033D50" w:rsidR="00131EEE" w:rsidRPr="00460E67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131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06FE9BDA" w14:textId="77777777" w:rsidR="00131EEE" w:rsidRPr="00460E67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0ADAC05" w14:textId="6E49D1D3" w:rsidR="00131EEE" w:rsidRPr="009F5380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  <w:r w:rsidR="00131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</w:tr>
      <w:tr w:rsidR="00131EEE" w:rsidRPr="00D17BD5" w14:paraId="1999A4B6" w14:textId="77777777" w:rsidTr="005D4B4B">
        <w:tc>
          <w:tcPr>
            <w:tcW w:w="2066" w:type="pct"/>
          </w:tcPr>
          <w:p w14:paraId="7CB0CB53" w14:textId="77777777" w:rsidR="00131EEE" w:rsidRPr="00D17BD5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5751B80" w14:textId="77777777" w:rsidR="00131EEE" w:rsidRPr="00163531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ACCA28" w14:textId="77777777" w:rsidR="00131EEE" w:rsidRPr="00D17BD5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37D40D0A" w14:textId="77777777" w:rsidR="00131EEE" w:rsidRPr="009F5380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50E6D" w14:textId="77777777" w:rsidR="00131EEE" w:rsidRPr="00D17BD5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607449D" w14:textId="77777777" w:rsidR="00131EEE" w:rsidRPr="00D17BD5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FE00CC7" w14:textId="77777777" w:rsidR="00131EEE" w:rsidRPr="00D17BD5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1573503" w14:textId="77777777" w:rsidR="00131EEE" w:rsidRPr="009F5380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EEE" w:rsidRPr="00A74DEE" w14:paraId="791AC269" w14:textId="77777777" w:rsidTr="00176203">
        <w:tc>
          <w:tcPr>
            <w:tcW w:w="2066" w:type="pct"/>
          </w:tcPr>
          <w:p w14:paraId="36508DD2" w14:textId="77777777" w:rsidR="00131EEE" w:rsidRPr="003C47F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8" w:type="pct"/>
          </w:tcPr>
          <w:p w14:paraId="4B5D7181" w14:textId="4A15C3B8" w:rsidR="00131EEE" w:rsidRPr="0048255F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3" w:type="pct"/>
          </w:tcPr>
          <w:p w14:paraId="5AD82EE3" w14:textId="77777777" w:rsidR="00131EEE" w:rsidRPr="0048255F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8BB02E" w14:textId="732DC6E2" w:rsidR="00131EEE" w:rsidRPr="0048255F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7" w:type="pct"/>
          </w:tcPr>
          <w:p w14:paraId="33F295E6" w14:textId="77777777" w:rsidR="00131EEE" w:rsidRPr="0048255F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6D7370" w14:textId="46D74053" w:rsidR="00131EEE" w:rsidRPr="0048255F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7" w:type="pct"/>
          </w:tcPr>
          <w:p w14:paraId="0DF29C8E" w14:textId="77777777" w:rsidR="00131EEE" w:rsidRPr="0048255F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6CB9A5" w14:textId="4301E32F" w:rsidR="00131EEE" w:rsidRPr="0048255F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131EEE" w:rsidRPr="00A74DEE" w14:paraId="5915E6D8" w14:textId="77777777" w:rsidTr="00176203">
        <w:tc>
          <w:tcPr>
            <w:tcW w:w="2066" w:type="pct"/>
          </w:tcPr>
          <w:p w14:paraId="12A11D53" w14:textId="77777777" w:rsidR="00131EEE" w:rsidRPr="003C47F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9EEB146" w14:textId="42489DB5" w:rsidR="00131EEE" w:rsidRPr="0048255F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3" w:type="pct"/>
          </w:tcPr>
          <w:p w14:paraId="6513A624" w14:textId="77777777" w:rsidR="00131EEE" w:rsidRPr="0048255F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DD99981" w14:textId="4947D9B0" w:rsidR="00131EEE" w:rsidRPr="0048255F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5FE2CF51" w14:textId="77777777" w:rsidR="00131EEE" w:rsidRPr="0048255F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382E05" w14:textId="316BB450" w:rsidR="00131EEE" w:rsidRPr="007D3D8B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  <w:r w:rsidR="00131EEE" w:rsidRPr="004B316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7" w:type="pct"/>
          </w:tcPr>
          <w:p w14:paraId="554A3641" w14:textId="77777777" w:rsidR="00131EEE" w:rsidRPr="0048255F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103D8C" w14:textId="49981645" w:rsidR="00131EEE" w:rsidRPr="0048255F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="0013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131EEE" w:rsidRPr="00A74DEE" w14:paraId="0B8FE015" w14:textId="77777777" w:rsidTr="00176203">
        <w:tc>
          <w:tcPr>
            <w:tcW w:w="2066" w:type="pct"/>
          </w:tcPr>
          <w:p w14:paraId="3845D525" w14:textId="77777777" w:rsidR="00131EEE" w:rsidRPr="003C47FE" w:rsidRDefault="00131EEE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0EBCC3" w14:textId="60577573" w:rsidR="00131EEE" w:rsidRPr="00163531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131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3" w:type="pct"/>
          </w:tcPr>
          <w:p w14:paraId="526C7A40" w14:textId="77777777" w:rsidR="00131EEE" w:rsidRPr="00460E67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69ADB4B" w14:textId="1C676CEE" w:rsidR="00131EEE" w:rsidRPr="009F5380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  <w:r w:rsidR="00131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147" w:type="pct"/>
          </w:tcPr>
          <w:p w14:paraId="1DDB9142" w14:textId="77777777" w:rsidR="00131EEE" w:rsidRPr="00460E67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B604F9F" w14:textId="6EF0E969" w:rsidR="00131EEE" w:rsidRPr="003C4BBA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131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08DB348C" w14:textId="77777777" w:rsidR="00131EEE" w:rsidRPr="00460E67" w:rsidRDefault="00131EEE" w:rsidP="00131E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C7B91A9" w14:textId="697CCFF2" w:rsidR="00131EEE" w:rsidRPr="009F5380" w:rsidRDefault="00D110C5" w:rsidP="0013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  <w:r w:rsidR="00131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</w:tr>
    </w:tbl>
    <w:p w14:paraId="29943762" w14:textId="2DDE77F7" w:rsidR="007E5EB2" w:rsidRDefault="007E5EB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265452" w:rsidRPr="008C010D" w14:paraId="56D45528" w14:textId="77777777" w:rsidTr="00265452">
        <w:tc>
          <w:tcPr>
            <w:tcW w:w="2066" w:type="pct"/>
          </w:tcPr>
          <w:p w14:paraId="7EA4AFEC" w14:textId="77777777" w:rsidR="00265452" w:rsidRDefault="00265452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68" w:type="pct"/>
            <w:gridSpan w:val="3"/>
          </w:tcPr>
          <w:p w14:paraId="5642423D" w14:textId="178E1CF4" w:rsidR="00265452" w:rsidRPr="00FF1261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F3FA8C" w14:textId="77777777" w:rsidR="00265452" w:rsidRPr="008C010D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18DFA547" w14:textId="77777777" w:rsidR="00265452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8C010D" w14:paraId="50596207" w14:textId="77777777" w:rsidTr="00176203">
        <w:tc>
          <w:tcPr>
            <w:tcW w:w="2066" w:type="pct"/>
          </w:tcPr>
          <w:p w14:paraId="2AD3BA7F" w14:textId="77777777" w:rsidR="004E1774" w:rsidRDefault="004E1774" w:rsidP="004E17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7A6613F" w14:textId="78C1C770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64ED6FD2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3E7C580" w14:textId="38DDCDB8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D907CCA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B10418D" w14:textId="0E7C297A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9AF94EB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F0B4EA" w14:textId="3152AE0E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1774" w:rsidRPr="00B362BD" w14:paraId="10F6EBA4" w14:textId="77777777" w:rsidTr="00176203">
        <w:tc>
          <w:tcPr>
            <w:tcW w:w="2066" w:type="pct"/>
          </w:tcPr>
          <w:p w14:paraId="10128B7A" w14:textId="77777777" w:rsidR="004E1774" w:rsidRDefault="004E1774" w:rsidP="004E17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14:paraId="327D6E22" w14:textId="77777777" w:rsidR="004E1774" w:rsidRPr="00B362B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785" w:rsidRPr="00B362BD" w14:paraId="4D5F8D88" w14:textId="77777777" w:rsidTr="00176203">
        <w:tc>
          <w:tcPr>
            <w:tcW w:w="2066" w:type="pct"/>
          </w:tcPr>
          <w:p w14:paraId="6BBAAB85" w14:textId="77777777" w:rsidR="00584785" w:rsidRPr="00B9720F" w:rsidRDefault="0058478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73530F50" w14:textId="3408F545" w:rsidR="00584785" w:rsidRPr="007C51D4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29" w:type="pct"/>
          </w:tcPr>
          <w:p w14:paraId="547F75F5" w14:textId="77777777" w:rsidR="00584785" w:rsidRPr="0048255F" w:rsidRDefault="00584785" w:rsidP="00584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38DD289F" w14:textId="6B7363F3" w:rsidR="00584785" w:rsidRPr="007C51D4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7" w:type="pct"/>
          </w:tcPr>
          <w:p w14:paraId="176C35D4" w14:textId="77777777" w:rsidR="00584785" w:rsidRPr="0048255F" w:rsidRDefault="00584785" w:rsidP="00584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59C63B" w14:textId="26EA5FDA" w:rsidR="00584785" w:rsidRPr="007C51D4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7" w:type="pct"/>
          </w:tcPr>
          <w:p w14:paraId="68169275" w14:textId="77777777" w:rsidR="00584785" w:rsidRPr="0048255F" w:rsidRDefault="00584785" w:rsidP="00584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FD8837" w14:textId="37F531AE" w:rsidR="00584785" w:rsidRPr="007C51D4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584785" w:rsidRPr="00B9720F" w14:paraId="1B2D0AA4" w14:textId="77777777" w:rsidTr="00176203">
        <w:tc>
          <w:tcPr>
            <w:tcW w:w="2066" w:type="pct"/>
          </w:tcPr>
          <w:p w14:paraId="65C5754B" w14:textId="77777777" w:rsidR="00584785" w:rsidRPr="00B9720F" w:rsidRDefault="0058478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</w:tcPr>
          <w:p w14:paraId="6331A4BF" w14:textId="416A7636" w:rsidR="00584785" w:rsidRPr="00B9720F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028A1FD0" w14:textId="77777777" w:rsidR="00584785" w:rsidRPr="00B9720F" w:rsidRDefault="00584785" w:rsidP="00584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7F31BAC" w14:textId="0A886BF5" w:rsidR="00584785" w:rsidRPr="00B9720F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479564D" w14:textId="77777777" w:rsidR="00584785" w:rsidRPr="00B9720F" w:rsidRDefault="00584785" w:rsidP="00584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F09704" w14:textId="261A20A1" w:rsidR="00584785" w:rsidRPr="00B9720F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1DE30E2" w14:textId="77777777" w:rsidR="00584785" w:rsidRPr="00B9720F" w:rsidRDefault="00584785" w:rsidP="00584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0627AE" w14:textId="05CABC98" w:rsidR="00584785" w:rsidRPr="00B9720F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84785" w:rsidRPr="00B362BD" w14:paraId="1E09D1ED" w14:textId="77777777" w:rsidTr="00176203">
        <w:tc>
          <w:tcPr>
            <w:tcW w:w="2066" w:type="pct"/>
          </w:tcPr>
          <w:p w14:paraId="29FDF38C" w14:textId="77777777" w:rsidR="00584785" w:rsidRPr="00D73FC2" w:rsidRDefault="00584785" w:rsidP="0058478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E74FDA8" w14:textId="359C894E" w:rsidR="00584785" w:rsidRPr="00163531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29" w:type="pct"/>
          </w:tcPr>
          <w:p w14:paraId="3933C78F" w14:textId="77777777" w:rsidR="00584785" w:rsidRPr="0048255F" w:rsidRDefault="00584785" w:rsidP="00584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27B9544" w14:textId="5A196DB9" w:rsidR="00584785" w:rsidRPr="00E562AF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7" w:type="pct"/>
          </w:tcPr>
          <w:p w14:paraId="2A19FCCA" w14:textId="77777777" w:rsidR="00584785" w:rsidRPr="0048255F" w:rsidRDefault="00584785" w:rsidP="00584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0395DE" w14:textId="77D0FFA7" w:rsidR="00584785" w:rsidRPr="00E562AF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7" w:type="pct"/>
          </w:tcPr>
          <w:p w14:paraId="1E99403D" w14:textId="77777777" w:rsidR="00584785" w:rsidRPr="0048255F" w:rsidRDefault="00584785" w:rsidP="00584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422EC9" w14:textId="581896FC" w:rsidR="00584785" w:rsidRPr="00712423" w:rsidRDefault="00D110C5" w:rsidP="0058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</w:tr>
    </w:tbl>
    <w:p w14:paraId="6C67B84F" w14:textId="6011BB44" w:rsidR="00CE1E49" w:rsidRDefault="00CE1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6C46F9B6" w14:textId="77777777" w:rsidR="00B66917" w:rsidRDefault="00B6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62168ED5" w14:textId="4AAD0FE1" w:rsidR="00BD2C72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t>สัญญาที่สำคัญกับกิจการที่เกี่ยวข้องกัน</w:t>
      </w:r>
    </w:p>
    <w:p w14:paraId="16725D05" w14:textId="77777777" w:rsidR="00BD2C72" w:rsidRPr="00FD3655" w:rsidRDefault="00BD2C72" w:rsidP="00FD3655">
      <w:pPr>
        <w:pStyle w:val="FSBlank"/>
        <w:rPr>
          <w:sz w:val="30"/>
          <w:szCs w:val="30"/>
        </w:rPr>
      </w:pPr>
    </w:p>
    <w:p w14:paraId="3C6741EA" w14:textId="77777777" w:rsidR="00BD2C72" w:rsidRPr="00A025E6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14:paraId="60587138" w14:textId="77777777" w:rsidR="00BD2C72" w:rsidRPr="00F63840" w:rsidRDefault="00BD2C72" w:rsidP="00BD2C72">
      <w:pPr>
        <w:pStyle w:val="FSBlank"/>
        <w:rPr>
          <w:sz w:val="30"/>
          <w:szCs w:val="30"/>
        </w:rPr>
      </w:pPr>
    </w:p>
    <w:p w14:paraId="3BFC4890" w14:textId="3E5D14D4" w:rsidR="00BD2C72" w:rsidRPr="00A85727" w:rsidRDefault="00BD2C72" w:rsidP="00A857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บริษัทได้ทำสัญญาการใช้โครงสร้างพื้นฐานกับการร่วมค้า (บริษัท ผลิตไฟฟ้า นวนคร จำกัด) เป็นระยะเวลา </w:t>
      </w:r>
      <w:r w:rsidR="00D110C5">
        <w:rPr>
          <w:rFonts w:ascii="Angsana New" w:hAnsi="Angsana New" w:hint="cs"/>
          <w:sz w:val="30"/>
          <w:szCs w:val="30"/>
        </w:rPr>
        <w:t>25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ปี</w:t>
      </w:r>
      <w:r w:rsidR="002C4D2A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 w:rsidR="00D110C5">
        <w:rPr>
          <w:rFonts w:ascii="Angsana New" w:hAnsi="Angsana New" w:hint="cs"/>
          <w:sz w:val="30"/>
          <w:szCs w:val="30"/>
        </w:rPr>
        <w:t>28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110C5">
        <w:rPr>
          <w:rFonts w:ascii="Angsana New" w:hAnsi="Angsana New" w:hint="cs"/>
          <w:sz w:val="30"/>
          <w:szCs w:val="30"/>
        </w:rPr>
        <w:t>2559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</w:t>
      </w:r>
      <w:r w:rsidR="00A85727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="00D110C5">
        <w:rPr>
          <w:rFonts w:ascii="Angsana New" w:hAnsi="Angsana New" w:hint="cs"/>
          <w:sz w:val="30"/>
          <w:szCs w:val="30"/>
        </w:rPr>
        <w:t>230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</w:p>
    <w:p w14:paraId="58788045" w14:textId="77777777" w:rsidR="00BD2C72" w:rsidRPr="003C47FE" w:rsidRDefault="00BD2C72" w:rsidP="00BD2C72">
      <w:pPr>
        <w:pStyle w:val="FSContent"/>
      </w:pPr>
    </w:p>
    <w:p w14:paraId="21DDCD9B" w14:textId="0359F679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บริษัทได้ทำสัญญาการใช้พื้นที่สำหรับระบบสายส่ง ระบบท่อ และโครงสร้างพื้นฐานกับการร่วมค้า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 w:rsidR="00D110C5">
        <w:rPr>
          <w:rFonts w:eastAsia="Times New Roman"/>
        </w:rPr>
        <w:t>25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D110C5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สิงหาคม </w:t>
      </w:r>
      <w:r w:rsidR="00D110C5">
        <w:rPr>
          <w:rFonts w:eastAsia="Times New Roman"/>
        </w:rPr>
        <w:t>2559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 w:rsidR="00D110C5">
        <w:rPr>
          <w:rFonts w:eastAsia="Times New Roman"/>
        </w:rPr>
        <w:t>1</w:t>
      </w:r>
      <w:r w:rsidRPr="008A6B67">
        <w:rPr>
          <w:rFonts w:eastAsia="Times New Roman"/>
          <w:cs/>
        </w:rPr>
        <w:t>.</w:t>
      </w:r>
      <w:r w:rsidR="00D110C5">
        <w:rPr>
          <w:rFonts w:eastAsia="Times New Roman"/>
        </w:rPr>
        <w:t>92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14:paraId="5525746C" w14:textId="77777777" w:rsidR="00BD2C72" w:rsidRPr="005351AF" w:rsidRDefault="00BD2C72" w:rsidP="00BD2C72">
      <w:pPr>
        <w:pStyle w:val="FSContent"/>
        <w:rPr>
          <w:cs/>
        </w:rPr>
      </w:pPr>
    </w:p>
    <w:p w14:paraId="18F02728" w14:textId="4628CA25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บริษัทได้ทำสัญญาการใช้โครงสร้างพื้นฐาน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(ส่วนขยาย) กับการร่วมค้า (บริษัท ผลิตไฟฟ้า นวนคร จำกัด) เป็นระยะเวลา </w:t>
      </w:r>
      <w:r w:rsidR="00D110C5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D110C5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D110C5">
        <w:rPr>
          <w:rFonts w:eastAsia="Times New Roman"/>
        </w:rPr>
        <w:t>2561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</w:t>
      </w:r>
      <w:r w:rsidRPr="008A6B67">
        <w:rPr>
          <w:rFonts w:eastAsia="Times New Roman" w:hint="cs"/>
          <w:cs/>
        </w:rPr>
        <w:t>บ</w:t>
      </w:r>
      <w:r w:rsidRPr="008A6B67">
        <w:rPr>
          <w:rFonts w:eastAsia="Times New Roman"/>
          <w:cs/>
        </w:rPr>
        <w:t xml:space="preserve">ค่าตอบแทนล่วงหน้าจำนวน </w:t>
      </w:r>
      <w:r w:rsidR="00D110C5">
        <w:rPr>
          <w:rFonts w:eastAsia="Times New Roman"/>
        </w:rPr>
        <w:t>165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</w:p>
    <w:p w14:paraId="501AEDCA" w14:textId="77777777" w:rsidR="00BD2C72" w:rsidRPr="00CF7C0F" w:rsidRDefault="00BD2C72" w:rsidP="00BD2C72">
      <w:pPr>
        <w:pStyle w:val="FSContent"/>
        <w:rPr>
          <w:b/>
        </w:rPr>
      </w:pPr>
    </w:p>
    <w:p w14:paraId="34214A6E" w14:textId="55C11397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ผลิตไฟฟ้า นวนคร จำกัด) เป็นระยะเวลา </w:t>
      </w:r>
      <w:r w:rsidR="00D110C5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D110C5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D110C5">
        <w:rPr>
          <w:rFonts w:eastAsia="Times New Roman"/>
        </w:rPr>
        <w:t>2561</w:t>
      </w:r>
      <w:r w:rsidRPr="008A6B67">
        <w:rPr>
          <w:rFonts w:eastAsia="Times New Roman"/>
          <w:cs/>
        </w:rPr>
        <w:t>โดยบริษัทให้</w:t>
      </w:r>
      <w:r w:rsidR="002746AA">
        <w:rPr>
          <w:rFonts w:eastAsia="Times New Roman"/>
        </w:rPr>
        <w:br/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 xml:space="preserve">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ตามเงื่อนไขที่ระบุไว้ในสัญญา บริษัทได้รับค่าตอบแทนจำนวน </w:t>
      </w:r>
      <w:r w:rsidR="00D110C5">
        <w:rPr>
          <w:rFonts w:eastAsia="Times New Roman"/>
        </w:rPr>
        <w:t>0</w:t>
      </w:r>
      <w:r w:rsidRPr="008A6B67">
        <w:rPr>
          <w:rFonts w:eastAsia="Times New Roman"/>
        </w:rPr>
        <w:t>.</w:t>
      </w:r>
      <w:r w:rsidR="00D110C5">
        <w:rPr>
          <w:rFonts w:eastAsia="Times New Roman"/>
        </w:rPr>
        <w:t>70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ล้านบาทต่อเดือน เริ่มตั้งแต่เดือนสิงหาคม </w:t>
      </w:r>
      <w:r w:rsidR="00D110C5">
        <w:rPr>
          <w:rFonts w:eastAsia="Times New Roman"/>
        </w:rPr>
        <w:t>2563</w:t>
      </w:r>
    </w:p>
    <w:p w14:paraId="7C3134F3" w14:textId="2F369016" w:rsidR="00BD2C72" w:rsidRDefault="00BD2C72" w:rsidP="00BD2C72">
      <w:pPr>
        <w:pStyle w:val="FSBlank"/>
        <w:rPr>
          <w:sz w:val="30"/>
          <w:szCs w:val="30"/>
        </w:rPr>
      </w:pPr>
    </w:p>
    <w:p w14:paraId="06C94A10" w14:textId="3FD3DFF1" w:rsidR="0094553E" w:rsidRPr="007042FD" w:rsidRDefault="007042FD" w:rsidP="007042FD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</w:t>
      </w:r>
      <w:r w:rsidR="00D673C8">
        <w:rPr>
          <w:rFonts w:eastAsia="Times New Roman" w:hint="cs"/>
          <w:cs/>
        </w:rPr>
        <w:t>อาร์ อี เอ็น</w:t>
      </w:r>
      <w:r w:rsidR="005C3F8E">
        <w:rPr>
          <w:rFonts w:eastAsia="Times New Roman" w:hint="cs"/>
          <w:cs/>
        </w:rPr>
        <w:t xml:space="preserve"> โคราช เอนเนอร์ยี่</w:t>
      </w:r>
      <w:r w:rsidRPr="008A6B67">
        <w:rPr>
          <w:rFonts w:eastAsia="Times New Roman"/>
          <w:cs/>
        </w:rPr>
        <w:t xml:space="preserve"> จำกัด) เป็นระยะเวลา </w:t>
      </w:r>
      <w:r w:rsidR="00D110C5">
        <w:rPr>
          <w:rFonts w:eastAsia="Times New Roman"/>
        </w:rPr>
        <w:t>28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D110C5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="0020213C">
        <w:rPr>
          <w:rFonts w:eastAsia="Times New Roman" w:hint="cs"/>
          <w:cs/>
        </w:rPr>
        <w:t>เมษายน</w:t>
      </w:r>
      <w:r w:rsidRPr="008A6B67">
        <w:rPr>
          <w:rFonts w:eastAsia="Times New Roman"/>
          <w:cs/>
        </w:rPr>
        <w:t xml:space="preserve"> </w:t>
      </w:r>
      <w:r w:rsidR="00D110C5">
        <w:rPr>
          <w:rFonts w:eastAsia="Times New Roman"/>
        </w:rPr>
        <w:t>2565</w:t>
      </w:r>
      <w:r w:rsidR="0020213C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โดยบริษัทให้</w:t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>ดังกล่าวใช้พื้นที่และโครงสร้างพื้นฐานในเขตส่งเสริมอุตสาหกรรมนวนคร จังหวัด</w:t>
      </w:r>
      <w:r w:rsidR="0020213C">
        <w:rPr>
          <w:rFonts w:eastAsia="Times New Roman" w:hint="cs"/>
          <w:cs/>
        </w:rPr>
        <w:t>นครราชสีมา</w:t>
      </w:r>
      <w:r w:rsidRPr="008A6B67">
        <w:rPr>
          <w:rFonts w:eastAsia="Times New Roman"/>
          <w:cs/>
        </w:rPr>
        <w:t xml:space="preserve"> ตามเงื่อนไขที่ระบุไว้ในสัญญา </w:t>
      </w:r>
      <w:r w:rsidR="008713B8" w:rsidRPr="008A6B67">
        <w:rPr>
          <w:rFonts w:eastAsia="Times New Roman"/>
          <w:cs/>
        </w:rPr>
        <w:t>บริษัทได้รั</w:t>
      </w:r>
      <w:r w:rsidR="008713B8" w:rsidRPr="008A6B67">
        <w:rPr>
          <w:rFonts w:eastAsia="Times New Roman" w:hint="cs"/>
          <w:cs/>
        </w:rPr>
        <w:t>บ</w:t>
      </w:r>
      <w:r w:rsidR="008713B8" w:rsidRPr="008A6B67">
        <w:rPr>
          <w:rFonts w:eastAsia="Times New Roman"/>
          <w:cs/>
        </w:rPr>
        <w:t xml:space="preserve">ค่าตอบแทนล่วงหน้าจำนวน </w:t>
      </w:r>
      <w:r w:rsidR="00D110C5">
        <w:rPr>
          <w:rFonts w:eastAsia="Times New Roman"/>
        </w:rPr>
        <w:t>15</w:t>
      </w:r>
      <w:r w:rsidR="0066019F">
        <w:rPr>
          <w:rFonts w:eastAsia="Times New Roman"/>
        </w:rPr>
        <w:t>.</w:t>
      </w:r>
      <w:r w:rsidR="00D110C5">
        <w:rPr>
          <w:rFonts w:eastAsia="Times New Roman"/>
        </w:rPr>
        <w:t>6</w:t>
      </w:r>
      <w:r w:rsidR="008713B8" w:rsidRPr="008A6B67">
        <w:rPr>
          <w:rFonts w:eastAsia="Times New Roman"/>
        </w:rPr>
        <w:t xml:space="preserve"> </w:t>
      </w:r>
      <w:r w:rsidR="008713B8" w:rsidRPr="008A6B67">
        <w:rPr>
          <w:rFonts w:eastAsia="Times New Roman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  <w:r w:rsidR="0094553E">
        <w:rPr>
          <w:b/>
          <w:bCs/>
        </w:rPr>
        <w:br w:type="page"/>
      </w:r>
    </w:p>
    <w:p w14:paraId="732AFDFC" w14:textId="346BE36C" w:rsidR="00BD2C72" w:rsidRPr="003C47FE" w:rsidRDefault="00D110C5" w:rsidP="005F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5F710E">
        <w:rPr>
          <w:rFonts w:ascii="Angsana New" w:hAnsi="Angsana New"/>
          <w:b/>
          <w:bCs/>
          <w:sz w:val="30"/>
          <w:szCs w:val="30"/>
        </w:rPr>
        <w:tab/>
      </w:r>
      <w:r w:rsidR="00BD2C72" w:rsidRPr="003C47F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35E92E6" w14:textId="77777777" w:rsidR="00BD2C72" w:rsidRPr="003B678E" w:rsidRDefault="00BD2C72" w:rsidP="00BD2C72">
      <w:pPr>
        <w:pStyle w:val="FSBlank"/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AA273F" w:rsidRPr="008C010D" w14:paraId="447A75B4" w14:textId="77777777" w:rsidTr="00AA273F">
        <w:tc>
          <w:tcPr>
            <w:tcW w:w="2066" w:type="pct"/>
          </w:tcPr>
          <w:p w14:paraId="1112D76A" w14:textId="77777777" w:rsidR="00AA273F" w:rsidRDefault="00AA273F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8" w:type="pct"/>
            <w:gridSpan w:val="3"/>
          </w:tcPr>
          <w:p w14:paraId="6B332AB2" w14:textId="27C5B755" w:rsidR="00AA273F" w:rsidRPr="00FF1261" w:rsidRDefault="00AA273F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4F9D2EC" w14:textId="77777777" w:rsidR="00AA273F" w:rsidRPr="008C010D" w:rsidRDefault="00AA273F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1F1D5CB6" w14:textId="77777777" w:rsidR="00AA273F" w:rsidRDefault="00AA273F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8C010D" w14:paraId="5C9698D8" w14:textId="77777777" w:rsidTr="00176203">
        <w:tc>
          <w:tcPr>
            <w:tcW w:w="2066" w:type="pct"/>
          </w:tcPr>
          <w:p w14:paraId="29024E16" w14:textId="77777777" w:rsidR="004E1774" w:rsidRDefault="004E1774" w:rsidP="004E17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87A77B6" w14:textId="1E7C03BB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6D4F5329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17364821" w14:textId="41AABE85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879D3C3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4BD950B" w14:textId="54CE4192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80B791F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B3287F4" w14:textId="79563B69" w:rsidR="004E1774" w:rsidRPr="008C010D" w:rsidRDefault="00D110C5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1774" w:rsidRPr="00B362BD" w14:paraId="4C40E899" w14:textId="77777777" w:rsidTr="00176203">
        <w:tc>
          <w:tcPr>
            <w:tcW w:w="2066" w:type="pct"/>
          </w:tcPr>
          <w:p w14:paraId="18728464" w14:textId="77777777" w:rsidR="004E1774" w:rsidRDefault="004E1774" w:rsidP="004E17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14:paraId="7C4DB5B5" w14:textId="77777777" w:rsidR="004E1774" w:rsidRPr="00B362B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E51" w:rsidRPr="00B362BD" w14:paraId="40950298" w14:textId="77777777" w:rsidTr="00176203">
        <w:tc>
          <w:tcPr>
            <w:tcW w:w="2066" w:type="pct"/>
          </w:tcPr>
          <w:p w14:paraId="71281B8F" w14:textId="77777777" w:rsidR="007F3E51" w:rsidRPr="003C47FE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8" w:type="pct"/>
          </w:tcPr>
          <w:p w14:paraId="2AB61EF5" w14:textId="2E8A3273" w:rsidR="007F3E51" w:rsidRPr="00052884" w:rsidRDefault="00052884" w:rsidP="003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8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7CE66F6" w14:textId="77777777" w:rsidR="007F3E51" w:rsidRPr="0048255F" w:rsidRDefault="007F3E51" w:rsidP="000528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3450A98F" w14:textId="1D59854A" w:rsidR="007F3E51" w:rsidRPr="002B7EF9" w:rsidRDefault="007F3E51" w:rsidP="003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6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85A3A6" w14:textId="77777777" w:rsidR="007F3E51" w:rsidRPr="008C010D" w:rsidRDefault="007F3E51" w:rsidP="00052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3E2D5" w14:textId="0B37C47B" w:rsidR="007F3E51" w:rsidRPr="002B7EF9" w:rsidRDefault="00D110C5" w:rsidP="003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7" w:type="pct"/>
          </w:tcPr>
          <w:p w14:paraId="3B81E2D1" w14:textId="77777777" w:rsidR="007F3E51" w:rsidRPr="008C010D" w:rsidRDefault="007F3E51" w:rsidP="003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E732D0" w14:textId="2A7E40A6" w:rsidR="007F3E51" w:rsidRPr="002B7EF9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7F3E51" w:rsidRPr="00B362BD" w14:paraId="206403B5" w14:textId="77777777" w:rsidTr="00176203">
        <w:tc>
          <w:tcPr>
            <w:tcW w:w="2066" w:type="pct"/>
          </w:tcPr>
          <w:p w14:paraId="2F91616E" w14:textId="416E98A0" w:rsidR="007F3E51" w:rsidRPr="003C47FE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638" w:type="pct"/>
          </w:tcPr>
          <w:p w14:paraId="77538097" w14:textId="0281213E" w:rsidR="007F3E51" w:rsidRPr="00936FB5" w:rsidRDefault="00D110C5" w:rsidP="003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  <w:r w:rsidR="00513F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29" w:type="pct"/>
          </w:tcPr>
          <w:p w14:paraId="59791392" w14:textId="77777777" w:rsidR="007F3E51" w:rsidRPr="0048255F" w:rsidRDefault="007F3E51" w:rsidP="007F3E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14F0A57A" w14:textId="1C7A3A2B" w:rsidR="007F3E51" w:rsidRPr="002B7EF9" w:rsidRDefault="00D110C5" w:rsidP="003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  <w:r w:rsidR="007F3E51" w:rsidRPr="0041449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7" w:type="pct"/>
          </w:tcPr>
          <w:p w14:paraId="6F090033" w14:textId="77777777" w:rsidR="007F3E51" w:rsidRPr="0048255F" w:rsidRDefault="007F3E51" w:rsidP="007F3E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599E49" w14:textId="5F6532FE" w:rsidR="007F3E51" w:rsidRPr="002B7EF9" w:rsidRDefault="00D110C5" w:rsidP="00813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  <w:r w:rsidR="00315F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47" w:type="pct"/>
          </w:tcPr>
          <w:p w14:paraId="541A36CD" w14:textId="77777777" w:rsidR="007F3E51" w:rsidRPr="0048255F" w:rsidRDefault="007F3E51" w:rsidP="007F3E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B53FFA" w14:textId="694C5937" w:rsidR="007F3E51" w:rsidRPr="002B7EF9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628</w:t>
            </w:r>
            <w:r w:rsidR="007F3E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7F3E51" w:rsidRPr="00B362BD" w14:paraId="13298E8E" w14:textId="77777777" w:rsidTr="00176203">
        <w:tc>
          <w:tcPr>
            <w:tcW w:w="2066" w:type="pct"/>
          </w:tcPr>
          <w:p w14:paraId="2EABE16F" w14:textId="77777777" w:rsidR="007F3E51" w:rsidRPr="003C47FE" w:rsidRDefault="007F3E51" w:rsidP="007F3E51">
            <w:pPr>
              <w:pStyle w:val="a"/>
              <w:tabs>
                <w:tab w:val="clear" w:pos="1080"/>
                <w:tab w:val="left" w:pos="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F4357F" w14:textId="7C48045F" w:rsidR="007F3E51" w:rsidRPr="00CF0596" w:rsidRDefault="00D110C5" w:rsidP="003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  <w:r w:rsidR="002B6CED" w:rsidRPr="00CF05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129" w:type="pct"/>
          </w:tcPr>
          <w:p w14:paraId="3DB4F844" w14:textId="77777777" w:rsidR="007F3E51" w:rsidRPr="0081386F" w:rsidRDefault="007F3E51" w:rsidP="007F3E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62A52C35" w14:textId="269773E7" w:rsidR="007F3E51" w:rsidRPr="0081386F" w:rsidRDefault="00D110C5" w:rsidP="003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  <w:r w:rsidR="007F3E51" w:rsidRPr="008138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47" w:type="pct"/>
          </w:tcPr>
          <w:p w14:paraId="759DCF7B" w14:textId="77777777" w:rsidR="007F3E51" w:rsidRPr="00460E67" w:rsidRDefault="007F3E51" w:rsidP="007F3E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2DA6E8" w14:textId="7EE59053" w:rsidR="007F3E51" w:rsidRPr="00460E67" w:rsidRDefault="00D110C5" w:rsidP="00813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  <w:r w:rsidR="00D349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147" w:type="pct"/>
          </w:tcPr>
          <w:p w14:paraId="6C68EA9F" w14:textId="77777777" w:rsidR="007F3E51" w:rsidRPr="00460E67" w:rsidRDefault="007F3E51" w:rsidP="007F3E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FFDB586" w14:textId="6F7B1A50" w:rsidR="007F3E51" w:rsidRPr="00CE6C13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  <w:r w:rsidR="007F3E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879</w:t>
            </w:r>
          </w:p>
        </w:tc>
      </w:tr>
    </w:tbl>
    <w:p w14:paraId="3C4E8BE4" w14:textId="77777777" w:rsidR="00BD2C72" w:rsidRPr="003B678E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F063D6" w14:textId="29EEE1B2" w:rsidR="00A12A12" w:rsidRPr="003C47FE" w:rsidRDefault="00D110C5" w:rsidP="00A12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A12A12">
        <w:rPr>
          <w:rFonts w:ascii="Angsana New" w:hAnsi="Angsana New"/>
          <w:b/>
          <w:bCs/>
          <w:sz w:val="30"/>
          <w:szCs w:val="30"/>
        </w:rPr>
        <w:tab/>
      </w:r>
      <w:r w:rsidR="00A12A12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5D2B50A" w14:textId="77777777" w:rsidR="00A12A12" w:rsidRDefault="00A12A12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260"/>
        <w:gridCol w:w="270"/>
        <w:gridCol w:w="1080"/>
        <w:gridCol w:w="270"/>
        <w:gridCol w:w="1080"/>
      </w:tblGrid>
      <w:tr w:rsidR="00C31B40" w:rsidRPr="00071DD1" w14:paraId="6E0796AE" w14:textId="77777777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521C38D" w14:textId="75AB2477" w:rsidR="00C31B40" w:rsidRPr="00071DD1" w:rsidRDefault="00C31B40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780C91F" w14:textId="3B3D5EDB" w:rsidR="00C31B40" w:rsidRPr="00FF1261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2B08B5E" w14:textId="77777777" w:rsidR="00C31B40" w:rsidRPr="00071DD1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DF7E92" w14:textId="77777777" w:rsidR="00C31B40" w:rsidRPr="00D67BB3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071DD1" w14:paraId="249FC5C8" w14:textId="77777777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215FCCB5" w14:textId="0AE7A899" w:rsidR="004E1774" w:rsidRPr="00071DD1" w:rsidRDefault="00C31B40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733D12AB" w14:textId="584F1A0B" w:rsidR="004E1774" w:rsidRPr="00E540BE" w:rsidRDefault="00D110C5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9021EF0" w14:textId="77777777" w:rsidR="004E1774" w:rsidRPr="00E540B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169978F" w14:textId="38E60CEC" w:rsidR="004E1774" w:rsidRPr="00CC67B9" w:rsidRDefault="00D110C5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E80F88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8B24A" w14:textId="560C5ECC" w:rsidR="004E1774" w:rsidRPr="00071DD1" w:rsidRDefault="00D110C5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9CCB194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53570" w14:textId="41508DCA" w:rsidR="004E1774" w:rsidRPr="00071DD1" w:rsidRDefault="00D110C5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1774" w:rsidRPr="00071DD1" w14:paraId="35FAC4BD" w14:textId="77777777" w:rsidTr="00CE1E49">
        <w:trPr>
          <w:trHeight w:val="164"/>
          <w:tblHeader/>
        </w:trPr>
        <w:tc>
          <w:tcPr>
            <w:tcW w:w="3780" w:type="dxa"/>
          </w:tcPr>
          <w:p w14:paraId="2073570F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DFA648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3E51" w:rsidRPr="00071DD1" w14:paraId="72960B1F" w14:textId="77777777" w:rsidTr="00CE1E49">
        <w:trPr>
          <w:trHeight w:val="20"/>
        </w:trPr>
        <w:tc>
          <w:tcPr>
            <w:tcW w:w="3780" w:type="dxa"/>
          </w:tcPr>
          <w:p w14:paraId="705A636B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6A4FB21" w14:textId="6EB89765" w:rsidR="007F3E51" w:rsidRPr="000E552C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E622D"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1242F330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835E1" w14:textId="22E1016B" w:rsidR="007F3E51" w:rsidRPr="00FA1046" w:rsidRDefault="00D110C5" w:rsidP="00285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F3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77B7D07A" w14:textId="77777777" w:rsidR="007F3E51" w:rsidRPr="00FA104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5CD0F" w14:textId="7C262B78" w:rsidR="007F3E51" w:rsidRPr="000E552C" w:rsidRDefault="00D110C5" w:rsidP="00B5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521EB"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7C589249" w14:textId="77777777" w:rsidR="007F3E51" w:rsidRPr="00FA104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0F28D" w14:textId="3D8CE191" w:rsidR="007F3E51" w:rsidRPr="00CE1E49" w:rsidRDefault="00D110C5" w:rsidP="00285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F3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7F3E51" w:rsidRPr="00071DD1" w14:paraId="7538D574" w14:textId="77777777" w:rsidTr="00CE1E49">
        <w:trPr>
          <w:trHeight w:val="20"/>
        </w:trPr>
        <w:tc>
          <w:tcPr>
            <w:tcW w:w="3780" w:type="dxa"/>
          </w:tcPr>
          <w:p w14:paraId="0135A6DE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24F36D8" w14:textId="77777777" w:rsidR="007F3E51" w:rsidRPr="000E552C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7A5AE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9BE5CE" w14:textId="77777777" w:rsidR="007F3E51" w:rsidRPr="000E552C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BD601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DD582" w14:textId="45C43A0E" w:rsidR="007F3E51" w:rsidRPr="000E552C" w:rsidRDefault="007F3E51" w:rsidP="00B5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49A7E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7AB70" w14:textId="77777777" w:rsidR="007F3E51" w:rsidRPr="00CE1E49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E51" w:rsidRPr="00071DD1" w14:paraId="652C720D" w14:textId="77777777">
        <w:trPr>
          <w:trHeight w:val="20"/>
        </w:trPr>
        <w:tc>
          <w:tcPr>
            <w:tcW w:w="3780" w:type="dxa"/>
          </w:tcPr>
          <w:p w14:paraId="2061C751" w14:textId="76C1F126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22831C9" w14:textId="4CB88542" w:rsidR="007F3E51" w:rsidRPr="000E552C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E622D"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3B0AD12C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076711" w14:textId="7536DC0A" w:rsidR="007F3E51" w:rsidRPr="00D955EB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3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1C09C81A" w14:textId="77777777" w:rsidR="007F3E51" w:rsidRPr="00D955EB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4E4784" w14:textId="790B3702" w:rsidR="007F3E51" w:rsidRPr="000E552C" w:rsidRDefault="00D110C5" w:rsidP="00B5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731BC"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5C1A6406" w14:textId="77777777" w:rsidR="007F3E51" w:rsidRPr="00D955EB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C288C" w14:textId="4367DB73" w:rsidR="007F3E51" w:rsidRPr="00CE1E49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3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</w:tr>
      <w:tr w:rsidR="007F3E51" w:rsidRPr="00071DD1" w14:paraId="79A61E27" w14:textId="77777777" w:rsidTr="00CE1E49">
        <w:trPr>
          <w:trHeight w:val="20"/>
        </w:trPr>
        <w:tc>
          <w:tcPr>
            <w:tcW w:w="3780" w:type="dxa"/>
          </w:tcPr>
          <w:p w14:paraId="75204BD7" w14:textId="48ADF919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D110C5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30A5F41" w14:textId="113C5FE8" w:rsidR="007F3E51" w:rsidRPr="000E552C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E622D" w:rsidRPr="000E55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6FF52D08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D85D1" w14:textId="04B53DF8" w:rsidR="007F3E51" w:rsidRPr="00D955EB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06936AC9" w14:textId="77777777" w:rsidR="007F3E51" w:rsidRPr="00D955EB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45BE9" w14:textId="65D1474E" w:rsidR="007F3E51" w:rsidRPr="000E552C" w:rsidRDefault="00D110C5" w:rsidP="00B5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731BC" w:rsidRPr="000E55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6AF6F101" w14:textId="77777777" w:rsidR="007F3E51" w:rsidRPr="00D955EB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89AC4" w14:textId="05E4721D" w:rsidR="007F3E51" w:rsidRPr="00CE1E49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7F3E51" w:rsidRPr="00071DD1" w14:paraId="4C0F9947" w14:textId="77777777" w:rsidTr="00CE1E49">
        <w:trPr>
          <w:trHeight w:val="20"/>
        </w:trPr>
        <w:tc>
          <w:tcPr>
            <w:tcW w:w="3780" w:type="dxa"/>
          </w:tcPr>
          <w:p w14:paraId="74DFACE9" w14:textId="2FE72064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110C5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D110C5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F95277" w14:textId="312F4DC8" w:rsidR="007F3E51" w:rsidRPr="000E552C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4EDD87C1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ADDFDD" w14:textId="6CF695B6" w:rsidR="007F3E51" w:rsidRPr="00D955EB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6071F893" w14:textId="77777777" w:rsidR="007F3E51" w:rsidRPr="00D955EB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A10B2" w14:textId="51805CB0" w:rsidR="007F3E51" w:rsidRPr="000E552C" w:rsidRDefault="00D110C5" w:rsidP="00B5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0D3F48B8" w14:textId="77777777" w:rsidR="007F3E51" w:rsidRPr="00D955EB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57C55" w14:textId="357317CB" w:rsidR="007F3E51" w:rsidRPr="00CE1E49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7F3E51" w:rsidRPr="00071DD1" w14:paraId="625DCE82" w14:textId="77777777" w:rsidTr="00CE1E49">
        <w:trPr>
          <w:trHeight w:val="20"/>
        </w:trPr>
        <w:tc>
          <w:tcPr>
            <w:tcW w:w="3780" w:type="dxa"/>
          </w:tcPr>
          <w:p w14:paraId="0D780ED0" w14:textId="3253B251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D110C5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D091E" w14:textId="31CB0700" w:rsidR="007F3E51" w:rsidRPr="000E552C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E622D" w:rsidRPr="000E55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27B3AFA6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62E6D" w14:textId="7CF31D5C" w:rsidR="007F3E51" w:rsidRPr="00D955EB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3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720FCB22" w14:textId="77777777" w:rsidR="007F3E51" w:rsidRPr="00D955EB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F0D8C0" w14:textId="091AC664" w:rsidR="007F3E51" w:rsidRPr="000E552C" w:rsidRDefault="00D110C5" w:rsidP="00B5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731BC" w:rsidRPr="000E55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4CB83243" w14:textId="77777777" w:rsidR="007F3E51" w:rsidRPr="00D955EB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6D1F7D" w14:textId="2995E390" w:rsidR="007F3E51" w:rsidRPr="00CE1E49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F3E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7F3E51" w:rsidRPr="00071DD1" w14:paraId="0ADE3C58" w14:textId="77777777" w:rsidTr="00CE1E49">
        <w:trPr>
          <w:trHeight w:val="20"/>
        </w:trPr>
        <w:tc>
          <w:tcPr>
            <w:tcW w:w="3780" w:type="dxa"/>
          </w:tcPr>
          <w:p w14:paraId="43C831BC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28D156" w14:textId="4169E95D" w:rsidR="007F3E51" w:rsidRPr="00C77CE6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FE622D" w:rsidRPr="00C77C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22F3BA7E" w14:textId="77777777" w:rsidR="007F3E51" w:rsidRPr="00C77CE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63D20" w14:textId="505CEDF1" w:rsidR="007F3E51" w:rsidRPr="00C77CE6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7F3E51" w:rsidRPr="00C77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70" w:type="dxa"/>
          </w:tcPr>
          <w:p w14:paraId="50A3EE28" w14:textId="77777777" w:rsidR="007F3E51" w:rsidRPr="00C77CE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F46659" w14:textId="1E232C10" w:rsidR="007F3E51" w:rsidRPr="00C77CE6" w:rsidRDefault="00D110C5" w:rsidP="00B5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FD1E24" w:rsidRPr="00C77C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2A073ACD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679579" w14:textId="45BB524E" w:rsidR="007F3E51" w:rsidRPr="00CE1E49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7F3E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</w:p>
        </w:tc>
      </w:tr>
      <w:tr w:rsidR="007F3E51" w:rsidRPr="00071DD1" w14:paraId="3F67EA17" w14:textId="77777777">
        <w:trPr>
          <w:trHeight w:val="20"/>
        </w:trPr>
        <w:tc>
          <w:tcPr>
            <w:tcW w:w="3780" w:type="dxa"/>
          </w:tcPr>
          <w:p w14:paraId="0ABDB957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2B7BE904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A710F3" w14:textId="503F7DB8" w:rsidR="007F3E51" w:rsidRPr="00C77CE6" w:rsidRDefault="00FE622D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7CE6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4</w:t>
            </w:r>
            <w:r w:rsidRPr="00C77CE6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581</w:t>
            </w:r>
            <w:r w:rsidRPr="00C77C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421397" w14:textId="77777777" w:rsidR="007F3E51" w:rsidRPr="00C77CE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F67579" w14:textId="538A8D4B" w:rsidR="007F3E51" w:rsidRPr="00C77CE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77C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10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77C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10C5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Pr="00C77C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059932" w14:textId="77777777" w:rsidR="007F3E51" w:rsidRPr="00C77CE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D2DEEB" w14:textId="1D428946" w:rsidR="007F3E51" w:rsidRPr="00C77CE6" w:rsidRDefault="002F0EDD" w:rsidP="00B5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77CE6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4</w:t>
            </w:r>
            <w:r w:rsidRPr="00C77CE6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581</w:t>
            </w:r>
            <w:r w:rsidRPr="00C77C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BEA958" w14:textId="77777777" w:rsidR="007F3E51" w:rsidRPr="00CE1E49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3CBE94" w14:textId="79B1BDB4" w:rsidR="007F3E51" w:rsidRPr="00CE1E49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3E51" w:rsidRPr="00071DD1" w14:paraId="64BDEDD3" w14:textId="77777777" w:rsidTr="009B1CF4">
        <w:trPr>
          <w:trHeight w:val="20"/>
        </w:trPr>
        <w:tc>
          <w:tcPr>
            <w:tcW w:w="3780" w:type="dxa"/>
          </w:tcPr>
          <w:p w14:paraId="108C4249" w14:textId="77777777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D79A65" w14:textId="3E460551" w:rsidR="007F3E51" w:rsidRPr="00C77CE6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FE622D" w:rsidRPr="00C77C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3D4B1784" w14:textId="77777777" w:rsidR="007F3E51" w:rsidRPr="00C77CE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D2027E" w14:textId="64B4D88E" w:rsidR="007F3E51" w:rsidRPr="00C77CE6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7F3E51" w:rsidRPr="00C77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07B63F98" w14:textId="77777777" w:rsidR="007F3E51" w:rsidRPr="00C77CE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256F3" w14:textId="789DACCE" w:rsidR="007F3E51" w:rsidRPr="00C77CE6" w:rsidRDefault="00D110C5" w:rsidP="00B5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2F0EDD" w:rsidRPr="00C77C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55BE92F9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94D7A" w14:textId="17ED47E5" w:rsidR="007F3E51" w:rsidRPr="00CE1E49" w:rsidRDefault="00D110C5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7F3E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</w:tr>
      <w:tr w:rsidR="007F3E51" w:rsidRPr="00071DD1" w14:paraId="2558F077" w14:textId="77777777" w:rsidTr="003C0817">
        <w:trPr>
          <w:trHeight w:val="278"/>
        </w:trPr>
        <w:tc>
          <w:tcPr>
            <w:tcW w:w="3780" w:type="dxa"/>
          </w:tcPr>
          <w:p w14:paraId="41E2E910" w14:textId="600DCC7C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13E7F3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626A6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F59230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5F3C8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963045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6C77F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E0137F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49D932D1" w14:textId="77777777" w:rsidTr="003C0817">
        <w:trPr>
          <w:trHeight w:val="278"/>
        </w:trPr>
        <w:tc>
          <w:tcPr>
            <w:tcW w:w="3780" w:type="dxa"/>
          </w:tcPr>
          <w:p w14:paraId="575D2FF4" w14:textId="77777777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057C5B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08B4C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6CAD16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913F7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F9E95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38848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00555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659168DC" w14:textId="77777777" w:rsidTr="003C0817">
        <w:trPr>
          <w:trHeight w:val="278"/>
        </w:trPr>
        <w:tc>
          <w:tcPr>
            <w:tcW w:w="3780" w:type="dxa"/>
          </w:tcPr>
          <w:p w14:paraId="13DFBBC6" w14:textId="1670BFFA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335740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6EE32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CB3A1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3FB8F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66F26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2C240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2C2A1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54637879" w14:textId="77777777" w:rsidTr="003C0817">
        <w:trPr>
          <w:trHeight w:val="278"/>
        </w:trPr>
        <w:tc>
          <w:tcPr>
            <w:tcW w:w="3780" w:type="dxa"/>
          </w:tcPr>
          <w:p w14:paraId="06E972F3" w14:textId="77777777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EB9B02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6878D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AEE50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52E7A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50019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189A3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A01CA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7EDD41BF" w14:textId="77777777" w:rsidTr="003C0817">
        <w:trPr>
          <w:trHeight w:val="278"/>
        </w:trPr>
        <w:tc>
          <w:tcPr>
            <w:tcW w:w="3780" w:type="dxa"/>
          </w:tcPr>
          <w:p w14:paraId="25B8E4BD" w14:textId="77777777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2BF6E9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C10BA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0A7F5F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52425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887F8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4F77B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700FB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28B4D179" w14:textId="77777777" w:rsidTr="003C0817">
        <w:trPr>
          <w:trHeight w:val="278"/>
        </w:trPr>
        <w:tc>
          <w:tcPr>
            <w:tcW w:w="3780" w:type="dxa"/>
          </w:tcPr>
          <w:p w14:paraId="22BE345A" w14:textId="77777777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EB2EEB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3DF7C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18A77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9B8B9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03B3D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D8F8C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88F0D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8"/>
        <w:gridCol w:w="1172"/>
        <w:gridCol w:w="270"/>
        <w:gridCol w:w="1260"/>
        <w:gridCol w:w="270"/>
        <w:gridCol w:w="1080"/>
        <w:gridCol w:w="270"/>
        <w:gridCol w:w="1080"/>
      </w:tblGrid>
      <w:tr w:rsidR="003C0817" w:rsidRPr="00BF6810" w14:paraId="728C1BD0" w14:textId="77777777">
        <w:trPr>
          <w:cantSplit/>
          <w:tblHeader/>
        </w:trPr>
        <w:tc>
          <w:tcPr>
            <w:tcW w:w="6480" w:type="dxa"/>
            <w:gridSpan w:val="4"/>
            <w:vAlign w:val="bottom"/>
          </w:tcPr>
          <w:p w14:paraId="01FF645E" w14:textId="2ABDA01D" w:rsidR="003C0817" w:rsidRDefault="003C0817" w:rsidP="003C0817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DBA1E73" w14:textId="77777777" w:rsidR="003C0817" w:rsidRPr="00920ADA" w:rsidRDefault="003C0817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048EBA42" w14:textId="4D04CCED" w:rsidR="003C0817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C33F13" w:rsidRPr="00BF6810" w14:paraId="329DA536" w14:textId="77777777">
        <w:trPr>
          <w:cantSplit/>
          <w:tblHeader/>
        </w:trPr>
        <w:tc>
          <w:tcPr>
            <w:tcW w:w="6480" w:type="dxa"/>
            <w:gridSpan w:val="4"/>
            <w:vAlign w:val="bottom"/>
          </w:tcPr>
          <w:p w14:paraId="2C94F18A" w14:textId="6F507272" w:rsidR="00C33F13" w:rsidRDefault="00C33F13" w:rsidP="00C33F13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690316D8" w14:textId="77777777" w:rsidR="00C33F13" w:rsidRPr="00920ADA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134E0189" w14:textId="70B30FBE" w:rsidR="00C33F13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33F13" w:rsidRPr="00BF6810" w14:paraId="7B31AA1D" w14:textId="77777777" w:rsidTr="009B1CF4">
        <w:trPr>
          <w:cantSplit/>
          <w:tblHeader/>
        </w:trPr>
        <w:tc>
          <w:tcPr>
            <w:tcW w:w="3778" w:type="dxa"/>
            <w:vAlign w:val="bottom"/>
          </w:tcPr>
          <w:p w14:paraId="74D248AA" w14:textId="77777777" w:rsidR="00C33F13" w:rsidRDefault="00C33F13" w:rsidP="009B1CF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</w:tcPr>
          <w:p w14:paraId="423A8C4E" w14:textId="77777777" w:rsidR="00C33F13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B257190" w14:textId="77777777" w:rsidR="00C33F13" w:rsidRPr="00920ADA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46828A5D" w14:textId="77777777" w:rsidR="00C33F13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902DE97" w14:textId="77777777" w:rsidR="00C33F13" w:rsidRPr="00920ADA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E22014D" w14:textId="35304F58" w:rsidR="00C33F13" w:rsidRDefault="00D110C5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1998B487" w14:textId="77777777" w:rsidR="00C33F13" w:rsidRPr="00920ADA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2525272" w14:textId="2B52AFC0" w:rsidR="00C33F13" w:rsidRDefault="00D110C5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3C0817" w:rsidRPr="00BF6810" w14:paraId="04C851E6" w14:textId="77777777">
        <w:trPr>
          <w:cantSplit/>
        </w:trPr>
        <w:tc>
          <w:tcPr>
            <w:tcW w:w="3778" w:type="dxa"/>
            <w:hideMark/>
          </w:tcPr>
          <w:p w14:paraId="6A92EE83" w14:textId="77777777" w:rsidR="003C0817" w:rsidRPr="00BF6810" w:rsidRDefault="003C0817" w:rsidP="009B1CF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172" w:type="dxa"/>
          </w:tcPr>
          <w:p w14:paraId="79035D09" w14:textId="440F58AA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1151823" w14:textId="77777777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714B9F8C" w14:textId="77777777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D34BDD5" w14:textId="77777777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21D50909" w14:textId="1FA2CFEC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F3E51" w:rsidRPr="00BF6810" w14:paraId="14E64ADD" w14:textId="77777777" w:rsidTr="002A42E5">
        <w:trPr>
          <w:cantSplit/>
        </w:trPr>
        <w:tc>
          <w:tcPr>
            <w:tcW w:w="3778" w:type="dxa"/>
          </w:tcPr>
          <w:p w14:paraId="6EE302DC" w14:textId="29A69081" w:rsidR="007F3E51" w:rsidRPr="00FC0EF4" w:rsidRDefault="007F3E51" w:rsidP="007F3E51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C0EF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FC0EF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FC0EF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1172" w:type="dxa"/>
          </w:tcPr>
          <w:p w14:paraId="15F1AFF4" w14:textId="77777777" w:rsidR="007F3E51" w:rsidRPr="003C0817" w:rsidRDefault="007F3E51" w:rsidP="007F3E5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3F7EB32" w14:textId="77777777" w:rsidR="007F3E51" w:rsidRPr="003C0817" w:rsidRDefault="007F3E51" w:rsidP="007F3E5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0906C8EA" w14:textId="77777777" w:rsidR="007F3E51" w:rsidRPr="003C0817" w:rsidRDefault="007F3E51" w:rsidP="007F3E5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4567446" w14:textId="77777777" w:rsidR="007F3E51" w:rsidRPr="003C0817" w:rsidRDefault="007F3E51" w:rsidP="007F3E5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C654A99" w14:textId="30874973" w:rsidR="007F3E51" w:rsidRPr="003A388C" w:rsidRDefault="00D110C5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3A388C" w:rsidRPr="003A388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240</w:t>
            </w:r>
          </w:p>
        </w:tc>
        <w:tc>
          <w:tcPr>
            <w:tcW w:w="270" w:type="dxa"/>
          </w:tcPr>
          <w:p w14:paraId="34EBA8BF" w14:textId="77777777" w:rsidR="007F3E51" w:rsidRPr="00C33F13" w:rsidRDefault="007F3E51" w:rsidP="007F3E5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63B79544" w14:textId="2AF5BB43" w:rsidR="007F3E51" w:rsidRPr="001437DC" w:rsidRDefault="00D110C5" w:rsidP="00285AAD">
            <w:pPr>
              <w:pStyle w:val="acctfourfigures"/>
              <w:tabs>
                <w:tab w:val="clear" w:pos="765"/>
                <w:tab w:val="decimal" w:pos="641"/>
                <w:tab w:val="decimal" w:pos="8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7F3E5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044</w:t>
            </w:r>
          </w:p>
        </w:tc>
      </w:tr>
      <w:tr w:rsidR="007F3E51" w:rsidRPr="00BF6810" w14:paraId="5933D130" w14:textId="77777777" w:rsidTr="0024675E">
        <w:trPr>
          <w:cantSplit/>
        </w:trPr>
        <w:tc>
          <w:tcPr>
            <w:tcW w:w="3778" w:type="dxa"/>
          </w:tcPr>
          <w:p w14:paraId="0832B436" w14:textId="36D30741" w:rsidR="007F3E51" w:rsidRPr="003C0817" w:rsidRDefault="007F3E51" w:rsidP="007F3E51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81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2" w:type="dxa"/>
          </w:tcPr>
          <w:p w14:paraId="240D7259" w14:textId="168DE56D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32E89527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260" w:type="dxa"/>
          </w:tcPr>
          <w:p w14:paraId="1FAEC453" w14:textId="1BC959FC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0EAE5EC0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0" w:type="dxa"/>
          </w:tcPr>
          <w:p w14:paraId="1C382CEC" w14:textId="0258479B" w:rsidR="007F3E51" w:rsidRPr="00C33F13" w:rsidRDefault="00D110C5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293CC7" w:rsidRPr="00191C2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341</w:t>
            </w:r>
          </w:p>
        </w:tc>
        <w:tc>
          <w:tcPr>
            <w:tcW w:w="270" w:type="dxa"/>
          </w:tcPr>
          <w:p w14:paraId="32202124" w14:textId="77777777" w:rsidR="007F3E51" w:rsidRPr="00C33F13" w:rsidRDefault="007F3E51" w:rsidP="007F3E5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5A43FE4" w14:textId="04FB9DF6" w:rsidR="007F3E51" w:rsidRPr="00C33F13" w:rsidRDefault="007F3E51" w:rsidP="00DA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3F1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F3E51" w:rsidRPr="00BF6810" w14:paraId="0CAEE2B4" w14:textId="77777777" w:rsidTr="0024675E">
        <w:trPr>
          <w:cantSplit/>
        </w:trPr>
        <w:tc>
          <w:tcPr>
            <w:tcW w:w="3778" w:type="dxa"/>
          </w:tcPr>
          <w:p w14:paraId="71AFB8E1" w14:textId="77777777" w:rsidR="007F3E51" w:rsidRPr="003C0817" w:rsidRDefault="007F3E51" w:rsidP="007F3E51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2" w:type="dxa"/>
          </w:tcPr>
          <w:p w14:paraId="7D549675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11CF71F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3F413A67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46A489A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3C7004DA" w14:textId="49C55643" w:rsidR="007F3E51" w:rsidRPr="00C33F13" w:rsidRDefault="00293CC7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3076EEEC" w14:textId="77777777" w:rsidR="007F3E51" w:rsidRPr="00C33F13" w:rsidRDefault="007F3E51" w:rsidP="007F3E5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DB89166" w14:textId="6D7BEC0D" w:rsidR="007F3E51" w:rsidRPr="001437DC" w:rsidRDefault="007F3E51" w:rsidP="001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437DC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145</w:t>
            </w:r>
            <w:r w:rsidRPr="001437D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3E51" w:rsidRPr="00BF6810" w14:paraId="7A07407F" w14:textId="77777777" w:rsidTr="0024675E">
        <w:trPr>
          <w:cantSplit/>
        </w:trPr>
        <w:tc>
          <w:tcPr>
            <w:tcW w:w="3778" w:type="dxa"/>
          </w:tcPr>
          <w:p w14:paraId="20382517" w14:textId="60750512" w:rsidR="007F3E51" w:rsidRPr="003C0817" w:rsidRDefault="007F3E51" w:rsidP="007F3E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0817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2" w:type="dxa"/>
          </w:tcPr>
          <w:p w14:paraId="24F3A1EC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3197A7E9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260" w:type="dxa"/>
          </w:tcPr>
          <w:p w14:paraId="221172EF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1272F3C6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0" w:type="dxa"/>
          </w:tcPr>
          <w:p w14:paraId="5EFEA834" w14:textId="3C9EDB5A" w:rsidR="007F3E51" w:rsidRPr="00C33F13" w:rsidRDefault="00776B40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6A87B259" w14:textId="77777777" w:rsidR="007F3E51" w:rsidRPr="00C33F13" w:rsidRDefault="007F3E51" w:rsidP="007F3E5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2D1E9E7" w14:textId="6CA6E2F7" w:rsidR="007F3E51" w:rsidRPr="001437DC" w:rsidRDefault="007F3E51" w:rsidP="0014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437DC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659</w:t>
            </w:r>
            <w:r w:rsidRPr="001437D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3E51" w:rsidRPr="00BF6810" w14:paraId="19A1D81F" w14:textId="77777777" w:rsidTr="00C33F13">
        <w:trPr>
          <w:cantSplit/>
        </w:trPr>
        <w:tc>
          <w:tcPr>
            <w:tcW w:w="3778" w:type="dxa"/>
          </w:tcPr>
          <w:p w14:paraId="3E0C9793" w14:textId="6600E7DA" w:rsidR="007F3E51" w:rsidRPr="00FC0EF4" w:rsidRDefault="007F3E51" w:rsidP="007F3E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FC0EF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FC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172" w:type="dxa"/>
          </w:tcPr>
          <w:p w14:paraId="041FA80B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D7E5F13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041234C5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97F2D60" w14:textId="77777777" w:rsidR="007F3E51" w:rsidRPr="003C0817" w:rsidRDefault="007F3E51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FCA47A" w14:textId="361854AF" w:rsidR="007F3E51" w:rsidRPr="00BA7E11" w:rsidRDefault="00D110C5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0C0ABF" w:rsidRPr="00B852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581</w:t>
            </w:r>
          </w:p>
        </w:tc>
        <w:tc>
          <w:tcPr>
            <w:tcW w:w="270" w:type="dxa"/>
          </w:tcPr>
          <w:p w14:paraId="2D3EA5AD" w14:textId="77777777" w:rsidR="007F3E51" w:rsidRPr="00BA7E11" w:rsidRDefault="007F3E51" w:rsidP="007F3E5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66B104" w14:textId="403B8381" w:rsidR="007F3E51" w:rsidRPr="00BA7E11" w:rsidRDefault="00D110C5" w:rsidP="007F3E5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7F3E51" w:rsidRPr="00BA7E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240</w:t>
            </w:r>
          </w:p>
        </w:tc>
      </w:tr>
    </w:tbl>
    <w:p w14:paraId="3816770F" w14:textId="77777777" w:rsidR="00460012" w:rsidRPr="00DB0EBA" w:rsidRDefault="00460012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69155A" w14:textId="72CF7230" w:rsidR="00F12E43" w:rsidRDefault="00F12E43" w:rsidP="002A2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F12E43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EF62DF">
        <w:rPr>
          <w:rFonts w:ascii="Angsana New" w:hAnsi="Angsana New" w:hint="cs"/>
          <w:sz w:val="30"/>
          <w:szCs w:val="30"/>
          <w:cs/>
        </w:rPr>
        <w:t>เ</w:t>
      </w:r>
      <w:r w:rsidRPr="00F12E43">
        <w:rPr>
          <w:rFonts w:ascii="Angsana New" w:hAnsi="Angsana New"/>
          <w:sz w:val="30"/>
          <w:szCs w:val="30"/>
          <w:cs/>
        </w:rPr>
        <w:t>ผยในหมายเหตุ</w:t>
      </w:r>
      <w:r w:rsidR="008E6B46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F12E43">
        <w:rPr>
          <w:rFonts w:ascii="Angsana New" w:hAnsi="Angsana New"/>
          <w:sz w:val="30"/>
          <w:szCs w:val="30"/>
          <w:cs/>
        </w:rPr>
        <w:t xml:space="preserve">ข้อ </w:t>
      </w:r>
      <w:r w:rsidR="00D110C5">
        <w:rPr>
          <w:rFonts w:ascii="Angsana New" w:hAnsi="Angsana New"/>
          <w:sz w:val="30"/>
          <w:szCs w:val="30"/>
        </w:rPr>
        <w:t>23</w:t>
      </w:r>
      <w:r w:rsidRPr="00F12E43">
        <w:rPr>
          <w:rFonts w:ascii="Angsana New" w:hAnsi="Angsana New"/>
          <w:sz w:val="30"/>
          <w:szCs w:val="30"/>
        </w:rPr>
        <w:t xml:space="preserve"> (</w:t>
      </w:r>
      <w:r w:rsidRPr="00F12E43">
        <w:rPr>
          <w:rFonts w:ascii="Angsana New" w:hAnsi="Angsana New"/>
          <w:sz w:val="30"/>
          <w:szCs w:val="30"/>
          <w:cs/>
        </w:rPr>
        <w:t>ข.</w:t>
      </w:r>
      <w:r w:rsidR="00D110C5">
        <w:rPr>
          <w:rFonts w:ascii="Angsana New" w:hAnsi="Angsana New"/>
          <w:sz w:val="30"/>
          <w:szCs w:val="30"/>
        </w:rPr>
        <w:t>1</w:t>
      </w:r>
      <w:r w:rsidR="00A66FE7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1</w:t>
      </w:r>
      <w:r w:rsidRPr="00F12E43">
        <w:rPr>
          <w:rFonts w:ascii="Angsana New" w:hAnsi="Angsana New"/>
          <w:sz w:val="30"/>
          <w:szCs w:val="30"/>
        </w:rPr>
        <w:t>)</w:t>
      </w:r>
    </w:p>
    <w:p w14:paraId="051203C1" w14:textId="77777777" w:rsidR="003C0817" w:rsidRPr="002A2414" w:rsidRDefault="003C0817" w:rsidP="002A2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C598D69" w14:textId="34F64D08" w:rsidR="001E14B1" w:rsidRDefault="00D110C5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1E14B1">
        <w:rPr>
          <w:rFonts w:ascii="Angsana New" w:hAnsi="Angsana New"/>
          <w:b/>
          <w:bCs/>
          <w:sz w:val="30"/>
          <w:szCs w:val="30"/>
        </w:rPr>
        <w:tab/>
      </w:r>
      <w:r w:rsidR="001E14B1" w:rsidRPr="003C47FE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</w:t>
      </w:r>
      <w:r w:rsidR="0010046A">
        <w:rPr>
          <w:rFonts w:ascii="Angsana New" w:hAnsi="Angsana New" w:hint="cs"/>
          <w:b/>
          <w:bCs/>
          <w:sz w:val="30"/>
          <w:szCs w:val="30"/>
          <w:cs/>
        </w:rPr>
        <w:t>เพื่อขาย</w:t>
      </w:r>
    </w:p>
    <w:p w14:paraId="0292B7FC" w14:textId="77777777" w:rsidR="001E14B1" w:rsidRPr="00DB0EBA" w:rsidRDefault="001E14B1" w:rsidP="001E14B1">
      <w:pPr>
        <w:pStyle w:val="FSBlank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EA7D52" w:rsidRPr="003C47FE" w14:paraId="1D73ED03" w14:textId="77777777" w:rsidTr="00EA7D52">
        <w:trPr>
          <w:cantSplit/>
          <w:tblHeader/>
        </w:trPr>
        <w:tc>
          <w:tcPr>
            <w:tcW w:w="2055" w:type="pct"/>
          </w:tcPr>
          <w:p w14:paraId="3DC0EDBF" w14:textId="77777777" w:rsidR="00EA7D52" w:rsidRPr="003C47FE" w:rsidRDefault="00EA7D52" w:rsidP="008171E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38E2C809" w14:textId="5400B15D" w:rsidR="00EA7D52" w:rsidRPr="00FF1261" w:rsidRDefault="00EA7D52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F20D4E3" w14:textId="77777777" w:rsidR="00EA7D52" w:rsidRPr="003C47FE" w:rsidRDefault="00EA7D52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993FD94" w14:textId="77777777" w:rsidR="00EA7D52" w:rsidRDefault="00EA7D52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3C47FE" w14:paraId="0536A91E" w14:textId="77777777" w:rsidTr="00176203">
        <w:trPr>
          <w:cantSplit/>
          <w:tblHeader/>
        </w:trPr>
        <w:tc>
          <w:tcPr>
            <w:tcW w:w="2055" w:type="pct"/>
          </w:tcPr>
          <w:p w14:paraId="03584231" w14:textId="77777777" w:rsidR="004E1774" w:rsidRPr="00462575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6BF00AD2" w14:textId="19642712" w:rsidR="004E1774" w:rsidRPr="003C47FE" w:rsidRDefault="00D110C5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72DBFCE4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C81B887" w14:textId="36AF24A7" w:rsidR="004E1774" w:rsidRPr="003C47FE" w:rsidRDefault="00D110C5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790FD12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0494FEA" w14:textId="40B9EA36" w:rsidR="004E1774" w:rsidRPr="003C47FE" w:rsidRDefault="00D110C5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78B9C94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0281B5" w14:textId="39908647" w:rsidR="004E1774" w:rsidRPr="003C47FE" w:rsidRDefault="00D110C5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1774" w:rsidRPr="003C47FE" w14:paraId="753C017D" w14:textId="77777777" w:rsidTr="00176203">
        <w:trPr>
          <w:cantSplit/>
          <w:tblHeader/>
        </w:trPr>
        <w:tc>
          <w:tcPr>
            <w:tcW w:w="2055" w:type="pct"/>
          </w:tcPr>
          <w:p w14:paraId="1D028565" w14:textId="77777777" w:rsidR="004E1774" w:rsidRPr="003C47FE" w:rsidRDefault="004E1774" w:rsidP="004E177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04C42E97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774" w:rsidRPr="003C47FE" w14:paraId="1E2CC655" w14:textId="77777777" w:rsidTr="00176203">
        <w:trPr>
          <w:cantSplit/>
        </w:trPr>
        <w:tc>
          <w:tcPr>
            <w:tcW w:w="2055" w:type="pct"/>
          </w:tcPr>
          <w:p w14:paraId="1A11FFD0" w14:textId="77777777" w:rsidR="004E1774" w:rsidRPr="003C47FE" w:rsidRDefault="004E1774" w:rsidP="004E17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637" w:type="pct"/>
          </w:tcPr>
          <w:p w14:paraId="3F8F9B84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34DDF56" w14:textId="77777777" w:rsidR="004E1774" w:rsidRPr="00C108B2" w:rsidRDefault="004E1774" w:rsidP="004E17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D7DAB8D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92B1ABD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5AD9F53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0C604C0" w14:textId="77777777" w:rsidR="004E1774" w:rsidRPr="003C47F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B10C2C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E1774" w:rsidRPr="003C47FE" w14:paraId="7E9C3AC3" w14:textId="77777777" w:rsidTr="00176203">
        <w:trPr>
          <w:cantSplit/>
        </w:trPr>
        <w:tc>
          <w:tcPr>
            <w:tcW w:w="2055" w:type="pct"/>
          </w:tcPr>
          <w:p w14:paraId="36C17642" w14:textId="77777777" w:rsidR="004E1774" w:rsidRDefault="004E1774" w:rsidP="004E17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3C47FE">
              <w:rPr>
                <w:rFonts w:ascii="Angsana New" w:hAnsi="Angsana New" w:cs="Angsana New"/>
                <w:i/>
                <w:iCs/>
                <w:cs/>
              </w:rPr>
              <w:t xml:space="preserve">อุตสาหกรรมนวนคร 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</w:t>
            </w:r>
          </w:p>
          <w:p w14:paraId="36E2917A" w14:textId="77777777" w:rsidR="004E1774" w:rsidRPr="003770F0" w:rsidRDefault="004E1774" w:rsidP="004E17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637" w:type="pct"/>
          </w:tcPr>
          <w:p w14:paraId="2CF3C472" w14:textId="77777777" w:rsidR="004E1774" w:rsidRPr="002E6E2F" w:rsidRDefault="004E1774" w:rsidP="004E177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EC41C10" w14:textId="77777777" w:rsidR="004E1774" w:rsidRPr="00C108B2" w:rsidRDefault="004E1774" w:rsidP="004E17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47552B3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3F28269" w14:textId="77777777" w:rsidR="004E1774" w:rsidRPr="00C108B2" w:rsidRDefault="004E1774" w:rsidP="004E17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0981A068" w14:textId="77777777" w:rsidR="004E1774" w:rsidRPr="00DE0AD0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F37A57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3A93D2A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14D5" w:rsidRPr="003C47FE" w14:paraId="2A23FBF8" w14:textId="77777777" w:rsidTr="00176203">
        <w:trPr>
          <w:cantSplit/>
        </w:trPr>
        <w:tc>
          <w:tcPr>
            <w:tcW w:w="2055" w:type="pct"/>
          </w:tcPr>
          <w:p w14:paraId="4A87481F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7" w:type="pct"/>
          </w:tcPr>
          <w:p w14:paraId="42E69BB6" w14:textId="5D7E4EDD" w:rsidR="006414D5" w:rsidRPr="009178E7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9628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6" w:type="pct"/>
          </w:tcPr>
          <w:p w14:paraId="23F075C7" w14:textId="77777777" w:rsidR="006414D5" w:rsidRPr="009178E7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14:paraId="5AE312E8" w14:textId="06C3F8C9" w:rsidR="006414D5" w:rsidRPr="009178E7" w:rsidRDefault="00D110C5" w:rsidP="00285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147" w:type="pct"/>
          </w:tcPr>
          <w:p w14:paraId="54593049" w14:textId="77777777" w:rsidR="006414D5" w:rsidRPr="009178E7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C9E50D5" w14:textId="3598F20F" w:rsidR="006414D5" w:rsidRPr="009178E7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9628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7" w:type="pct"/>
          </w:tcPr>
          <w:p w14:paraId="6090064B" w14:textId="77777777" w:rsidR="006414D5" w:rsidRPr="009178E7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04E6276" w14:textId="59E70648" w:rsidR="006414D5" w:rsidRPr="009178E7" w:rsidRDefault="00D110C5" w:rsidP="00285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</w:tr>
      <w:tr w:rsidR="006414D5" w:rsidRPr="003C47FE" w14:paraId="1E01CD45" w14:textId="77777777" w:rsidTr="00176203">
        <w:trPr>
          <w:cantSplit/>
        </w:trPr>
        <w:tc>
          <w:tcPr>
            <w:tcW w:w="2055" w:type="pct"/>
          </w:tcPr>
          <w:p w14:paraId="41862E4A" w14:textId="77777777" w:rsidR="006414D5" w:rsidRPr="00FB5858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</w:t>
            </w:r>
            <w:r>
              <w:rPr>
                <w:rFonts w:ascii="Angsana New" w:hAnsi="Angsana New" w:cs="Angsana New" w:hint="cs"/>
                <w:cs/>
              </w:rPr>
              <w:t>า</w:t>
            </w:r>
          </w:p>
        </w:tc>
        <w:tc>
          <w:tcPr>
            <w:tcW w:w="637" w:type="pct"/>
          </w:tcPr>
          <w:p w14:paraId="53AA9483" w14:textId="3B5D8192" w:rsidR="006414D5" w:rsidRPr="009178E7" w:rsidRDefault="00E16213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12,406</w:t>
            </w:r>
          </w:p>
        </w:tc>
        <w:tc>
          <w:tcPr>
            <w:tcW w:w="146" w:type="pct"/>
          </w:tcPr>
          <w:p w14:paraId="5210584E" w14:textId="77777777" w:rsidR="006414D5" w:rsidRPr="009178E7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81885B2" w14:textId="4C978F0F" w:rsidR="006414D5" w:rsidRPr="009178E7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47" w:type="pct"/>
          </w:tcPr>
          <w:p w14:paraId="3FCDE3F1" w14:textId="77777777" w:rsidR="006414D5" w:rsidRPr="009178E7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AE6C11" w14:textId="131C2FAB" w:rsidR="006414D5" w:rsidRPr="009178E7" w:rsidRDefault="00E16213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12,406</w:t>
            </w:r>
          </w:p>
        </w:tc>
        <w:tc>
          <w:tcPr>
            <w:tcW w:w="147" w:type="pct"/>
          </w:tcPr>
          <w:p w14:paraId="3674A803" w14:textId="77777777" w:rsidR="006414D5" w:rsidRPr="009178E7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45E3AC8" w14:textId="68F5A0DC" w:rsidR="006414D5" w:rsidRPr="009178E7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6414D5" w:rsidRPr="003C47FE" w14:paraId="0041CA51" w14:textId="77777777" w:rsidTr="00176203">
        <w:trPr>
          <w:cantSplit/>
        </w:trPr>
        <w:tc>
          <w:tcPr>
            <w:tcW w:w="2055" w:type="pct"/>
          </w:tcPr>
          <w:p w14:paraId="462C95E6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377F7D7C" w14:textId="77777777" w:rsidR="006414D5" w:rsidRPr="0049742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0FDCB39" w14:textId="77777777" w:rsidR="006414D5" w:rsidRPr="009178E7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36A26FF" w14:textId="77777777" w:rsidR="006414D5" w:rsidRPr="0049742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66BD94" w14:textId="77777777" w:rsidR="006414D5" w:rsidRPr="009178E7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283D8C5" w14:textId="77777777" w:rsidR="006414D5" w:rsidRPr="0049742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71FB6AA" w14:textId="77777777" w:rsidR="006414D5" w:rsidRPr="009178E7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6AF5AF9" w14:textId="77777777" w:rsidR="006414D5" w:rsidRPr="0049742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3C47FE" w14:paraId="353981B3" w14:textId="77777777" w:rsidTr="00176203">
        <w:trPr>
          <w:cantSplit/>
        </w:trPr>
        <w:tc>
          <w:tcPr>
            <w:tcW w:w="2055" w:type="pct"/>
          </w:tcPr>
          <w:p w14:paraId="76FB4051" w14:textId="77777777" w:rsidR="006414D5" w:rsidRPr="00FB5858" w:rsidRDefault="006414D5" w:rsidP="006414D5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FDF5ACA" w14:textId="6007C9A4" w:rsidR="006414D5" w:rsidRPr="009178E7" w:rsidRDefault="00A44E58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8,15</w:t>
            </w:r>
            <w:r w:rsidR="00B95FA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6AAC6E1" w14:textId="77777777" w:rsidR="006414D5" w:rsidRPr="009178E7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09C9B39" w14:textId="792382F4" w:rsidR="006414D5" w:rsidRPr="009178E7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47" w:type="pct"/>
          </w:tcPr>
          <w:p w14:paraId="42FBD2B7" w14:textId="77777777" w:rsidR="006414D5" w:rsidRPr="009178E7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1CF9DCE" w14:textId="23FD722E" w:rsidR="006414D5" w:rsidRPr="009178E7" w:rsidRDefault="00A44E58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8,15</w:t>
            </w:r>
            <w:r w:rsidR="00B95FA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4E5D42F" w14:textId="77777777" w:rsidR="006414D5" w:rsidRPr="009178E7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009DB94" w14:textId="2AE7E0F1" w:rsidR="006414D5" w:rsidRPr="009178E7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6414D5" w:rsidRPr="003C47FE" w14:paraId="2E2F8E08" w14:textId="77777777" w:rsidTr="00176203">
        <w:trPr>
          <w:cantSplit/>
        </w:trPr>
        <w:tc>
          <w:tcPr>
            <w:tcW w:w="2055" w:type="pct"/>
          </w:tcPr>
          <w:p w14:paraId="7A318E0F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A23D414" w14:textId="3F469CCA" w:rsidR="006414D5" w:rsidRPr="00826F4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8963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146" w:type="pct"/>
          </w:tcPr>
          <w:p w14:paraId="2B8BDC35" w14:textId="77777777" w:rsidR="006414D5" w:rsidRPr="00826F4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F8BA809" w14:textId="18C3A7A9" w:rsidR="006414D5" w:rsidRPr="00826F4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147" w:type="pct"/>
          </w:tcPr>
          <w:p w14:paraId="1BBA1F63" w14:textId="77777777" w:rsidR="006414D5" w:rsidRPr="00826F4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E52E2B2" w14:textId="3ADD4FE6" w:rsidR="006414D5" w:rsidRPr="00826F4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8963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147" w:type="pct"/>
          </w:tcPr>
          <w:p w14:paraId="5CCF9650" w14:textId="77777777" w:rsidR="006414D5" w:rsidRPr="00826F4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2C65820" w14:textId="1A302529" w:rsidR="006414D5" w:rsidRPr="00826F4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</w:tr>
      <w:tr w:rsidR="006414D5" w:rsidRPr="003C47FE" w14:paraId="7F2DA1F4" w14:textId="77777777" w:rsidTr="00A27F7F">
        <w:trPr>
          <w:cantSplit/>
        </w:trPr>
        <w:tc>
          <w:tcPr>
            <w:tcW w:w="2055" w:type="pct"/>
          </w:tcPr>
          <w:p w14:paraId="71688A8A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297D4D4" w14:textId="3A8D3DC4" w:rsidR="006414D5" w:rsidRPr="002E6E2F" w:rsidRDefault="00767DAA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5CCBD3B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A844FB5" w14:textId="404110F4" w:rsidR="006414D5" w:rsidRPr="00C02BF8" w:rsidRDefault="006414D5" w:rsidP="00C7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2B357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9D6C940" w14:textId="57875827" w:rsidR="006414D5" w:rsidRPr="00DE0AD0" w:rsidRDefault="00767DAA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FF38261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BDD986E" w14:textId="33C10904" w:rsidR="006414D5" w:rsidRPr="00C02BF8" w:rsidRDefault="006414D5" w:rsidP="00C7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14D5" w:rsidRPr="003C47FE" w14:paraId="73EF5864" w14:textId="77777777" w:rsidTr="00A27F7F">
        <w:trPr>
          <w:cantSplit/>
        </w:trPr>
        <w:tc>
          <w:tcPr>
            <w:tcW w:w="2055" w:type="pct"/>
          </w:tcPr>
          <w:p w14:paraId="14AB005C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7F39807E" w14:textId="3C942BC4" w:rsidR="006414D5" w:rsidRPr="00826F4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612E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146" w:type="pct"/>
          </w:tcPr>
          <w:p w14:paraId="5C034F04" w14:textId="77777777" w:rsidR="006414D5" w:rsidRPr="00826F4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5FB465E" w14:textId="7471E40D" w:rsidR="006414D5" w:rsidRPr="00826F4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147" w:type="pct"/>
          </w:tcPr>
          <w:p w14:paraId="13C72592" w14:textId="77777777" w:rsidR="006414D5" w:rsidRPr="00826F4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59F905F7" w14:textId="2B4668FF" w:rsidR="006414D5" w:rsidRPr="00826F4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612E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147" w:type="pct"/>
          </w:tcPr>
          <w:p w14:paraId="4166A9D9" w14:textId="77777777" w:rsidR="006414D5" w:rsidRPr="00826F4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A8ED0DC" w14:textId="42F48A54" w:rsidR="006414D5" w:rsidRPr="00826F4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</w:tr>
      <w:tr w:rsidR="006414D5" w:rsidRPr="003C47FE" w14:paraId="256AAE77" w14:textId="77777777" w:rsidTr="00A27F7F">
        <w:trPr>
          <w:cantSplit/>
        </w:trPr>
        <w:tc>
          <w:tcPr>
            <w:tcW w:w="2055" w:type="pct"/>
          </w:tcPr>
          <w:p w14:paraId="401EF7AE" w14:textId="40563CD6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7F1091B8" w14:textId="77777777" w:rsidR="006414D5" w:rsidRPr="002E6E2F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B332EF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AB5D4AA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AC4F6F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970085A" w14:textId="77777777" w:rsidR="006414D5" w:rsidRPr="00DE0AD0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9FD32EB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197537E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3C47FE" w14:paraId="42423053" w14:textId="77777777" w:rsidTr="00A27F7F">
        <w:trPr>
          <w:cantSplit/>
        </w:trPr>
        <w:tc>
          <w:tcPr>
            <w:tcW w:w="2055" w:type="pct"/>
          </w:tcPr>
          <w:p w14:paraId="439A0C22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07D05FBA" w14:textId="77777777" w:rsidR="006414D5" w:rsidRPr="002E6E2F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FF52135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A07E8C3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795A00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67EB80C" w14:textId="77777777" w:rsidR="006414D5" w:rsidRPr="00DE0AD0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6677C8D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B21FF0B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3C47FE" w14:paraId="0ECA12BA" w14:textId="77777777" w:rsidTr="00A27F7F">
        <w:trPr>
          <w:cantSplit/>
        </w:trPr>
        <w:tc>
          <w:tcPr>
            <w:tcW w:w="2055" w:type="pct"/>
          </w:tcPr>
          <w:p w14:paraId="3857CDD7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1B808B79" w14:textId="77777777" w:rsidR="006414D5" w:rsidRPr="002E6E2F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D7356AF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CD1341E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C933BF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1D2FFDB" w14:textId="77777777" w:rsidR="006414D5" w:rsidRPr="00DE0AD0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6AE2364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1907AF7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3C47FE" w14:paraId="2D064012" w14:textId="77777777" w:rsidTr="00A27F7F">
        <w:trPr>
          <w:cantSplit/>
        </w:trPr>
        <w:tc>
          <w:tcPr>
            <w:tcW w:w="2055" w:type="pct"/>
          </w:tcPr>
          <w:p w14:paraId="51AC6718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5DFBF7EE" w14:textId="77777777" w:rsidR="006414D5" w:rsidRPr="002E6E2F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6635B1A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CAAAEAA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FB8EC4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FA0DB55" w14:textId="77777777" w:rsidR="006414D5" w:rsidRPr="00DE0AD0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90B1575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9431194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3C47FE" w14:paraId="6FDEAEF4" w14:textId="77777777" w:rsidTr="00A27F7F">
        <w:trPr>
          <w:cantSplit/>
        </w:trPr>
        <w:tc>
          <w:tcPr>
            <w:tcW w:w="2055" w:type="pct"/>
          </w:tcPr>
          <w:p w14:paraId="29DB93C5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67C0BE89" w14:textId="77777777" w:rsidR="006414D5" w:rsidRPr="002E6E2F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85A8308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361AE02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5D7658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D91CBEF" w14:textId="77777777" w:rsidR="006414D5" w:rsidRPr="00DE0AD0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D4971FC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5A68239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3C47FE" w14:paraId="10826787" w14:textId="77777777" w:rsidTr="00A27F7F">
        <w:trPr>
          <w:cantSplit/>
        </w:trPr>
        <w:tc>
          <w:tcPr>
            <w:tcW w:w="2055" w:type="pct"/>
          </w:tcPr>
          <w:p w14:paraId="6C08E23A" w14:textId="58E015A2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โครงการพรีเมี่ยม (จังหวัดปทุมธานี)</w:t>
            </w:r>
          </w:p>
        </w:tc>
        <w:tc>
          <w:tcPr>
            <w:tcW w:w="637" w:type="pct"/>
          </w:tcPr>
          <w:p w14:paraId="2BDBAFED" w14:textId="77777777" w:rsidR="006414D5" w:rsidRPr="002E6E2F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5F8DD75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7549A7C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B75DBD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C93FB92" w14:textId="77777777" w:rsidR="006414D5" w:rsidRPr="00DE0AD0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426D6B3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1074F86" w14:textId="77777777" w:rsidR="006414D5" w:rsidRPr="009010E8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3C47FE" w14:paraId="79E099AC" w14:textId="77777777" w:rsidTr="00176203">
        <w:trPr>
          <w:cantSplit/>
        </w:trPr>
        <w:tc>
          <w:tcPr>
            <w:tcW w:w="2055" w:type="pct"/>
          </w:tcPr>
          <w:p w14:paraId="08B3CCB9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637" w:type="pct"/>
          </w:tcPr>
          <w:p w14:paraId="74C18ABE" w14:textId="0CE82AA7" w:rsidR="006414D5" w:rsidRPr="002E6E2F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2D5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46" w:type="pct"/>
          </w:tcPr>
          <w:p w14:paraId="3FF47FB1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1D3714F" w14:textId="1B1F87DC" w:rsidR="006414D5" w:rsidRPr="003B0E6C" w:rsidRDefault="00D110C5" w:rsidP="009D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147" w:type="pct"/>
          </w:tcPr>
          <w:p w14:paraId="47AEAC88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1DA62A" w14:textId="7290D362" w:rsidR="006414D5" w:rsidRPr="00DE0AD0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64C1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47" w:type="pct"/>
          </w:tcPr>
          <w:p w14:paraId="737C5B0B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4BDA145" w14:textId="0736AF6E" w:rsidR="006414D5" w:rsidRPr="003B0E6C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</w:tr>
      <w:tr w:rsidR="006414D5" w:rsidRPr="003C47FE" w14:paraId="4D6EE80F" w14:textId="77777777" w:rsidTr="00176203">
        <w:trPr>
          <w:cantSplit/>
        </w:trPr>
        <w:tc>
          <w:tcPr>
            <w:tcW w:w="2055" w:type="pct"/>
          </w:tcPr>
          <w:p w14:paraId="387451DF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</w:t>
            </w:r>
          </w:p>
        </w:tc>
        <w:tc>
          <w:tcPr>
            <w:tcW w:w="637" w:type="pct"/>
          </w:tcPr>
          <w:p w14:paraId="6175B18D" w14:textId="5C5AB276" w:rsidR="006414D5" w:rsidRPr="002E6E2F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D5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46" w:type="pct"/>
          </w:tcPr>
          <w:p w14:paraId="7B294A62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A177B79" w14:textId="4650E16E" w:rsidR="006414D5" w:rsidRPr="003B0E6C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47" w:type="pct"/>
          </w:tcPr>
          <w:p w14:paraId="71E8C41E" w14:textId="77777777" w:rsidR="006414D5" w:rsidRPr="00D44CE2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9B8BA26" w14:textId="1C5699E5" w:rsidR="006414D5" w:rsidRPr="00DE0AD0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64C1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47" w:type="pct"/>
          </w:tcPr>
          <w:p w14:paraId="0EC9F20A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4571FE1" w14:textId="4CD15AC4" w:rsidR="006414D5" w:rsidRPr="003B0E6C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6414D5" w:rsidRPr="003C47FE" w14:paraId="1CCED541" w14:textId="77777777" w:rsidTr="00176203">
        <w:trPr>
          <w:cantSplit/>
        </w:trPr>
        <w:tc>
          <w:tcPr>
            <w:tcW w:w="2055" w:type="pct"/>
          </w:tcPr>
          <w:p w14:paraId="32C961E4" w14:textId="0C3038F1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72BD2484" w14:textId="77777777" w:rsidR="006414D5" w:rsidRPr="0049742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D2EE119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A7E73BE" w14:textId="77777777" w:rsidR="006414D5" w:rsidRPr="0049742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2B1CF0" w14:textId="77777777" w:rsidR="006414D5" w:rsidRPr="00D44CE2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6101DFA7" w14:textId="77777777" w:rsidR="006414D5" w:rsidRPr="0049742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FEDF9EA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7993D3C" w14:textId="77777777" w:rsidR="006414D5" w:rsidRPr="00497424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3C47FE" w14:paraId="59B3F500" w14:textId="77777777" w:rsidTr="00176203">
        <w:trPr>
          <w:cantSplit/>
        </w:trPr>
        <w:tc>
          <w:tcPr>
            <w:tcW w:w="2055" w:type="pct"/>
          </w:tcPr>
          <w:p w14:paraId="45D7E9C4" w14:textId="77777777" w:rsidR="006414D5" w:rsidRPr="00FB5858" w:rsidRDefault="006414D5" w:rsidP="006414D5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72FE52A" w14:textId="64A30B0C" w:rsidR="006414D5" w:rsidRPr="002E6E2F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146" w:type="pct"/>
          </w:tcPr>
          <w:p w14:paraId="53773162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EAE4E20" w14:textId="43A9F6CC" w:rsidR="006414D5" w:rsidRPr="003B0E6C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7" w:type="pct"/>
          </w:tcPr>
          <w:p w14:paraId="1FF7ED14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54EEEBD" w14:textId="35A31663" w:rsidR="006414D5" w:rsidRPr="00DE0AD0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147" w:type="pct"/>
          </w:tcPr>
          <w:p w14:paraId="40296D4D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052F5FF" w14:textId="11761A9E" w:rsidR="006414D5" w:rsidRPr="003B0E6C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6414D5" w:rsidRPr="003C47FE" w14:paraId="37869FF6" w14:textId="77777777" w:rsidTr="00176203">
        <w:trPr>
          <w:cantSplit/>
        </w:trPr>
        <w:tc>
          <w:tcPr>
            <w:tcW w:w="2055" w:type="pct"/>
          </w:tcPr>
          <w:p w14:paraId="67CAF822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09E2935" w14:textId="4D530DCA" w:rsidR="006414D5" w:rsidRPr="00826F4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011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46" w:type="pct"/>
          </w:tcPr>
          <w:p w14:paraId="7E9FD5EE" w14:textId="77777777" w:rsidR="006414D5" w:rsidRPr="00826F4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4DEF915" w14:textId="570E0D41" w:rsidR="006414D5" w:rsidRPr="00826F4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147" w:type="pct"/>
          </w:tcPr>
          <w:p w14:paraId="09066A95" w14:textId="77777777" w:rsidR="006414D5" w:rsidRPr="00826F4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6338256" w14:textId="19AC39F1" w:rsidR="006414D5" w:rsidRPr="00826F4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FF3B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47" w:type="pct"/>
          </w:tcPr>
          <w:p w14:paraId="111BFD87" w14:textId="77777777" w:rsidR="006414D5" w:rsidRPr="00826F4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9D9E72D" w14:textId="39CB9E88" w:rsidR="006414D5" w:rsidRPr="00826F4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760</w:t>
            </w:r>
          </w:p>
        </w:tc>
      </w:tr>
      <w:tr w:rsidR="006414D5" w:rsidRPr="003C47FE" w14:paraId="0A36C261" w14:textId="77777777" w:rsidTr="00176203">
        <w:trPr>
          <w:cantSplit/>
        </w:trPr>
        <w:tc>
          <w:tcPr>
            <w:tcW w:w="2055" w:type="pct"/>
          </w:tcPr>
          <w:p w14:paraId="42B36886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7BDB372" w14:textId="16FBC87D" w:rsidR="006414D5" w:rsidRPr="002E6E2F" w:rsidRDefault="000115E8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439A034A" w14:textId="77777777" w:rsidR="006414D5" w:rsidRPr="00C108B2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67D16DC" w14:textId="4964F02F" w:rsidR="006414D5" w:rsidRPr="003B0E6C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814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E2BBC2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049C00B" w14:textId="14B1BDEB" w:rsidR="006414D5" w:rsidRPr="00DE0AD0" w:rsidRDefault="0043679D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(814)</w:t>
            </w:r>
          </w:p>
        </w:tc>
        <w:tc>
          <w:tcPr>
            <w:tcW w:w="147" w:type="pct"/>
          </w:tcPr>
          <w:p w14:paraId="4859332C" w14:textId="77777777" w:rsidR="006414D5" w:rsidRPr="003C47F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10CFC46" w14:textId="1B6A1E68" w:rsidR="006414D5" w:rsidRPr="003B0E6C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814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414D5" w:rsidRPr="003C47FE" w14:paraId="4ED120F8" w14:textId="77777777" w:rsidTr="00176203">
        <w:trPr>
          <w:cantSplit/>
        </w:trPr>
        <w:tc>
          <w:tcPr>
            <w:tcW w:w="2055" w:type="pct"/>
          </w:tcPr>
          <w:p w14:paraId="71CBB882" w14:textId="77777777" w:rsidR="006414D5" w:rsidRPr="003C47F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2F72590D" w14:textId="139B83FF" w:rsidR="006414D5" w:rsidRPr="00826F4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61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46" w:type="pct"/>
          </w:tcPr>
          <w:p w14:paraId="50CF0B15" w14:textId="77777777" w:rsidR="006414D5" w:rsidRPr="00826F4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31E909C9" w14:textId="0075A0AC" w:rsidR="006414D5" w:rsidRPr="00826F4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946</w:t>
            </w:r>
          </w:p>
        </w:tc>
        <w:tc>
          <w:tcPr>
            <w:tcW w:w="147" w:type="pct"/>
          </w:tcPr>
          <w:p w14:paraId="54291FBD" w14:textId="77777777" w:rsidR="006414D5" w:rsidRPr="00826F4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8B36695" w14:textId="4179C598" w:rsidR="006414D5" w:rsidRPr="00826F4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875B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47" w:type="pct"/>
          </w:tcPr>
          <w:p w14:paraId="25734290" w14:textId="77777777" w:rsidR="006414D5" w:rsidRPr="00826F4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51CD5F62" w14:textId="08837730" w:rsidR="006414D5" w:rsidRPr="00826F4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946</w:t>
            </w:r>
          </w:p>
        </w:tc>
      </w:tr>
      <w:tr w:rsidR="006414D5" w:rsidRPr="006021EE" w14:paraId="1FB9A3F4" w14:textId="77777777" w:rsidTr="00176203">
        <w:trPr>
          <w:cantSplit/>
        </w:trPr>
        <w:tc>
          <w:tcPr>
            <w:tcW w:w="2055" w:type="pct"/>
          </w:tcPr>
          <w:p w14:paraId="47EAB94A" w14:textId="0FB9D473" w:rsidR="006414D5" w:rsidRPr="006021EE" w:rsidRDefault="006414D5" w:rsidP="006414D5">
            <w:pPr>
              <w:spacing w:line="240" w:lineRule="auto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2D314A4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6" w:type="pct"/>
          </w:tcPr>
          <w:p w14:paraId="46CB995D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0BC7710F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7" w:type="pct"/>
          </w:tcPr>
          <w:p w14:paraId="7D4911FB" w14:textId="77777777" w:rsidR="006414D5" w:rsidRPr="006021E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743B999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7" w:type="pct"/>
          </w:tcPr>
          <w:p w14:paraId="7C3426AD" w14:textId="77777777" w:rsidR="006414D5" w:rsidRPr="006021E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7BCC40A" w14:textId="77777777" w:rsidR="006414D5" w:rsidRPr="006021EE" w:rsidRDefault="006414D5" w:rsidP="0043679D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414D5" w:rsidRPr="00CD4A04" w14:paraId="022EB0AE" w14:textId="77777777" w:rsidTr="00176203">
        <w:trPr>
          <w:cantSplit/>
        </w:trPr>
        <w:tc>
          <w:tcPr>
            <w:tcW w:w="2055" w:type="pct"/>
          </w:tcPr>
          <w:p w14:paraId="60C4ECF2" w14:textId="4E001A65" w:rsidR="006414D5" w:rsidRPr="001C4A79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CD4A04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CD4A04">
              <w:rPr>
                <w:rFonts w:ascii="Angsana New" w:hAnsi="Angsana New" w:cs="Angsana New"/>
                <w:i/>
                <w:iCs/>
                <w:cs/>
              </w:rPr>
              <w:t>อุตสาหกรรมนวนค</w:t>
            </w:r>
            <w:r w:rsidRPr="00CD4A04">
              <w:rPr>
                <w:rFonts w:ascii="Angsana New" w:hAnsi="Angsana New" w:cs="Angsana New" w:hint="cs"/>
                <w:i/>
                <w:iCs/>
                <w:cs/>
              </w:rPr>
              <w:t xml:space="preserve">ร </w:t>
            </w:r>
          </w:p>
        </w:tc>
        <w:tc>
          <w:tcPr>
            <w:tcW w:w="637" w:type="pct"/>
          </w:tcPr>
          <w:p w14:paraId="7DC2EDAE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A253063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FBE0953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8789A4D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5C4846B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F18CDDF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59EA50D" w14:textId="77777777" w:rsidR="006414D5" w:rsidRPr="00CD4A04" w:rsidRDefault="006414D5" w:rsidP="0043679D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CD4A04" w14:paraId="2F358B5B" w14:textId="77777777" w:rsidTr="00176203">
        <w:trPr>
          <w:cantSplit/>
        </w:trPr>
        <w:tc>
          <w:tcPr>
            <w:tcW w:w="2055" w:type="pct"/>
          </w:tcPr>
          <w:p w14:paraId="2F618AE4" w14:textId="7576F362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CD4A04"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(จังหวัดนครราชสีมา)</w:t>
            </w:r>
          </w:p>
        </w:tc>
        <w:tc>
          <w:tcPr>
            <w:tcW w:w="637" w:type="pct"/>
          </w:tcPr>
          <w:p w14:paraId="4C1A1EF3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1222D1E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7298D66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022500E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F66064C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80C69F4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F496F09" w14:textId="77777777" w:rsidR="006414D5" w:rsidRPr="00CD4A04" w:rsidRDefault="006414D5" w:rsidP="0043679D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CD4A04" w14:paraId="62E371A2" w14:textId="77777777" w:rsidTr="00176203">
        <w:trPr>
          <w:cantSplit/>
        </w:trPr>
        <w:tc>
          <w:tcPr>
            <w:tcW w:w="2055" w:type="pct"/>
          </w:tcPr>
          <w:p w14:paraId="543CA53A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7" w:type="pct"/>
          </w:tcPr>
          <w:p w14:paraId="359B8DBF" w14:textId="0E7F994F" w:rsidR="006414D5" w:rsidRPr="00CD4A0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324</w:t>
            </w:r>
            <w:r w:rsidR="00724E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46" w:type="pct"/>
          </w:tcPr>
          <w:p w14:paraId="2B99A38B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023C617" w14:textId="55F3E3A1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47" w:type="pct"/>
          </w:tcPr>
          <w:p w14:paraId="37733BD8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ACB9EFD" w14:textId="2C1C55AE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  <w:r w:rsidR="00870F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147" w:type="pct"/>
          </w:tcPr>
          <w:p w14:paraId="509F41BA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8A9530B" w14:textId="3777995C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  <w:tr w:rsidR="006414D5" w:rsidRPr="00CD4A04" w14:paraId="206EC1A1" w14:textId="77777777" w:rsidTr="00176203">
        <w:trPr>
          <w:cantSplit/>
        </w:trPr>
        <w:tc>
          <w:tcPr>
            <w:tcW w:w="2055" w:type="pct"/>
          </w:tcPr>
          <w:p w14:paraId="4A8B4D3C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cs/>
              </w:rPr>
              <w:t>ต้นทุนในการพัฒนา</w:t>
            </w:r>
          </w:p>
        </w:tc>
        <w:tc>
          <w:tcPr>
            <w:tcW w:w="637" w:type="pct"/>
          </w:tcPr>
          <w:p w14:paraId="5D1EDA86" w14:textId="4162EA79" w:rsidR="006414D5" w:rsidRPr="00CD4A0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  <w:r w:rsidR="00B974C9" w:rsidRPr="0019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46" w:type="pct"/>
          </w:tcPr>
          <w:p w14:paraId="03B23DD2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7FA4D6B" w14:textId="233C34AF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47" w:type="pct"/>
          </w:tcPr>
          <w:p w14:paraId="0879018D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53D457B" w14:textId="7CA72F54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  <w:r w:rsidR="00870F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47" w:type="pct"/>
          </w:tcPr>
          <w:p w14:paraId="3A9F4F8F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CBBEC8E" w14:textId="141F5DCE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6414D5" w:rsidRPr="00CD4A04" w14:paraId="3AA1B664" w14:textId="77777777" w:rsidTr="00176203">
        <w:trPr>
          <w:cantSplit/>
        </w:trPr>
        <w:tc>
          <w:tcPr>
            <w:tcW w:w="2055" w:type="pct"/>
          </w:tcPr>
          <w:p w14:paraId="54070040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2BA16B0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A937B80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6F5D1CA" w14:textId="77777777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7E08A1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1DBE9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D255FE1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DDBF70E" w14:textId="77777777" w:rsidR="006414D5" w:rsidRPr="00CD4A04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CD4A04" w14:paraId="52493B1E" w14:textId="77777777" w:rsidTr="00176203">
        <w:trPr>
          <w:cantSplit/>
        </w:trPr>
        <w:tc>
          <w:tcPr>
            <w:tcW w:w="2055" w:type="pct"/>
          </w:tcPr>
          <w:p w14:paraId="68DF0027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 w:rsidRPr="00CD4A04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E15D29A" w14:textId="133F9CC8" w:rsidR="006414D5" w:rsidRPr="00CD4A0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B974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46" w:type="pct"/>
          </w:tcPr>
          <w:p w14:paraId="363D3024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46CB8E1" w14:textId="1E0AC574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47" w:type="pct"/>
          </w:tcPr>
          <w:p w14:paraId="39FD8DD8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F3765D8" w14:textId="46CD5B4C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870F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47" w:type="pct"/>
          </w:tcPr>
          <w:p w14:paraId="1B4AE929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DF8DA2" w14:textId="754BBC92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6414D5" w:rsidRPr="00CD4A04" w14:paraId="3983C007" w14:textId="77777777" w:rsidTr="00176203">
        <w:trPr>
          <w:cantSplit/>
        </w:trPr>
        <w:tc>
          <w:tcPr>
            <w:tcW w:w="2055" w:type="pct"/>
          </w:tcPr>
          <w:p w14:paraId="5E6DE1BC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879E275" w14:textId="26B5CECF" w:rsidR="006414D5" w:rsidRPr="00CD4A0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645</w:t>
            </w:r>
            <w:r w:rsidR="00DE55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6" w:type="pct"/>
          </w:tcPr>
          <w:p w14:paraId="36F17154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79580A6" w14:textId="68B868B9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694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147" w:type="pct"/>
          </w:tcPr>
          <w:p w14:paraId="6D75580A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9BF5B83" w14:textId="75661F10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569</w:t>
            </w:r>
            <w:r w:rsidR="00FE11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47" w:type="pct"/>
          </w:tcPr>
          <w:p w14:paraId="4D268F60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B572719" w14:textId="7D1B7AC2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620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</w:tr>
      <w:tr w:rsidR="006414D5" w:rsidRPr="00CD4A04" w14:paraId="1F479631" w14:textId="77777777" w:rsidTr="00176203">
        <w:trPr>
          <w:cantSplit/>
        </w:trPr>
        <w:tc>
          <w:tcPr>
            <w:tcW w:w="2055" w:type="pct"/>
          </w:tcPr>
          <w:p w14:paraId="0E6A8D22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CD4A04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8B51ADC" w14:textId="086E327B" w:rsidR="006414D5" w:rsidRPr="00CD4A04" w:rsidRDefault="003D494A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(4,728)</w:t>
            </w:r>
          </w:p>
        </w:tc>
        <w:tc>
          <w:tcPr>
            <w:tcW w:w="146" w:type="pct"/>
          </w:tcPr>
          <w:p w14:paraId="46D424AA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38F772E" w14:textId="7C435B28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1DC0F5B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245E243" w14:textId="45CF7414" w:rsidR="006414D5" w:rsidRPr="00CD4A04" w:rsidRDefault="0043679D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(4,728)</w:t>
            </w:r>
          </w:p>
        </w:tc>
        <w:tc>
          <w:tcPr>
            <w:tcW w:w="147" w:type="pct"/>
          </w:tcPr>
          <w:p w14:paraId="3E05F3C4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5656E5D" w14:textId="7489A362" w:rsidR="006414D5" w:rsidRPr="00CD4A04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414D5" w:rsidRPr="00CD4A04" w14:paraId="1D93ECFF" w14:textId="77777777" w:rsidTr="00176203">
        <w:trPr>
          <w:cantSplit/>
        </w:trPr>
        <w:tc>
          <w:tcPr>
            <w:tcW w:w="2055" w:type="pct"/>
          </w:tcPr>
          <w:p w14:paraId="18599651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3FE863F6" w14:textId="49B36922" w:rsidR="006414D5" w:rsidRPr="00CD4A0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640</w:t>
            </w:r>
            <w:r w:rsidR="005F22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46" w:type="pct"/>
          </w:tcPr>
          <w:p w14:paraId="514FB998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7A8FE544" w14:textId="5BFDB2E6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47" w:type="pct"/>
          </w:tcPr>
          <w:p w14:paraId="7D5B54DD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33D3A988" w14:textId="47A68A40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564</w:t>
            </w:r>
            <w:r w:rsidR="00F358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47" w:type="pct"/>
          </w:tcPr>
          <w:p w14:paraId="5A1B9B00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0162B9C" w14:textId="6457CACD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</w:tr>
      <w:tr w:rsidR="006414D5" w:rsidRPr="00CD4A04" w14:paraId="6E7BB6D3" w14:textId="77777777" w:rsidTr="00176203">
        <w:trPr>
          <w:cantSplit/>
        </w:trPr>
        <w:tc>
          <w:tcPr>
            <w:tcW w:w="2055" w:type="pct"/>
          </w:tcPr>
          <w:p w14:paraId="4EF7A6B6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CD4A04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CD4A04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DC3772D" w14:textId="4B60A757" w:rsidR="006414D5" w:rsidRPr="00CD4A0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757</w:t>
            </w:r>
            <w:r w:rsidR="00A069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46" w:type="pct"/>
          </w:tcPr>
          <w:p w14:paraId="1EBFB1C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3B13A3CA" w14:textId="589C3B75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892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147" w:type="pct"/>
          </w:tcPr>
          <w:p w14:paraId="7B7F5252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5E86211A" w14:textId="675BE977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681</w:t>
            </w:r>
            <w:r w:rsidR="00B147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147" w:type="pct"/>
          </w:tcPr>
          <w:p w14:paraId="5AB0D276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C86E7E9" w14:textId="44DBBFDB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818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6414D5" w:rsidRPr="006021EE" w14:paraId="13D87B13" w14:textId="77777777" w:rsidTr="0016300B">
        <w:trPr>
          <w:cantSplit/>
        </w:trPr>
        <w:tc>
          <w:tcPr>
            <w:tcW w:w="2055" w:type="pct"/>
          </w:tcPr>
          <w:p w14:paraId="1B21AD0C" w14:textId="77777777" w:rsidR="006414D5" w:rsidRPr="006021E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5F86A84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46" w:type="pct"/>
          </w:tcPr>
          <w:p w14:paraId="561B3CE4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DFBE93E" w14:textId="77777777" w:rsidR="006414D5" w:rsidRPr="006021EE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7" w:type="pct"/>
          </w:tcPr>
          <w:p w14:paraId="742FD75F" w14:textId="77777777" w:rsidR="006414D5" w:rsidRPr="006021E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A664E6C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47" w:type="pct"/>
          </w:tcPr>
          <w:p w14:paraId="71DB6943" w14:textId="77777777" w:rsidR="006414D5" w:rsidRPr="006021E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9621BFD" w14:textId="77777777" w:rsidR="006414D5" w:rsidRPr="006021EE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414D5" w:rsidRPr="00CD4A04" w14:paraId="64FBFC15" w14:textId="77777777" w:rsidTr="00176203">
        <w:trPr>
          <w:cantSplit/>
        </w:trPr>
        <w:tc>
          <w:tcPr>
            <w:tcW w:w="2055" w:type="pct"/>
          </w:tcPr>
          <w:p w14:paraId="7E49DD86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อาคารที่พักอาศัยระหว่างการพัฒนา</w:t>
            </w:r>
          </w:p>
        </w:tc>
        <w:tc>
          <w:tcPr>
            <w:tcW w:w="637" w:type="pct"/>
          </w:tcPr>
          <w:p w14:paraId="72C45EEE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27AB709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8CCC7BB" w14:textId="77777777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174DB1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00C4357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1801162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927BFF5" w14:textId="77777777" w:rsidR="006414D5" w:rsidRPr="00CD4A04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CD4A04" w14:paraId="72AC412E" w14:textId="77777777" w:rsidTr="00176203">
        <w:trPr>
          <w:cantSplit/>
        </w:trPr>
        <w:tc>
          <w:tcPr>
            <w:tcW w:w="2055" w:type="pct"/>
          </w:tcPr>
          <w:p w14:paraId="3202A8EA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โครงการเดอะ นวไพรเวซี่ (จังหวัดปทุมธานี)</w:t>
            </w:r>
          </w:p>
        </w:tc>
        <w:tc>
          <w:tcPr>
            <w:tcW w:w="637" w:type="pct"/>
          </w:tcPr>
          <w:p w14:paraId="2B16F971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B6C3520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13ED4A1" w14:textId="77777777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7013AF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0AFE954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79723AB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C401D2D" w14:textId="77777777" w:rsidR="006414D5" w:rsidRPr="00CD4A04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CD4A04" w14:paraId="2E0FCCC8" w14:textId="77777777" w:rsidTr="00176203">
        <w:trPr>
          <w:cantSplit/>
        </w:trPr>
        <w:tc>
          <w:tcPr>
            <w:tcW w:w="2055" w:type="pct"/>
          </w:tcPr>
          <w:p w14:paraId="554D6909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ต้นทุนที่ดิน</w:t>
            </w:r>
          </w:p>
        </w:tc>
        <w:tc>
          <w:tcPr>
            <w:tcW w:w="637" w:type="pct"/>
          </w:tcPr>
          <w:p w14:paraId="15C36AB2" w14:textId="483BC1D3" w:rsidR="006414D5" w:rsidRPr="00CD4A04" w:rsidRDefault="00396D58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146" w:type="pct"/>
          </w:tcPr>
          <w:p w14:paraId="04E0DBC6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15BFBBE" w14:textId="605D5A2B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47" w:type="pct"/>
          </w:tcPr>
          <w:p w14:paraId="00D58670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A932512" w14:textId="76DBFC03" w:rsidR="006414D5" w:rsidRPr="00CD4A04" w:rsidRDefault="003B675A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14:paraId="1A01E7BA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62394C9" w14:textId="0D4A7824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6414D5" w:rsidRPr="00CD4A04" w14:paraId="3A28F44D" w14:textId="77777777" w:rsidTr="00176203">
        <w:trPr>
          <w:cantSplit/>
        </w:trPr>
        <w:tc>
          <w:tcPr>
            <w:tcW w:w="2055" w:type="pct"/>
          </w:tcPr>
          <w:p w14:paraId="2F2FEA13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ต้นทุนในการพัฒนา</w:t>
            </w:r>
          </w:p>
        </w:tc>
        <w:tc>
          <w:tcPr>
            <w:tcW w:w="637" w:type="pct"/>
          </w:tcPr>
          <w:p w14:paraId="5C33B770" w14:textId="3787A54D" w:rsidR="006414D5" w:rsidRPr="00CD4A04" w:rsidRDefault="00396D58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  <w:tc>
          <w:tcPr>
            <w:tcW w:w="146" w:type="pct"/>
          </w:tcPr>
          <w:p w14:paraId="47112A0A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886A01D" w14:textId="302770E9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7" w:type="pct"/>
          </w:tcPr>
          <w:p w14:paraId="5FB97A9C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69A19919" w14:textId="705FEE48" w:rsidR="006414D5" w:rsidRPr="00CD4A04" w:rsidRDefault="003B675A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  <w:tc>
          <w:tcPr>
            <w:tcW w:w="147" w:type="pct"/>
          </w:tcPr>
          <w:p w14:paraId="777B3988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D5B145C" w14:textId="5950407B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6414D5" w:rsidRPr="00CD4A04" w14:paraId="0D4F694F" w14:textId="77777777" w:rsidTr="00176203">
        <w:trPr>
          <w:cantSplit/>
        </w:trPr>
        <w:tc>
          <w:tcPr>
            <w:tcW w:w="2055" w:type="pct"/>
          </w:tcPr>
          <w:p w14:paraId="5030F082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0087907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BBD9B30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3F7739A" w14:textId="77777777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1AC75E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95F349E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727893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6887DD1" w14:textId="77777777" w:rsidR="006414D5" w:rsidRPr="00CD4A04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CD4A04" w14:paraId="3A057E88" w14:textId="77777777" w:rsidTr="00176203">
        <w:trPr>
          <w:cantSplit/>
        </w:trPr>
        <w:tc>
          <w:tcPr>
            <w:tcW w:w="2055" w:type="pct"/>
          </w:tcPr>
          <w:p w14:paraId="3A87BFE2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 w:rsidRPr="00CD4A04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4D9262F" w14:textId="69DD5928" w:rsidR="006414D5" w:rsidRPr="00CD4A04" w:rsidRDefault="00396D58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146" w:type="pct"/>
          </w:tcPr>
          <w:p w14:paraId="199A8DD4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93FACB2" w14:textId="6E640D2F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47" w:type="pct"/>
          </w:tcPr>
          <w:p w14:paraId="7AD108B8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04875CD" w14:textId="2B452F47" w:rsidR="006414D5" w:rsidRPr="00CD4A04" w:rsidRDefault="003B675A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147" w:type="pct"/>
          </w:tcPr>
          <w:p w14:paraId="36DC1629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4AF0D2" w14:textId="28EC20BF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6414D5" w:rsidRPr="00CD4A04" w14:paraId="131BE020" w14:textId="77777777" w:rsidTr="00176203">
        <w:trPr>
          <w:cantSplit/>
        </w:trPr>
        <w:tc>
          <w:tcPr>
            <w:tcW w:w="2055" w:type="pct"/>
          </w:tcPr>
          <w:p w14:paraId="7FD403DD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3A53B09" w14:textId="6BB239BB" w:rsidR="006414D5" w:rsidRPr="00CD4A04" w:rsidRDefault="00396D58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  <w:tc>
          <w:tcPr>
            <w:tcW w:w="146" w:type="pct"/>
          </w:tcPr>
          <w:p w14:paraId="74D6849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4A950CC" w14:textId="12100C5D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47" w:type="pct"/>
          </w:tcPr>
          <w:p w14:paraId="4E8D87F0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26A4D642" w14:textId="183378A8" w:rsidR="006414D5" w:rsidRPr="00CD4A04" w:rsidRDefault="003B675A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  <w:tc>
          <w:tcPr>
            <w:tcW w:w="147" w:type="pct"/>
          </w:tcPr>
          <w:p w14:paraId="1CBC742D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4C19FCB" w14:textId="66B2D93F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6414D5" w:rsidRPr="00CD4A04" w14:paraId="3FCEE59A" w14:textId="77777777" w:rsidTr="00176203">
        <w:trPr>
          <w:cantSplit/>
        </w:trPr>
        <w:tc>
          <w:tcPr>
            <w:tcW w:w="2055" w:type="pct"/>
          </w:tcPr>
          <w:p w14:paraId="2F71FA00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CD4A0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290ABB0" w14:textId="2F5DB1D9" w:rsidR="006414D5" w:rsidRPr="00CD4A04" w:rsidRDefault="00396D58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  <w:tc>
          <w:tcPr>
            <w:tcW w:w="146" w:type="pct"/>
          </w:tcPr>
          <w:p w14:paraId="43176909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4255FE6" w14:textId="4443FB51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763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8DCEE65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EB26BA3" w14:textId="09A891E9" w:rsidR="006414D5" w:rsidRPr="00CD4A04" w:rsidRDefault="003B675A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  <w:tc>
          <w:tcPr>
            <w:tcW w:w="147" w:type="pct"/>
          </w:tcPr>
          <w:p w14:paraId="0DD828FB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8A8D3B7" w14:textId="4F20B873" w:rsidR="006414D5" w:rsidRPr="00CD4A04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763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414D5" w:rsidRPr="00CD4A04" w14:paraId="2672A7E8" w14:textId="77777777" w:rsidTr="00176203">
        <w:trPr>
          <w:cantSplit/>
        </w:trPr>
        <w:tc>
          <w:tcPr>
            <w:tcW w:w="2055" w:type="pct"/>
          </w:tcPr>
          <w:p w14:paraId="7F4B21C7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อาคารที่พักอาศัยระหว่างการพัฒนา </w:t>
            </w:r>
            <w:r w:rsidRPr="00CD4A04">
              <w:rPr>
                <w:rFonts w:asciiTheme="majorBidi" w:hAnsiTheme="majorBidi" w:cstheme="majorBidi"/>
                <w:b/>
                <w:bCs/>
                <w:lang w:val="en-US"/>
              </w:rPr>
              <w:t xml:space="preserve">- </w:t>
            </w: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05BD186" w14:textId="387C8F80" w:rsidR="006414D5" w:rsidRPr="00CD4A04" w:rsidRDefault="00396D58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146" w:type="pct"/>
          </w:tcPr>
          <w:p w14:paraId="5D81A977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524F2561" w14:textId="58710B1E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147" w:type="pct"/>
          </w:tcPr>
          <w:p w14:paraId="4159D8B9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EDC0CEC" w14:textId="22F2590F" w:rsidR="006414D5" w:rsidRPr="00CD4A04" w:rsidRDefault="003B675A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14:paraId="4AE879CC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53956C90" w14:textId="1D69CAB7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</w:tr>
      <w:tr w:rsidR="006414D5" w:rsidRPr="006021EE" w14:paraId="021A2CE3" w14:textId="77777777" w:rsidTr="00176203">
        <w:trPr>
          <w:cantSplit/>
        </w:trPr>
        <w:tc>
          <w:tcPr>
            <w:tcW w:w="2055" w:type="pct"/>
          </w:tcPr>
          <w:p w14:paraId="17A02FB9" w14:textId="77777777" w:rsidR="006414D5" w:rsidRPr="006021EE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75387C6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6" w:type="pct"/>
          </w:tcPr>
          <w:p w14:paraId="5A8CA047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FEDAC9E" w14:textId="77777777" w:rsidR="006414D5" w:rsidRPr="006021EE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7" w:type="pct"/>
          </w:tcPr>
          <w:p w14:paraId="3C0407A9" w14:textId="77777777" w:rsidR="006414D5" w:rsidRPr="006021E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1A6A535" w14:textId="77777777" w:rsidR="006414D5" w:rsidRPr="006021EE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7" w:type="pct"/>
          </w:tcPr>
          <w:p w14:paraId="711C8851" w14:textId="77777777" w:rsidR="006414D5" w:rsidRPr="006021EE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EA66FC1" w14:textId="77777777" w:rsidR="006414D5" w:rsidRPr="006021EE" w:rsidRDefault="006414D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414D5" w:rsidRPr="00CD4A04" w14:paraId="45CB2F7E" w14:textId="77777777" w:rsidTr="00176203">
        <w:trPr>
          <w:cantSplit/>
        </w:trPr>
        <w:tc>
          <w:tcPr>
            <w:tcW w:w="2055" w:type="pct"/>
          </w:tcPr>
          <w:p w14:paraId="4138B7FD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รวมทั้งสิ้น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7F72F3E" w14:textId="581A0872" w:rsidR="006414D5" w:rsidRPr="00CD4A0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760</w:t>
            </w:r>
            <w:r w:rsidR="003B67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46" w:type="pct"/>
          </w:tcPr>
          <w:p w14:paraId="20DC2F33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A0B6A8E" w14:textId="46DEFB36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147" w:type="pct"/>
          </w:tcPr>
          <w:p w14:paraId="630397CF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E3D251" w14:textId="7A908161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684</w:t>
            </w:r>
            <w:r w:rsidR="003B67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47" w:type="pct"/>
          </w:tcPr>
          <w:p w14:paraId="0E083968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C8F054C" w14:textId="08BAE19A" w:rsidR="006414D5" w:rsidRPr="00CD4A04" w:rsidRDefault="00D110C5" w:rsidP="0043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</w:tr>
      <w:tr w:rsidR="006414D5" w:rsidRPr="00CD4A04" w14:paraId="47F1490C" w14:textId="77777777" w:rsidTr="00176203">
        <w:trPr>
          <w:cantSplit/>
        </w:trPr>
        <w:tc>
          <w:tcPr>
            <w:tcW w:w="2055" w:type="pct"/>
          </w:tcPr>
          <w:p w14:paraId="0C5FB4B7" w14:textId="4AA127E4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มูลค่าตามบัญชีของอสังหาริมทรัพย์</w:t>
            </w:r>
          </w:p>
        </w:tc>
        <w:tc>
          <w:tcPr>
            <w:tcW w:w="637" w:type="pct"/>
          </w:tcPr>
          <w:p w14:paraId="4EA497E3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B63BD47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C611027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B58D53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9FB64DE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C598FF0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2F3A442" w14:textId="77777777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CD4A04" w14:paraId="2B0F9AD8" w14:textId="77777777" w:rsidTr="00176203">
        <w:trPr>
          <w:cantSplit/>
        </w:trPr>
        <w:tc>
          <w:tcPr>
            <w:tcW w:w="2055" w:type="pct"/>
          </w:tcPr>
          <w:p w14:paraId="0E8C3FBB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พัฒนา</w:t>
            </w:r>
            <w:r w:rsidRPr="00CD4A04">
              <w:rPr>
                <w:rFonts w:asciiTheme="majorBidi" w:hAnsiTheme="majorBidi" w:cstheme="majorBidi" w:hint="cs"/>
                <w:cs/>
                <w:lang w:val="en-US"/>
              </w:rPr>
              <w:t>เพื่อขาย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ที่ดำรงตามคำสั่ง</w:t>
            </w:r>
          </w:p>
        </w:tc>
        <w:tc>
          <w:tcPr>
            <w:tcW w:w="637" w:type="pct"/>
          </w:tcPr>
          <w:p w14:paraId="3575B1C4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F3174F4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760C328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62B9B97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1FCC354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DE2E55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EA42AEC" w14:textId="77777777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CD4A04" w14:paraId="4584BC16" w14:textId="77777777" w:rsidTr="00176203">
        <w:trPr>
          <w:cantSplit/>
        </w:trPr>
        <w:tc>
          <w:tcPr>
            <w:tcW w:w="2055" w:type="pct"/>
          </w:tcPr>
          <w:p w14:paraId="10B414BB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หรือจำนองเพื่อค้ำประกันหนี้สิน</w:t>
            </w:r>
          </w:p>
        </w:tc>
        <w:tc>
          <w:tcPr>
            <w:tcW w:w="637" w:type="pct"/>
          </w:tcPr>
          <w:p w14:paraId="678C0F9D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33FF76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8028CBF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4DE57ED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0DFF618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AF0A5C6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D147977" w14:textId="77777777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4D5" w:rsidRPr="00CD4A04" w14:paraId="3BB0C179" w14:textId="77777777" w:rsidTr="00176203">
        <w:trPr>
          <w:cantSplit/>
        </w:trPr>
        <w:tc>
          <w:tcPr>
            <w:tcW w:w="2055" w:type="pct"/>
          </w:tcPr>
          <w:p w14:paraId="10305ECD" w14:textId="1FA63F84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(หมายเหตุประกอบงบการเงินข้อ </w:t>
            </w:r>
            <w:r w:rsidR="00D110C5">
              <w:rPr>
                <w:rFonts w:asciiTheme="majorBidi" w:hAnsiTheme="majorBidi" w:cstheme="majorBidi"/>
                <w:lang w:val="en-US"/>
              </w:rPr>
              <w:t>14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B1AAE7" w14:textId="6689FD33" w:rsidR="006414D5" w:rsidRPr="00CD4A04" w:rsidRDefault="00530972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17,799</w:t>
            </w:r>
          </w:p>
        </w:tc>
        <w:tc>
          <w:tcPr>
            <w:tcW w:w="146" w:type="pct"/>
          </w:tcPr>
          <w:p w14:paraId="7CF61DE1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8E54943" w14:textId="74047A45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6414D5" w:rsidRPr="00CD4A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47" w:type="pct"/>
          </w:tcPr>
          <w:p w14:paraId="5F384104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C2320B4" w14:textId="37AC1A58" w:rsidR="006414D5" w:rsidRPr="00CD4A04" w:rsidRDefault="00530972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17,799</w:t>
            </w:r>
          </w:p>
        </w:tc>
        <w:tc>
          <w:tcPr>
            <w:tcW w:w="147" w:type="pct"/>
          </w:tcPr>
          <w:p w14:paraId="3AAA6299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5954CD1" w14:textId="0D56EDE3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6414D5" w:rsidRPr="00CD4A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6414D5" w:rsidRPr="00CD4A04" w14:paraId="12592786" w14:textId="77777777" w:rsidTr="00176203">
        <w:trPr>
          <w:cantSplit/>
        </w:trPr>
        <w:tc>
          <w:tcPr>
            <w:tcW w:w="2055" w:type="pct"/>
          </w:tcPr>
          <w:p w14:paraId="06FB06BE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73E5AF2" w14:textId="56C3687D" w:rsidR="006414D5" w:rsidRPr="00CD4A04" w:rsidRDefault="00530972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17,799</w:t>
            </w:r>
          </w:p>
        </w:tc>
        <w:tc>
          <w:tcPr>
            <w:tcW w:w="146" w:type="pct"/>
          </w:tcPr>
          <w:p w14:paraId="5E33F16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9C096B9" w14:textId="1DADB582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6414D5" w:rsidRPr="00CD4A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47" w:type="pct"/>
          </w:tcPr>
          <w:p w14:paraId="3C62E151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86ABD6A" w14:textId="607B7FDA" w:rsidR="006414D5" w:rsidRPr="000210E9" w:rsidRDefault="00530972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17,799</w:t>
            </w:r>
          </w:p>
        </w:tc>
        <w:tc>
          <w:tcPr>
            <w:tcW w:w="147" w:type="pct"/>
          </w:tcPr>
          <w:p w14:paraId="71F14EF1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16E5FAC" w14:textId="6A7CF51A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6414D5" w:rsidRPr="00CD4A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</w:tr>
      <w:tr w:rsidR="006414D5" w:rsidRPr="00CD4A04" w14:paraId="0E316CD0" w14:textId="77777777" w:rsidTr="00A56F35">
        <w:trPr>
          <w:cantSplit/>
        </w:trPr>
        <w:tc>
          <w:tcPr>
            <w:tcW w:w="2055" w:type="pct"/>
          </w:tcPr>
          <w:p w14:paraId="014DF196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639B9EC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6" w:type="pct"/>
          </w:tcPr>
          <w:p w14:paraId="0F9E4F9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475FB2A0" w14:textId="77777777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3D547BC1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D1C722D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</w:tcPr>
          <w:p w14:paraId="77552B18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9633693" w14:textId="77777777" w:rsidR="006414D5" w:rsidRPr="00CD4A04" w:rsidRDefault="006414D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414D5" w:rsidRPr="00CD4A04" w14:paraId="423C134A" w14:textId="77777777" w:rsidTr="00176203">
        <w:trPr>
          <w:cantSplit/>
        </w:trPr>
        <w:tc>
          <w:tcPr>
            <w:tcW w:w="2055" w:type="pct"/>
          </w:tcPr>
          <w:p w14:paraId="19281F03" w14:textId="52ED0B91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ต้นทุนของอสังหาริมทรัพย์</w:t>
            </w:r>
            <w:r w:rsidRPr="00CD4A04">
              <w:rPr>
                <w:rFonts w:asciiTheme="majorBidi" w:hAnsiTheme="majorBidi" w:cstheme="majorBidi" w:hint="cs"/>
                <w:cs/>
                <w:lang w:val="en-US"/>
              </w:rPr>
              <w:t>พัฒนาเพื่อขาย</w:t>
            </w:r>
          </w:p>
        </w:tc>
        <w:tc>
          <w:tcPr>
            <w:tcW w:w="637" w:type="pct"/>
          </w:tcPr>
          <w:p w14:paraId="333A7974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55215EE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9202D8B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27FFE6C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3502F4F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6339469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3D15F25" w14:textId="77777777" w:rsidR="006414D5" w:rsidRPr="00CD4A04" w:rsidRDefault="006414D5" w:rsidP="006414D5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14D5" w:rsidRPr="00CD4A04" w14:paraId="4F92DE84" w14:textId="77777777" w:rsidTr="00176203">
        <w:trPr>
          <w:cantSplit/>
        </w:trPr>
        <w:tc>
          <w:tcPr>
            <w:tcW w:w="2055" w:type="pct"/>
          </w:tcPr>
          <w:p w14:paraId="15BCD9AC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ที่บันทึกรวมในบัญชีต้นทุนขาย</w:t>
            </w:r>
          </w:p>
        </w:tc>
        <w:tc>
          <w:tcPr>
            <w:tcW w:w="637" w:type="pct"/>
          </w:tcPr>
          <w:p w14:paraId="08F7628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58B434A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AA11F7D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241BB54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EBC52D8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9C2ED54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6178696" w14:textId="77777777" w:rsidR="006414D5" w:rsidRPr="00CD4A04" w:rsidRDefault="006414D5" w:rsidP="006414D5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14D5" w:rsidRPr="00CD4A04" w14:paraId="2AE8FC4E" w14:textId="77777777" w:rsidTr="00176203">
        <w:trPr>
          <w:cantSplit/>
        </w:trPr>
        <w:tc>
          <w:tcPr>
            <w:tcW w:w="2055" w:type="pct"/>
          </w:tcPr>
          <w:p w14:paraId="506F465E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อสังหาริมทรัพย์</w:t>
            </w:r>
          </w:p>
        </w:tc>
        <w:tc>
          <w:tcPr>
            <w:tcW w:w="637" w:type="pct"/>
          </w:tcPr>
          <w:p w14:paraId="57EB6AE0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D6FEE56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A1746B6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A009C7D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4806897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D392206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3DB30B9" w14:textId="77777777" w:rsidR="006414D5" w:rsidRPr="00CD4A04" w:rsidRDefault="006414D5" w:rsidP="006414D5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14D5" w:rsidRPr="00CD4A04" w14:paraId="4F92F553" w14:textId="77777777" w:rsidTr="00176203">
        <w:trPr>
          <w:cantSplit/>
        </w:trPr>
        <w:tc>
          <w:tcPr>
            <w:tcW w:w="2055" w:type="pct"/>
          </w:tcPr>
          <w:p w14:paraId="4E9C2209" w14:textId="5C0EDB66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-  ต้นทุนขาย</w:t>
            </w:r>
          </w:p>
        </w:tc>
        <w:tc>
          <w:tcPr>
            <w:tcW w:w="637" w:type="pct"/>
          </w:tcPr>
          <w:p w14:paraId="56D2A2E9" w14:textId="158176D0" w:rsidR="006414D5" w:rsidRPr="00CD4A0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5309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46" w:type="pct"/>
          </w:tcPr>
          <w:p w14:paraId="69C0B735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141620B" w14:textId="5A95E1F9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6414D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47" w:type="pct"/>
          </w:tcPr>
          <w:p w14:paraId="645B0826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35496F0" w14:textId="00EF96E0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5309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47" w:type="pct"/>
          </w:tcPr>
          <w:p w14:paraId="2F2F35B4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12BFCED" w14:textId="6A95EF91" w:rsidR="006414D5" w:rsidRPr="00CD4A04" w:rsidRDefault="00D110C5" w:rsidP="006414D5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6414D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</w:tr>
      <w:tr w:rsidR="006414D5" w:rsidRPr="00CD4A04" w14:paraId="35FE9E89" w14:textId="77777777" w:rsidTr="00176203">
        <w:trPr>
          <w:cantSplit/>
        </w:trPr>
        <w:tc>
          <w:tcPr>
            <w:tcW w:w="2055" w:type="pct"/>
          </w:tcPr>
          <w:p w14:paraId="72B80090" w14:textId="749DB4FE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-  </w:t>
            </w:r>
            <w:r w:rsidRPr="00B922B8">
              <w:rPr>
                <w:rFonts w:asciiTheme="majorBidi" w:hAnsiTheme="majorBidi" w:cstheme="majorBidi"/>
                <w:cs/>
                <w:lang w:val="en-US"/>
              </w:rPr>
              <w:t>การปรับลดมูลค่าเป็นมูลค่าสุทธิ</w:t>
            </w:r>
          </w:p>
        </w:tc>
        <w:tc>
          <w:tcPr>
            <w:tcW w:w="637" w:type="pct"/>
          </w:tcPr>
          <w:p w14:paraId="17FA7918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F044D08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30C1867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21101DB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181119D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F8D92D3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5465383" w14:textId="77777777" w:rsidR="006414D5" w:rsidRPr="00CD4A04" w:rsidRDefault="006414D5" w:rsidP="006414D5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14D5" w:rsidRPr="00CD4A04" w14:paraId="76F20EBF" w14:textId="77777777" w:rsidTr="00176203">
        <w:trPr>
          <w:cantSplit/>
        </w:trPr>
        <w:tc>
          <w:tcPr>
            <w:tcW w:w="2055" w:type="pct"/>
          </w:tcPr>
          <w:p w14:paraId="472400AC" w14:textId="5BBBAC59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r w:rsidRPr="00B922B8">
              <w:rPr>
                <w:rFonts w:asciiTheme="majorBidi" w:hAnsiTheme="majorBidi" w:cstheme="majorBidi"/>
                <w:cs/>
                <w:lang w:val="en-US"/>
              </w:rPr>
              <w:t>ที่คาดว่าจะได้รับ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B3A9323" w14:textId="39C8DAE0" w:rsidR="006414D5" w:rsidRPr="00CD4A04" w:rsidRDefault="00530972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12B7896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BBDE84A" w14:textId="5E5F945A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147" w:type="pct"/>
          </w:tcPr>
          <w:p w14:paraId="5F851188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EFE8685" w14:textId="04190562" w:rsidR="006414D5" w:rsidRPr="00CD4A04" w:rsidRDefault="00530972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57B564F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B052A" w14:textId="764210CF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414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6414D5" w:rsidRPr="00CD4A04" w14:paraId="0A5FA397" w14:textId="77777777" w:rsidTr="00176203">
        <w:trPr>
          <w:cantSplit/>
        </w:trPr>
        <w:tc>
          <w:tcPr>
            <w:tcW w:w="2055" w:type="pct"/>
          </w:tcPr>
          <w:p w14:paraId="3F2CA435" w14:textId="77777777" w:rsidR="006414D5" w:rsidRPr="00CD4A04" w:rsidRDefault="006414D5" w:rsidP="006414D5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EA4519B" w14:textId="0F1429CC" w:rsidR="006414D5" w:rsidRPr="00CD4A04" w:rsidRDefault="00D110C5" w:rsidP="006414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="005309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46" w:type="pct"/>
          </w:tcPr>
          <w:p w14:paraId="70DB84AB" w14:textId="77777777" w:rsidR="006414D5" w:rsidRPr="00CD4A04" w:rsidRDefault="006414D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07D7A66" w14:textId="60CD41F0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6414D5" w:rsidRPr="008F5C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47" w:type="pct"/>
          </w:tcPr>
          <w:p w14:paraId="58CD72A5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CB40ABE" w14:textId="3601B05D" w:rsidR="006414D5" w:rsidRPr="00CD4A04" w:rsidRDefault="00D110C5" w:rsidP="006414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="001374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47" w:type="pct"/>
          </w:tcPr>
          <w:p w14:paraId="020CFCF5" w14:textId="77777777" w:rsidR="006414D5" w:rsidRPr="00CD4A04" w:rsidRDefault="006414D5" w:rsidP="0064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75105FD" w14:textId="71D7D27D" w:rsidR="006414D5" w:rsidRPr="00CD4A04" w:rsidRDefault="00D110C5" w:rsidP="0064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6414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</w:tr>
    </w:tbl>
    <w:p w14:paraId="121398D2" w14:textId="77777777" w:rsidR="001E14B1" w:rsidRPr="006021EE" w:rsidRDefault="001E14B1" w:rsidP="001E14B1">
      <w:pPr>
        <w:pStyle w:val="FSBlank"/>
        <w:rPr>
          <w:sz w:val="30"/>
          <w:szCs w:val="30"/>
        </w:rPr>
      </w:pPr>
    </w:p>
    <w:p w14:paraId="14DA7646" w14:textId="77777777" w:rsidR="001E14B1" w:rsidRPr="00157144" w:rsidRDefault="001E14B1" w:rsidP="001E14B1">
      <w:pPr>
        <w:pStyle w:val="FSContent"/>
      </w:pPr>
      <w:r w:rsidRPr="00157144">
        <w:rPr>
          <w:rFonts w:hint="cs"/>
          <w:cs/>
        </w:rPr>
        <w:t>บริษัทได้จดจำนองที่ดินที่พัฒนาเสร็จแล้วพร้อมขาย รวมทั้งที่ดินส่วนกลางเพื่อการสาธารณูปโภคบางแปลง เพื่อ</w:t>
      </w:r>
      <w:r w:rsidRPr="00157144">
        <w:rPr>
          <w:cs/>
        </w:rPr>
        <w:br/>
      </w:r>
      <w:r w:rsidRPr="00157144">
        <w:rPr>
          <w:rFonts w:hint="cs"/>
          <w:cs/>
        </w:rPr>
        <w:t>ค้ำประกันวงเงินสินเชื่อที่ได้รับจากสถาบันการเงินในประเทศบางแห่ง</w:t>
      </w:r>
    </w:p>
    <w:p w14:paraId="5CC1F895" w14:textId="77777777" w:rsidR="00FF6BA6" w:rsidRDefault="00FF6BA6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1BF827EF" w14:textId="4A0FD743" w:rsidR="00CD4A04" w:rsidRPr="008C010D" w:rsidRDefault="00CD4A04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CD4A04" w:rsidRPr="008C010D" w:rsidSect="00B37ACE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4137F550" w14:textId="12F67DAF" w:rsidR="00764E16" w:rsidRPr="008E3B76" w:rsidRDefault="00D110C5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8</w:t>
      </w:r>
      <w:r w:rsidR="00A502CF" w:rsidRPr="0063179D">
        <w:rPr>
          <w:rFonts w:ascii="Angsana New" w:hAnsi="Angsana New"/>
          <w:bCs/>
          <w:sz w:val="30"/>
          <w:szCs w:val="30"/>
        </w:rPr>
        <w:tab/>
      </w:r>
      <w:r w:rsidR="00A502CF" w:rsidRPr="005819F4">
        <w:rPr>
          <w:rFonts w:ascii="Angsana New" w:hAnsi="Angsana New"/>
          <w:bCs/>
          <w:sz w:val="30"/>
          <w:szCs w:val="30"/>
          <w:cs/>
        </w:rPr>
        <w:t>เงินลงทุน</w:t>
      </w:r>
      <w:r w:rsidR="00764E16" w:rsidRPr="005819F4">
        <w:rPr>
          <w:rFonts w:ascii="Angsana New" w:hAnsi="Angsana New"/>
          <w:b/>
          <w:bCs/>
          <w:sz w:val="30"/>
          <w:szCs w:val="30"/>
          <w:cs/>
        </w:rPr>
        <w:t>ระยะ</w:t>
      </w:r>
      <w:r w:rsidR="00764E16" w:rsidRPr="005819F4">
        <w:rPr>
          <w:rFonts w:ascii="Angsana New" w:hAnsi="Angsana New"/>
          <w:bCs/>
          <w:sz w:val="30"/>
          <w:szCs w:val="30"/>
          <w:cs/>
        </w:rPr>
        <w:t>ยาวอื่น</w:t>
      </w:r>
    </w:p>
    <w:p w14:paraId="1ACAD043" w14:textId="77777777" w:rsidR="00764E16" w:rsidRPr="00B72D02" w:rsidRDefault="00764E16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71A457C7" w14:textId="765CD30B" w:rsidR="00764E16" w:rsidRDefault="00764E16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เงินลงทุนระยะยาวอื่น ณ 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D110C5">
        <w:rPr>
          <w:rFonts w:ascii="Angsana New" w:hAnsi="Angsana New"/>
          <w:sz w:val="30"/>
          <w:szCs w:val="30"/>
        </w:rPr>
        <w:t>2565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C86B66" w14:textId="77777777" w:rsidR="00764E16" w:rsidRPr="003C47FE" w:rsidRDefault="00764E16" w:rsidP="00764E16">
      <w:pPr>
        <w:pStyle w:val="FSBlank"/>
      </w:pPr>
    </w:p>
    <w:tbl>
      <w:tblPr>
        <w:tblW w:w="14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52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4"/>
      </w:tblGrid>
      <w:tr w:rsidR="00764E16" w:rsidRPr="00336990" w14:paraId="1D3D3B4C" w14:textId="77777777">
        <w:tc>
          <w:tcPr>
            <w:tcW w:w="3780" w:type="dxa"/>
          </w:tcPr>
          <w:p w14:paraId="4BCCF68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6" w:type="dxa"/>
            <w:gridSpan w:val="15"/>
          </w:tcPr>
          <w:p w14:paraId="11199386" w14:textId="77777777" w:rsidR="00764E16" w:rsidRPr="00682E14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E16" w:rsidRPr="00336990" w14:paraId="34BC8703" w14:textId="77777777">
        <w:tc>
          <w:tcPr>
            <w:tcW w:w="3780" w:type="dxa"/>
          </w:tcPr>
          <w:p w14:paraId="51188E4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6161D92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79283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09302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620" w:type="dxa"/>
            <w:gridSpan w:val="2"/>
          </w:tcPr>
          <w:p w14:paraId="638853E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14:paraId="0006BC2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6DD13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190097D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46CD8DD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56C815B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54F559A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000" w:type="dxa"/>
            <w:gridSpan w:val="3"/>
          </w:tcPr>
          <w:p w14:paraId="637C5B0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764E16" w:rsidRPr="00336990" w14:paraId="057A1FF7" w14:textId="77777777">
        <w:tc>
          <w:tcPr>
            <w:tcW w:w="3780" w:type="dxa"/>
          </w:tcPr>
          <w:p w14:paraId="3F9460C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A5147D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3F1BD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F1BDB2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14:paraId="0AB41F8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14:paraId="3B2AFB4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14:paraId="7AF790B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14:paraId="06778AD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14:paraId="3316CD6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0CD293B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</w:tr>
      <w:tr w:rsidR="00764E16" w:rsidRPr="00336990" w14:paraId="4B108B0C" w14:textId="77777777">
        <w:tc>
          <w:tcPr>
            <w:tcW w:w="3780" w:type="dxa"/>
          </w:tcPr>
          <w:p w14:paraId="3928EE9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25608F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A3046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EDF75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1D374084" w14:textId="1BF239F6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29" w:type="dxa"/>
          </w:tcPr>
          <w:p w14:paraId="6BB2D55A" w14:textId="27223AFE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3" w:type="dxa"/>
          </w:tcPr>
          <w:p w14:paraId="46AFCFE3" w14:textId="4F3C575F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9" w:type="dxa"/>
          </w:tcPr>
          <w:p w14:paraId="61C70A69" w14:textId="2831D471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BE73AE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60CBAB2C" w14:textId="7BD6E829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072AF7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AC26B6E" w14:textId="44D7D1CB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FA036D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064161D" w14:textId="19FE5ECD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AB1521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7FA72A59" w14:textId="4230665D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64E16" w:rsidRPr="00336990" w14:paraId="0E3A71D9" w14:textId="77777777">
        <w:tc>
          <w:tcPr>
            <w:tcW w:w="3780" w:type="dxa"/>
          </w:tcPr>
          <w:p w14:paraId="54B328C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" w:type="dxa"/>
          </w:tcPr>
          <w:p w14:paraId="7830E0F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3443A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14D76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209873E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4" w:type="dxa"/>
            <w:gridSpan w:val="10"/>
          </w:tcPr>
          <w:p w14:paraId="13A3CE9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4E16" w:rsidRPr="00336990" w14:paraId="2897C5D3" w14:textId="77777777">
        <w:tc>
          <w:tcPr>
            <w:tcW w:w="3780" w:type="dxa"/>
          </w:tcPr>
          <w:p w14:paraId="732E3B4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52" w:type="dxa"/>
          </w:tcPr>
          <w:p w14:paraId="4FA48AB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69DD8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6552F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082CF1E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3F48DD6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9633C0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F035A9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768E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3D41925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989EBA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550E0E1A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3FCEB2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5E92E9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C81C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3DFCDC2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E16" w:rsidRPr="00336990" w14:paraId="2A10EC96" w14:textId="77777777">
        <w:tc>
          <w:tcPr>
            <w:tcW w:w="3780" w:type="dxa"/>
          </w:tcPr>
          <w:p w14:paraId="618D05D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ซูมิโช โกลบอล โลจิสติคส์</w:t>
            </w:r>
          </w:p>
        </w:tc>
        <w:tc>
          <w:tcPr>
            <w:tcW w:w="252" w:type="dxa"/>
          </w:tcPr>
          <w:p w14:paraId="7A251EC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D1AC22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14:paraId="0697812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7D41878E" w14:textId="219B7F39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729" w:type="dxa"/>
          </w:tcPr>
          <w:p w14:paraId="55FA581B" w14:textId="0D291399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873" w:type="dxa"/>
          </w:tcPr>
          <w:p w14:paraId="0012F807" w14:textId="60320265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9" w:type="dxa"/>
          </w:tcPr>
          <w:p w14:paraId="72C1CD73" w14:textId="0C6011DC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0FF3BBBA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47594EE" w14:textId="12F32B0B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7DDF377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775EC0BD" w14:textId="0E453F7A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0915190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96D2F6E" w14:textId="62E7ED15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3CC1504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F325C6F" w14:textId="05F9F856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</w:tr>
      <w:tr w:rsidR="00764E16" w:rsidRPr="00336990" w14:paraId="793C20A5" w14:textId="77777777">
        <w:tc>
          <w:tcPr>
            <w:tcW w:w="3780" w:type="dxa"/>
          </w:tcPr>
          <w:p w14:paraId="6650FD4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252" w:type="dxa"/>
          </w:tcPr>
          <w:p w14:paraId="4C123F6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171062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DC61C2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5F9F278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77BBDD3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1DD1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72BCD6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34FE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0CDB50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A5978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71B3817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AA77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27870F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214D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4C371C0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E16" w:rsidRPr="00336990" w14:paraId="21E545DC" w14:textId="77777777">
        <w:tc>
          <w:tcPr>
            <w:tcW w:w="3780" w:type="dxa"/>
          </w:tcPr>
          <w:p w14:paraId="12BD58C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นวนคร </w:t>
            </w:r>
          </w:p>
        </w:tc>
        <w:tc>
          <w:tcPr>
            <w:tcW w:w="252" w:type="dxa"/>
          </w:tcPr>
          <w:p w14:paraId="0504518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B812C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14:paraId="5DB4AC9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774CF576" w14:textId="55D36A3B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729" w:type="dxa"/>
          </w:tcPr>
          <w:p w14:paraId="5E71B84F" w14:textId="3731651B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873" w:type="dxa"/>
          </w:tcPr>
          <w:p w14:paraId="4BB8A60F" w14:textId="3A183167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819" w:type="dxa"/>
          </w:tcPr>
          <w:p w14:paraId="05C774DB" w14:textId="2E33C11A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6" w:type="dxa"/>
          </w:tcPr>
          <w:p w14:paraId="4FDA9C2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10A52630" w14:textId="17759473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14:paraId="2AB6C4B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0A6ADE6" w14:textId="0DA383AA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14:paraId="556A3A9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7561A6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40BF8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6801A35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E16" w:rsidRPr="00336990" w14:paraId="74DBAA50" w14:textId="77777777">
        <w:tc>
          <w:tcPr>
            <w:tcW w:w="3780" w:type="dxa"/>
          </w:tcPr>
          <w:p w14:paraId="73B5D44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อินเตอร์เนชั่นแนล การ์ดดิ้ง จำกัด </w:t>
            </w:r>
          </w:p>
        </w:tc>
        <w:tc>
          <w:tcPr>
            <w:tcW w:w="252" w:type="dxa"/>
          </w:tcPr>
          <w:p w14:paraId="219E5D7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74BA2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14:paraId="40166A2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36F2F09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103F6C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01F96D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46EAD92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96A3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2A8D5B1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B316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58D420C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A47A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89B0DC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C9C2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44AE7C1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E16" w:rsidRPr="00336990" w14:paraId="769B14CE" w14:textId="77777777">
        <w:tc>
          <w:tcPr>
            <w:tcW w:w="3780" w:type="dxa"/>
          </w:tcPr>
          <w:p w14:paraId="2A21BA1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6AED0E72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50228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A4DD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19A24E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518670E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DA7517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06EC6D5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B5DC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5BA47FC" w14:textId="4FB7A111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10C5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6683F1A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84996E6" w14:textId="033546B6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10C5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2EAFDA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C1CFDC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41D03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ADD4B3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E16" w:rsidRPr="00336990" w14:paraId="5C232214" w14:textId="77777777">
        <w:tc>
          <w:tcPr>
            <w:tcW w:w="3780" w:type="dxa"/>
          </w:tcPr>
          <w:p w14:paraId="367A19E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0540582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82DAF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15EBF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6F099D0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5EDAB20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6ED445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57645AA2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F5D13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5467248F" w14:textId="7C5D35AA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4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13F2610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54815D00" w14:textId="2D20F052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4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01D9B4D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17FAC4BE" w14:textId="068389F7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4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0A5A687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965A977" w14:textId="4F187F26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64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893</w:t>
            </w:r>
          </w:p>
        </w:tc>
      </w:tr>
      <w:tr w:rsidR="00764E16" w:rsidRPr="00336990" w14:paraId="6B6EE885" w14:textId="77777777">
        <w:tc>
          <w:tcPr>
            <w:tcW w:w="3780" w:type="dxa"/>
          </w:tcPr>
          <w:p w14:paraId="4ADF500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52" w:type="dxa"/>
          </w:tcPr>
          <w:p w14:paraId="740DF28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1F45D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C8417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0584810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475764C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EC201B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73C8474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64715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595D407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F0CF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4A21439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B966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1834F7D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1566B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</w:tcPr>
          <w:p w14:paraId="2711A83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4E16" w:rsidRPr="00336990" w14:paraId="540099E6" w14:textId="77777777">
        <w:tc>
          <w:tcPr>
            <w:tcW w:w="3780" w:type="dxa"/>
          </w:tcPr>
          <w:p w14:paraId="18DB2C6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2" w:type="dxa"/>
          </w:tcPr>
          <w:p w14:paraId="2B434F7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4BB50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14:paraId="036DE8D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2A89C178" w14:textId="5F78EB91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29" w:type="dxa"/>
          </w:tcPr>
          <w:p w14:paraId="01CFD1C5" w14:textId="414E3179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73" w:type="dxa"/>
          </w:tcPr>
          <w:p w14:paraId="1CAF1662" w14:textId="22875F4F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819" w:type="dxa"/>
          </w:tcPr>
          <w:p w14:paraId="03FA80B4" w14:textId="09B79D0D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3C282E5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6C878FBB" w14:textId="3A98722D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7A1F2F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0AF3D012" w14:textId="754780FC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4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4681F53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2A82A8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751D3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FEEB77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E16" w:rsidRPr="00336990" w14:paraId="4C9B4D3A" w14:textId="77777777">
        <w:tc>
          <w:tcPr>
            <w:tcW w:w="3780" w:type="dxa"/>
          </w:tcPr>
          <w:p w14:paraId="361CE30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0D3F982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BD0AF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14:paraId="7E5AE77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006FC25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5A7F36E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D6B328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747F850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FE2D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714D547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ADA88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27271A7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2FDFEA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1ADD7D2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D558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3D06E56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E16" w:rsidRPr="00336990" w14:paraId="3FC973D7" w14:textId="77777777">
        <w:tc>
          <w:tcPr>
            <w:tcW w:w="3780" w:type="dxa"/>
          </w:tcPr>
          <w:p w14:paraId="7CEE755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6319AC6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F7E50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1A0FD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59DD897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2F03B9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52B6FD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E6D7BD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34DBE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2BE5A708" w14:textId="6566608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10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10C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4459D8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DB8D953" w14:textId="34B0CE24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10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10C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760F1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72E635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A6B77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BD9DB9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E16" w:rsidRPr="00336990" w14:paraId="15DA1527" w14:textId="77777777">
        <w:tc>
          <w:tcPr>
            <w:tcW w:w="3780" w:type="dxa"/>
          </w:tcPr>
          <w:p w14:paraId="2E6DC5F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44514E4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35E68A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DA450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496F1F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5DCE45A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D533AA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0CFD5BA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B2DB3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5E91490A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ABDFF9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0ABC170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CCD4B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908600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871D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59150127" w14:textId="77777777" w:rsidR="00764E16" w:rsidRPr="0083346C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3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64E16" w:rsidRPr="00336990" w14:paraId="4D97E210" w14:textId="77777777">
        <w:tc>
          <w:tcPr>
            <w:tcW w:w="3780" w:type="dxa"/>
          </w:tcPr>
          <w:p w14:paraId="6A6A46C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</w:tcPr>
          <w:p w14:paraId="0A2ABA7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40C74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29599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215EC03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4AFFAC1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D7A6A4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6C4B801A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E57A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34F4DB29" w14:textId="7C6ECD6E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4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308890A8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022251EE" w14:textId="4510E60B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4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79ADC33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A27182F" w14:textId="21D64960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4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68D78F9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0ABE5B3" w14:textId="37DD8066" w:rsidR="00764E16" w:rsidRPr="00336990" w:rsidRDefault="00D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64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893</w:t>
            </w:r>
          </w:p>
        </w:tc>
      </w:tr>
    </w:tbl>
    <w:p w14:paraId="56C85814" w14:textId="77777777" w:rsidR="00764E16" w:rsidRPr="003C47FE" w:rsidRDefault="00764E16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764E16" w:rsidRPr="003C47FE" w:rsidSect="00B37ACE"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E025BA6" w14:textId="056FC1C8" w:rsidR="00A502CF" w:rsidRPr="00724941" w:rsidRDefault="00D110C5" w:rsidP="0072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 w:firstLine="630"/>
        <w:contextualSpacing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9</w:t>
      </w:r>
      <w:r w:rsidR="00724941" w:rsidRPr="00724941">
        <w:rPr>
          <w:rFonts w:ascii="Angsana New" w:hAnsi="Angsana New"/>
          <w:b/>
          <w:sz w:val="30"/>
          <w:szCs w:val="30"/>
        </w:rPr>
        <w:tab/>
      </w:r>
      <w:r w:rsidR="00724941">
        <w:rPr>
          <w:rFonts w:ascii="Angsana New" w:hAnsi="Angsana New"/>
          <w:b/>
          <w:sz w:val="30"/>
          <w:szCs w:val="30"/>
        </w:rPr>
        <w:tab/>
      </w:r>
      <w:r w:rsidR="00764E16" w:rsidRPr="00724941">
        <w:rPr>
          <w:rFonts w:ascii="Angsana New" w:hAnsi="Angsana New"/>
          <w:b/>
          <w:sz w:val="30"/>
          <w:szCs w:val="30"/>
        </w:rPr>
        <w:tab/>
      </w:r>
      <w:r w:rsidR="00764E16" w:rsidRPr="00724941">
        <w:rPr>
          <w:rFonts w:ascii="Angsana New" w:hAnsi="Angsana New"/>
          <w:bCs/>
          <w:sz w:val="30"/>
          <w:szCs w:val="30"/>
          <w:cs/>
        </w:rPr>
        <w:t>เงินลงทุน</w:t>
      </w:r>
      <w:r w:rsidR="00A502CF" w:rsidRPr="00724941">
        <w:rPr>
          <w:rFonts w:ascii="Angsana New" w:hAnsi="Angsana New"/>
          <w:bCs/>
          <w:sz w:val="30"/>
          <w:szCs w:val="30"/>
          <w:cs/>
        </w:rPr>
        <w:t>ในบริษัทย่อย</w:t>
      </w:r>
    </w:p>
    <w:p w14:paraId="1B82CA58" w14:textId="77777777" w:rsidR="00A502CF" w:rsidRPr="00E33E5D" w:rsidRDefault="00A502CF" w:rsidP="004A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24"/>
          <w:szCs w:val="24"/>
        </w:rPr>
      </w:pPr>
    </w:p>
    <w:p w14:paraId="0399600C" w14:textId="7E0E1ED0" w:rsidR="00A502CF" w:rsidRPr="008C010D" w:rsidRDefault="00A502CF" w:rsidP="0072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firstLine="630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EE0B24"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2566</w:t>
      </w:r>
      <w:r w:rsidR="00EE0B24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EE0B24">
        <w:rPr>
          <w:rFonts w:ascii="Angsana New" w:hAnsi="Angsana New" w:hint="cs"/>
          <w:sz w:val="30"/>
          <w:szCs w:val="30"/>
          <w:cs/>
        </w:rPr>
        <w:t>แต่ละปีสิ้นสุดวันเดียวกัน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2E066A2D" w14:textId="77777777" w:rsidR="00A502CF" w:rsidRPr="00E33E5D" w:rsidRDefault="00A502CF" w:rsidP="004A0B83">
      <w:pPr>
        <w:pStyle w:val="FSBlank"/>
        <w:rPr>
          <w:sz w:val="24"/>
          <w:szCs w:val="24"/>
        </w:rPr>
      </w:pPr>
    </w:p>
    <w:tbl>
      <w:tblPr>
        <w:tblW w:w="144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1080"/>
        <w:gridCol w:w="990"/>
        <w:gridCol w:w="99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</w:tblGrid>
      <w:tr w:rsidR="00A502CF" w:rsidRPr="00E33E5D" w14:paraId="4C8BBF54" w14:textId="77777777" w:rsidTr="00991131">
        <w:trPr>
          <w:trHeight w:val="20"/>
        </w:trPr>
        <w:tc>
          <w:tcPr>
            <w:tcW w:w="2430" w:type="dxa"/>
          </w:tcPr>
          <w:p w14:paraId="47241491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4E35DECF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90" w:type="dxa"/>
            <w:gridSpan w:val="13"/>
          </w:tcPr>
          <w:p w14:paraId="03B186C4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02CF" w:rsidRPr="00E33E5D" w14:paraId="718E3A17" w14:textId="77777777" w:rsidTr="00991131">
        <w:trPr>
          <w:trHeight w:val="20"/>
        </w:trPr>
        <w:tc>
          <w:tcPr>
            <w:tcW w:w="2430" w:type="dxa"/>
          </w:tcPr>
          <w:p w14:paraId="2837E736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03ADD977" w14:textId="1807119D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F7C4B59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980" w:type="dxa"/>
            <w:gridSpan w:val="2"/>
          </w:tcPr>
          <w:p w14:paraId="1E637A1D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250" w:type="dxa"/>
            <w:gridSpan w:val="3"/>
          </w:tcPr>
          <w:p w14:paraId="695069C6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F6B675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2FC28511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77997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0B485915" w14:textId="18FBB979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A502CF" w:rsidRPr="00E33E5D" w14:paraId="1F6D743A" w14:textId="77777777" w:rsidTr="00991131">
        <w:trPr>
          <w:trHeight w:val="20"/>
        </w:trPr>
        <w:tc>
          <w:tcPr>
            <w:tcW w:w="2430" w:type="dxa"/>
          </w:tcPr>
          <w:p w14:paraId="78577EC9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FA7DDBA" w14:textId="01D65EFF" w:rsidR="00A502CF" w:rsidRPr="00E33E5D" w:rsidRDefault="00B324EC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</w:t>
            </w:r>
            <w:r w:rsidR="00A502CF"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14:paraId="75F21A62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980" w:type="dxa"/>
            <w:gridSpan w:val="2"/>
          </w:tcPr>
          <w:p w14:paraId="63EB1E6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250" w:type="dxa"/>
            <w:gridSpan w:val="3"/>
          </w:tcPr>
          <w:p w14:paraId="4DFB537A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DBE5047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491A8F48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1AF78EA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62974AA" w14:textId="613D4ECC" w:rsidR="00A502CF" w:rsidRPr="00E33E5D" w:rsidRDefault="00803B42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A502CF" w:rsidRPr="00E33E5D" w14:paraId="1424FC5D" w14:textId="77777777" w:rsidTr="00991131">
        <w:trPr>
          <w:trHeight w:val="20"/>
        </w:trPr>
        <w:tc>
          <w:tcPr>
            <w:tcW w:w="2430" w:type="dxa"/>
          </w:tcPr>
          <w:p w14:paraId="7A945168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703FC3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F09AE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749672" w14:textId="254711A8" w:rsidR="00A502CF" w:rsidRPr="00E33E5D" w:rsidRDefault="00D110C5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90" w:type="dxa"/>
          </w:tcPr>
          <w:p w14:paraId="46BC622A" w14:textId="06A3960D" w:rsidR="00A502CF" w:rsidRPr="00E33E5D" w:rsidRDefault="00D110C5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0" w:type="dxa"/>
          </w:tcPr>
          <w:p w14:paraId="440EBB6D" w14:textId="4535A1BD" w:rsidR="00A502CF" w:rsidRPr="00E33E5D" w:rsidRDefault="00D110C5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4391A18" w14:textId="77777777" w:rsidR="00A502CF" w:rsidRPr="00E33E5D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AAC7DD" w14:textId="2505549F" w:rsidR="00A502CF" w:rsidRPr="00E33E5D" w:rsidRDefault="00D110C5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BC22527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182808" w14:textId="2B565488" w:rsidR="00A502CF" w:rsidRPr="00E33E5D" w:rsidRDefault="00D110C5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3C46CBD" w14:textId="77777777" w:rsidR="00A502CF" w:rsidRPr="00E33E5D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8C3A1E" w14:textId="50750B10" w:rsidR="00A502CF" w:rsidRPr="00E33E5D" w:rsidRDefault="00D110C5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B9E783A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770F20" w14:textId="264A7B8A" w:rsidR="00A502CF" w:rsidRPr="00E33E5D" w:rsidRDefault="00D110C5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78C3875" w14:textId="77777777" w:rsidR="00A502CF" w:rsidRPr="00E33E5D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5EC7D5" w14:textId="3E21D4C4" w:rsidR="00A502CF" w:rsidRPr="00E33E5D" w:rsidRDefault="00D110C5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502CF" w:rsidRPr="00E33E5D" w14:paraId="07C9D6A5" w14:textId="77777777" w:rsidTr="00991131">
        <w:trPr>
          <w:trHeight w:val="216"/>
        </w:trPr>
        <w:tc>
          <w:tcPr>
            <w:tcW w:w="2430" w:type="dxa"/>
          </w:tcPr>
          <w:p w14:paraId="69F24849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0ECC03D2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43BB46F6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110" w:type="dxa"/>
            <w:gridSpan w:val="11"/>
            <w:tcBorders>
              <w:left w:val="nil"/>
            </w:tcBorders>
          </w:tcPr>
          <w:p w14:paraId="029E23A3" w14:textId="77777777" w:rsidR="00A502CF" w:rsidRPr="00E33E5D" w:rsidRDefault="00A502CF" w:rsidP="0018047A">
            <w:pPr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20361" w:rsidRPr="00E33E5D" w14:paraId="154B97AE" w14:textId="77777777" w:rsidTr="00991131">
        <w:trPr>
          <w:trHeight w:val="20"/>
        </w:trPr>
        <w:tc>
          <w:tcPr>
            <w:tcW w:w="2430" w:type="dxa"/>
          </w:tcPr>
          <w:p w14:paraId="653C34C9" w14:textId="625BE3E9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เฟรชมาร์เก็ต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เพลส</w:t>
            </w:r>
            <w:r w:rsidR="000F33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F33A0"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890" w:type="dxa"/>
          </w:tcPr>
          <w:p w14:paraId="51C1E05F" w14:textId="3F8A6FB3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15C97382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C60F147" w14:textId="1FE93C2C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5E1533B1" w14:textId="49FE2A3D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6E6CF3BA" w14:textId="3C736EA6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4CF0C05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D19EB" w14:textId="522BEDC2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FA8411B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D6A903" w14:textId="7AD7034E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A1EA9D6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65719" w14:textId="0ACBC4AD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2284A8D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C0CF59" w14:textId="1E59BBB0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DF7827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113C86" w14:textId="60EAC86A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22C1" w:rsidRPr="00E33E5D" w14:paraId="6BB61A03" w14:textId="77777777" w:rsidTr="00991131">
        <w:trPr>
          <w:trHeight w:val="20"/>
        </w:trPr>
        <w:tc>
          <w:tcPr>
            <w:tcW w:w="2430" w:type="dxa"/>
          </w:tcPr>
          <w:p w14:paraId="0820FAC0" w14:textId="0762DBE2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4403BDD" w14:textId="721079DA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เกี่ยวกับอสังหาริมทรัพย์</w:t>
            </w:r>
          </w:p>
        </w:tc>
        <w:tc>
          <w:tcPr>
            <w:tcW w:w="1080" w:type="dxa"/>
          </w:tcPr>
          <w:p w14:paraId="5F457C41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BCA3E8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E8AA09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AD0024B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F4EE29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615890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F5299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607998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259708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FED71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4D23C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61F487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EEC9BE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BE61AD" w14:textId="77777777" w:rsidR="008922C1" w:rsidRPr="00E33E5D" w:rsidRDefault="008922C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0361" w:rsidRPr="00E33E5D" w14:paraId="61D70E34" w14:textId="77777777" w:rsidTr="00991131">
        <w:trPr>
          <w:trHeight w:val="20"/>
        </w:trPr>
        <w:tc>
          <w:tcPr>
            <w:tcW w:w="2430" w:type="dxa"/>
          </w:tcPr>
          <w:p w14:paraId="3CE1BF14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890" w:type="dxa"/>
          </w:tcPr>
          <w:p w14:paraId="3B6C4313" w14:textId="0F93CF58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ดำเนินกิจการโรงแรม </w:t>
            </w:r>
          </w:p>
        </w:tc>
        <w:tc>
          <w:tcPr>
            <w:tcW w:w="1080" w:type="dxa"/>
          </w:tcPr>
          <w:p w14:paraId="4355FD74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4E924E7" w14:textId="3C9D081B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0F39A2FD" w14:textId="459E15F6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312E7B0F" w14:textId="39357FB1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F33BC4C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CBA53F" w14:textId="7A3E9AF0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58F4278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F5D49B" w14:textId="5917F6B2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8E9FE13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C4E87C" w14:textId="05D38EC5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4179EC3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25DC8" w14:textId="3FE46B96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448B4F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144BE" w14:textId="5992A078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0361" w:rsidRPr="00E33E5D" w14:paraId="75AD396D" w14:textId="77777777" w:rsidTr="00991131">
        <w:trPr>
          <w:trHeight w:val="135"/>
        </w:trPr>
        <w:tc>
          <w:tcPr>
            <w:tcW w:w="2430" w:type="dxa"/>
          </w:tcPr>
          <w:p w14:paraId="1248D149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0E91A2AF" w14:textId="19AD0758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รีสอร์ท และห้องชุด</w:t>
            </w:r>
          </w:p>
        </w:tc>
        <w:tc>
          <w:tcPr>
            <w:tcW w:w="1080" w:type="dxa"/>
          </w:tcPr>
          <w:p w14:paraId="041AB9CB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056464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D3386F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3A28D2F7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322300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58599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932D2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38F516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1F0964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B7E962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80F83B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BFC44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DA2CBD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F3310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20361" w:rsidRPr="00E33E5D" w14:paraId="2FF6C9C3" w14:textId="77777777" w:rsidTr="00991131">
        <w:trPr>
          <w:trHeight w:val="99"/>
        </w:trPr>
        <w:tc>
          <w:tcPr>
            <w:tcW w:w="2430" w:type="dxa"/>
          </w:tcPr>
          <w:p w14:paraId="118100E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1D0CBD4B" w14:textId="3556911A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0CC6A723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C06A8BB" w14:textId="47EAA4E0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6683DE8E" w14:textId="357E095D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6BFDD882" w14:textId="0597B18A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467D4C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5AE9AE" w14:textId="5B9106EB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0C376B4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AD9D9A" w14:textId="12FFF6E1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083D7FC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01E3D9" w14:textId="4FFF0B66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C8EB4B5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B73210" w14:textId="3C3E4022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084D07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7FEEBD" w14:textId="1A74CCB2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0361" w:rsidRPr="00E33E5D" w14:paraId="0A70FFA9" w14:textId="77777777" w:rsidTr="00991131">
        <w:trPr>
          <w:trHeight w:val="20"/>
        </w:trPr>
        <w:tc>
          <w:tcPr>
            <w:tcW w:w="2430" w:type="dxa"/>
          </w:tcPr>
          <w:p w14:paraId="29A7167B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890" w:type="dxa"/>
          </w:tcPr>
          <w:p w14:paraId="0A1641F5" w14:textId="5D6B870D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80" w:type="dxa"/>
          </w:tcPr>
          <w:p w14:paraId="12ECFC3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959EC2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F82FD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507A96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7BB5C4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F901E9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CB1C16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016D09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C09B1C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0B346C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E70D5D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F84FF9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20DD39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D39E6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20361" w:rsidRPr="00E33E5D" w14:paraId="3444CDEB" w14:textId="77777777" w:rsidTr="00991131">
        <w:trPr>
          <w:trHeight w:val="20"/>
        </w:trPr>
        <w:tc>
          <w:tcPr>
            <w:tcW w:w="2430" w:type="dxa"/>
          </w:tcPr>
          <w:p w14:paraId="2A0D5AC3" w14:textId="4BFE1052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๙ สมาร์ท </w:t>
            </w:r>
            <w:r w:rsidR="004238AD"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เรสซิเดนซ์ จำกัด</w:t>
            </w:r>
          </w:p>
        </w:tc>
        <w:tc>
          <w:tcPr>
            <w:tcW w:w="1890" w:type="dxa"/>
          </w:tcPr>
          <w:p w14:paraId="5D5FC32E" w14:textId="2E7D0956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ให้บริการที่พักแรม</w:t>
            </w:r>
          </w:p>
        </w:tc>
        <w:tc>
          <w:tcPr>
            <w:tcW w:w="1080" w:type="dxa"/>
          </w:tcPr>
          <w:p w14:paraId="3DCF9B78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08C29AD" w14:textId="12C93889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7C27BEF1" w14:textId="0C1ABCAA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1BD50F60" w14:textId="56504BDC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7BB9809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47A05" w14:textId="493BFAA4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689E91B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C0A21B" w14:textId="54199734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0178B80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4F6EFC" w14:textId="1BBD6AA1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C61B04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59CCA" w14:textId="67D27B8A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4CE659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2DACA4" w14:textId="23F3A126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0361" w:rsidRPr="00E33E5D" w14:paraId="097C76BD" w14:textId="77777777" w:rsidTr="00991131">
        <w:trPr>
          <w:trHeight w:val="20"/>
        </w:trPr>
        <w:tc>
          <w:tcPr>
            <w:tcW w:w="2430" w:type="dxa"/>
          </w:tcPr>
          <w:p w14:paraId="16B8AB58" w14:textId="581E6EAF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นวนคร</w:t>
            </w:r>
          </w:p>
        </w:tc>
        <w:tc>
          <w:tcPr>
            <w:tcW w:w="1890" w:type="dxa"/>
          </w:tcPr>
          <w:p w14:paraId="45921ADF" w14:textId="5FF3CED0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111DB6EE" w14:textId="092753A3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BFF7ABD" w14:textId="6D734924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531479ED" w14:textId="26B4AA36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53966E0F" w14:textId="7404FC92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D09240B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897BB" w14:textId="59A664EB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EA1C3B1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DD205D" w14:textId="69F90510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42F5910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78AD61" w14:textId="76E56AA3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BA031A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9E0EEA" w14:textId="49503CFF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AEFDC7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4A7BCF" w14:textId="2322F14D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0361" w:rsidRPr="00E33E5D" w14:paraId="4B769F3D" w14:textId="77777777" w:rsidTr="00991131">
        <w:trPr>
          <w:trHeight w:val="20"/>
        </w:trPr>
        <w:tc>
          <w:tcPr>
            <w:tcW w:w="2430" w:type="dxa"/>
          </w:tcPr>
          <w:p w14:paraId="4941D811" w14:textId="3B7751BA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</w:p>
        </w:tc>
        <w:tc>
          <w:tcPr>
            <w:tcW w:w="1890" w:type="dxa"/>
          </w:tcPr>
          <w:p w14:paraId="7E0AD312" w14:textId="2393F328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เกี่ยวกับโกดังสินค้า</w:t>
            </w:r>
          </w:p>
        </w:tc>
        <w:tc>
          <w:tcPr>
            <w:tcW w:w="1080" w:type="dxa"/>
          </w:tcPr>
          <w:p w14:paraId="00506403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196DFB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9CF414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14C667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042D8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53CB17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A327E4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3E3D4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77C2AD41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7D813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D3C6EC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830356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3BC2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F7048F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20361" w:rsidRPr="00E33E5D" w14:paraId="0BC414A3" w14:textId="77777777" w:rsidTr="00991131">
        <w:trPr>
          <w:trHeight w:val="20"/>
        </w:trPr>
        <w:tc>
          <w:tcPr>
            <w:tcW w:w="2430" w:type="dxa"/>
          </w:tcPr>
          <w:p w14:paraId="7988C268" w14:textId="41F0FA6D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ปิโตร แอนด์ </w:t>
            </w:r>
          </w:p>
        </w:tc>
        <w:tc>
          <w:tcPr>
            <w:tcW w:w="1890" w:type="dxa"/>
          </w:tcPr>
          <w:p w14:paraId="0E970DF7" w14:textId="0373C20D" w:rsidR="00520361" w:rsidRPr="00E33E5D" w:rsidRDefault="002E65CD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</w:t>
            </w:r>
            <w:r w:rsidR="006107A0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="00520361"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ปลีกเชื้อเพลิง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ยานยนต์</w:t>
            </w:r>
          </w:p>
        </w:tc>
        <w:tc>
          <w:tcPr>
            <w:tcW w:w="1080" w:type="dxa"/>
          </w:tcPr>
          <w:p w14:paraId="53FF6BB6" w14:textId="5F94C483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8D3FAB0" w14:textId="7E3735EC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4744F60C" w14:textId="3217FD30" w:rsidR="00520361" w:rsidRPr="00E33E5D" w:rsidRDefault="002E65CD" w:rsidP="002E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</w:tcBorders>
          </w:tcPr>
          <w:p w14:paraId="3BA00878" w14:textId="2A4253F0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571C2D5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4C13AE" w14:textId="435FC91E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9C0428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583572" w14:textId="4D21569A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52036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00711C3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4113EC" w14:textId="1BD45974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A6136A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437FFC" w14:textId="4319F109" w:rsidR="00520361" w:rsidRPr="00E33E5D" w:rsidRDefault="00547BA2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919C0C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1C465C" w14:textId="5540B95D" w:rsidR="00520361" w:rsidRPr="00E33E5D" w:rsidRDefault="00547BA2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0361" w:rsidRPr="00E33E5D" w14:paraId="542B4897" w14:textId="77777777" w:rsidTr="00991131">
        <w:trPr>
          <w:trHeight w:val="20"/>
        </w:trPr>
        <w:tc>
          <w:tcPr>
            <w:tcW w:w="2430" w:type="dxa"/>
          </w:tcPr>
          <w:p w14:paraId="48EEBFBE" w14:textId="77702996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0A3EC201" w14:textId="4427BBC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A55C02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C782A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ED31C3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C9AFD0D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EAB52F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35C7A1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38598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DD09658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06248E2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6F36E1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992A1C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F13BE1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92FA0F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8FEAB0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20361" w:rsidRPr="00E33E5D" w14:paraId="5C16A016" w14:textId="77777777" w:rsidTr="00991131">
        <w:trPr>
          <w:trHeight w:val="20"/>
        </w:trPr>
        <w:tc>
          <w:tcPr>
            <w:tcW w:w="2430" w:type="dxa"/>
          </w:tcPr>
          <w:p w14:paraId="0EA201C4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782A7778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62A70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06B746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1B1AED3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CCFE8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0EFC4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CB0F0B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CCE7F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5AAC24" w14:textId="07800370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</w:t>
            </w:r>
            <w:r w:rsidR="00520361"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18A97EE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33770" w14:textId="78D1D228" w:rsidR="00520361" w:rsidRPr="00E33E5D" w:rsidRDefault="00D110C5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</w:t>
            </w:r>
            <w:r w:rsidR="00520361"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9A2A372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6536F6" w14:textId="6C4104FC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FA6071" w14:textId="77777777" w:rsidR="00520361" w:rsidRPr="00E33E5D" w:rsidRDefault="00520361" w:rsidP="0052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52D087" w14:textId="7E4DAC5C" w:rsidR="00520361" w:rsidRPr="00E33E5D" w:rsidRDefault="00520361" w:rsidP="005203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4CF316AC" w14:textId="77777777" w:rsidR="006C3BC8" w:rsidRDefault="00A502CF" w:rsidP="00E3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spacing w:line="240" w:lineRule="auto"/>
        <w:rPr>
          <w:rFonts w:ascii="Angsana New" w:hAnsi="Angsana New"/>
          <w:sz w:val="12"/>
          <w:szCs w:val="12"/>
        </w:rPr>
        <w:sectPr w:rsidR="006C3BC8" w:rsidSect="007B50A0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 w:rsidRPr="004238AD">
        <w:rPr>
          <w:rFonts w:ascii="Angsana New" w:hAnsi="Angsana New"/>
          <w:sz w:val="12"/>
          <w:szCs w:val="12"/>
        </w:rPr>
        <w:tab/>
      </w:r>
      <w:r w:rsidR="00DA3917">
        <w:rPr>
          <w:rFonts w:ascii="Angsana New" w:hAnsi="Angsana New"/>
          <w:sz w:val="12"/>
          <w:szCs w:val="12"/>
        </w:rPr>
        <w:br w:type="page"/>
      </w:r>
    </w:p>
    <w:p w14:paraId="45BB1896" w14:textId="265537E0" w:rsidR="00DA3917" w:rsidRDefault="00DA3917" w:rsidP="00E3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60BB72A8" w14:textId="0A5E70B7" w:rsidR="001618AE" w:rsidRDefault="00A502CF" w:rsidP="00EC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90DC3">
        <w:rPr>
          <w:rFonts w:ascii="Angsana New" w:hAnsi="Angsana New"/>
          <w:sz w:val="30"/>
          <w:szCs w:val="30"/>
          <w:cs/>
        </w:rPr>
        <w:t>บริษัท</w:t>
      </w:r>
      <w:r w:rsidR="00E708C8" w:rsidRPr="00A90DC3">
        <w:rPr>
          <w:rFonts w:ascii="Angsana New" w:hAnsi="Angsana New" w:hint="cs"/>
          <w:sz w:val="30"/>
          <w:szCs w:val="30"/>
          <w:cs/>
        </w:rPr>
        <w:t xml:space="preserve"> นวนคร ด</w:t>
      </w:r>
      <w:r w:rsidR="00B2303A" w:rsidRPr="00A90DC3">
        <w:rPr>
          <w:rFonts w:ascii="Angsana New" w:hAnsi="Angsana New" w:hint="cs"/>
          <w:sz w:val="30"/>
          <w:szCs w:val="30"/>
          <w:cs/>
        </w:rPr>
        <w:t>ี</w:t>
      </w:r>
      <w:r w:rsidR="007C2301" w:rsidRPr="00A90DC3">
        <w:rPr>
          <w:rFonts w:ascii="Angsana New" w:hAnsi="Angsana New" w:hint="cs"/>
          <w:sz w:val="30"/>
          <w:szCs w:val="30"/>
          <w:cs/>
        </w:rPr>
        <w:t xml:space="preserve">เวลลอปเมนท์ จำกัด </w:t>
      </w:r>
      <w:r w:rsidRPr="00A90DC3">
        <w:rPr>
          <w:rFonts w:ascii="Angsana New" w:hAnsi="Angsana New"/>
          <w:sz w:val="30"/>
          <w:szCs w:val="30"/>
          <w:cs/>
        </w:rPr>
        <w:t>จัดตั้งในประเทศไทยเมื่อ</w:t>
      </w:r>
      <w:r w:rsidR="00EC0206" w:rsidRPr="00A90DC3">
        <w:rPr>
          <w:rFonts w:ascii="Angsana New" w:hAnsi="Angsana New" w:hint="cs"/>
          <w:sz w:val="30"/>
          <w:szCs w:val="30"/>
          <w:cs/>
        </w:rPr>
        <w:t>วันที่</w:t>
      </w:r>
      <w:r w:rsidR="001701F0" w:rsidRPr="00A90DC3">
        <w:rPr>
          <w:rFonts w:ascii="Angsana New" w:hAnsi="Angsana New"/>
          <w:sz w:val="30"/>
          <w:szCs w:val="30"/>
        </w:rPr>
        <w:t xml:space="preserve"> </w:t>
      </w:r>
      <w:r w:rsidR="0049467C">
        <w:rPr>
          <w:rFonts w:ascii="Angsana New" w:hAnsi="Angsana New"/>
          <w:sz w:val="30"/>
          <w:szCs w:val="30"/>
        </w:rPr>
        <w:t>3</w:t>
      </w:r>
      <w:r w:rsidR="001A2F48" w:rsidRPr="00A90DC3">
        <w:rPr>
          <w:rFonts w:ascii="Angsana New" w:hAnsi="Angsana New"/>
          <w:sz w:val="30"/>
          <w:szCs w:val="30"/>
          <w:cs/>
        </w:rPr>
        <w:t xml:space="preserve"> </w:t>
      </w:r>
      <w:r w:rsidR="00EC0206" w:rsidRPr="00A90DC3">
        <w:rPr>
          <w:rFonts w:ascii="Angsana New" w:hAnsi="Angsana New" w:hint="cs"/>
          <w:sz w:val="30"/>
          <w:szCs w:val="30"/>
          <w:cs/>
        </w:rPr>
        <w:t>มีนาคม</w:t>
      </w:r>
      <w:r w:rsidR="00D9508B" w:rsidRPr="00A90DC3">
        <w:rPr>
          <w:rFonts w:ascii="Angsana New" w:hAnsi="Angsana New"/>
          <w:sz w:val="30"/>
          <w:szCs w:val="30"/>
        </w:rPr>
        <w:t xml:space="preserve"> 2565</w:t>
      </w:r>
      <w:r w:rsidR="00EC0206" w:rsidRPr="00A90DC3">
        <w:rPr>
          <w:rFonts w:ascii="Angsana New" w:hAnsi="Angsana New"/>
          <w:sz w:val="30"/>
          <w:szCs w:val="30"/>
          <w:cs/>
        </w:rPr>
        <w:t xml:space="preserve"> </w:t>
      </w:r>
      <w:r w:rsidR="00EC7F32">
        <w:rPr>
          <w:rFonts w:ascii="Angsana New" w:hAnsi="Angsana New" w:hint="cs"/>
          <w:sz w:val="30"/>
          <w:szCs w:val="30"/>
          <w:cs/>
        </w:rPr>
        <w:t>และ</w:t>
      </w:r>
      <w:r w:rsidRPr="00A90DC3">
        <w:rPr>
          <w:rFonts w:ascii="Angsana New" w:hAnsi="Angsana New"/>
          <w:sz w:val="30"/>
          <w:szCs w:val="30"/>
          <w:cs/>
        </w:rPr>
        <w:t>บริษัทได้ชำระค่าหุ้นสามัญเต็มมูลค่าในบริษัทย่อยดังกล่าวเมื่อ</w:t>
      </w:r>
      <w:r w:rsidR="00EC0206" w:rsidRPr="00A90DC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E7741" w:rsidRPr="00A90DC3">
        <w:rPr>
          <w:rFonts w:ascii="Angsana New" w:hAnsi="Angsana New"/>
          <w:sz w:val="30"/>
          <w:szCs w:val="30"/>
        </w:rPr>
        <w:t>3</w:t>
      </w:r>
      <w:r w:rsidR="00EC0206" w:rsidRPr="00A90DC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75B7E" w:rsidRPr="00A90DC3">
        <w:rPr>
          <w:rFonts w:ascii="Angsana New" w:hAnsi="Angsana New"/>
          <w:sz w:val="30"/>
          <w:szCs w:val="30"/>
        </w:rPr>
        <w:t>2566</w:t>
      </w:r>
      <w:r w:rsidR="00C56819" w:rsidRPr="00A90DC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D977174" w14:textId="77777777" w:rsidR="00565297" w:rsidRDefault="00565297" w:rsidP="00EC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74544E5" w14:textId="462C1D82" w:rsidR="00565297" w:rsidRPr="00A90DC3" w:rsidRDefault="00565297" w:rsidP="00565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90DC3">
        <w:rPr>
          <w:rFonts w:ascii="Angsana New" w:hAnsi="Angsana New" w:hint="cs"/>
          <w:sz w:val="30"/>
          <w:szCs w:val="30"/>
          <w:cs/>
        </w:rPr>
        <w:t xml:space="preserve">บริษัท ๙ ปิโตร แอนด์เซอร์วิส จำกัด </w:t>
      </w:r>
      <w:r w:rsidRPr="00A90DC3">
        <w:rPr>
          <w:rFonts w:ascii="Angsana New" w:hAnsi="Angsana New"/>
          <w:sz w:val="30"/>
          <w:szCs w:val="30"/>
          <w:cs/>
        </w:rPr>
        <w:t>จัดตั้งในประเทศไทยเมื่อวันที่</w:t>
      </w:r>
      <w:r w:rsidRPr="00A90DC3">
        <w:rPr>
          <w:rFonts w:ascii="Angsana New" w:hAnsi="Angsana New"/>
          <w:sz w:val="30"/>
          <w:szCs w:val="30"/>
        </w:rPr>
        <w:t xml:space="preserve"> 21 </w:t>
      </w:r>
      <w:r w:rsidRPr="00A90DC3">
        <w:rPr>
          <w:rFonts w:ascii="Angsana New" w:hAnsi="Angsana New" w:hint="cs"/>
          <w:sz w:val="30"/>
          <w:szCs w:val="30"/>
          <w:cs/>
        </w:rPr>
        <w:t>มิถุนายน</w:t>
      </w:r>
      <w:r w:rsidRPr="00A90DC3">
        <w:rPr>
          <w:rFonts w:ascii="Angsana New" w:hAnsi="Angsana New"/>
          <w:sz w:val="30"/>
          <w:szCs w:val="30"/>
          <w:cs/>
        </w:rPr>
        <w:t xml:space="preserve"> </w:t>
      </w:r>
      <w:r w:rsidRPr="00A90DC3">
        <w:rPr>
          <w:rFonts w:ascii="Angsana New" w:hAnsi="Angsana New"/>
          <w:sz w:val="30"/>
          <w:szCs w:val="30"/>
        </w:rPr>
        <w:t>2566</w:t>
      </w:r>
      <w:r w:rsidRPr="00A90DC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90DC3">
        <w:rPr>
          <w:rFonts w:ascii="Angsana New" w:hAnsi="Angsana New"/>
          <w:sz w:val="30"/>
          <w:szCs w:val="30"/>
          <w:cs/>
        </w:rPr>
        <w:t>บริษัทได้ชำระค่า</w:t>
      </w:r>
      <w:r w:rsidR="00F45446">
        <w:rPr>
          <w:rFonts w:ascii="Angsana New" w:hAnsi="Angsana New"/>
          <w:sz w:val="30"/>
          <w:szCs w:val="30"/>
          <w:cs/>
        </w:rPr>
        <w:br/>
      </w:r>
      <w:r w:rsidRPr="00A90DC3">
        <w:rPr>
          <w:rFonts w:ascii="Angsana New" w:hAnsi="Angsana New"/>
          <w:sz w:val="30"/>
          <w:szCs w:val="30"/>
          <w:cs/>
        </w:rPr>
        <w:t xml:space="preserve">หุ้นสามัญเต็มมูลค่าในบริษัทย่อยดังกล่าวเมื่อวันที่ </w:t>
      </w:r>
      <w:r w:rsidRPr="00A90DC3">
        <w:rPr>
          <w:rFonts w:ascii="Angsana New" w:hAnsi="Angsana New"/>
          <w:sz w:val="30"/>
          <w:szCs w:val="30"/>
        </w:rPr>
        <w:t>21</w:t>
      </w:r>
      <w:r w:rsidRPr="00A90DC3">
        <w:rPr>
          <w:rFonts w:ascii="Angsana New" w:hAnsi="Angsana New"/>
          <w:sz w:val="30"/>
          <w:szCs w:val="30"/>
          <w:cs/>
        </w:rPr>
        <w:t xml:space="preserve"> </w:t>
      </w:r>
      <w:r w:rsidRPr="00A90DC3">
        <w:rPr>
          <w:rFonts w:ascii="Angsana New" w:hAnsi="Angsana New" w:hint="cs"/>
          <w:sz w:val="30"/>
          <w:szCs w:val="30"/>
          <w:cs/>
        </w:rPr>
        <w:t>มิถุนายน</w:t>
      </w:r>
      <w:r w:rsidRPr="00A90DC3">
        <w:rPr>
          <w:rFonts w:ascii="Angsana New" w:hAnsi="Angsana New"/>
          <w:sz w:val="30"/>
          <w:szCs w:val="30"/>
        </w:rPr>
        <w:t xml:space="preserve"> 2566</w:t>
      </w:r>
      <w:r w:rsidRPr="00A90DC3">
        <w:rPr>
          <w:rFonts w:ascii="Angsana New" w:hAnsi="Angsana New" w:hint="cs"/>
          <w:sz w:val="30"/>
          <w:szCs w:val="30"/>
        </w:rPr>
        <w:t xml:space="preserve"> </w:t>
      </w:r>
    </w:p>
    <w:p w14:paraId="7372A8C8" w14:textId="77777777" w:rsidR="004238AD" w:rsidRPr="00A90DC3" w:rsidRDefault="004238AD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7619424" w14:textId="6EB10EC8" w:rsidR="005C3A2A" w:rsidRDefault="005C3A2A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90DC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110C5" w:rsidRPr="00A90DC3">
        <w:rPr>
          <w:rFonts w:ascii="Angsana New" w:hAnsi="Angsana New"/>
          <w:sz w:val="30"/>
          <w:szCs w:val="30"/>
        </w:rPr>
        <w:t>28</w:t>
      </w:r>
      <w:r w:rsidR="00081889" w:rsidRPr="00A90DC3">
        <w:rPr>
          <w:rFonts w:ascii="Angsana New" w:hAnsi="Angsana New"/>
          <w:sz w:val="30"/>
          <w:szCs w:val="30"/>
        </w:rPr>
        <w:t xml:space="preserve"> </w:t>
      </w:r>
      <w:r w:rsidR="00A7521F" w:rsidRPr="00A90DC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D110C5" w:rsidRPr="00A90DC3">
        <w:rPr>
          <w:rFonts w:ascii="Angsana New" w:hAnsi="Angsana New"/>
          <w:sz w:val="30"/>
          <w:szCs w:val="30"/>
        </w:rPr>
        <w:t>2566</w:t>
      </w:r>
      <w:r w:rsidRPr="00A90DC3">
        <w:rPr>
          <w:rFonts w:ascii="Angsana New" w:hAnsi="Angsana New"/>
          <w:sz w:val="30"/>
          <w:szCs w:val="30"/>
          <w:cs/>
        </w:rPr>
        <w:t xml:space="preserve"> </w:t>
      </w:r>
      <w:r w:rsidRPr="00A90DC3">
        <w:rPr>
          <w:rFonts w:ascii="Angsana New" w:hAnsi="Angsana New" w:hint="cs"/>
          <w:sz w:val="30"/>
          <w:szCs w:val="30"/>
          <w:cs/>
        </w:rPr>
        <w:t>บริษัทได้ชำระค่าหุ้นเพิ่มทุนให้กับ</w:t>
      </w:r>
      <w:r w:rsidR="00A7521F" w:rsidRPr="00A90DC3">
        <w:rPr>
          <w:rFonts w:ascii="Angsana New" w:hAnsi="Angsana New"/>
          <w:sz w:val="30"/>
          <w:szCs w:val="30"/>
          <w:cs/>
        </w:rPr>
        <w:t>บริษัท</w:t>
      </w:r>
      <w:r w:rsidR="00A7521F" w:rsidRPr="00A90DC3">
        <w:rPr>
          <w:rFonts w:ascii="Angsana New" w:hAnsi="Angsana New" w:hint="cs"/>
          <w:sz w:val="30"/>
          <w:szCs w:val="30"/>
          <w:cs/>
        </w:rPr>
        <w:t xml:space="preserve"> นวนคร ดีเวลลอปเมนท์ จำกัด </w:t>
      </w:r>
      <w:r w:rsidRPr="00A90DC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110C5" w:rsidRPr="00A90DC3">
        <w:rPr>
          <w:rFonts w:ascii="Angsana New" w:hAnsi="Angsana New"/>
          <w:sz w:val="30"/>
          <w:szCs w:val="30"/>
        </w:rPr>
        <w:t>9</w:t>
      </w:r>
      <w:r w:rsidRPr="00A90DC3">
        <w:rPr>
          <w:rFonts w:ascii="Angsana New" w:hAnsi="Angsana New"/>
          <w:sz w:val="30"/>
          <w:szCs w:val="30"/>
          <w:cs/>
        </w:rPr>
        <w:t>,</w:t>
      </w:r>
      <w:r w:rsidR="00D110C5" w:rsidRPr="00A90DC3">
        <w:rPr>
          <w:rFonts w:ascii="Angsana New" w:hAnsi="Angsana New"/>
          <w:sz w:val="30"/>
          <w:szCs w:val="30"/>
        </w:rPr>
        <w:t>500</w:t>
      </w:r>
      <w:r w:rsidRPr="00A90DC3">
        <w:rPr>
          <w:rFonts w:ascii="Angsana New" w:hAnsi="Angsana New"/>
          <w:sz w:val="30"/>
          <w:szCs w:val="30"/>
          <w:cs/>
        </w:rPr>
        <w:t>,</w:t>
      </w:r>
      <w:r w:rsidR="00D110C5" w:rsidRPr="00A90DC3">
        <w:rPr>
          <w:rFonts w:ascii="Angsana New" w:hAnsi="Angsana New"/>
          <w:sz w:val="30"/>
          <w:szCs w:val="30"/>
        </w:rPr>
        <w:t>000</w:t>
      </w:r>
      <w:r w:rsidRPr="00A90DC3">
        <w:rPr>
          <w:rFonts w:ascii="Angsana New" w:hAnsi="Angsana New"/>
          <w:sz w:val="30"/>
          <w:szCs w:val="30"/>
          <w:cs/>
        </w:rPr>
        <w:t xml:space="preserve"> </w:t>
      </w:r>
      <w:r w:rsidRPr="00A90DC3">
        <w:rPr>
          <w:rFonts w:ascii="Angsana New" w:hAnsi="Angsana New" w:hint="cs"/>
          <w:sz w:val="30"/>
          <w:szCs w:val="30"/>
          <w:cs/>
        </w:rPr>
        <w:t xml:space="preserve">หุ้น ในอัตราหุ้นละ </w:t>
      </w:r>
      <w:r w:rsidR="00D110C5" w:rsidRPr="00A90DC3">
        <w:rPr>
          <w:rFonts w:ascii="Angsana New" w:hAnsi="Angsana New"/>
          <w:sz w:val="30"/>
          <w:szCs w:val="30"/>
        </w:rPr>
        <w:t>10</w:t>
      </w:r>
      <w:r w:rsidRPr="00A90DC3">
        <w:rPr>
          <w:rFonts w:ascii="Angsana New" w:hAnsi="Angsana New"/>
          <w:sz w:val="30"/>
          <w:szCs w:val="30"/>
          <w:cs/>
        </w:rPr>
        <w:t xml:space="preserve"> </w:t>
      </w:r>
      <w:r w:rsidRPr="00A90DC3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D110C5" w:rsidRPr="00A90DC3">
        <w:rPr>
          <w:rFonts w:ascii="Angsana New" w:hAnsi="Angsana New"/>
          <w:sz w:val="30"/>
          <w:szCs w:val="30"/>
        </w:rPr>
        <w:t>95</w:t>
      </w:r>
      <w:r w:rsidRPr="00A90DC3">
        <w:rPr>
          <w:rFonts w:ascii="Angsana New" w:hAnsi="Angsana New"/>
          <w:sz w:val="30"/>
          <w:szCs w:val="30"/>
        </w:rPr>
        <w:t>.</w:t>
      </w:r>
      <w:r w:rsidR="00D110C5" w:rsidRPr="00A90DC3">
        <w:rPr>
          <w:rFonts w:ascii="Angsana New" w:hAnsi="Angsana New"/>
          <w:sz w:val="30"/>
          <w:szCs w:val="30"/>
        </w:rPr>
        <w:t>0</w:t>
      </w:r>
      <w:r w:rsidRPr="00A90DC3">
        <w:rPr>
          <w:rFonts w:ascii="Angsana New" w:hAnsi="Angsana New" w:hint="cs"/>
          <w:sz w:val="30"/>
          <w:szCs w:val="30"/>
          <w:cs/>
        </w:rPr>
        <w:t xml:space="preserve"> ล้านบาท ซึ่งเป็นการเพิ่มทุนตามสัดส่วนการลงทุนของบริษัท</w:t>
      </w:r>
    </w:p>
    <w:p w14:paraId="75DCF75A" w14:textId="77777777" w:rsidR="00A23B2C" w:rsidRPr="00A90DC3" w:rsidRDefault="00A23B2C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A20C0C3" w14:textId="0B62D185" w:rsidR="007F2C39" w:rsidRPr="00B50DF3" w:rsidRDefault="00D110C5" w:rsidP="00B50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10</w:t>
      </w:r>
      <w:r w:rsidR="00B50DF3" w:rsidRPr="0063179D">
        <w:rPr>
          <w:rFonts w:ascii="Angsana New" w:hAnsi="Angsana New"/>
          <w:bCs/>
          <w:sz w:val="30"/>
          <w:szCs w:val="30"/>
        </w:rPr>
        <w:tab/>
      </w:r>
      <w:r w:rsidR="007F2C39" w:rsidRPr="00F3526D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758FB082" w14:textId="77777777" w:rsidR="007F2C39" w:rsidRPr="00316564" w:rsidRDefault="007F2C39" w:rsidP="007F2C39">
      <w:pPr>
        <w:pStyle w:val="FSBlank"/>
        <w:rPr>
          <w:sz w:val="30"/>
          <w:szCs w:val="30"/>
        </w:rPr>
      </w:pPr>
      <w:r w:rsidRPr="00F3526D">
        <w:rPr>
          <w:sz w:val="30"/>
          <w:szCs w:val="30"/>
          <w:cs/>
        </w:rPr>
        <w:tab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5"/>
        <w:gridCol w:w="893"/>
        <w:gridCol w:w="1170"/>
        <w:gridCol w:w="273"/>
        <w:gridCol w:w="1274"/>
        <w:gridCol w:w="273"/>
        <w:gridCol w:w="1077"/>
        <w:gridCol w:w="273"/>
        <w:gridCol w:w="1162"/>
      </w:tblGrid>
      <w:tr w:rsidR="00273469" w:rsidRPr="00F3526D" w14:paraId="482A1626" w14:textId="77777777" w:rsidTr="00273469">
        <w:trPr>
          <w:tblHeader/>
        </w:trPr>
        <w:tc>
          <w:tcPr>
            <w:tcW w:w="1551" w:type="pct"/>
          </w:tcPr>
          <w:p w14:paraId="253EA682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6F868B16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5" w:type="pct"/>
            <w:gridSpan w:val="3"/>
          </w:tcPr>
          <w:p w14:paraId="46D831CA" w14:textId="4F795730" w:rsidR="00273469" w:rsidRPr="00FF1261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352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EFAE46D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  <w:vAlign w:val="center"/>
          </w:tcPr>
          <w:p w14:paraId="2A1A25D5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967" w:rsidRPr="00F3526D" w14:paraId="36D1E12D" w14:textId="77777777" w:rsidTr="00F3526D">
        <w:trPr>
          <w:tblHeader/>
        </w:trPr>
        <w:tc>
          <w:tcPr>
            <w:tcW w:w="1551" w:type="pct"/>
          </w:tcPr>
          <w:p w14:paraId="11A08B5F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570F6DA3" w14:textId="53D96282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5EDF3EA" w14:textId="61FB8EED" w:rsidR="00726967" w:rsidRPr="00F3526D" w:rsidRDefault="00D110C5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4B3087D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3596AE5" w14:textId="42D7A520" w:rsidR="00726967" w:rsidRPr="00F3526D" w:rsidRDefault="00D110C5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866919C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1ECCCE9" w14:textId="0B57BB6E" w:rsidR="00726967" w:rsidRPr="00F3526D" w:rsidRDefault="00D110C5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47DEC2C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DDA328A" w14:textId="7CFE50B5" w:rsidR="00726967" w:rsidRPr="00F3526D" w:rsidRDefault="00D110C5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26967" w:rsidRPr="00F3526D" w14:paraId="26E01CA8" w14:textId="77777777" w:rsidTr="00F3526D">
        <w:trPr>
          <w:tblHeader/>
        </w:trPr>
        <w:tc>
          <w:tcPr>
            <w:tcW w:w="1551" w:type="pct"/>
          </w:tcPr>
          <w:p w14:paraId="2CB85DBB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37F0955E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239F0719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5579" w:rsidRPr="00F3526D" w14:paraId="396B1131" w14:textId="77777777" w:rsidTr="00F3526D">
        <w:tc>
          <w:tcPr>
            <w:tcW w:w="1551" w:type="pct"/>
          </w:tcPr>
          <w:p w14:paraId="7EB812F3" w14:textId="203985A8" w:rsidR="001D5579" w:rsidRPr="00F3526D" w:rsidRDefault="001D5579" w:rsidP="001D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Pr="00F352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82" w:type="pct"/>
          </w:tcPr>
          <w:p w14:paraId="76BBDDC6" w14:textId="77777777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37EB8B" w14:textId="09C59A68" w:rsidR="001D5579" w:rsidRPr="009D2999" w:rsidRDefault="00D110C5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811</w:t>
            </w:r>
            <w:r w:rsidR="009D2999" w:rsidRPr="009D29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887</w:t>
            </w:r>
          </w:p>
        </w:tc>
        <w:tc>
          <w:tcPr>
            <w:tcW w:w="147" w:type="pct"/>
          </w:tcPr>
          <w:p w14:paraId="1C53FBA8" w14:textId="77777777" w:rsidR="001D5579" w:rsidRPr="009D2999" w:rsidRDefault="001D5579" w:rsidP="001D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A0C6F" w14:textId="150CC6E5" w:rsidR="001D5579" w:rsidRPr="009D2999" w:rsidRDefault="00D110C5" w:rsidP="009D29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890</w:t>
            </w:r>
            <w:r w:rsidR="001D5579" w:rsidRPr="009D29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686</w:t>
            </w:r>
          </w:p>
        </w:tc>
        <w:tc>
          <w:tcPr>
            <w:tcW w:w="147" w:type="pct"/>
          </w:tcPr>
          <w:p w14:paraId="19EBE534" w14:textId="77777777" w:rsidR="001D5579" w:rsidRPr="009D2999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C4BE6E" w14:textId="2838B711" w:rsidR="001D5579" w:rsidRPr="009D2999" w:rsidRDefault="00D110C5" w:rsidP="001D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</w:t>
            </w:r>
            <w:r w:rsidR="009D2999" w:rsidRPr="009D29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7" w:type="pct"/>
          </w:tcPr>
          <w:p w14:paraId="5BCA40D3" w14:textId="77777777" w:rsidR="001D5579" w:rsidRPr="009D2999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925C7B3" w14:textId="326F8A87" w:rsidR="001D5579" w:rsidRPr="009D2999" w:rsidRDefault="00D110C5" w:rsidP="00DE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  <w:r w:rsidR="001D5579" w:rsidRPr="009D29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1D5579" w:rsidRPr="00F3526D" w14:paraId="37CC4B4D" w14:textId="77777777" w:rsidTr="00F3526D">
        <w:tc>
          <w:tcPr>
            <w:tcW w:w="1551" w:type="pct"/>
          </w:tcPr>
          <w:p w14:paraId="4F076C66" w14:textId="468FE15D" w:rsidR="001D5579" w:rsidRPr="00C9336D" w:rsidRDefault="001D5579" w:rsidP="001D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36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C933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336D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 ของ</w:t>
            </w:r>
          </w:p>
        </w:tc>
        <w:tc>
          <w:tcPr>
            <w:tcW w:w="482" w:type="pct"/>
          </w:tcPr>
          <w:p w14:paraId="6AD66795" w14:textId="77777777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E50B9DD" w14:textId="77777777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F71B24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D91555" w14:textId="77777777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14553D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16EC90" w14:textId="77777777" w:rsidR="001D5579" w:rsidRPr="00F3526D" w:rsidRDefault="001D5579" w:rsidP="00B9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7E1D43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8358215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579" w:rsidRPr="00F3526D" w14:paraId="2798D6CF" w14:textId="77777777" w:rsidTr="00F3526D">
        <w:tc>
          <w:tcPr>
            <w:tcW w:w="1551" w:type="pct"/>
          </w:tcPr>
          <w:p w14:paraId="3371A390" w14:textId="18C57B9D" w:rsidR="001D5579" w:rsidRPr="00F3526D" w:rsidRDefault="001D5579" w:rsidP="001D5579">
            <w:pPr>
              <w:pStyle w:val="a"/>
              <w:tabs>
                <w:tab w:val="clear" w:pos="1080"/>
              </w:tabs>
              <w:ind w:left="90" w:right="-43" w:firstLine="164"/>
              <w:rPr>
                <w:rFonts w:asciiTheme="majorBidi" w:hAnsiTheme="majorBidi" w:cstheme="majorBidi"/>
                <w:lang w:val="en-US"/>
              </w:rPr>
            </w:pPr>
            <w:r w:rsidRPr="00C9336D">
              <w:rPr>
                <w:rFonts w:asciiTheme="majorBidi" w:hAnsiTheme="majorBidi" w:cstheme="majorBidi" w:hint="cs"/>
                <w:cs/>
                <w:lang w:val="en-US"/>
              </w:rPr>
              <w:t>การร่วมค้า</w:t>
            </w:r>
            <w:r w:rsidRPr="00F3526D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82" w:type="pct"/>
          </w:tcPr>
          <w:p w14:paraId="299C95F1" w14:textId="77777777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311517" w14:textId="22B28E73" w:rsidR="001D5579" w:rsidRPr="00F3526D" w:rsidRDefault="00D110C5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104</w:t>
            </w:r>
            <w:r w:rsidR="00255B7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737</w:t>
            </w:r>
          </w:p>
        </w:tc>
        <w:tc>
          <w:tcPr>
            <w:tcW w:w="147" w:type="pct"/>
          </w:tcPr>
          <w:p w14:paraId="31030BB1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45459" w14:textId="622F8BA5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6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D110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108</w:t>
            </w:r>
            <w:r w:rsidRPr="00766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D110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808</w:t>
            </w:r>
            <w:r w:rsidRPr="00766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E84CC60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A143E3" w14:textId="49B2733A" w:rsidR="001D5579" w:rsidRPr="00F3526D" w:rsidRDefault="006E1777" w:rsidP="00B9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B61A1B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1451F3" w14:textId="7AB0B157" w:rsidR="001D5579" w:rsidRPr="00F3526D" w:rsidRDefault="001D5579" w:rsidP="00B9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579" w:rsidRPr="00F3526D" w14:paraId="2CF42C77" w14:textId="77777777" w:rsidTr="00F3526D">
        <w:tc>
          <w:tcPr>
            <w:tcW w:w="1551" w:type="pct"/>
          </w:tcPr>
          <w:p w14:paraId="358E69C4" w14:textId="77777777" w:rsidR="001D5579" w:rsidRPr="00F3526D" w:rsidRDefault="001D5579" w:rsidP="001D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82" w:type="pct"/>
          </w:tcPr>
          <w:p w14:paraId="337C452B" w14:textId="77777777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76489B" w14:textId="6C2BCE05" w:rsidR="001D5579" w:rsidRPr="00F3526D" w:rsidRDefault="00D110C5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77</w:t>
            </w:r>
            <w:r w:rsidR="00F546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14:paraId="71CC2ECF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412CA67F" w14:textId="113B7373" w:rsidR="001D5579" w:rsidRPr="00D110C5" w:rsidRDefault="00D110C5" w:rsidP="00D11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10C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120</w:t>
            </w:r>
            <w:r w:rsidR="001D5579" w:rsidRPr="00D110C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D110C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68FC342B" w14:textId="77777777" w:rsidR="001D5579" w:rsidRPr="00D110C5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6A5440" w14:textId="6D09F51E" w:rsidR="001D5579" w:rsidRPr="00716ABF" w:rsidRDefault="00D110C5" w:rsidP="00B9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716ABF" w:rsidRPr="00716AB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14:paraId="402EF40A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645506D6" w14:textId="204F3E6A" w:rsidR="001D5579" w:rsidRPr="00F3526D" w:rsidRDefault="00D110C5" w:rsidP="00B9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  <w:r w:rsidR="001D557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1D5579" w:rsidRPr="00F3526D" w14:paraId="4B0DD57F" w14:textId="77777777" w:rsidTr="00F3526D">
        <w:tc>
          <w:tcPr>
            <w:tcW w:w="1551" w:type="pct"/>
          </w:tcPr>
          <w:p w14:paraId="2E5A9A36" w14:textId="77777777" w:rsidR="001D5579" w:rsidRPr="00F3526D" w:rsidRDefault="001D5579" w:rsidP="001D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2" w:type="pct"/>
          </w:tcPr>
          <w:p w14:paraId="64DAE04F" w14:textId="77777777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BDC169C" w14:textId="507148AB" w:rsidR="001D5579" w:rsidRPr="00F3526D" w:rsidRDefault="00A6617A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5C2555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3B10EC5F" w14:textId="46169169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D110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D110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348BEB9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C97A40" w14:textId="67581C5D" w:rsidR="001D5579" w:rsidRPr="00F3526D" w:rsidRDefault="00716ABF" w:rsidP="00B9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63C830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5303923B" w14:textId="5BFB2131" w:rsidR="001D5579" w:rsidRPr="00F3526D" w:rsidRDefault="001D5579" w:rsidP="00B9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579" w:rsidRPr="00F3526D" w14:paraId="4CDBE99F" w14:textId="77777777" w:rsidTr="00F3526D">
        <w:tc>
          <w:tcPr>
            <w:tcW w:w="1551" w:type="pct"/>
          </w:tcPr>
          <w:p w14:paraId="6CC450D6" w14:textId="6244C7F1" w:rsidR="001D5579" w:rsidRPr="00F3526D" w:rsidRDefault="001D5579" w:rsidP="001D5579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lang w:val="en-US"/>
              </w:rPr>
            </w:pPr>
            <w:r w:rsidRPr="00F352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D110C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3526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F352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482" w:type="pct"/>
          </w:tcPr>
          <w:p w14:paraId="425E0A91" w14:textId="77777777" w:rsidR="001D5579" w:rsidRPr="00F3526D" w:rsidRDefault="001D5579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CC83B03" w14:textId="3FDBFD6F" w:rsidR="001D5579" w:rsidRPr="00F3526D" w:rsidRDefault="00D110C5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994</w:t>
            </w:r>
            <w:r w:rsidR="009B7B5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147" w:type="pct"/>
          </w:tcPr>
          <w:p w14:paraId="188CAFDE" w14:textId="77777777" w:rsidR="001D5579" w:rsidRPr="00F3526D" w:rsidRDefault="001D5579" w:rsidP="001D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68439FF4" w14:textId="2835718B" w:rsidR="001D5579" w:rsidRPr="00F3526D" w:rsidRDefault="00D110C5" w:rsidP="001D55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811</w:t>
            </w:r>
            <w:r w:rsidR="001D557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  <w:tc>
          <w:tcPr>
            <w:tcW w:w="147" w:type="pct"/>
          </w:tcPr>
          <w:p w14:paraId="055C3859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DEA669B" w14:textId="268E441A" w:rsidR="001D5579" w:rsidRPr="003947FF" w:rsidRDefault="00D110C5" w:rsidP="001D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  <w:r w:rsidR="00716ABF" w:rsidRPr="003947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47" w:type="pct"/>
          </w:tcPr>
          <w:p w14:paraId="646F0B98" w14:textId="77777777" w:rsidR="001D5579" w:rsidRPr="00F3526D" w:rsidRDefault="001D5579" w:rsidP="001D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31CA468" w14:textId="75719492" w:rsidR="001D5579" w:rsidRPr="00F3526D" w:rsidRDefault="00D110C5" w:rsidP="001D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825</w:t>
            </w:r>
            <w:r w:rsidR="001D55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</w:tr>
    </w:tbl>
    <w:p w14:paraId="03000D8E" w14:textId="1C48EFB1" w:rsidR="00316564" w:rsidRPr="00B05C5E" w:rsidRDefault="00316564" w:rsidP="008D1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5202521" w14:textId="77777777" w:rsidR="00316564" w:rsidRDefault="003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14:paraId="6D20AB98" w14:textId="023946EA" w:rsidR="00167037" w:rsidRDefault="00167037" w:rsidP="003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บริษัทได้ชำระค่าหุ้น</w:t>
      </w:r>
      <w:r w:rsidR="00E260B5">
        <w:rPr>
          <w:rFonts w:ascii="Angsana New" w:hAnsi="Angsana New" w:hint="cs"/>
          <w:sz w:val="30"/>
          <w:szCs w:val="30"/>
          <w:cs/>
        </w:rPr>
        <w:t>เพิ่มทุนให้กับการร่วมค้าซึ่งเป็นการเพิ่มทุนตามสัดส่วน</w:t>
      </w:r>
      <w:r w:rsidR="00DA72E5">
        <w:rPr>
          <w:rFonts w:ascii="Angsana New" w:hAnsi="Angsana New" w:hint="cs"/>
          <w:sz w:val="30"/>
          <w:szCs w:val="30"/>
          <w:cs/>
        </w:rPr>
        <w:t>การลงทุน</w:t>
      </w:r>
      <w:r w:rsidR="00C43637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14:paraId="14845FC3" w14:textId="77777777" w:rsidR="00196BC4" w:rsidRPr="00B05C5E" w:rsidRDefault="00196BC4" w:rsidP="008D1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52"/>
        <w:gridCol w:w="2559"/>
        <w:gridCol w:w="1709"/>
        <w:gridCol w:w="1441"/>
        <w:gridCol w:w="1709"/>
      </w:tblGrid>
      <w:tr w:rsidR="00CD0AA3" w:rsidRPr="00F3526D" w14:paraId="671F5164" w14:textId="77777777" w:rsidTr="00196BC4">
        <w:trPr>
          <w:trHeight w:val="40"/>
          <w:tblHeader/>
        </w:trPr>
        <w:tc>
          <w:tcPr>
            <w:tcW w:w="999" w:type="pct"/>
          </w:tcPr>
          <w:p w14:paraId="7BA1A31C" w14:textId="4402A609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1380" w:type="pct"/>
          </w:tcPr>
          <w:p w14:paraId="02FB712C" w14:textId="5DD6F2D2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22" w:type="pct"/>
          </w:tcPr>
          <w:p w14:paraId="03314C2D" w14:textId="3E400E6C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777" w:type="pct"/>
          </w:tcPr>
          <w:p w14:paraId="15440DC1" w14:textId="3A762957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922" w:type="pct"/>
          </w:tcPr>
          <w:p w14:paraId="28CD4D68" w14:textId="621CBBDB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จำนวนเงินรวม</w:t>
            </w:r>
          </w:p>
        </w:tc>
      </w:tr>
      <w:tr w:rsidR="00CD0AA3" w:rsidRPr="00F3526D" w14:paraId="21EE7847" w14:textId="77777777" w:rsidTr="00196BC4">
        <w:trPr>
          <w:trHeight w:val="39"/>
          <w:tblHeader/>
        </w:trPr>
        <w:tc>
          <w:tcPr>
            <w:tcW w:w="999" w:type="pct"/>
          </w:tcPr>
          <w:p w14:paraId="12F5D434" w14:textId="77777777" w:rsidR="00CD0AA3" w:rsidRPr="00F3526D" w:rsidRDefault="00CD0AA3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0" w:type="pct"/>
          </w:tcPr>
          <w:p w14:paraId="7BDA91CC" w14:textId="77777777" w:rsidR="00CD0AA3" w:rsidRPr="00F3526D" w:rsidRDefault="00CD0AA3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pct"/>
          </w:tcPr>
          <w:p w14:paraId="0B18472F" w14:textId="035FA4D1" w:rsidR="00CD0AA3" w:rsidRPr="00F3526D" w:rsidRDefault="00CD0AA3" w:rsidP="0019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054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77" w:type="pct"/>
          </w:tcPr>
          <w:p w14:paraId="3D6F8428" w14:textId="07429AC1" w:rsidR="00CD0AA3" w:rsidRPr="00F3526D" w:rsidRDefault="00CD0AA3" w:rsidP="0019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054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22" w:type="pct"/>
          </w:tcPr>
          <w:p w14:paraId="154562DD" w14:textId="213793C4" w:rsidR="00CD0AA3" w:rsidRPr="00F3526D" w:rsidRDefault="00CD0AA3" w:rsidP="0019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054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D0AA3" w:rsidRPr="00F3526D" w14:paraId="250233B9" w14:textId="77777777" w:rsidTr="00196BC4">
        <w:trPr>
          <w:trHeight w:val="39"/>
          <w:tblHeader/>
        </w:trPr>
        <w:tc>
          <w:tcPr>
            <w:tcW w:w="999" w:type="pct"/>
          </w:tcPr>
          <w:p w14:paraId="5125A216" w14:textId="20670586" w:rsidR="00CD0AA3" w:rsidRPr="00F3526D" w:rsidRDefault="00D110C5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D0AA3" w:rsidRPr="000E6E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0AA3" w:rsidRPr="000E6EE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0" w:type="pct"/>
          </w:tcPr>
          <w:p w14:paraId="2BC7FFE8" w14:textId="79BEBBFB" w:rsidR="00CD0AA3" w:rsidRPr="00CD0AA3" w:rsidRDefault="00CD0AA3" w:rsidP="00CD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EE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 อี เอ็น </w:t>
            </w:r>
          </w:p>
        </w:tc>
        <w:tc>
          <w:tcPr>
            <w:tcW w:w="922" w:type="pct"/>
          </w:tcPr>
          <w:p w14:paraId="32B13FEC" w14:textId="3D212023" w:rsidR="00CD0AA3" w:rsidRPr="00DE6999" w:rsidRDefault="00D110C5" w:rsidP="00AE6B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F85556" w:rsidRPr="00DE69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  <w:r w:rsidR="00F85556" w:rsidRPr="00DE69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777" w:type="pct"/>
          </w:tcPr>
          <w:p w14:paraId="54EE1600" w14:textId="6D93B579" w:rsidR="00CD0AA3" w:rsidRPr="00DE6999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922" w:type="pct"/>
          </w:tcPr>
          <w:p w14:paraId="5488F3EA" w14:textId="74348DC3" w:rsidR="00CD0AA3" w:rsidRPr="00DE6999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</w:t>
            </w:r>
            <w:r w:rsidR="00F85556" w:rsidRPr="00DE69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CD0AA3" w:rsidRPr="00F3526D" w14:paraId="07B3F2C0" w14:textId="77777777" w:rsidTr="00196BC4">
        <w:trPr>
          <w:trHeight w:val="39"/>
          <w:tblHeader/>
        </w:trPr>
        <w:tc>
          <w:tcPr>
            <w:tcW w:w="999" w:type="pct"/>
          </w:tcPr>
          <w:p w14:paraId="16A350F5" w14:textId="77777777" w:rsidR="00CD0AA3" w:rsidRPr="000E6EE1" w:rsidRDefault="00CD0AA3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</w:tcPr>
          <w:p w14:paraId="12657A68" w14:textId="5807F221" w:rsidR="00CD0AA3" w:rsidRPr="000E6EE1" w:rsidRDefault="002D7B06" w:rsidP="00CD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D0AA3" w:rsidRPr="000E6EE1">
              <w:rPr>
                <w:rFonts w:ascii="Angsana New" w:hAnsi="Angsana New"/>
                <w:sz w:val="30"/>
                <w:szCs w:val="30"/>
                <w:cs/>
              </w:rPr>
              <w:t>โคราช เอนเนอร์ยี่ จำกัด</w:t>
            </w:r>
          </w:p>
        </w:tc>
        <w:tc>
          <w:tcPr>
            <w:tcW w:w="922" w:type="pct"/>
          </w:tcPr>
          <w:p w14:paraId="5A15B27C" w14:textId="77777777" w:rsidR="00CD0AA3" w:rsidRPr="00F3526D" w:rsidRDefault="00CD0AA3" w:rsidP="00DD3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7" w:type="pct"/>
          </w:tcPr>
          <w:p w14:paraId="0D6D1C90" w14:textId="77777777" w:rsidR="00CD0AA3" w:rsidRPr="00F3526D" w:rsidRDefault="00CD0AA3" w:rsidP="00DD3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pct"/>
          </w:tcPr>
          <w:p w14:paraId="2DED67CD" w14:textId="77777777" w:rsidR="00CD0AA3" w:rsidRPr="00F3526D" w:rsidRDefault="00CD0AA3" w:rsidP="00DD3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D0AA3" w:rsidRPr="00F3526D" w14:paraId="36223C85" w14:textId="77777777" w:rsidTr="00196BC4">
        <w:trPr>
          <w:trHeight w:val="39"/>
          <w:tblHeader/>
        </w:trPr>
        <w:tc>
          <w:tcPr>
            <w:tcW w:w="999" w:type="pct"/>
          </w:tcPr>
          <w:p w14:paraId="43D594D9" w14:textId="108CAAB2" w:rsidR="00CD0AA3" w:rsidRPr="00F3526D" w:rsidRDefault="00D110C5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D0AA3" w:rsidRPr="000E6E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0AA3" w:rsidRPr="000E6EE1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CD0AA3" w:rsidRPr="000E6E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0" w:type="pct"/>
          </w:tcPr>
          <w:p w14:paraId="73BC2870" w14:textId="02849EB3" w:rsidR="00CD0AA3" w:rsidRPr="00F3526D" w:rsidRDefault="00AF3A6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6EE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 อี เอ็น </w:t>
            </w:r>
          </w:p>
        </w:tc>
        <w:tc>
          <w:tcPr>
            <w:tcW w:w="922" w:type="pct"/>
          </w:tcPr>
          <w:p w14:paraId="14684833" w14:textId="7AB83BD8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777" w:type="pct"/>
          </w:tcPr>
          <w:p w14:paraId="7FA69B93" w14:textId="71D71F3C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922" w:type="pct"/>
          </w:tcPr>
          <w:p w14:paraId="60870045" w14:textId="06721DD3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CD0AA3" w:rsidRPr="00F3526D" w14:paraId="38C7FB6F" w14:textId="77777777" w:rsidTr="00196BC4">
        <w:trPr>
          <w:trHeight w:val="39"/>
          <w:tblHeader/>
        </w:trPr>
        <w:tc>
          <w:tcPr>
            <w:tcW w:w="999" w:type="pct"/>
          </w:tcPr>
          <w:p w14:paraId="7E45F815" w14:textId="77777777" w:rsidR="00CD0AA3" w:rsidRPr="00E85956" w:rsidRDefault="00CD0AA3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380" w:type="pct"/>
          </w:tcPr>
          <w:p w14:paraId="5D4B282D" w14:textId="35A75E6B" w:rsidR="00CD0AA3" w:rsidRPr="00F3526D" w:rsidRDefault="002D7B0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F3A66" w:rsidRPr="000E6EE1">
              <w:rPr>
                <w:rFonts w:ascii="Angsana New" w:hAnsi="Angsana New"/>
                <w:sz w:val="30"/>
                <w:szCs w:val="30"/>
                <w:cs/>
              </w:rPr>
              <w:t>โคราช เอนเนอร์ยี่ จำกัด</w:t>
            </w:r>
          </w:p>
        </w:tc>
        <w:tc>
          <w:tcPr>
            <w:tcW w:w="922" w:type="pct"/>
          </w:tcPr>
          <w:p w14:paraId="27512B94" w14:textId="77777777" w:rsidR="00CD0AA3" w:rsidRPr="00AD7A82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" w:type="pct"/>
          </w:tcPr>
          <w:p w14:paraId="70018F73" w14:textId="77777777" w:rsidR="00CD0AA3" w:rsidRPr="00AD7A82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2" w:type="pct"/>
          </w:tcPr>
          <w:p w14:paraId="06E921F2" w14:textId="77777777" w:rsidR="00CD0AA3" w:rsidRPr="00AD7A82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D0AA3" w:rsidRPr="00F3526D" w14:paraId="5E825815" w14:textId="77777777" w:rsidTr="00196BC4">
        <w:trPr>
          <w:trHeight w:val="39"/>
          <w:tblHeader/>
        </w:trPr>
        <w:tc>
          <w:tcPr>
            <w:tcW w:w="999" w:type="pct"/>
          </w:tcPr>
          <w:p w14:paraId="68785812" w14:textId="31E892CE" w:rsidR="00CD0AA3" w:rsidRPr="00F3526D" w:rsidRDefault="00D110C5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26</w:t>
            </w:r>
            <w:r w:rsidR="00CD0AA3" w:rsidRPr="00E8595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CD0AA3" w:rsidRPr="00E8595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  <w:r w:rsidR="00CD0AA3" w:rsidRPr="00E8595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380" w:type="pct"/>
          </w:tcPr>
          <w:p w14:paraId="6BD7A98A" w14:textId="0F2ED821" w:rsidR="00CD0AA3" w:rsidRPr="00F3526D" w:rsidRDefault="00AF3A6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595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Pr="00E8595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922" w:type="pct"/>
          </w:tcPr>
          <w:p w14:paraId="4B900EC4" w14:textId="01CFDADA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500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777" w:type="pct"/>
          </w:tcPr>
          <w:p w14:paraId="709343F3" w14:textId="19472403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922" w:type="pct"/>
          </w:tcPr>
          <w:p w14:paraId="5A7891E8" w14:textId="3CAE68AD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CD0AA3" w:rsidRPr="00F3526D" w14:paraId="0EB1D57F" w14:textId="77777777" w:rsidTr="00196BC4">
        <w:trPr>
          <w:trHeight w:val="39"/>
          <w:tblHeader/>
        </w:trPr>
        <w:tc>
          <w:tcPr>
            <w:tcW w:w="999" w:type="pct"/>
          </w:tcPr>
          <w:p w14:paraId="06A93794" w14:textId="77777777" w:rsidR="00CD0AA3" w:rsidRPr="00E85956" w:rsidRDefault="00CD0AA3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380" w:type="pct"/>
          </w:tcPr>
          <w:p w14:paraId="24C5CA69" w14:textId="2C52DE06" w:rsidR="00CD0AA3" w:rsidRPr="00F3526D" w:rsidRDefault="002D7B0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="00AF3A66" w:rsidRPr="00E8595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นวนคร</w:t>
            </w:r>
            <w:r w:rsidR="00AF3A66" w:rsidRPr="00E8595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22" w:type="pct"/>
          </w:tcPr>
          <w:p w14:paraId="52F2E6F9" w14:textId="77777777" w:rsidR="00CD0AA3" w:rsidRPr="00AD7A82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" w:type="pct"/>
          </w:tcPr>
          <w:p w14:paraId="4B93CD93" w14:textId="77777777" w:rsidR="00CD0AA3" w:rsidRPr="00AD7A82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2" w:type="pct"/>
          </w:tcPr>
          <w:p w14:paraId="0042688F" w14:textId="77777777" w:rsidR="00CD0AA3" w:rsidRPr="00AD7A82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D0AA3" w:rsidRPr="00F3526D" w14:paraId="684DFA4C" w14:textId="77777777" w:rsidTr="00196BC4">
        <w:trPr>
          <w:trHeight w:val="39"/>
          <w:tblHeader/>
        </w:trPr>
        <w:tc>
          <w:tcPr>
            <w:tcW w:w="999" w:type="pct"/>
          </w:tcPr>
          <w:p w14:paraId="4CE7A21D" w14:textId="1AAE2718" w:rsidR="00CD0AA3" w:rsidRPr="00F3526D" w:rsidRDefault="00D110C5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CD0AA3" w:rsidRPr="00EC2D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0AA3" w:rsidRPr="00EC2DB3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="00CD0AA3" w:rsidRPr="00EC2D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0" w:type="pct"/>
          </w:tcPr>
          <w:p w14:paraId="6D430DCC" w14:textId="4B022B5F" w:rsidR="00CD0AA3" w:rsidRPr="00F3526D" w:rsidRDefault="00AF3A6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6EE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 อี เอ็น </w:t>
            </w:r>
          </w:p>
        </w:tc>
        <w:tc>
          <w:tcPr>
            <w:tcW w:w="922" w:type="pct"/>
          </w:tcPr>
          <w:p w14:paraId="40752E17" w14:textId="790933C2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777" w:type="pct"/>
          </w:tcPr>
          <w:p w14:paraId="6A76003E" w14:textId="002256DE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922" w:type="pct"/>
          </w:tcPr>
          <w:p w14:paraId="4979FF8F" w14:textId="6AEE87F8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CD0AA3" w:rsidRPr="00F3526D" w14:paraId="7F88273D" w14:textId="77777777" w:rsidTr="00196BC4">
        <w:trPr>
          <w:trHeight w:val="39"/>
          <w:tblHeader/>
        </w:trPr>
        <w:tc>
          <w:tcPr>
            <w:tcW w:w="999" w:type="pct"/>
          </w:tcPr>
          <w:p w14:paraId="2CFF89C1" w14:textId="77777777" w:rsidR="00CD0AA3" w:rsidRPr="00EC2DB3" w:rsidRDefault="00CD0AA3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</w:tcPr>
          <w:p w14:paraId="62546C28" w14:textId="44180E88" w:rsidR="00CD0AA3" w:rsidRPr="00F3526D" w:rsidRDefault="002D7B0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F3A66" w:rsidRPr="000E6EE1">
              <w:rPr>
                <w:rFonts w:ascii="Angsana New" w:hAnsi="Angsana New"/>
                <w:sz w:val="30"/>
                <w:szCs w:val="30"/>
                <w:cs/>
              </w:rPr>
              <w:t>โคราช เอนเนอร์ยี่ จำกัด</w:t>
            </w:r>
          </w:p>
        </w:tc>
        <w:tc>
          <w:tcPr>
            <w:tcW w:w="922" w:type="pct"/>
          </w:tcPr>
          <w:p w14:paraId="5BC61977" w14:textId="77777777" w:rsidR="00CD0AA3" w:rsidRPr="00AD7A82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" w:type="pct"/>
          </w:tcPr>
          <w:p w14:paraId="59CBC963" w14:textId="77777777" w:rsidR="00CD0AA3" w:rsidRPr="00AD7A82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2" w:type="pct"/>
          </w:tcPr>
          <w:p w14:paraId="79F9CF07" w14:textId="77777777" w:rsidR="00CD0AA3" w:rsidRPr="00AD7A82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D0AA3" w:rsidRPr="00F3526D" w14:paraId="0AFEA6D9" w14:textId="77777777" w:rsidTr="00196BC4">
        <w:trPr>
          <w:trHeight w:val="39"/>
          <w:tblHeader/>
        </w:trPr>
        <w:tc>
          <w:tcPr>
            <w:tcW w:w="999" w:type="pct"/>
          </w:tcPr>
          <w:p w14:paraId="08D7B8E8" w14:textId="0A813A70" w:rsidR="00CD0AA3" w:rsidRPr="00F3526D" w:rsidRDefault="00D110C5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CD0AA3" w:rsidRPr="00EC2D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0AA3" w:rsidRPr="00EC2DB3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="00CD0AA3" w:rsidRPr="00EC2D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0" w:type="pct"/>
          </w:tcPr>
          <w:p w14:paraId="56DD49B0" w14:textId="42FE5974" w:rsidR="00CD0AA3" w:rsidRPr="00F3526D" w:rsidRDefault="00AF3A6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6EE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 อี เอ็น </w:t>
            </w:r>
          </w:p>
        </w:tc>
        <w:tc>
          <w:tcPr>
            <w:tcW w:w="922" w:type="pct"/>
          </w:tcPr>
          <w:p w14:paraId="0260C1A1" w14:textId="14890197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270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777" w:type="pct"/>
          </w:tcPr>
          <w:p w14:paraId="54F0E50D" w14:textId="438D1A6B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922" w:type="pct"/>
          </w:tcPr>
          <w:p w14:paraId="12881E4A" w14:textId="3987DD9F" w:rsidR="00CD0AA3" w:rsidRPr="00AD7A82" w:rsidRDefault="00D110C5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</w:t>
            </w:r>
            <w:r w:rsidR="00F85556" w:rsidRPr="00AD7A8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CD0AA3" w:rsidRPr="00F3526D" w14:paraId="2BB668FF" w14:textId="77777777" w:rsidTr="00196BC4">
        <w:trPr>
          <w:trHeight w:val="39"/>
          <w:tblHeader/>
        </w:trPr>
        <w:tc>
          <w:tcPr>
            <w:tcW w:w="999" w:type="pct"/>
          </w:tcPr>
          <w:p w14:paraId="6BEA8304" w14:textId="77777777" w:rsidR="00CD0AA3" w:rsidRPr="00F3526D" w:rsidRDefault="00CD0AA3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0" w:type="pct"/>
          </w:tcPr>
          <w:p w14:paraId="1EB11349" w14:textId="424B1362" w:rsidR="00CD0AA3" w:rsidRPr="00F3526D" w:rsidRDefault="002D7B0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F3A66" w:rsidRPr="000E6EE1">
              <w:rPr>
                <w:rFonts w:ascii="Angsana New" w:hAnsi="Angsana New"/>
                <w:sz w:val="30"/>
                <w:szCs w:val="30"/>
                <w:cs/>
              </w:rPr>
              <w:t>โคราช เอนเนอร์ยี่ จำกัด</w:t>
            </w:r>
          </w:p>
        </w:tc>
        <w:tc>
          <w:tcPr>
            <w:tcW w:w="922" w:type="pct"/>
          </w:tcPr>
          <w:p w14:paraId="0A3DA17A" w14:textId="77777777" w:rsidR="00CD0AA3" w:rsidRPr="00F3526D" w:rsidRDefault="00CD0AA3" w:rsidP="00DD3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7" w:type="pct"/>
          </w:tcPr>
          <w:p w14:paraId="79688382" w14:textId="77777777" w:rsidR="00CD0AA3" w:rsidRPr="00F3526D" w:rsidRDefault="00CD0AA3" w:rsidP="00DD3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pct"/>
          </w:tcPr>
          <w:p w14:paraId="66537B84" w14:textId="7B4046D6" w:rsidR="00CD0AA3" w:rsidRPr="00F3526D" w:rsidRDefault="00CD0AA3" w:rsidP="00DD3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</w:tbl>
    <w:p w14:paraId="6676E371" w14:textId="602D9976" w:rsidR="009B05E0" w:rsidRPr="00B05C5E" w:rsidRDefault="009B05E0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915B0EB" w14:textId="2E96C5FF" w:rsidR="008B03D5" w:rsidRDefault="00127570" w:rsidP="00D730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B1FBF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D110C5">
        <w:rPr>
          <w:rFonts w:ascii="Angsana New" w:hAnsi="Angsana New"/>
          <w:spacing w:val="-6"/>
          <w:sz w:val="30"/>
          <w:szCs w:val="30"/>
        </w:rPr>
        <w:t>20</w:t>
      </w:r>
      <w:r w:rsidRPr="009B1FB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B1FBF">
        <w:rPr>
          <w:rFonts w:ascii="Angsana New" w:hAnsi="Angsana New" w:hint="cs"/>
          <w:spacing w:val="-6"/>
          <w:sz w:val="30"/>
          <w:szCs w:val="30"/>
          <w:cs/>
        </w:rPr>
        <w:t>กรกฎาคม</w:t>
      </w:r>
      <w:r w:rsidRPr="009B1FB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110C5">
        <w:rPr>
          <w:rFonts w:ascii="Angsana New" w:hAnsi="Angsana New"/>
          <w:spacing w:val="-6"/>
          <w:sz w:val="30"/>
          <w:szCs w:val="30"/>
        </w:rPr>
        <w:t>2566</w:t>
      </w:r>
      <w:r w:rsidRPr="009B1FBF">
        <w:rPr>
          <w:rFonts w:ascii="Angsana New" w:hAnsi="Angsana New"/>
          <w:spacing w:val="-6"/>
          <w:sz w:val="30"/>
          <w:szCs w:val="30"/>
        </w:rPr>
        <w:t xml:space="preserve"> </w:t>
      </w:r>
      <w:r w:rsidRPr="009B1FBF">
        <w:rPr>
          <w:rFonts w:ascii="Angsana New" w:hAnsi="Angsana New" w:hint="cs"/>
          <w:spacing w:val="-6"/>
          <w:sz w:val="30"/>
          <w:szCs w:val="30"/>
          <w:cs/>
        </w:rPr>
        <w:t>บริษัทได้ทำหนังสือให้ความยินยอมต่อ</w:t>
      </w:r>
      <w:r w:rsidR="00964246">
        <w:rPr>
          <w:rFonts w:ascii="Angsana New" w:hAnsi="Angsana New"/>
          <w:spacing w:val="-6"/>
          <w:sz w:val="30"/>
          <w:szCs w:val="30"/>
        </w:rPr>
        <w:t xml:space="preserve"> </w:t>
      </w:r>
      <w:r w:rsidR="004B35F4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Pr="009B1FBF">
        <w:rPr>
          <w:rFonts w:ascii="Angsana New" w:hAnsi="Angsana New" w:hint="cs"/>
          <w:spacing w:val="-6"/>
          <w:sz w:val="30"/>
          <w:szCs w:val="30"/>
          <w:cs/>
        </w:rPr>
        <w:t xml:space="preserve">อาร์ อี เอ็น </w:t>
      </w:r>
      <w:r w:rsidR="006733BC" w:rsidRPr="009B1FBF">
        <w:rPr>
          <w:rFonts w:ascii="Angsana New" w:hAnsi="Angsana New" w:hint="cs"/>
          <w:spacing w:val="-6"/>
          <w:sz w:val="30"/>
          <w:szCs w:val="30"/>
          <w:cs/>
        </w:rPr>
        <w:t>โคราช เอนเนอร์ยี่ จำกัด</w:t>
      </w:r>
      <w:r w:rsidR="004B35F4">
        <w:rPr>
          <w:rFonts w:ascii="Angsana New" w:hAnsi="Angsana New"/>
          <w:spacing w:val="-6"/>
          <w:sz w:val="30"/>
          <w:szCs w:val="30"/>
          <w:cs/>
        </w:rPr>
        <w:br/>
      </w:r>
      <w:r w:rsidR="00141879" w:rsidRPr="009B1FBF">
        <w:rPr>
          <w:rFonts w:ascii="Angsana New" w:hAnsi="Angsana New"/>
          <w:spacing w:val="-6"/>
          <w:sz w:val="30"/>
          <w:szCs w:val="30"/>
        </w:rPr>
        <w:t>(“</w:t>
      </w:r>
      <w:r w:rsidR="00141879" w:rsidRPr="009B1FBF">
        <w:rPr>
          <w:rFonts w:ascii="Angsana New" w:hAnsi="Angsana New" w:hint="cs"/>
          <w:spacing w:val="-6"/>
          <w:sz w:val="30"/>
          <w:szCs w:val="30"/>
          <w:cs/>
        </w:rPr>
        <w:t>อาร์ อี</w:t>
      </w:r>
      <w:r w:rsidR="00BE4BA7" w:rsidRPr="009B1FBF">
        <w:rPr>
          <w:rFonts w:ascii="Angsana New" w:hAnsi="Angsana New"/>
          <w:spacing w:val="-6"/>
          <w:sz w:val="30"/>
          <w:szCs w:val="30"/>
        </w:rPr>
        <w:t xml:space="preserve"> </w:t>
      </w:r>
      <w:r w:rsidR="00141879" w:rsidRPr="009B1FBF">
        <w:rPr>
          <w:rFonts w:ascii="Angsana New" w:hAnsi="Angsana New" w:hint="cs"/>
          <w:spacing w:val="-6"/>
          <w:sz w:val="30"/>
          <w:szCs w:val="30"/>
          <w:cs/>
        </w:rPr>
        <w:t>เอ็</w:t>
      </w:r>
      <w:r w:rsidR="001E7859" w:rsidRPr="009B1FBF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BE4BA7" w:rsidRPr="009B1FBF">
        <w:rPr>
          <w:rFonts w:ascii="Angsana New" w:hAnsi="Angsana New"/>
          <w:spacing w:val="-6"/>
          <w:sz w:val="30"/>
          <w:szCs w:val="30"/>
        </w:rPr>
        <w:t>”</w:t>
      </w:r>
      <w:r w:rsidR="001E7859" w:rsidRPr="009B1FBF">
        <w:rPr>
          <w:rFonts w:ascii="Angsana New" w:hAnsi="Angsana New"/>
          <w:spacing w:val="-6"/>
          <w:sz w:val="30"/>
          <w:szCs w:val="30"/>
        </w:rPr>
        <w:t>)</w:t>
      </w:r>
      <w:r w:rsidR="006B5E19">
        <w:rPr>
          <w:rFonts w:ascii="Angsana New" w:hAnsi="Angsana New"/>
          <w:spacing w:val="-6"/>
          <w:sz w:val="30"/>
          <w:szCs w:val="30"/>
        </w:rPr>
        <w:t xml:space="preserve"> </w:t>
      </w:r>
      <w:r w:rsidRPr="009B05E0">
        <w:rPr>
          <w:rFonts w:ascii="Angsana New" w:hAnsi="Angsana New" w:hint="cs"/>
          <w:sz w:val="30"/>
          <w:szCs w:val="30"/>
          <w:cs/>
        </w:rPr>
        <w:t>ในการ</w:t>
      </w:r>
      <w:r w:rsidRPr="00BC22FC">
        <w:rPr>
          <w:rFonts w:ascii="Angsana New" w:hAnsi="Angsana New" w:hint="cs"/>
          <w:sz w:val="30"/>
          <w:szCs w:val="30"/>
          <w:cs/>
        </w:rPr>
        <w:t>นำสิทธิภายใต้สัญญาการใช้โครงสร้างพื้นฐาน สัญญาการใช้พื้นที่ระบบสายส่ง ระบบท่อและโครงสร้างพื้นฐาน และสัญญาบริการระหว่างบริษัทกับ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sz w:val="30"/>
          <w:szCs w:val="30"/>
          <w:cs/>
        </w:rPr>
        <w:t>อาร์ อี เอ็น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เพื่อใช้เป็นหลักประกันทางธุรกิจสำหรับวงเงินกู้ยืมสถาบันการเงินให้แก่</w:t>
      </w:r>
      <w:r w:rsidRPr="00BC22FC">
        <w:rPr>
          <w:rFonts w:ascii="Angsana New" w:hAnsi="Angsana New"/>
          <w:sz w:val="30"/>
          <w:szCs w:val="30"/>
          <w:cs/>
        </w:rPr>
        <w:t>อาร์ อี เอ็น</w:t>
      </w:r>
    </w:p>
    <w:p w14:paraId="202C4160" w14:textId="77777777" w:rsidR="0041267D" w:rsidRPr="00B05C5E" w:rsidRDefault="0041267D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A4932D3" w14:textId="054D895D" w:rsidR="00127570" w:rsidRDefault="00127570" w:rsidP="00037E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C22FC">
        <w:rPr>
          <w:rFonts w:ascii="Angsana New" w:hAnsi="Angsana New"/>
          <w:sz w:val="30"/>
          <w:szCs w:val="30"/>
          <w:cs/>
        </w:rPr>
        <w:t xml:space="preserve"> </w:t>
      </w:r>
      <w:r w:rsidR="00D110C5">
        <w:rPr>
          <w:rFonts w:ascii="Angsana New" w:hAnsi="Angsana New"/>
          <w:sz w:val="30"/>
          <w:szCs w:val="30"/>
        </w:rPr>
        <w:t>15</w:t>
      </w:r>
      <w:r w:rsidRPr="00BC22F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BC22FC">
        <w:rPr>
          <w:rFonts w:ascii="Angsana New" w:hAnsi="Angsana New"/>
          <w:sz w:val="30"/>
          <w:szCs w:val="30"/>
          <w:cs/>
        </w:rPr>
        <w:t xml:space="preserve"> </w:t>
      </w:r>
      <w:r w:rsidR="00D110C5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B601B6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และผู้ถือหุ้นของอาร์ อี เอ็น </w:t>
      </w:r>
      <w:r w:rsidRPr="00B601B6">
        <w:rPr>
          <w:rFonts w:asciiTheme="majorBidi" w:hAnsiTheme="majorBidi"/>
          <w:sz w:val="30"/>
          <w:szCs w:val="30"/>
          <w:cs/>
          <w:lang w:eastAsia="x-none"/>
        </w:rPr>
        <w:t>ได้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ร่วมกันทำสัญญาสนับสนุนทางการเงิน</w:t>
      </w:r>
      <w:r w:rsidR="00E0500F">
        <w:rPr>
          <w:rFonts w:asciiTheme="majorBidi" w:hAnsiTheme="majorBidi" w:hint="cs"/>
          <w:sz w:val="30"/>
          <w:szCs w:val="30"/>
          <w:cs/>
          <w:lang w:eastAsia="x-none"/>
        </w:rPr>
        <w:t>ให้</w:t>
      </w:r>
      <w:r w:rsidR="000A37D3">
        <w:rPr>
          <w:rFonts w:asciiTheme="majorBidi" w:hAnsiTheme="majorBidi" w:hint="cs"/>
          <w:sz w:val="30"/>
          <w:szCs w:val="30"/>
          <w:cs/>
          <w:lang w:eastAsia="x-none"/>
        </w:rPr>
        <w:t>แก่</w:t>
      </w:r>
      <w:r w:rsidR="00AE7394">
        <w:rPr>
          <w:rFonts w:asciiTheme="majorBidi" w:hAnsiTheme="majorBidi"/>
          <w:sz w:val="30"/>
          <w:szCs w:val="30"/>
          <w:cs/>
          <w:lang w:eastAsia="x-none"/>
        </w:rPr>
        <w:br/>
      </w:r>
      <w:r w:rsidR="000A37D3">
        <w:rPr>
          <w:rFonts w:asciiTheme="majorBidi" w:hAnsiTheme="majorBidi" w:hint="cs"/>
          <w:sz w:val="30"/>
          <w:szCs w:val="30"/>
          <w:cs/>
          <w:lang w:eastAsia="x-none"/>
        </w:rPr>
        <w:t>อาร</w:t>
      </w:r>
      <w:r w:rsidR="008E54C2">
        <w:rPr>
          <w:rFonts w:asciiTheme="majorBidi" w:hAnsiTheme="majorBidi" w:hint="cs"/>
          <w:sz w:val="30"/>
          <w:szCs w:val="30"/>
          <w:cs/>
          <w:lang w:eastAsia="x-none"/>
        </w:rPr>
        <w:t xml:space="preserve">์ </w:t>
      </w:r>
      <w:r w:rsidR="006A536A">
        <w:rPr>
          <w:rFonts w:asciiTheme="majorBidi" w:hAnsiTheme="majorBidi" w:hint="cs"/>
          <w:sz w:val="30"/>
          <w:szCs w:val="30"/>
          <w:cs/>
          <w:lang w:eastAsia="x-none"/>
        </w:rPr>
        <w:t>อ</w:t>
      </w:r>
      <w:r w:rsidR="00AE7394">
        <w:rPr>
          <w:rFonts w:asciiTheme="majorBidi" w:hAnsiTheme="majorBidi" w:hint="cs"/>
          <w:sz w:val="30"/>
          <w:szCs w:val="30"/>
          <w:cs/>
          <w:lang w:eastAsia="x-none"/>
        </w:rPr>
        <w:t>ี</w:t>
      </w:r>
      <w:r w:rsidR="008E54C2">
        <w:rPr>
          <w:rFonts w:asciiTheme="majorBidi" w:hAnsiTheme="majorBidi" w:hint="cs"/>
          <w:sz w:val="30"/>
          <w:szCs w:val="30"/>
          <w:cs/>
          <w:lang w:eastAsia="x-none"/>
        </w:rPr>
        <w:t xml:space="preserve"> เอ็น </w:t>
      </w:r>
      <w:r w:rsidR="00AE7394">
        <w:rPr>
          <w:rFonts w:asciiTheme="majorBidi" w:hAnsiTheme="majorBidi" w:hint="cs"/>
          <w:sz w:val="30"/>
          <w:szCs w:val="30"/>
          <w:cs/>
          <w:lang w:eastAsia="x-none"/>
        </w:rPr>
        <w:t>กับ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สถาบันการเงินในประเทศแห่งหนึ่ง ในการนี้บ</w:t>
      </w:r>
      <w:r>
        <w:rPr>
          <w:rFonts w:ascii="Angsana New" w:hAnsi="Angsana New" w:hint="cs"/>
          <w:sz w:val="30"/>
          <w:szCs w:val="30"/>
          <w:cs/>
        </w:rPr>
        <w:t xml:space="preserve">ริษัทได้วางเงินจำนวน </w:t>
      </w:r>
      <w:r w:rsidR="00D110C5">
        <w:rPr>
          <w:rFonts w:ascii="Angsana New" w:hAnsi="Angsana New"/>
          <w:sz w:val="30"/>
          <w:szCs w:val="30"/>
        </w:rPr>
        <w:t>70</w:t>
      </w:r>
      <w:r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เป็นหลักประกันวงเงินกู้ยืมสถาบันการเงินให้แก่อาร์ อี เอ็น</w:t>
      </w:r>
      <w:r w:rsidR="00C15FA1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</w:p>
    <w:p w14:paraId="60648646" w14:textId="77777777" w:rsidR="00316564" w:rsidRDefault="00316564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6CDFB36" w14:textId="1584AC8E" w:rsidR="00B05C5E" w:rsidRPr="00B05C5E" w:rsidRDefault="009E7C1F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E7C1F">
        <w:rPr>
          <w:rFonts w:ascii="Angsana New" w:hAnsi="Angsana New"/>
          <w:sz w:val="30"/>
          <w:szCs w:val="30"/>
          <w:cs/>
        </w:rPr>
        <w:t>หากทางอาร์</w:t>
      </w:r>
      <w:r w:rsidR="004C7E23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อี</w:t>
      </w:r>
      <w:r w:rsidR="004C7E23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เอ็น ไม่สามารถชำระหนี้ได้ บริษัทมีความรับผิดชอบตามจำนวนหนี้สินของอาร์</w:t>
      </w:r>
      <w:r w:rsidR="004C7E23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อี</w:t>
      </w:r>
      <w:r w:rsidR="004C7E23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เอ็น</w:t>
      </w:r>
      <w:r w:rsidR="007A2C66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ต่อสถาบันการเงิน</w:t>
      </w:r>
      <w:r w:rsidR="00AE0773">
        <w:rPr>
          <w:rFonts w:ascii="Angsana New" w:hAnsi="Angsana New" w:hint="cs"/>
          <w:sz w:val="30"/>
          <w:szCs w:val="30"/>
          <w:cs/>
        </w:rPr>
        <w:t>หลัง</w:t>
      </w:r>
      <w:r w:rsidR="00FF4B6C">
        <w:rPr>
          <w:rFonts w:ascii="Angsana New" w:hAnsi="Angsana New" w:hint="cs"/>
          <w:sz w:val="30"/>
          <w:szCs w:val="30"/>
          <w:cs/>
        </w:rPr>
        <w:t>หัก</w:t>
      </w:r>
      <w:r w:rsidR="00165600">
        <w:rPr>
          <w:rFonts w:ascii="Angsana New" w:hAnsi="Angsana New" w:hint="cs"/>
          <w:sz w:val="30"/>
          <w:szCs w:val="30"/>
          <w:cs/>
        </w:rPr>
        <w:t>สินทรัพย์</w:t>
      </w:r>
      <w:r w:rsidR="00250E66">
        <w:rPr>
          <w:rFonts w:ascii="Angsana New" w:hAnsi="Angsana New" w:hint="cs"/>
          <w:sz w:val="30"/>
          <w:szCs w:val="30"/>
          <w:cs/>
        </w:rPr>
        <w:t>ของ อาร์ อี เอ็น</w:t>
      </w:r>
      <w:r w:rsidR="00DF2315">
        <w:rPr>
          <w:rFonts w:ascii="Angsana New" w:hAnsi="Angsana New" w:hint="cs"/>
          <w:sz w:val="30"/>
          <w:szCs w:val="30"/>
          <w:cs/>
        </w:rPr>
        <w:t xml:space="preserve"> แล้ว</w:t>
      </w:r>
      <w:r w:rsidR="009F50C3">
        <w:rPr>
          <w:rFonts w:ascii="Angsana New" w:hAnsi="Angsana New" w:hint="cs"/>
          <w:sz w:val="30"/>
          <w:szCs w:val="30"/>
          <w:cs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 xml:space="preserve">ตามสัดส่วนการลงทุน ณ วันที่ </w:t>
      </w:r>
      <w:r w:rsidRPr="009E7C1F">
        <w:rPr>
          <w:rFonts w:ascii="Angsana New" w:hAnsi="Angsana New"/>
          <w:sz w:val="30"/>
          <w:szCs w:val="30"/>
        </w:rPr>
        <w:t xml:space="preserve">31 </w:t>
      </w:r>
      <w:r w:rsidRPr="009E7C1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E7C1F">
        <w:rPr>
          <w:rFonts w:ascii="Angsana New" w:hAnsi="Angsana New"/>
          <w:sz w:val="30"/>
          <w:szCs w:val="30"/>
        </w:rPr>
        <w:t xml:space="preserve">2566 </w:t>
      </w:r>
      <w:r w:rsidRPr="009E7C1F">
        <w:rPr>
          <w:rFonts w:ascii="Angsana New" w:hAnsi="Angsana New"/>
          <w:sz w:val="30"/>
          <w:szCs w:val="30"/>
          <w:cs/>
        </w:rPr>
        <w:t>อาร์</w:t>
      </w:r>
      <w:r w:rsidR="007A2C66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อี</w:t>
      </w:r>
      <w:r w:rsidR="007A2C66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เอ็น</w:t>
      </w:r>
      <w:r w:rsidR="007A2C66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มีเงินกู้ยืมจากสถาบันการเงินเป็นจำนวนเงิน</w:t>
      </w:r>
      <w:r w:rsidRPr="009E7C1F">
        <w:rPr>
          <w:rFonts w:ascii="Angsana New" w:hAnsi="Angsana New"/>
          <w:sz w:val="30"/>
          <w:szCs w:val="30"/>
        </w:rPr>
        <w:t xml:space="preserve">780 </w:t>
      </w:r>
      <w:r w:rsidRPr="009E7C1F">
        <w:rPr>
          <w:rFonts w:ascii="Angsana New" w:hAnsi="Angsana New"/>
          <w:sz w:val="30"/>
          <w:szCs w:val="30"/>
          <w:cs/>
        </w:rPr>
        <w:t xml:space="preserve">ล้านบาท ในวงเงินกู้ยืมทั้งหมดจำนวน </w:t>
      </w:r>
      <w:r w:rsidRPr="009E7C1F">
        <w:rPr>
          <w:rFonts w:ascii="Angsana New" w:hAnsi="Angsana New"/>
          <w:sz w:val="30"/>
          <w:szCs w:val="30"/>
        </w:rPr>
        <w:t>1,2</w:t>
      </w:r>
      <w:r w:rsidR="00B04137">
        <w:rPr>
          <w:rFonts w:ascii="Angsana New" w:hAnsi="Angsana New"/>
          <w:sz w:val="30"/>
          <w:szCs w:val="30"/>
        </w:rPr>
        <w:t>33</w:t>
      </w:r>
      <w:r w:rsidRPr="009E7C1F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ล้านบาท</w:t>
      </w:r>
    </w:p>
    <w:p w14:paraId="5199821C" w14:textId="77777777" w:rsidR="00316564" w:rsidRPr="008B03D5" w:rsidRDefault="00316564" w:rsidP="00037E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8A77656" w14:textId="19992F41" w:rsidR="00F3526D" w:rsidRPr="00BF5B83" w:rsidRDefault="00F3526D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F3526D" w:rsidRPr="00BF5B83" w:rsidSect="00B37ACE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38EF1" w14:textId="7C774AD1"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ณ 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D110C5">
        <w:rPr>
          <w:rFonts w:ascii="Angsana New" w:hAnsi="Angsana New"/>
          <w:sz w:val="30"/>
          <w:szCs w:val="30"/>
        </w:rPr>
        <w:t>2565</w:t>
      </w:r>
      <w:r w:rsidRPr="003C47FE">
        <w:rPr>
          <w:rFonts w:ascii="Angsana New" w:hAnsi="Angsana New"/>
          <w:sz w:val="30"/>
          <w:szCs w:val="30"/>
          <w:cs/>
        </w:rPr>
        <w:t xml:space="preserve"> 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มีดังนี้</w:t>
      </w:r>
    </w:p>
    <w:p w14:paraId="4B3F9B40" w14:textId="77777777" w:rsidR="003B744F" w:rsidRPr="006811C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5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90"/>
        <w:gridCol w:w="720"/>
        <w:gridCol w:w="720"/>
        <w:gridCol w:w="1080"/>
        <w:gridCol w:w="990"/>
        <w:gridCol w:w="900"/>
        <w:gridCol w:w="270"/>
        <w:gridCol w:w="900"/>
        <w:gridCol w:w="270"/>
        <w:gridCol w:w="990"/>
        <w:gridCol w:w="270"/>
        <w:gridCol w:w="990"/>
        <w:gridCol w:w="270"/>
        <w:gridCol w:w="917"/>
        <w:gridCol w:w="270"/>
        <w:gridCol w:w="900"/>
      </w:tblGrid>
      <w:tr w:rsidR="006A01E5" w:rsidRPr="003C47FE" w14:paraId="02E88426" w14:textId="77777777">
        <w:tc>
          <w:tcPr>
            <w:tcW w:w="1890" w:type="dxa"/>
          </w:tcPr>
          <w:p w14:paraId="6233CF13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789BEA29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0731411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3DA4EA19" w14:textId="2BC8017A" w:rsidR="006A01E5" w:rsidRP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6D4F0B3C" w14:textId="19F9CEA6" w:rsidR="006A01E5" w:rsidRP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07" w:type="dxa"/>
            <w:gridSpan w:val="7"/>
          </w:tcPr>
          <w:p w14:paraId="29D59CAE" w14:textId="1329AE2E" w:rsidR="006A01E5" w:rsidRP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1E5" w:rsidRPr="003C47FE" w14:paraId="1A98882B" w14:textId="77777777">
        <w:tc>
          <w:tcPr>
            <w:tcW w:w="1890" w:type="dxa"/>
          </w:tcPr>
          <w:p w14:paraId="2D225D7A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68E997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45D60F49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40153DA9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9EB4394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14:paraId="218C4DAC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8C8F36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070" w:type="dxa"/>
            <w:gridSpan w:val="2"/>
          </w:tcPr>
          <w:p w14:paraId="115EC849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C365ECD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DFC6D9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14:paraId="1255F9C2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75B448C" w14:textId="5A3CEC75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517DCD" w14:textId="4C6CCC41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250" w:type="dxa"/>
            <w:gridSpan w:val="3"/>
          </w:tcPr>
          <w:p w14:paraId="4E53EDC0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D4B525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361079" w14:textId="464F3EB0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822EF77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3F49654C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DBFEFDE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14:paraId="476220FE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</w:tr>
      <w:tr w:rsidR="003B744F" w:rsidRPr="003C47FE" w14:paraId="77D5C33B" w14:textId="77777777" w:rsidTr="00165D7C">
        <w:tc>
          <w:tcPr>
            <w:tcW w:w="1890" w:type="dxa"/>
          </w:tcPr>
          <w:p w14:paraId="68AC8F91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0CA57D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3570E5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438DBC8" w14:textId="6E1ED372" w:rsidR="003B744F" w:rsidRPr="003C47FE" w:rsidRDefault="00D110C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64545248" w14:textId="0F450114" w:rsidR="003B744F" w:rsidRPr="003C47FE" w:rsidRDefault="00D110C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11E59111" w14:textId="0CAC1ED5" w:rsidR="003B744F" w:rsidRPr="003C47FE" w:rsidRDefault="00D110C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2EFAE4C9" w14:textId="004EC0AD" w:rsidR="003B744F" w:rsidRPr="003C47FE" w:rsidRDefault="00D110C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00" w:type="dxa"/>
          </w:tcPr>
          <w:p w14:paraId="6A27C1EB" w14:textId="665B9ABF" w:rsidR="003B744F" w:rsidRPr="003C47FE" w:rsidRDefault="00D110C5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47387A" w14:textId="77777777"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4E6D92" w14:textId="0B717FEB" w:rsidR="003B744F" w:rsidRPr="003C47FE" w:rsidRDefault="00D110C5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8CE5E4B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043E6F" w14:textId="7898D913" w:rsidR="003B744F" w:rsidRPr="003C47FE" w:rsidRDefault="00D110C5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DDC0456" w14:textId="77777777"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9F332D" w14:textId="3976B12C" w:rsidR="003B744F" w:rsidRPr="003C47FE" w:rsidRDefault="00D110C5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7B40A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3D6D2C73" w14:textId="1AE79DF7" w:rsidR="003B744F" w:rsidRPr="003C47FE" w:rsidRDefault="00D110C5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04F1E6E" w14:textId="77777777"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F35F5" w14:textId="1F482079" w:rsidR="003B744F" w:rsidRPr="003C47FE" w:rsidRDefault="00D110C5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B744F" w:rsidRPr="003C47FE" w14:paraId="053E7F98" w14:textId="77777777" w:rsidTr="00165D7C">
        <w:tc>
          <w:tcPr>
            <w:tcW w:w="1890" w:type="dxa"/>
          </w:tcPr>
          <w:p w14:paraId="5EAF965C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281ED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34DD26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614E4FA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017" w:type="dxa"/>
            <w:gridSpan w:val="13"/>
          </w:tcPr>
          <w:p w14:paraId="2AA1336C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48D2" w:rsidRPr="003C47FE" w14:paraId="52F1A61D" w14:textId="77777777" w:rsidTr="00165D7C">
        <w:tc>
          <w:tcPr>
            <w:tcW w:w="1890" w:type="dxa"/>
          </w:tcPr>
          <w:p w14:paraId="49B19707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ฟฟ้า</w:t>
            </w:r>
          </w:p>
        </w:tc>
        <w:tc>
          <w:tcPr>
            <w:tcW w:w="1170" w:type="dxa"/>
          </w:tcPr>
          <w:p w14:paraId="3CFBB2D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1F08F75D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36067E08" w14:textId="38F06F7A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912000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720" w:type="dxa"/>
          </w:tcPr>
          <w:p w14:paraId="321DCB2E" w14:textId="352B2CDC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9648D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3C08681F" w14:textId="793014BC" w:rsidR="009648D2" w:rsidRPr="00165D7C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A0D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  <w:r w:rsidR="009009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298F40E2" w14:textId="24019434" w:rsidR="009648D2" w:rsidRPr="00165D7C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648D2" w:rsidRPr="00165D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  <w:r w:rsidR="009648D2" w:rsidRPr="00165D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14:paraId="77B8ECD9" w14:textId="0D718C8F" w:rsidR="009648D2" w:rsidRPr="00537943" w:rsidRDefault="00D110C5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</w:t>
            </w:r>
            <w:r w:rsidR="003F5703" w:rsidRPr="005379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0C633D5E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35EE6D" w14:textId="37E2587D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  <w:r w:rsidR="009648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6E08BD0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49029F" w14:textId="3A25444A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  <w:r w:rsidR="009648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14:paraId="6BF66D71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D18687" w14:textId="64D4B731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  <w:r w:rsidR="009648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14:paraId="6C22DA4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101C016D" w14:textId="041DD822" w:rsidR="009648D2" w:rsidRPr="003C47FE" w:rsidRDefault="004A7513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6F785C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691904" w14:textId="7AFCCA09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9648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9648D2" w:rsidRPr="003C47FE" w14:paraId="397318A2" w14:textId="77777777" w:rsidTr="00165D7C">
        <w:tc>
          <w:tcPr>
            <w:tcW w:w="1890" w:type="dxa"/>
          </w:tcPr>
          <w:p w14:paraId="1B7E8373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F858F3E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21D52DC5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A4995CB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4043B3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0050A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E57F5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710747" w14:textId="77777777" w:rsidR="009648D2" w:rsidRPr="00537943" w:rsidRDefault="009648D2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10E41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FC96D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F3DE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275F8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4A1A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2984F7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ECBA6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213789EE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33538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0D834D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8D2" w:rsidRPr="003C47FE" w14:paraId="60971A1A" w14:textId="77777777" w:rsidTr="00165D7C">
        <w:tc>
          <w:tcPr>
            <w:tcW w:w="1890" w:type="dxa"/>
          </w:tcPr>
          <w:p w14:paraId="0F84DBD7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F28A8A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51B9BC41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D77E7A6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BFEA39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D5F0D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84D838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67C911" w14:textId="77777777" w:rsidR="009648D2" w:rsidRPr="00537943" w:rsidRDefault="009648D2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95A3B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276718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ADF8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4D454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6D650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86CAA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D990A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05D4E1F6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D5F3A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6B0B2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8D2" w:rsidRPr="003C47FE" w14:paraId="37B157CF" w14:textId="77777777" w:rsidTr="00165D7C">
        <w:tc>
          <w:tcPr>
            <w:tcW w:w="1890" w:type="dxa"/>
          </w:tcPr>
          <w:p w14:paraId="1FD12FF0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8D185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990" w:type="dxa"/>
          </w:tcPr>
          <w:p w14:paraId="33FAB22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3919661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42C5A7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57D45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3A598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B496C8" w14:textId="77777777" w:rsidR="009648D2" w:rsidRPr="00537943" w:rsidRDefault="009648D2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932F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F55CC3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48AAB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789630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26A800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7C571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E57CC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23EAD520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EDFF5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26E6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8D2" w:rsidRPr="003C47FE" w14:paraId="3AF52334" w14:textId="77777777" w:rsidTr="00165D7C">
        <w:tc>
          <w:tcPr>
            <w:tcW w:w="1890" w:type="dxa"/>
          </w:tcPr>
          <w:p w14:paraId="29825F22" w14:textId="77777777" w:rsidR="009648D2" w:rsidRPr="00EC173B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ไทธนันต์</w:t>
            </w:r>
          </w:p>
        </w:tc>
        <w:tc>
          <w:tcPr>
            <w:tcW w:w="1170" w:type="dxa"/>
          </w:tcPr>
          <w:p w14:paraId="098855B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4E4D60CA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09870346" w14:textId="2FB12AC1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912000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720" w:type="dxa"/>
          </w:tcPr>
          <w:p w14:paraId="1B953866" w14:textId="40842FA4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9648D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46A15BB9" w14:textId="54EC5FB7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A0D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990" w:type="dxa"/>
          </w:tcPr>
          <w:p w14:paraId="3748AAAA" w14:textId="057BCD95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648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900" w:type="dxa"/>
          </w:tcPr>
          <w:p w14:paraId="79C80928" w14:textId="6D63259B" w:rsidR="009648D2" w:rsidRPr="00537943" w:rsidRDefault="00D110C5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F5703" w:rsidRPr="005379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0A1435BA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5DCD27" w14:textId="3A9F1CDC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648D2" w:rsidRPr="002A75D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5D942DED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2D85B" w14:textId="4B6F7F7C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2022ED2F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1DA8B" w14:textId="7FE0F924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375A08B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140D6F5C" w14:textId="07F9305A" w:rsidR="009648D2" w:rsidRPr="003C47FE" w:rsidRDefault="004A7513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5E13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4D7E5A" w14:textId="7465677F" w:rsidR="009648D2" w:rsidRPr="003C47FE" w:rsidRDefault="009648D2" w:rsidP="00C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48D2" w:rsidRPr="003C47FE" w14:paraId="397BFEED" w14:textId="77777777" w:rsidTr="00165D7C">
        <w:tc>
          <w:tcPr>
            <w:tcW w:w="1890" w:type="dxa"/>
          </w:tcPr>
          <w:p w14:paraId="695459EE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640AE9B5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4B453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C76996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E73E82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5EF5F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CE9CD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323297" w14:textId="77777777" w:rsidR="009648D2" w:rsidRPr="00537943" w:rsidRDefault="009648D2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BB1E2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73FB93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7136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FA6C3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D72F6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20255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4D8D0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53E807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384CB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9A0344" w14:textId="77777777" w:rsidR="009648D2" w:rsidRPr="003C47FE" w:rsidRDefault="009648D2" w:rsidP="00C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8D2" w:rsidRPr="003C47FE" w14:paraId="257EFA72" w14:textId="77777777" w:rsidTr="00165D7C">
        <w:tc>
          <w:tcPr>
            <w:tcW w:w="1890" w:type="dxa"/>
          </w:tcPr>
          <w:p w14:paraId="64EF9EEA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</w:t>
            </w:r>
          </w:p>
        </w:tc>
        <w:tc>
          <w:tcPr>
            <w:tcW w:w="1170" w:type="dxa"/>
          </w:tcPr>
          <w:p w14:paraId="57B06886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25A6BDA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08C5F1B5" w14:textId="30A27600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912000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720" w:type="dxa"/>
          </w:tcPr>
          <w:p w14:paraId="2CD657EA" w14:textId="024A3E51" w:rsidR="009648D2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9648D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35F77776" w14:textId="3D261720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</w:t>
            </w:r>
            <w:r w:rsidR="00EA0D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71AEC055" w14:textId="29D2BA7F" w:rsidR="009648D2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  <w:r w:rsidR="009648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14:paraId="58156E3F" w14:textId="073F9BA7" w:rsidR="009648D2" w:rsidRPr="00537943" w:rsidRDefault="00D110C5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  <w:r w:rsidR="00D4617D" w:rsidRPr="005379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493339FB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443CE2" w14:textId="353C565E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  <w:r w:rsidR="009648D2" w:rsidRPr="002A75D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270" w:type="dxa"/>
          </w:tcPr>
          <w:p w14:paraId="4DE076C1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389CFC" w14:textId="5A0E0538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  <w:r w:rsidR="009F720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11EB4558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FF3A0" w14:textId="6BE36C99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  <w:r w:rsidR="009648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9C1EC83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6F9B1795" w14:textId="7DC08F4F" w:rsidR="009648D2" w:rsidRPr="003C47FE" w:rsidRDefault="004A7513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E49F9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CB7CC8" w14:textId="281C6975" w:rsidR="009648D2" w:rsidRPr="003C47FE" w:rsidRDefault="009648D2" w:rsidP="00C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48D2" w:rsidRPr="003C47FE" w14:paraId="7FDD59D1" w14:textId="77777777" w:rsidTr="00165D7C">
        <w:tc>
          <w:tcPr>
            <w:tcW w:w="1890" w:type="dxa"/>
          </w:tcPr>
          <w:p w14:paraId="135AAF93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โคราช เอนเนอร์ยี่</w:t>
            </w:r>
          </w:p>
        </w:tc>
        <w:tc>
          <w:tcPr>
            <w:tcW w:w="1170" w:type="dxa"/>
          </w:tcPr>
          <w:p w14:paraId="190E4ACF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5458A7B6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826DA0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586B0AF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4EC4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589325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11ACE3" w14:textId="77777777" w:rsidR="009648D2" w:rsidRPr="00537943" w:rsidRDefault="009648D2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24E0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7C938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F340D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CC8DE0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B71DD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FBFA8F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8208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394E06A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228A3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8DBECB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8D2" w:rsidRPr="003C47FE" w14:paraId="11F18D10" w14:textId="77777777" w:rsidTr="00165D7C">
        <w:tc>
          <w:tcPr>
            <w:tcW w:w="1890" w:type="dxa"/>
          </w:tcPr>
          <w:p w14:paraId="69CBB297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468F3AE0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7FD26C0D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6883645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296BF2B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0C71D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36BFE" w14:textId="77777777" w:rsidR="009648D2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62BB8E" w14:textId="77777777" w:rsidR="009648D2" w:rsidRPr="00537943" w:rsidRDefault="009648D2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1E69D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B8FF6F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C1C77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4CE496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22C9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45601E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55CB5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73423E5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0DA8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3ECAA8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8D2" w:rsidRPr="003C47FE" w14:paraId="45CC5CA2" w14:textId="77777777" w:rsidTr="00165D7C">
        <w:tc>
          <w:tcPr>
            <w:tcW w:w="1890" w:type="dxa"/>
          </w:tcPr>
          <w:p w14:paraId="7ABD6637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F075027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AD1E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C72FCFB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2600B44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D009F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DDA8F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267118" w14:textId="1DBCB397" w:rsidR="009648D2" w:rsidRPr="00537943" w:rsidRDefault="00D110C5" w:rsidP="009648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</w:t>
            </w:r>
            <w:r w:rsidR="00847D69" w:rsidRPr="005379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3ECD9B0F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C25328" w14:textId="7E80FB12" w:rsidR="009648D2" w:rsidRPr="003C47F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  <w:r w:rsidR="009648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69FD1506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C6BCF" w14:textId="6D770960" w:rsidR="009648D2" w:rsidRPr="00581A2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  <w:r w:rsidR="003947FF" w:rsidRPr="003947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14:paraId="3660BBDE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13FB0E" w14:textId="0B690BB6" w:rsidR="009648D2" w:rsidRPr="00581A2E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825</w:t>
            </w:r>
            <w:r w:rsidR="009648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719325E5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3521ABEB" w14:textId="5F46C6C1" w:rsidR="009648D2" w:rsidRPr="007167F9" w:rsidRDefault="004A7513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D153C" w14:textId="77777777" w:rsidR="009648D2" w:rsidRPr="003C47FE" w:rsidRDefault="009648D2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B487D9" w14:textId="384B1958" w:rsidR="009648D2" w:rsidRPr="001B6357" w:rsidRDefault="00D110C5" w:rsidP="00964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9648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</w:tr>
    </w:tbl>
    <w:p w14:paraId="4C0A93A9" w14:textId="77777777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4CCF87F2" w14:textId="79EA4524" w:rsidR="003B744F" w:rsidRPr="006A01E5" w:rsidRDefault="006A01E5" w:rsidP="006A0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91F90A6" w14:textId="77777777" w:rsidR="007F4F91" w:rsidRPr="003C47FE" w:rsidRDefault="007F4F91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7F4F91" w:rsidRPr="003C47FE" w:rsidSect="00B37ACE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AFD1FA6" w14:textId="44EAB43A"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7277A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6BB3FA25" w14:textId="77777777" w:rsidR="003B744F" w:rsidRPr="00295872" w:rsidRDefault="003B744F" w:rsidP="00176203">
      <w:pPr>
        <w:pStyle w:val="FSBlank"/>
        <w:rPr>
          <w:sz w:val="30"/>
          <w:szCs w:val="30"/>
        </w:rPr>
      </w:pPr>
    </w:p>
    <w:p w14:paraId="72904B49" w14:textId="757653D9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9E50CD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บริษัทในกิจการ</w:t>
      </w:r>
      <w:r>
        <w:rPr>
          <w:rFonts w:ascii="Angsana New" w:hAnsi="Angsana New" w:hint="cs"/>
          <w:sz w:val="30"/>
          <w:szCs w:val="30"/>
          <w:cs/>
        </w:rPr>
        <w:t>เหล่า</w:t>
      </w:r>
      <w:r w:rsidRPr="003C47FE">
        <w:rPr>
          <w:rFonts w:ascii="Angsana New" w:hAnsi="Angsana New"/>
          <w:sz w:val="30"/>
          <w:szCs w:val="30"/>
          <w:cs/>
        </w:rPr>
        <w:t>นี้</w:t>
      </w:r>
    </w:p>
    <w:p w14:paraId="24A51473" w14:textId="77777777" w:rsidR="003B744F" w:rsidRPr="00295872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70"/>
        <w:gridCol w:w="270"/>
        <w:gridCol w:w="1080"/>
        <w:gridCol w:w="236"/>
        <w:gridCol w:w="844"/>
        <w:gridCol w:w="270"/>
        <w:gridCol w:w="810"/>
        <w:gridCol w:w="270"/>
        <w:gridCol w:w="1080"/>
        <w:gridCol w:w="270"/>
        <w:gridCol w:w="900"/>
      </w:tblGrid>
      <w:tr w:rsidR="003B744F" w:rsidRPr="007626B7" w14:paraId="787BCFDC" w14:textId="77777777" w:rsidTr="00D74D42">
        <w:tc>
          <w:tcPr>
            <w:tcW w:w="2610" w:type="dxa"/>
            <w:vAlign w:val="bottom"/>
          </w:tcPr>
          <w:p w14:paraId="6C0E4D0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BADE9CB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59EF1272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</w:tcPr>
          <w:p w14:paraId="43A38970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-105" w:right="-10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73DC6859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70" w:type="dxa"/>
          </w:tcPr>
          <w:p w14:paraId="699C164A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4100DBF" w14:textId="77777777" w:rsidR="003B744F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16EC0B5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</w:tr>
      <w:tr w:rsidR="003B744F" w:rsidRPr="007626B7" w14:paraId="14E9B1E1" w14:textId="77777777" w:rsidTr="00D74D42">
        <w:tc>
          <w:tcPr>
            <w:tcW w:w="2610" w:type="dxa"/>
          </w:tcPr>
          <w:p w14:paraId="40E22129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E1EEDA6" w14:textId="0B23E339" w:rsidR="003B744F" w:rsidRPr="007626B7" w:rsidRDefault="00D110C5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438FC548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903C09" w14:textId="335C2267" w:rsidR="003B744F" w:rsidRPr="007626B7" w:rsidRDefault="00D110C5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215C202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4A4DCF" w14:textId="42D12D08" w:rsidR="003B744F" w:rsidRPr="007626B7" w:rsidRDefault="00D110C5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B97EFA4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D14092" w14:textId="7CAF1FFC" w:rsidR="003B744F" w:rsidRPr="007626B7" w:rsidRDefault="00D110C5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CA6DA48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810F3AC" w14:textId="3ACCA3A1" w:rsidR="003B744F" w:rsidRPr="007626B7" w:rsidRDefault="00D110C5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0D60B619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36A1CA" w14:textId="4F73A306" w:rsidR="003B744F" w:rsidRPr="007626B7" w:rsidRDefault="00D110C5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</w:tr>
      <w:tr w:rsidR="003B744F" w:rsidRPr="007626B7" w14:paraId="2281CBDC" w14:textId="77777777" w:rsidTr="00D74D42">
        <w:tc>
          <w:tcPr>
            <w:tcW w:w="2610" w:type="dxa"/>
          </w:tcPr>
          <w:p w14:paraId="6459C300" w14:textId="77777777" w:rsidR="003B744F" w:rsidRPr="007626B7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629AD50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68EB5B50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14:paraId="281AE9E0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14:paraId="2B8AF9BD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D9B8674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C3D8A" w:rsidRPr="007626B7" w14:paraId="70F10168" w14:textId="77777777" w:rsidTr="00D74D42">
        <w:tc>
          <w:tcPr>
            <w:tcW w:w="2610" w:type="dxa"/>
          </w:tcPr>
          <w:p w14:paraId="687687D8" w14:textId="77777777" w:rsidR="00FC3D8A" w:rsidRPr="00132770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</w:tcPr>
          <w:p w14:paraId="264649E7" w14:textId="529D2489" w:rsidR="00FC3D8A" w:rsidRPr="00132770" w:rsidRDefault="007C7F71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5,021</w:t>
            </w:r>
            <w:r w:rsidR="00E269F3">
              <w:rPr>
                <w:rFonts w:ascii="Angsana New" w:hAnsi="Angsana New"/>
                <w:sz w:val="26"/>
                <w:szCs w:val="26"/>
                <w:lang w:val="en-US" w:bidi="th-TH"/>
              </w:rPr>
              <w:t>,127</w:t>
            </w:r>
          </w:p>
        </w:tc>
        <w:tc>
          <w:tcPr>
            <w:tcW w:w="270" w:type="dxa"/>
          </w:tcPr>
          <w:p w14:paraId="718DF3FD" w14:textId="77777777" w:rsidR="00FC3D8A" w:rsidRPr="00132770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DD61F47" w14:textId="095AC2CA" w:rsidR="00FC3D8A" w:rsidRPr="00132770" w:rsidRDefault="00D110C5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251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488</w:t>
            </w:r>
          </w:p>
        </w:tc>
        <w:tc>
          <w:tcPr>
            <w:tcW w:w="236" w:type="dxa"/>
          </w:tcPr>
          <w:p w14:paraId="4A7AD610" w14:textId="77777777" w:rsidR="00FC3D8A" w:rsidRPr="00132770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14:paraId="6572F39C" w14:textId="1D5728E2" w:rsidR="00FC3D8A" w:rsidRPr="00132770" w:rsidRDefault="00D110C5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282A9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283</w:t>
            </w:r>
          </w:p>
        </w:tc>
        <w:tc>
          <w:tcPr>
            <w:tcW w:w="270" w:type="dxa"/>
          </w:tcPr>
          <w:p w14:paraId="05F892AC" w14:textId="77777777" w:rsidR="00FC3D8A" w:rsidRPr="00132770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1F92A6" w14:textId="0449FBC3" w:rsidR="00FC3D8A" w:rsidRPr="00132770" w:rsidRDefault="00D110C5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9ACB1" w14:textId="77777777" w:rsidR="00FC3D8A" w:rsidRPr="00132770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2D997" w14:textId="1699EDCD" w:rsidR="00FC3D8A" w:rsidRPr="001C6CD5" w:rsidRDefault="00D110C5" w:rsidP="004E11A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215</w:t>
            </w:r>
            <w:r w:rsidR="0049360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24126726" w14:textId="77777777" w:rsidR="00FC3D8A" w:rsidRPr="00132770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10BE8DB" w14:textId="6625FDDA" w:rsidR="00FC3D8A" w:rsidRPr="00132770" w:rsidRDefault="00D110C5" w:rsidP="00FC3D8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71</w:t>
            </w:r>
            <w:r w:rsidR="00FC3D8A" w:rsidRPr="002F5B4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203</w:t>
            </w:r>
          </w:p>
        </w:tc>
      </w:tr>
      <w:tr w:rsidR="00FC3D8A" w:rsidRPr="007626B7" w14:paraId="2EE239BE" w14:textId="77777777" w:rsidTr="00D74D42">
        <w:tc>
          <w:tcPr>
            <w:tcW w:w="2610" w:type="dxa"/>
          </w:tcPr>
          <w:p w14:paraId="68CFE9B1" w14:textId="77777777" w:rsidR="00FC3D8A" w:rsidRPr="00132770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3277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</w:t>
            </w:r>
          </w:p>
          <w:p w14:paraId="0B450F55" w14:textId="77777777" w:rsidR="00FC3D8A" w:rsidRPr="00132770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อย่างต่อเนื่อง</w:t>
            </w:r>
          </w:p>
        </w:tc>
        <w:tc>
          <w:tcPr>
            <w:tcW w:w="1170" w:type="dxa"/>
            <w:vAlign w:val="bottom"/>
          </w:tcPr>
          <w:p w14:paraId="7369F629" w14:textId="29A0BC92" w:rsidR="00FC3D8A" w:rsidRPr="00A3400A" w:rsidRDefault="00920C2E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404,</w:t>
            </w:r>
            <w:r w:rsidR="005E0848">
              <w:rPr>
                <w:rFonts w:ascii="Angsana New" w:hAnsi="Angsana New"/>
                <w:sz w:val="26"/>
                <w:szCs w:val="26"/>
                <w:lang w:val="en-US" w:bidi="th-TH"/>
              </w:rPr>
              <w:t>930</w:t>
            </w:r>
            <w:r w:rsidR="007768C7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43156B45" w14:textId="77777777" w:rsidR="00FC3D8A" w:rsidRPr="00132770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C110F5" w14:textId="1210EB62" w:rsidR="00FC3D8A" w:rsidRPr="00C53539" w:rsidRDefault="00FC3D8A" w:rsidP="004D7C6A">
            <w:pPr>
              <w:pStyle w:val="acctfourfigures"/>
              <w:tabs>
                <w:tab w:val="clear" w:pos="765"/>
                <w:tab w:val="left" w:pos="780"/>
              </w:tabs>
              <w:spacing w:line="240" w:lineRule="auto"/>
              <w:ind w:left="41" w:right="-290" w:firstLine="20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345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096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34B44725" w14:textId="77777777" w:rsidR="00FC3D8A" w:rsidRPr="00132770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031A1C81" w14:textId="53AD373B" w:rsidR="00FC3D8A" w:rsidRPr="00132770" w:rsidRDefault="00D110C5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956</w:t>
            </w:r>
            <w:r w:rsidR="004D7C6A" w:rsidRPr="00C4576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1BC42DF9" w14:textId="77777777" w:rsidR="00FC3D8A" w:rsidRPr="00132770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6A46" w14:textId="14B7CB99" w:rsidR="00FC3D8A" w:rsidRPr="00132770" w:rsidRDefault="00D110C5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946</w:t>
            </w:r>
            <w:r w:rsidR="00FC3D8A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DCE7B" w14:textId="77777777" w:rsidR="00FC3D8A" w:rsidRPr="00132770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B84CC" w14:textId="0E3670C4" w:rsidR="00FC3D8A" w:rsidRPr="00132770" w:rsidRDefault="00682E0D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194</w:t>
            </w:r>
            <w:r w:rsidR="0074552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="004D7C6A" w:rsidRPr="004D7C6A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3D2244C0" w14:textId="77777777" w:rsidR="00FC3D8A" w:rsidRPr="00132770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1D235C" w14:textId="47D3F7FB" w:rsidR="00FC3D8A" w:rsidRPr="00132770" w:rsidRDefault="00FC3D8A" w:rsidP="00836D0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129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</w:tr>
      <w:tr w:rsidR="00FC3D8A" w:rsidRPr="007626B7" w14:paraId="0FA32257" w14:textId="77777777" w:rsidTr="00D74D42">
        <w:trPr>
          <w:trHeight w:val="307"/>
        </w:trPr>
        <w:tc>
          <w:tcPr>
            <w:tcW w:w="2610" w:type="dxa"/>
          </w:tcPr>
          <w:p w14:paraId="40ED228F" w14:textId="2D9FAB1A" w:rsidR="00FC3D8A" w:rsidRPr="00D300E0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E6467" w14:textId="46F04D33" w:rsidR="00FC3D8A" w:rsidRPr="00836D0D" w:rsidRDefault="00D110C5" w:rsidP="009A5A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5E084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04,</w:t>
            </w:r>
            <w:r w:rsidR="0093466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930</w:t>
            </w:r>
          </w:p>
        </w:tc>
        <w:tc>
          <w:tcPr>
            <w:tcW w:w="270" w:type="dxa"/>
          </w:tcPr>
          <w:p w14:paraId="20EEC33F" w14:textId="77777777" w:rsidR="00FC3D8A" w:rsidRPr="00D300E0" w:rsidRDefault="00FC3D8A" w:rsidP="00FC3D8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F3600" w14:textId="75995D9B" w:rsidR="00FC3D8A" w:rsidRPr="00C53539" w:rsidRDefault="00FC3D8A" w:rsidP="00836D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096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7FC78879" w14:textId="77777777" w:rsidR="00FC3D8A" w:rsidRPr="00D300E0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B7F12" w14:textId="45F93860" w:rsidR="00FC3D8A" w:rsidRPr="0061326D" w:rsidRDefault="00D110C5" w:rsidP="00836D0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1326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2DD6ABC8" w14:textId="77777777" w:rsidR="00FC3D8A" w:rsidRPr="00D300E0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8F41F" w14:textId="385886DE" w:rsidR="00FC3D8A" w:rsidRPr="002175BF" w:rsidRDefault="00D110C5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0A0248" w14:textId="77777777" w:rsidR="00FC3D8A" w:rsidRPr="00D300E0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1222D" w14:textId="48AB2BAE" w:rsidR="00FC3D8A" w:rsidRPr="0097635D" w:rsidRDefault="00745520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205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D110C5" w:rsidRPr="00C205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</w:t>
            </w:r>
            <w:r w:rsidRPr="00C205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D110C5" w:rsidRPr="00C205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194</w:t>
            </w:r>
            <w:r w:rsidRPr="00C205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A9025F" w14:textId="77777777" w:rsidR="00FC3D8A" w:rsidRPr="00D300E0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7CF1" w14:textId="44506031" w:rsidR="00FC3D8A" w:rsidRPr="00D300E0" w:rsidRDefault="00FC3D8A" w:rsidP="00836D0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F1F9B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129</w:t>
            </w:r>
            <w:r w:rsidRPr="000F1F9B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FC3D8A" w:rsidRPr="007626B7" w14:paraId="1B7C1120" w14:textId="77777777" w:rsidTr="00D74D42">
        <w:tc>
          <w:tcPr>
            <w:tcW w:w="2610" w:type="dxa"/>
          </w:tcPr>
          <w:p w14:paraId="00690F98" w14:textId="77777777" w:rsidR="00FC3D8A" w:rsidRPr="00C47AF1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87DF3B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8BD04C" w14:textId="77777777" w:rsidR="00FC3D8A" w:rsidRPr="00C47AF1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C2D11F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EDD601E" w14:textId="77777777" w:rsidR="00FC3D8A" w:rsidRPr="00C47AF1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DBD07CF" w14:textId="77777777" w:rsidR="00FC3D8A" w:rsidRPr="0061326D" w:rsidRDefault="00FC3D8A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E170C8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B087AA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59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516AE3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500C" w14:textId="77777777" w:rsidR="00FC3D8A" w:rsidRPr="00C47AF1" w:rsidRDefault="00FC3D8A" w:rsidP="0097635D">
            <w:pPr>
              <w:pStyle w:val="acctfourfigures"/>
              <w:tabs>
                <w:tab w:val="clear" w:pos="765"/>
                <w:tab w:val="decimal" w:pos="0"/>
                <w:tab w:val="decimal" w:pos="790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D19E11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3A9FDD8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686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</w:tr>
      <w:tr w:rsidR="00FC3D8A" w:rsidRPr="007626B7" w14:paraId="4A26BA4C" w14:textId="77777777" w:rsidTr="00D74D42">
        <w:tc>
          <w:tcPr>
            <w:tcW w:w="2610" w:type="dxa"/>
          </w:tcPr>
          <w:p w14:paraId="01A9C14F" w14:textId="77777777" w:rsidR="00FC3D8A" w:rsidRPr="005F6F91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กำไรขาดทุนเบ็ดเสร็จรวม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br/>
            </w:r>
            <w:r w:rsidRPr="005F6F9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ตามส่วนได้เสีย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ของบริษัท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58EE59" w14:textId="3FEC35B1" w:rsidR="00FC3D8A" w:rsidRPr="00A3400A" w:rsidRDefault="00D110C5" w:rsidP="003F54C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121</w:t>
            </w:r>
            <w:r w:rsidR="0096602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467</w:t>
            </w:r>
          </w:p>
        </w:tc>
        <w:tc>
          <w:tcPr>
            <w:tcW w:w="270" w:type="dxa"/>
          </w:tcPr>
          <w:p w14:paraId="23BC9CF5" w14:textId="77777777" w:rsidR="00FC3D8A" w:rsidRPr="00C47AF1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A0A0DF" w14:textId="0C1E2259" w:rsidR="00FC3D8A" w:rsidRPr="00C53539" w:rsidRDefault="00FC3D8A" w:rsidP="003F54C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645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B485185" w14:textId="77777777" w:rsidR="00FC3D8A" w:rsidRPr="00C47AF1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3CA3277" w14:textId="77777777" w:rsidR="00FC3D8A" w:rsidRPr="0061326D" w:rsidRDefault="00FC3D8A" w:rsidP="00FF29B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006C323D" w14:textId="367B624C" w:rsidR="00FC3D8A" w:rsidRPr="0061326D" w:rsidRDefault="00D110C5" w:rsidP="00FF29B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1326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488</w:t>
            </w:r>
          </w:p>
        </w:tc>
        <w:tc>
          <w:tcPr>
            <w:tcW w:w="270" w:type="dxa"/>
          </w:tcPr>
          <w:p w14:paraId="51CFF63F" w14:textId="77777777" w:rsidR="00FC3D8A" w:rsidRPr="00194633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6AF8C" w14:textId="07FD8AE9" w:rsidR="00FC3D8A" w:rsidRPr="002175BF" w:rsidRDefault="00D110C5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2958F1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3A2F4" w14:textId="77F054FE" w:rsidR="00FC3D8A" w:rsidRPr="001C6CD5" w:rsidRDefault="00C769E0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17EB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</w:t>
            </w:r>
            <w:r w:rsidRPr="00817EB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218</w:t>
            </w:r>
            <w:r w:rsidRPr="00817EB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CF6226" w14:textId="77777777" w:rsidR="00FC3D8A" w:rsidRPr="00817EBB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D0ED26" w14:textId="644F955B" w:rsidR="00FC3D8A" w:rsidRPr="00124243" w:rsidRDefault="00FC3D8A" w:rsidP="003F54C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645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FC3D8A" w:rsidRPr="007626B7" w14:paraId="61FEAD54" w14:textId="77777777" w:rsidTr="00D74D42">
        <w:trPr>
          <w:trHeight w:val="190"/>
        </w:trPr>
        <w:tc>
          <w:tcPr>
            <w:tcW w:w="2610" w:type="dxa"/>
          </w:tcPr>
          <w:p w14:paraId="4AC5DA3D" w14:textId="77777777" w:rsidR="00FC3D8A" w:rsidRPr="007626B7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522DD4" w14:textId="77777777" w:rsidR="00FC3D8A" w:rsidRPr="007626B7" w:rsidRDefault="00FC3D8A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B4E56D" w14:textId="77777777" w:rsidR="00FC3D8A" w:rsidRPr="007626B7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D23E0C" w14:textId="77777777" w:rsidR="00FC3D8A" w:rsidRPr="007626B7" w:rsidRDefault="00FC3D8A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CA315B8" w14:textId="77777777" w:rsidR="00FC3D8A" w:rsidRPr="007626B7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78518FF" w14:textId="77777777" w:rsidR="00FC3D8A" w:rsidRPr="0061326D" w:rsidRDefault="00FC3D8A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1CD0DE" w14:textId="77777777" w:rsidR="00FC3D8A" w:rsidRPr="007626B7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B381" w14:textId="77777777" w:rsidR="00FC3D8A" w:rsidRPr="007626B7" w:rsidRDefault="00FC3D8A" w:rsidP="00FC3D8A">
            <w:pPr>
              <w:pStyle w:val="acctfourfigures"/>
              <w:tabs>
                <w:tab w:val="clear" w:pos="765"/>
                <w:tab w:val="decimal" w:pos="59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445A6A" w14:textId="77777777" w:rsidR="00FC3D8A" w:rsidRPr="007626B7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D8CB1" w14:textId="77777777" w:rsidR="00FC3D8A" w:rsidRPr="007626B7" w:rsidRDefault="00FC3D8A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71B49A0" w14:textId="77777777" w:rsidR="00FC3D8A" w:rsidRPr="007626B7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E46B8B" w14:textId="77777777" w:rsidR="00FC3D8A" w:rsidRPr="007626B7" w:rsidRDefault="00FC3D8A" w:rsidP="00FC3D8A">
            <w:pPr>
              <w:pStyle w:val="acctfourfigures"/>
              <w:tabs>
                <w:tab w:val="clear" w:pos="765"/>
                <w:tab w:val="decimal" w:pos="686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FC3D8A" w:rsidRPr="007626B7" w14:paraId="732381D4" w14:textId="77777777" w:rsidTr="00D74D42">
        <w:tc>
          <w:tcPr>
            <w:tcW w:w="2610" w:type="dxa"/>
          </w:tcPr>
          <w:p w14:paraId="024C56D9" w14:textId="77777777" w:rsidR="00FC3D8A" w:rsidRPr="00B14B3E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45AC6274" w14:textId="494BC955" w:rsidR="00FC3D8A" w:rsidRPr="00A3400A" w:rsidRDefault="00D110C5" w:rsidP="00E45E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9733F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638</w:t>
            </w:r>
            <w:r w:rsidR="009733F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913</w:t>
            </w:r>
            <w:r w:rsidR="004D7C6A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0149C8A6" w14:textId="77777777" w:rsidR="00FC3D8A" w:rsidRPr="00C47AF1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6A33DE2" w14:textId="0B1E1B20" w:rsidR="00FC3D8A" w:rsidRPr="007707C5" w:rsidRDefault="00D110C5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311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605</w:t>
            </w:r>
            <w:r w:rsidR="00FC3D8A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3F89B5B5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210CC558" w14:textId="373EAC46" w:rsidR="00FC3D8A" w:rsidRPr="0061326D" w:rsidRDefault="00D110C5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067DEB"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FF748C"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  <w:r w:rsidR="00195822"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D7C6A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01FB7A5E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9220DF" w14:textId="409C0522" w:rsidR="00FC3D8A" w:rsidRPr="007707C5" w:rsidRDefault="00D110C5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564</w:t>
            </w:r>
            <w:r w:rsidR="00FC3D8A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3D1BF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268DA" w14:textId="628A514A" w:rsidR="00FC3D8A" w:rsidRPr="00760589" w:rsidRDefault="00D110C5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507</w:t>
            </w:r>
            <w:r w:rsidR="00821E15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="00526366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4D7C6A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70CD2C37" w14:textId="77777777" w:rsidR="00FC3D8A" w:rsidRPr="00760589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A261C97" w14:textId="2285FAB6" w:rsidR="00FC3D8A" w:rsidRPr="00F8307E" w:rsidRDefault="00D110C5" w:rsidP="00FC3D8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236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599</w:t>
            </w:r>
            <w:r w:rsidR="00FC3D8A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</w:tr>
      <w:tr w:rsidR="00FC3D8A" w:rsidRPr="007626B7" w14:paraId="6C3EB271" w14:textId="77777777" w:rsidTr="00D74D42">
        <w:tc>
          <w:tcPr>
            <w:tcW w:w="2610" w:type="dxa"/>
          </w:tcPr>
          <w:p w14:paraId="34388BF7" w14:textId="77777777" w:rsidR="00FC3D8A" w:rsidRPr="00B14B3E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785E5692" w14:textId="389ACCC0" w:rsidR="00FC3D8A" w:rsidRPr="00A3400A" w:rsidRDefault="00D110C5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9733F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  <w:r w:rsidR="00AA3EA9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9733F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376A77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742001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76A77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62C290E" w14:textId="77777777" w:rsidR="00FC3D8A" w:rsidRPr="00C47AF1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72FEE67" w14:textId="1082814E" w:rsidR="00FC3D8A" w:rsidRPr="007707C5" w:rsidRDefault="00D110C5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623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822</w:t>
            </w:r>
          </w:p>
        </w:tc>
        <w:tc>
          <w:tcPr>
            <w:tcW w:w="236" w:type="dxa"/>
          </w:tcPr>
          <w:p w14:paraId="04D9C9FA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3226264E" w14:textId="362E58A1" w:rsidR="00FC3D8A" w:rsidRPr="0061326D" w:rsidRDefault="00D110C5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FD5FDB"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EA2EA0"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7C9857CC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6D28AA" w14:textId="519A1191" w:rsidR="00FC3D8A" w:rsidRPr="007707C5" w:rsidRDefault="00D110C5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DEFD4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A66B6A" w14:textId="1B52EF62" w:rsidR="00FC3D8A" w:rsidRPr="00760589" w:rsidRDefault="00D110C5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21E15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="00E751CD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4,50</w:t>
            </w:r>
            <w:r w:rsidR="00BB586A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5737B5A" w14:textId="77777777" w:rsidR="00FC3D8A" w:rsidRPr="00760589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A500E3A" w14:textId="22D43760" w:rsidR="00FC3D8A" w:rsidRPr="00F8307E" w:rsidRDefault="00D110C5" w:rsidP="00FC3D8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459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483</w:t>
            </w:r>
          </w:p>
        </w:tc>
      </w:tr>
      <w:tr w:rsidR="00FC3D8A" w:rsidRPr="007626B7" w14:paraId="22B09AB4" w14:textId="77777777" w:rsidTr="00D74D42">
        <w:tc>
          <w:tcPr>
            <w:tcW w:w="2610" w:type="dxa"/>
          </w:tcPr>
          <w:p w14:paraId="3C507E21" w14:textId="77777777" w:rsidR="00FC3D8A" w:rsidRPr="00B14B3E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7703932C" w14:textId="0C04469B" w:rsidR="00FC3D8A" w:rsidRPr="00A3400A" w:rsidRDefault="009733FF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306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209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32015C" w14:textId="77777777" w:rsidR="00FC3D8A" w:rsidRPr="00C47AF1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C6B025D" w14:textId="1E5AB517" w:rsidR="00FC3D8A" w:rsidRPr="00C53539" w:rsidRDefault="00FC3D8A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144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159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0465864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35B9CD6B" w14:textId="079DFE79" w:rsidR="00FC3D8A" w:rsidRPr="0061326D" w:rsidRDefault="00FD5FDB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27239"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755</w:t>
            </w: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0A5A96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4208BB" w14:textId="4C34B890" w:rsidR="00FC3D8A" w:rsidRPr="007707C5" w:rsidRDefault="00FC3D8A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470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5B869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90831D" w14:textId="2E69BF27" w:rsidR="00FC3D8A" w:rsidRPr="00760589" w:rsidRDefault="00821E15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112</w:t>
            </w:r>
            <w:r w:rsidR="00DC3262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592</w:t>
            </w:r>
            <w:r w:rsidR="00E4410F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02C9C0" w14:textId="77777777" w:rsidR="00FC3D8A" w:rsidRPr="00760589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40298E6" w14:textId="5E8AF670" w:rsidR="00FC3D8A" w:rsidRPr="00F8307E" w:rsidRDefault="00FC3D8A" w:rsidP="00FC3D8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46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326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FC3D8A" w:rsidRPr="007626B7" w14:paraId="1C5EDFEB" w14:textId="77777777" w:rsidTr="00D74D42">
        <w:tc>
          <w:tcPr>
            <w:tcW w:w="2610" w:type="dxa"/>
          </w:tcPr>
          <w:p w14:paraId="6C2BBBA3" w14:textId="77777777" w:rsidR="00FC3D8A" w:rsidRPr="00B14B3E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CA4AA8" w14:textId="26B5D2DB" w:rsidR="00FC3D8A" w:rsidRPr="00A3400A" w:rsidRDefault="00796C39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742001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2F6560">
              <w:rPr>
                <w:rFonts w:ascii="Angsana New" w:hAnsi="Angsana New"/>
                <w:sz w:val="26"/>
                <w:szCs w:val="26"/>
                <w:lang w:val="en-US" w:bidi="th-TH"/>
              </w:rPr>
              <w:t>56,</w:t>
            </w:r>
            <w:r w:rsidR="00330BC1">
              <w:rPr>
                <w:rFonts w:ascii="Angsana New" w:hAnsi="Angsana New"/>
                <w:sz w:val="26"/>
                <w:szCs w:val="26"/>
                <w:lang w:val="en-US" w:bidi="th-TH"/>
              </w:rPr>
              <w:t>743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9F0558" w14:textId="77777777" w:rsidR="00FC3D8A" w:rsidRPr="00C47AF1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CD38A" w14:textId="0C5C6E24" w:rsidR="00FC3D8A" w:rsidRPr="00C53539" w:rsidRDefault="00FC3D8A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740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699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56C356A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34A0D03" w14:textId="0DFDC0AF" w:rsidR="00FC3D8A" w:rsidRPr="001D2BD0" w:rsidRDefault="00FD5FDB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325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E1D5F9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A9FE7" w14:textId="2515A35D" w:rsidR="00FC3D8A" w:rsidRPr="007707C5" w:rsidRDefault="00FC3D8A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971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3547B8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D3FC7" w14:textId="27E3F078" w:rsidR="00FC3D8A" w:rsidRPr="00760589" w:rsidRDefault="00E4410F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88</w:t>
            </w:r>
            <w:r w:rsidR="00640E99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640E99"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584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547847" w14:textId="77777777" w:rsidR="00FC3D8A" w:rsidRPr="00760589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972478" w14:textId="76A05D84" w:rsidR="00FC3D8A" w:rsidRPr="00F8307E" w:rsidRDefault="00FC3D8A" w:rsidP="00FC3D8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106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FC3D8A" w:rsidRPr="007626B7" w14:paraId="32841D8A" w14:textId="77777777" w:rsidTr="00D74D42">
        <w:tc>
          <w:tcPr>
            <w:tcW w:w="2610" w:type="dxa"/>
          </w:tcPr>
          <w:p w14:paraId="7EC1096B" w14:textId="16E6CC24" w:rsidR="00FC3D8A" w:rsidRPr="00B14B3E" w:rsidRDefault="00FC3D8A" w:rsidP="00FC3D8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933FE9" w14:textId="1F85AF62" w:rsidR="00FC3D8A" w:rsidRPr="0021241B" w:rsidRDefault="00D110C5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693A0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8E1C8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28353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55,499</w:t>
            </w:r>
          </w:p>
        </w:tc>
        <w:tc>
          <w:tcPr>
            <w:tcW w:w="270" w:type="dxa"/>
          </w:tcPr>
          <w:p w14:paraId="0207B92C" w14:textId="77777777" w:rsidR="00FC3D8A" w:rsidRPr="00C47AF1" w:rsidRDefault="00FC3D8A" w:rsidP="00FC3D8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577332" w14:textId="6ECFC1DB" w:rsidR="00FC3D8A" w:rsidRPr="00C53539" w:rsidRDefault="00D110C5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FC3D8A" w:rsidRPr="0021241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050</w:t>
            </w:r>
            <w:r w:rsidR="00FC3D8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236" w:type="dxa"/>
          </w:tcPr>
          <w:p w14:paraId="1EEB376F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0BA67E1" w14:textId="766E62FE" w:rsidR="00FC3D8A" w:rsidRPr="001D2BD0" w:rsidRDefault="001116DD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</w:t>
            </w:r>
            <w:r w:rsidR="003F119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A2FF250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FBD28" w14:textId="4A71BD32" w:rsidR="00FC3D8A" w:rsidRPr="002175BF" w:rsidRDefault="00D110C5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FC3D8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8760E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5DEB7" w14:textId="3346E21A" w:rsidR="00FC3D8A" w:rsidRPr="00760589" w:rsidRDefault="00D110C5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6058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716</w:t>
            </w:r>
            <w:r w:rsidR="002A7D90" w:rsidRPr="0076058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6058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C64AD4" w:rsidRPr="0076058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6F58F4" w:rsidRPr="0076058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08DCDFA" w14:textId="77777777" w:rsidR="00FC3D8A" w:rsidRPr="00760589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23ABD6" w14:textId="512B9EEE" w:rsidR="00FC3D8A" w:rsidRPr="00F8307E" w:rsidRDefault="00D110C5" w:rsidP="00FC3D8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543</w:t>
            </w:r>
            <w:r w:rsidR="00FC3D8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656</w:t>
            </w:r>
          </w:p>
        </w:tc>
      </w:tr>
      <w:tr w:rsidR="00FC3D8A" w:rsidRPr="007626B7" w14:paraId="1A470ECB" w14:textId="77777777" w:rsidTr="00D74D42">
        <w:tc>
          <w:tcPr>
            <w:tcW w:w="2610" w:type="dxa"/>
          </w:tcPr>
          <w:p w14:paraId="116E0716" w14:textId="77777777" w:rsidR="00FC3D8A" w:rsidRPr="00177A5A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128333" w14:textId="77777777" w:rsidR="00FC3D8A" w:rsidRPr="00A3400A" w:rsidRDefault="00FC3D8A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72401BCF" w14:textId="77777777" w:rsidR="00FC3D8A" w:rsidRPr="00C47AF1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77BDB3" w14:textId="77777777" w:rsidR="00FC3D8A" w:rsidRPr="00C53539" w:rsidRDefault="00FC3D8A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2CB54C47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23C07E0" w14:textId="77777777" w:rsidR="00FC3D8A" w:rsidRPr="001D2BD0" w:rsidRDefault="00FC3D8A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406EC2D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9F3EFB" w14:textId="77777777" w:rsidR="00FC3D8A" w:rsidRPr="002175BF" w:rsidRDefault="00FC3D8A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00BB5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0E0780" w14:textId="77777777" w:rsidR="00FC3D8A" w:rsidRPr="00F8307E" w:rsidRDefault="00FC3D8A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42B727" w14:textId="77777777" w:rsidR="00FC3D8A" w:rsidRPr="00F8307E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F794488" w14:textId="77777777" w:rsidR="00FC3D8A" w:rsidRPr="00F8307E" w:rsidRDefault="00FC3D8A" w:rsidP="00FC3D8A">
            <w:pPr>
              <w:pStyle w:val="acctfourfigures"/>
              <w:tabs>
                <w:tab w:val="clear" w:pos="765"/>
                <w:tab w:val="decimal" w:pos="686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FC3D8A" w:rsidRPr="007626B7" w14:paraId="2B1DE778" w14:textId="77777777" w:rsidTr="00D74D42">
        <w:tc>
          <w:tcPr>
            <w:tcW w:w="2610" w:type="dxa"/>
          </w:tcPr>
          <w:p w14:paraId="330F3F1D" w14:textId="77777777" w:rsidR="00FC3D8A" w:rsidRPr="00177A5A" w:rsidRDefault="00FC3D8A" w:rsidP="00FC3D8A">
            <w:pPr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177A5A">
              <w:rPr>
                <w:rFonts w:ascii="Angsana New" w:hAnsi="Angsana New"/>
                <w:sz w:val="26"/>
                <w:szCs w:val="26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F50C4E" w14:textId="16DF34BE" w:rsidR="00FC3D8A" w:rsidRPr="00A3400A" w:rsidRDefault="00D110C5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4B3602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  <w:r w:rsidR="001B2549">
              <w:rPr>
                <w:rFonts w:ascii="Angsana New" w:hAnsi="Angsana New"/>
                <w:sz w:val="26"/>
                <w:szCs w:val="26"/>
                <w:lang w:val="en-US" w:bidi="th-TH"/>
              </w:rPr>
              <w:t>,818</w:t>
            </w:r>
          </w:p>
        </w:tc>
        <w:tc>
          <w:tcPr>
            <w:tcW w:w="270" w:type="dxa"/>
          </w:tcPr>
          <w:p w14:paraId="55E60532" w14:textId="77777777" w:rsidR="00FC3D8A" w:rsidRPr="00204EC9" w:rsidRDefault="00FC3D8A" w:rsidP="00FC3D8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62288D" w14:textId="02FE3D93" w:rsidR="00FC3D8A" w:rsidRPr="00C53539" w:rsidRDefault="00D110C5" w:rsidP="00FC3D8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  <w:r w:rsidR="00FC3D8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352</w:t>
            </w:r>
          </w:p>
        </w:tc>
        <w:tc>
          <w:tcPr>
            <w:tcW w:w="236" w:type="dxa"/>
          </w:tcPr>
          <w:p w14:paraId="74BA9DCF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6450051" w14:textId="49C9BC96" w:rsidR="00FC3D8A" w:rsidRPr="00850D73" w:rsidRDefault="00D110C5" w:rsidP="00FC3D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1D1B85"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50D73"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1029EF7B" w14:textId="77777777" w:rsidR="00FC3D8A" w:rsidRPr="00850D73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5032C" w14:textId="300EA965" w:rsidR="00FC3D8A" w:rsidRPr="00850D73" w:rsidRDefault="00D110C5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FC3D8A"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E77F63" w14:textId="77777777" w:rsidR="00FC3D8A" w:rsidRPr="00850D73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0EA8A0" w14:textId="3D8AAAC2" w:rsidR="00FC3D8A" w:rsidRPr="00850D73" w:rsidRDefault="00D110C5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  <w:r w:rsidR="005D70E2"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0B4066"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762</w:t>
            </w:r>
          </w:p>
        </w:tc>
        <w:tc>
          <w:tcPr>
            <w:tcW w:w="270" w:type="dxa"/>
          </w:tcPr>
          <w:p w14:paraId="1E67A352" w14:textId="77777777" w:rsidR="00FC3D8A" w:rsidRPr="00F8307E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8F1462D" w14:textId="38588F52" w:rsidR="00FC3D8A" w:rsidRPr="00F8307E" w:rsidRDefault="00D110C5" w:rsidP="00FC3D8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190</w:t>
            </w:r>
            <w:r w:rsidR="00FC3D8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279</w:t>
            </w:r>
          </w:p>
        </w:tc>
      </w:tr>
      <w:tr w:rsidR="00FC3D8A" w:rsidRPr="007626B7" w14:paraId="06B8D875" w14:textId="77777777" w:rsidTr="00D74D42">
        <w:tc>
          <w:tcPr>
            <w:tcW w:w="2610" w:type="dxa"/>
          </w:tcPr>
          <w:p w14:paraId="3545A622" w14:textId="77777777" w:rsidR="00FC3D8A" w:rsidRPr="00177A5A" w:rsidRDefault="00FC3D8A" w:rsidP="00FC3D8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มูลค่าตามบัญชีของเงินลงทุน</w:t>
            </w: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ในการร่วมค้า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06768" w14:textId="20E45507" w:rsidR="00FC3D8A" w:rsidRPr="008C01C8" w:rsidRDefault="00D110C5" w:rsidP="009A5A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741</w:t>
            </w:r>
            <w:r w:rsidR="00817EBB" w:rsidRPr="00817EB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818</w:t>
            </w:r>
          </w:p>
        </w:tc>
        <w:tc>
          <w:tcPr>
            <w:tcW w:w="270" w:type="dxa"/>
          </w:tcPr>
          <w:p w14:paraId="28BBBE99" w14:textId="77777777" w:rsidR="00FC3D8A" w:rsidRPr="00204EC9" w:rsidRDefault="00FC3D8A" w:rsidP="00FC3D8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CE39C" w14:textId="3DED9341" w:rsidR="00FC3D8A" w:rsidRPr="00C53539" w:rsidRDefault="00D110C5" w:rsidP="009A5A5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620</w:t>
            </w:r>
            <w:r w:rsidR="00FC3D8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352</w:t>
            </w:r>
          </w:p>
        </w:tc>
        <w:tc>
          <w:tcPr>
            <w:tcW w:w="236" w:type="dxa"/>
          </w:tcPr>
          <w:p w14:paraId="38348CDF" w14:textId="77777777" w:rsidR="00FC3D8A" w:rsidRPr="00C47AF1" w:rsidRDefault="00FC3D8A" w:rsidP="00FC3D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D1F80" w14:textId="14DBF050" w:rsidR="00FC3D8A" w:rsidRPr="00850D73" w:rsidRDefault="00D110C5" w:rsidP="009A5A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50D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1D1B85" w:rsidRPr="00850D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50D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397E5F32" w14:textId="77777777" w:rsidR="00FC3D8A" w:rsidRPr="00850D73" w:rsidRDefault="00FC3D8A" w:rsidP="00FC3D8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6D802" w14:textId="7FFD2C1A" w:rsidR="00FC3D8A" w:rsidRPr="00850D73" w:rsidRDefault="00D110C5" w:rsidP="00FC3D8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50D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FC3D8A" w:rsidRPr="00850D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50D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98C35" w14:textId="77777777" w:rsidR="00FC3D8A" w:rsidRPr="00850D73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9EC281" w14:textId="6F3852DF" w:rsidR="00FC3D8A" w:rsidRPr="00850D73" w:rsidRDefault="00D110C5" w:rsidP="009763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50D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250</w:t>
            </w:r>
            <w:r w:rsidR="005D70E2" w:rsidRPr="00850D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50D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762</w:t>
            </w:r>
          </w:p>
        </w:tc>
        <w:tc>
          <w:tcPr>
            <w:tcW w:w="270" w:type="dxa"/>
          </w:tcPr>
          <w:p w14:paraId="1498DAC2" w14:textId="77777777" w:rsidR="00FC3D8A" w:rsidRPr="00F8307E" w:rsidRDefault="00FC3D8A" w:rsidP="00FC3D8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91509" w14:textId="7582BCDF" w:rsidR="00FC3D8A" w:rsidRPr="00F8307E" w:rsidRDefault="00D110C5" w:rsidP="009A5A5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190</w:t>
            </w:r>
            <w:r w:rsidR="00FC3D8A" w:rsidRPr="000F1F9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279</w:t>
            </w:r>
          </w:p>
        </w:tc>
      </w:tr>
    </w:tbl>
    <w:p w14:paraId="7C54C057" w14:textId="77777777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sz w:val="12"/>
          <w:szCs w:val="12"/>
          <w:highlight w:val="yellow"/>
        </w:rPr>
      </w:pPr>
    </w:p>
    <w:p w14:paraId="5A63C084" w14:textId="77777777" w:rsidR="003B744F" w:rsidRDefault="003B744F" w:rsidP="003B7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2"/>
          <w:szCs w:val="12"/>
          <w:highlight w:val="yellow"/>
        </w:rPr>
      </w:pPr>
      <w:r>
        <w:rPr>
          <w:rFonts w:ascii="Angsana New" w:hAnsi="Angsana New"/>
          <w:b/>
          <w:sz w:val="12"/>
          <w:szCs w:val="12"/>
          <w:highlight w:val="yellow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080"/>
        <w:gridCol w:w="236"/>
        <w:gridCol w:w="844"/>
        <w:gridCol w:w="270"/>
        <w:gridCol w:w="810"/>
        <w:gridCol w:w="270"/>
        <w:gridCol w:w="900"/>
        <w:gridCol w:w="270"/>
        <w:gridCol w:w="900"/>
      </w:tblGrid>
      <w:tr w:rsidR="007F4854" w:rsidRPr="007626B7" w14:paraId="6C27BDE1" w14:textId="77777777" w:rsidTr="00176203">
        <w:tc>
          <w:tcPr>
            <w:tcW w:w="2610" w:type="dxa"/>
            <w:vAlign w:val="bottom"/>
          </w:tcPr>
          <w:p w14:paraId="3FDD6BFC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C8468D5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6EB67563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</w:tcPr>
          <w:p w14:paraId="68C25824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-105" w:right="-10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02BC3C9E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70" w:type="dxa"/>
          </w:tcPr>
          <w:p w14:paraId="0A6E1D38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D639A14" w14:textId="77777777" w:rsidR="007F4854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311ACC98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</w:tr>
      <w:tr w:rsidR="007F4854" w:rsidRPr="007626B7" w14:paraId="166CE6A1" w14:textId="77777777" w:rsidTr="00176203">
        <w:tc>
          <w:tcPr>
            <w:tcW w:w="2610" w:type="dxa"/>
          </w:tcPr>
          <w:p w14:paraId="4BAC58B3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D39D86" w14:textId="76174A23" w:rsidR="007F4854" w:rsidRPr="007626B7" w:rsidRDefault="00D110C5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2A4EF6FF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665BE5" w14:textId="4420DE04" w:rsidR="007F4854" w:rsidRPr="007626B7" w:rsidRDefault="00D110C5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1BE03011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2A0C7C8" w14:textId="30D2ED91" w:rsidR="007F4854" w:rsidRPr="007626B7" w:rsidRDefault="00D110C5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D1D01B2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D6F2CB" w14:textId="7B236847" w:rsidR="007F4854" w:rsidRPr="007626B7" w:rsidRDefault="00D110C5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D2D1A28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514427" w14:textId="2B8CDA9E" w:rsidR="007F4854" w:rsidRPr="007626B7" w:rsidRDefault="00D110C5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66B05AEA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BF8B" w14:textId="32C10674" w:rsidR="007F4854" w:rsidRPr="007626B7" w:rsidRDefault="00D110C5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</w:tr>
      <w:tr w:rsidR="007F4854" w:rsidRPr="007626B7" w14:paraId="0C85A851" w14:textId="77777777" w:rsidTr="00176203">
        <w:tc>
          <w:tcPr>
            <w:tcW w:w="2610" w:type="dxa"/>
          </w:tcPr>
          <w:p w14:paraId="6AD86BA1" w14:textId="77777777" w:rsidR="007F4854" w:rsidRPr="007626B7" w:rsidRDefault="007F4854" w:rsidP="00176203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14:paraId="0BA5E1B9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75D12EC6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14:paraId="74FC6773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14:paraId="12199AFF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B5BD19F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7F4854" w:rsidRPr="007626B7" w14:paraId="2439F07D" w14:textId="77777777" w:rsidTr="00176203">
        <w:tc>
          <w:tcPr>
            <w:tcW w:w="2610" w:type="dxa"/>
          </w:tcPr>
          <w:p w14:paraId="7E96E019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626B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หมายเหตุ</w:t>
            </w:r>
            <w:r w:rsidRPr="007626B7">
              <w:rPr>
                <w:rFonts w:ascii="Angsana New" w:hAnsi="Angsana New"/>
                <w:sz w:val="28"/>
                <w:szCs w:val="28"/>
                <w:lang w:val="en-US" w:bidi="th-TH"/>
              </w:rPr>
              <w:t>:</w:t>
            </w:r>
          </w:p>
        </w:tc>
        <w:tc>
          <w:tcPr>
            <w:tcW w:w="1080" w:type="dxa"/>
          </w:tcPr>
          <w:p w14:paraId="7D201384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99B9A5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E73D12B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C2C63D7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DFF2DCE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D3E08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919F08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78EE5DA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0149DE9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FAB297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9A1EE26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7F4854" w:rsidRPr="007626B7" w14:paraId="6AC78926" w14:textId="77777777" w:rsidTr="00176203">
        <w:tc>
          <w:tcPr>
            <w:tcW w:w="2610" w:type="dxa"/>
          </w:tcPr>
          <w:p w14:paraId="5DCBBD39" w14:textId="77777777" w:rsidR="007F4854" w:rsidRPr="00297FB1" w:rsidRDefault="007F4854" w:rsidP="004C5C31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297FB1">
              <w:rPr>
                <w:rFonts w:ascii="Angsana New" w:hAnsi="Angsana New" w:hint="cs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80" w:type="dxa"/>
            <w:vAlign w:val="bottom"/>
          </w:tcPr>
          <w:p w14:paraId="6C270BC8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FBF889" w14:textId="77777777" w:rsidR="007F4854" w:rsidRPr="00041D11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D7A636E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B454D9F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BFC4B8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EABFB4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C935B5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1E2804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70F1CAF6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07043156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46E56E5C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F314B7" w:rsidRPr="007626B7" w14:paraId="3F59F52E" w14:textId="77777777" w:rsidTr="005B4B2D">
        <w:tc>
          <w:tcPr>
            <w:tcW w:w="2610" w:type="dxa"/>
          </w:tcPr>
          <w:p w14:paraId="03E56CD2" w14:textId="77777777" w:rsidR="00F314B7" w:rsidRPr="00297FB1" w:rsidRDefault="00F314B7" w:rsidP="00F3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ค่าเสื่อมราคาและ</w:t>
            </w:r>
          </w:p>
          <w:p w14:paraId="138C6B11" w14:textId="77777777" w:rsidR="00F314B7" w:rsidRPr="00041D11" w:rsidRDefault="00F314B7" w:rsidP="00F3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3ECF5" w14:textId="69993E12" w:rsidR="00F314B7" w:rsidRPr="00AE087D" w:rsidRDefault="00D110C5" w:rsidP="007C09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396</w:t>
            </w:r>
            <w:r w:rsidR="00AE087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30A62B5A" w14:textId="77777777" w:rsidR="00F314B7" w:rsidRPr="00041D11" w:rsidRDefault="00F314B7" w:rsidP="00F314B7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77557" w14:textId="0A067248" w:rsidR="00F314B7" w:rsidRPr="00297FB1" w:rsidRDefault="00D110C5" w:rsidP="007C09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  <w:r w:rsidR="00F314B7" w:rsidRPr="004D228C">
              <w:rPr>
                <w:rFonts w:ascii="Angsana New" w:hAnsi="Angsana New"/>
                <w:sz w:val="26"/>
                <w:szCs w:val="26"/>
              </w:rPr>
              <w:t>,</w:t>
            </w:r>
            <w:r w:rsidR="00F314B7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D7154" w14:textId="77777777" w:rsidR="00F314B7" w:rsidRPr="00041D11" w:rsidRDefault="00F314B7" w:rsidP="007C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C8DB994" w14:textId="3D4C28B0" w:rsidR="00F314B7" w:rsidRPr="007C093B" w:rsidRDefault="00AE087D" w:rsidP="007C093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524C7" w14:textId="77777777" w:rsidR="00F314B7" w:rsidRPr="00041D11" w:rsidRDefault="00F314B7" w:rsidP="007C093B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6D0858" w14:textId="0EAEED3F" w:rsidR="00F314B7" w:rsidRPr="00A62F2D" w:rsidRDefault="00D110C5" w:rsidP="007C093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F314B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5E227" w14:textId="77777777" w:rsidR="00F314B7" w:rsidRPr="00041D11" w:rsidRDefault="00F314B7" w:rsidP="007C093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D9C841" w14:textId="2581A2F3" w:rsidR="00F314B7" w:rsidRPr="00E32A0C" w:rsidRDefault="00D110C5" w:rsidP="007C093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5B4B2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383</w:t>
            </w:r>
          </w:p>
        </w:tc>
        <w:tc>
          <w:tcPr>
            <w:tcW w:w="270" w:type="dxa"/>
            <w:vAlign w:val="bottom"/>
          </w:tcPr>
          <w:p w14:paraId="1FE43244" w14:textId="77777777" w:rsidR="00F314B7" w:rsidRPr="00E32A0C" w:rsidRDefault="00F314B7" w:rsidP="007C093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E063632" w14:textId="4D1FC80E" w:rsidR="00F314B7" w:rsidRPr="00E32A0C" w:rsidRDefault="00D110C5" w:rsidP="007C093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F314B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320</w:t>
            </w:r>
          </w:p>
        </w:tc>
      </w:tr>
      <w:tr w:rsidR="00F314B7" w:rsidRPr="007626B7" w14:paraId="6BB9CD8D" w14:textId="77777777" w:rsidTr="007C093B">
        <w:trPr>
          <w:trHeight w:val="307"/>
        </w:trPr>
        <w:tc>
          <w:tcPr>
            <w:tcW w:w="2610" w:type="dxa"/>
          </w:tcPr>
          <w:p w14:paraId="791FB774" w14:textId="77777777" w:rsidR="00F314B7" w:rsidRPr="00297FB1" w:rsidRDefault="00F314B7" w:rsidP="00F3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ต้นทุนทางการเงิน</w:t>
            </w:r>
          </w:p>
        </w:tc>
        <w:tc>
          <w:tcPr>
            <w:tcW w:w="1080" w:type="dxa"/>
            <w:vAlign w:val="bottom"/>
          </w:tcPr>
          <w:p w14:paraId="50CDE3DC" w14:textId="672281F1" w:rsidR="00F314B7" w:rsidRPr="00481A7F" w:rsidRDefault="00873847" w:rsidP="007C09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224,577</w:t>
            </w:r>
          </w:p>
        </w:tc>
        <w:tc>
          <w:tcPr>
            <w:tcW w:w="270" w:type="dxa"/>
          </w:tcPr>
          <w:p w14:paraId="05AB5F8B" w14:textId="77777777" w:rsidR="00F314B7" w:rsidRPr="00297FB1" w:rsidRDefault="00F314B7" w:rsidP="00F314B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A7D0B33" w14:textId="66136311" w:rsidR="00F314B7" w:rsidRPr="00297FB1" w:rsidRDefault="00F314B7" w:rsidP="007C09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239,616</w:t>
            </w:r>
          </w:p>
        </w:tc>
        <w:tc>
          <w:tcPr>
            <w:tcW w:w="236" w:type="dxa"/>
            <w:vAlign w:val="bottom"/>
          </w:tcPr>
          <w:p w14:paraId="4A2363BE" w14:textId="77777777" w:rsidR="00F314B7" w:rsidRPr="00041D11" w:rsidRDefault="00F314B7" w:rsidP="007C09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4AB63D0D" w14:textId="77CCF02A" w:rsidR="00F314B7" w:rsidRPr="007C093B" w:rsidRDefault="007C093B" w:rsidP="007C093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093B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270" w:type="dxa"/>
            <w:vAlign w:val="bottom"/>
          </w:tcPr>
          <w:p w14:paraId="4C50EB12" w14:textId="77777777" w:rsidR="00F314B7" w:rsidRPr="00041D11" w:rsidRDefault="00F314B7" w:rsidP="007C093B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56F917" w14:textId="1CAED7F6" w:rsidR="00F314B7" w:rsidRPr="000579FF" w:rsidRDefault="00D110C5" w:rsidP="007C093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EC23E" w14:textId="77777777" w:rsidR="00F314B7" w:rsidRPr="00041D11" w:rsidRDefault="00F314B7" w:rsidP="007C093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8EAB06" w14:textId="5E83C84C" w:rsidR="00F314B7" w:rsidRPr="000579FF" w:rsidRDefault="00D110C5" w:rsidP="007C093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DD211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601</w:t>
            </w:r>
          </w:p>
        </w:tc>
        <w:tc>
          <w:tcPr>
            <w:tcW w:w="270" w:type="dxa"/>
            <w:vAlign w:val="bottom"/>
          </w:tcPr>
          <w:p w14:paraId="5B43F199" w14:textId="77777777" w:rsidR="00F314B7" w:rsidRPr="00E32A0C" w:rsidRDefault="00F314B7" w:rsidP="007C093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98747D" w14:textId="5BFD9512" w:rsidR="00F314B7" w:rsidRPr="000579FF" w:rsidRDefault="00F314B7" w:rsidP="007C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14B7" w:rsidRPr="007626B7" w14:paraId="647C3ED7" w14:textId="77777777" w:rsidTr="007C093B">
        <w:tc>
          <w:tcPr>
            <w:tcW w:w="2610" w:type="dxa"/>
          </w:tcPr>
          <w:p w14:paraId="520F9AE0" w14:textId="77777777" w:rsidR="00F314B7" w:rsidRPr="00297FB1" w:rsidRDefault="00F314B7" w:rsidP="00F314B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516"/>
              </w:tabs>
              <w:spacing w:line="240" w:lineRule="auto"/>
              <w:ind w:left="336" w:hanging="34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รวมรายการเงินสดและ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3BB55892" w14:textId="77777777" w:rsidR="00F314B7" w:rsidRPr="00297FB1" w:rsidRDefault="00F314B7" w:rsidP="00F314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516"/>
              </w:tabs>
              <w:spacing w:line="240" w:lineRule="auto"/>
              <w:ind w:left="336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0707B2D7" w14:textId="5D852318" w:rsidR="00F314B7" w:rsidRPr="00481A7F" w:rsidRDefault="00AF1E93" w:rsidP="007C09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414,177</w:t>
            </w:r>
          </w:p>
        </w:tc>
        <w:tc>
          <w:tcPr>
            <w:tcW w:w="270" w:type="dxa"/>
          </w:tcPr>
          <w:p w14:paraId="4D64991A" w14:textId="77777777" w:rsidR="00F314B7" w:rsidRPr="00041D11" w:rsidRDefault="00F314B7" w:rsidP="00F314B7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5570BA" w14:textId="5A56D1BA" w:rsidR="00F314B7" w:rsidRPr="00297FB1" w:rsidRDefault="00D110C5" w:rsidP="007C09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626</w:t>
            </w:r>
            <w:r w:rsidR="00F314B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745</w:t>
            </w:r>
          </w:p>
        </w:tc>
        <w:tc>
          <w:tcPr>
            <w:tcW w:w="236" w:type="dxa"/>
            <w:vAlign w:val="bottom"/>
          </w:tcPr>
          <w:p w14:paraId="4ED2490A" w14:textId="77777777" w:rsidR="00F314B7" w:rsidRPr="00297FB1" w:rsidRDefault="00F314B7" w:rsidP="007C093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2C60248D" w14:textId="3BC1F25A" w:rsidR="00F314B7" w:rsidRPr="007C093B" w:rsidRDefault="00B129E6" w:rsidP="007C093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093B">
              <w:rPr>
                <w:rFonts w:ascii="Angsana New" w:hAnsi="Angsana New"/>
                <w:sz w:val="26"/>
                <w:szCs w:val="26"/>
              </w:rPr>
              <w:t>4,833</w:t>
            </w:r>
          </w:p>
        </w:tc>
        <w:tc>
          <w:tcPr>
            <w:tcW w:w="270" w:type="dxa"/>
            <w:vAlign w:val="bottom"/>
          </w:tcPr>
          <w:p w14:paraId="7F66FB21" w14:textId="77777777" w:rsidR="00F314B7" w:rsidRPr="00297FB1" w:rsidRDefault="00F314B7" w:rsidP="007C093B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A42985" w14:textId="3CB4B49A" w:rsidR="00F314B7" w:rsidRPr="000579FF" w:rsidRDefault="00D110C5" w:rsidP="007C093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F314B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9B0FB" w14:textId="77777777" w:rsidR="00F314B7" w:rsidRPr="00041D11" w:rsidRDefault="00F314B7" w:rsidP="007C093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78E173" w14:textId="451A613E" w:rsidR="00F314B7" w:rsidRPr="003A0586" w:rsidRDefault="00D110C5" w:rsidP="007C093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398</w:t>
            </w:r>
            <w:r w:rsidR="005A760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959</w:t>
            </w:r>
          </w:p>
        </w:tc>
        <w:tc>
          <w:tcPr>
            <w:tcW w:w="270" w:type="dxa"/>
            <w:vAlign w:val="bottom"/>
          </w:tcPr>
          <w:p w14:paraId="656DAB80" w14:textId="77777777" w:rsidR="00F314B7" w:rsidRPr="00041D11" w:rsidRDefault="00F314B7" w:rsidP="007C093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BDBA600" w14:textId="434A6455" w:rsidR="00F314B7" w:rsidRPr="000579FF" w:rsidRDefault="00D110C5" w:rsidP="007C093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191</w:t>
            </w:r>
            <w:r w:rsidR="00F314B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129</w:t>
            </w:r>
          </w:p>
        </w:tc>
      </w:tr>
    </w:tbl>
    <w:p w14:paraId="1C94A611" w14:textId="77777777"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DB3917A" w14:textId="77777777"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CE0AABF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B37ACE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3A9A4EF" w14:textId="33469E42" w:rsidR="007D014D" w:rsidRPr="00296F27" w:rsidRDefault="00D110C5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11</w:t>
      </w:r>
      <w:r w:rsidR="00296F27">
        <w:rPr>
          <w:rFonts w:ascii="Angsana New" w:hAnsi="Angsana New"/>
          <w:bCs/>
          <w:sz w:val="30"/>
          <w:szCs w:val="30"/>
        </w:rPr>
        <w:tab/>
      </w:r>
      <w:r w:rsidR="007D014D" w:rsidRPr="00A66358">
        <w:rPr>
          <w:rFonts w:ascii="Angsana New" w:hAnsi="Angsana New"/>
          <w:bCs/>
          <w:sz w:val="30"/>
          <w:szCs w:val="30"/>
          <w:cs/>
        </w:rPr>
        <w:t>อสังหาริมทรัพย์เพื่อการลงทุน</w:t>
      </w:r>
    </w:p>
    <w:p w14:paraId="6E29287B" w14:textId="77777777" w:rsidR="000932A9" w:rsidRDefault="000932A9" w:rsidP="00B21E5F">
      <w:pPr>
        <w:pStyle w:val="FSBlank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362974" w:rsidRPr="003C47FE" w14:paraId="07654D7E" w14:textId="77777777" w:rsidTr="00362974">
        <w:trPr>
          <w:cantSplit/>
        </w:trPr>
        <w:tc>
          <w:tcPr>
            <w:tcW w:w="2055" w:type="pct"/>
          </w:tcPr>
          <w:p w14:paraId="7926CBB5" w14:textId="77777777" w:rsidR="00362974" w:rsidRPr="003C47FE" w:rsidRDefault="00362974" w:rsidP="00C034A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25822145" w14:textId="0FFC806C" w:rsidR="00362974" w:rsidRPr="000919AA" w:rsidRDefault="00362974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4316FB" w14:textId="77777777" w:rsidR="00362974" w:rsidRPr="003C47FE" w:rsidRDefault="00362974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04D55688" w14:textId="77777777" w:rsidR="00362974" w:rsidRDefault="00362974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F27" w:rsidRPr="003C47FE" w14:paraId="5778E4B0" w14:textId="77777777" w:rsidTr="00176203">
        <w:trPr>
          <w:cantSplit/>
        </w:trPr>
        <w:tc>
          <w:tcPr>
            <w:tcW w:w="2055" w:type="pct"/>
          </w:tcPr>
          <w:p w14:paraId="545A8315" w14:textId="77777777" w:rsidR="00296F27" w:rsidRPr="00462575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F63B231" w14:textId="11E3BA52" w:rsidR="00296F27" w:rsidRPr="003C47FE" w:rsidRDefault="00D110C5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EB7DB6B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6954A4" w14:textId="1D19BB62" w:rsidR="00296F27" w:rsidRPr="003C47FE" w:rsidRDefault="00D110C5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9E0D6F7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1A3B532" w14:textId="765EEF05" w:rsidR="00296F27" w:rsidRPr="003C47FE" w:rsidRDefault="00D110C5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06B158F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26D2FB" w14:textId="50E7FFCE" w:rsidR="00296F27" w:rsidRPr="003C47FE" w:rsidRDefault="00D110C5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96F27" w:rsidRPr="003C47FE" w14:paraId="642CD13B" w14:textId="77777777" w:rsidTr="00176203">
        <w:trPr>
          <w:cantSplit/>
        </w:trPr>
        <w:tc>
          <w:tcPr>
            <w:tcW w:w="2055" w:type="pct"/>
          </w:tcPr>
          <w:p w14:paraId="53EA174B" w14:textId="77777777" w:rsidR="00296F27" w:rsidRPr="003C47FE" w:rsidRDefault="00296F27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568C6C8A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F27" w:rsidRPr="003C47FE" w14:paraId="2B4E1130" w14:textId="77777777" w:rsidTr="00176203">
        <w:trPr>
          <w:cantSplit/>
        </w:trPr>
        <w:tc>
          <w:tcPr>
            <w:tcW w:w="2055" w:type="pct"/>
          </w:tcPr>
          <w:p w14:paraId="2663C23D" w14:textId="77777777"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7" w:type="pct"/>
          </w:tcPr>
          <w:p w14:paraId="5C1F7706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260B5A" w14:textId="77777777"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48E644B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5AA80F6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92256E7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56CA75F" w14:textId="77777777" w:rsidR="00296F27" w:rsidRPr="003C47FE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5DBDFA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314B7" w:rsidRPr="003C47FE" w14:paraId="301E21C8" w14:textId="77777777" w:rsidTr="00176203">
        <w:trPr>
          <w:cantSplit/>
        </w:trPr>
        <w:tc>
          <w:tcPr>
            <w:tcW w:w="2055" w:type="pct"/>
          </w:tcPr>
          <w:p w14:paraId="6CF63175" w14:textId="184A4979" w:rsidR="00F314B7" w:rsidRPr="003C47FE" w:rsidRDefault="00F314B7" w:rsidP="00F314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3BD4393C" w14:textId="06D3E13D" w:rsidR="00F314B7" w:rsidRPr="003A388C" w:rsidRDefault="00D110C5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  <w:r w:rsidR="003A388C"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6" w:type="pct"/>
          </w:tcPr>
          <w:p w14:paraId="57A483A5" w14:textId="77777777" w:rsidR="00F314B7" w:rsidRPr="003A388C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D5B2A68" w14:textId="5522047A" w:rsidR="00F314B7" w:rsidRPr="003A388C" w:rsidRDefault="00D110C5" w:rsidP="00A6259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  <w:r w:rsidR="00F314B7"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47" w:type="pct"/>
          </w:tcPr>
          <w:p w14:paraId="0D76ACFA" w14:textId="77777777" w:rsidR="00F314B7" w:rsidRPr="003A388C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1CD6BA74" w14:textId="094A8434" w:rsidR="00F314B7" w:rsidRPr="003A388C" w:rsidRDefault="00D110C5" w:rsidP="00F3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  <w:r w:rsidR="003A388C" w:rsidRPr="003A38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7" w:type="pct"/>
          </w:tcPr>
          <w:p w14:paraId="74BBC07D" w14:textId="77777777" w:rsidR="00F314B7" w:rsidRPr="003C47FE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1D47F22" w14:textId="52CD1CCD" w:rsidR="00F314B7" w:rsidRPr="003C47FE" w:rsidRDefault="00F314B7" w:rsidP="00A625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416,623</w:t>
            </w:r>
          </w:p>
        </w:tc>
      </w:tr>
      <w:tr w:rsidR="00F314B7" w:rsidRPr="003C47FE" w14:paraId="487CF578" w14:textId="77777777" w:rsidTr="00176203">
        <w:trPr>
          <w:cantSplit/>
        </w:trPr>
        <w:tc>
          <w:tcPr>
            <w:tcW w:w="2055" w:type="pct"/>
          </w:tcPr>
          <w:p w14:paraId="0F02B4C0" w14:textId="77777777" w:rsidR="00F314B7" w:rsidRPr="003C47FE" w:rsidRDefault="00F314B7" w:rsidP="00F314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75DCDAFA" w14:textId="67EB489A" w:rsidR="00F314B7" w:rsidRPr="004D3954" w:rsidRDefault="00D110C5" w:rsidP="00F3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1A5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46" w:type="pct"/>
          </w:tcPr>
          <w:p w14:paraId="34C98F9F" w14:textId="77777777" w:rsidR="00F314B7" w:rsidRPr="004D3954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14:paraId="3397A8B2" w14:textId="469D713E" w:rsidR="00F314B7" w:rsidRPr="004D3954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5,047</w:t>
            </w:r>
          </w:p>
        </w:tc>
        <w:tc>
          <w:tcPr>
            <w:tcW w:w="147" w:type="pct"/>
          </w:tcPr>
          <w:p w14:paraId="5C2F77A6" w14:textId="77777777" w:rsidR="00F314B7" w:rsidRPr="004D3954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40E03FB" w14:textId="53548EA5" w:rsidR="00F314B7" w:rsidRPr="004D3954" w:rsidRDefault="00D110C5" w:rsidP="00F3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1A5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47" w:type="pct"/>
          </w:tcPr>
          <w:p w14:paraId="48BB8482" w14:textId="77777777" w:rsidR="00F314B7" w:rsidRPr="00506DE7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CD73E46" w14:textId="3215F38B" w:rsidR="00F314B7" w:rsidRDefault="00F314B7" w:rsidP="00F314B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5,047</w:t>
            </w:r>
          </w:p>
        </w:tc>
      </w:tr>
      <w:tr w:rsidR="00F314B7" w:rsidRPr="003C47FE" w14:paraId="7214085C" w14:textId="77777777" w:rsidTr="00176203">
        <w:trPr>
          <w:cantSplit/>
        </w:trPr>
        <w:tc>
          <w:tcPr>
            <w:tcW w:w="2055" w:type="pct"/>
          </w:tcPr>
          <w:p w14:paraId="0A90342A" w14:textId="0772117C" w:rsidR="00F314B7" w:rsidRDefault="00F314B7" w:rsidP="00F314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</w:tcPr>
          <w:p w14:paraId="592DD971" w14:textId="53443E6D" w:rsidR="00F314B7" w:rsidRPr="004D3954" w:rsidRDefault="0096126E" w:rsidP="00F3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EFBA801" w14:textId="77777777" w:rsidR="00F314B7" w:rsidRPr="004D3954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14:paraId="2769140B" w14:textId="47EFB6E4" w:rsidR="00F314B7" w:rsidRPr="00AE6E05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  <w:tc>
          <w:tcPr>
            <w:tcW w:w="147" w:type="pct"/>
          </w:tcPr>
          <w:p w14:paraId="0532B022" w14:textId="77777777" w:rsidR="00F314B7" w:rsidRPr="004D3954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49BBC6E" w14:textId="4E3A594A" w:rsidR="00F314B7" w:rsidRPr="004D3954" w:rsidRDefault="0096126E" w:rsidP="00F3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9884A7" w14:textId="77777777" w:rsidR="00F314B7" w:rsidRPr="00506DE7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725D974" w14:textId="66BD987A" w:rsidR="00F314B7" w:rsidRPr="00AE6E05" w:rsidRDefault="00F314B7" w:rsidP="00F314B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</w:tr>
      <w:tr w:rsidR="00F314B7" w:rsidRPr="003C47FE" w14:paraId="78188CE1" w14:textId="77777777" w:rsidTr="00176203">
        <w:trPr>
          <w:cantSplit/>
        </w:trPr>
        <w:tc>
          <w:tcPr>
            <w:tcW w:w="2055" w:type="pct"/>
          </w:tcPr>
          <w:p w14:paraId="7CE1E7F6" w14:textId="77777777" w:rsidR="00F314B7" w:rsidRPr="003C47FE" w:rsidRDefault="00F314B7" w:rsidP="00F314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7" w:type="pct"/>
          </w:tcPr>
          <w:p w14:paraId="018CD3BD" w14:textId="548497DB" w:rsidR="00F314B7" w:rsidRPr="002E6E2F" w:rsidRDefault="00D110C5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D7E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146" w:type="pct"/>
          </w:tcPr>
          <w:p w14:paraId="12A3A772" w14:textId="77777777" w:rsidR="00F314B7" w:rsidRPr="00C108B2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B5B7338" w14:textId="24B89812" w:rsidR="00F314B7" w:rsidRPr="00D44CE2" w:rsidRDefault="00F314B7" w:rsidP="0096126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12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5FF02A" w14:textId="77777777" w:rsidR="00F314B7" w:rsidRPr="003C47FE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8D6205" w14:textId="5074AA73" w:rsidR="00F314B7" w:rsidRPr="00DE0AD0" w:rsidRDefault="00D110C5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612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147" w:type="pct"/>
          </w:tcPr>
          <w:p w14:paraId="57F64B7B" w14:textId="77777777" w:rsidR="00F314B7" w:rsidRPr="003C47FE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EBA9CA8" w14:textId="10F28AE1" w:rsidR="00F314B7" w:rsidRPr="0096126E" w:rsidRDefault="00F314B7" w:rsidP="0096126E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12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4B7" w:rsidRPr="003C47FE" w14:paraId="748B9983" w14:textId="77777777" w:rsidTr="00176203">
        <w:trPr>
          <w:cantSplit/>
        </w:trPr>
        <w:tc>
          <w:tcPr>
            <w:tcW w:w="2055" w:type="pct"/>
          </w:tcPr>
          <w:p w14:paraId="6212F16B" w14:textId="0DC78077" w:rsidR="00F314B7" w:rsidRPr="003C47FE" w:rsidRDefault="00F314B7" w:rsidP="00F314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BC47974" w14:textId="1F2D8CE9" w:rsidR="00F314B7" w:rsidRPr="004D3954" w:rsidRDefault="00D110C5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470</w:t>
            </w:r>
            <w:r w:rsidR="002A49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46" w:type="pct"/>
          </w:tcPr>
          <w:p w14:paraId="0B7419FB" w14:textId="77777777" w:rsidR="00F314B7" w:rsidRPr="004D3954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0156690" w14:textId="46225E3C" w:rsidR="00F314B7" w:rsidRPr="004D3954" w:rsidRDefault="00D110C5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</w:t>
            </w:r>
            <w:r w:rsidR="00F314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7" w:type="pct"/>
          </w:tcPr>
          <w:p w14:paraId="500C5484" w14:textId="77777777" w:rsidR="00F314B7" w:rsidRPr="004D3954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4131A42" w14:textId="20129958" w:rsidR="00F314B7" w:rsidRPr="004D3954" w:rsidRDefault="00D110C5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470</w:t>
            </w:r>
            <w:r w:rsidR="008C7C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47" w:type="pct"/>
          </w:tcPr>
          <w:p w14:paraId="6BE30FF8" w14:textId="77777777" w:rsidR="00F314B7" w:rsidRPr="004D3954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0E88D91" w14:textId="441AD3F8" w:rsidR="00F314B7" w:rsidRPr="004D3954" w:rsidRDefault="00D110C5" w:rsidP="00F314B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</w:t>
            </w:r>
            <w:r w:rsidR="00F314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</w:tr>
      <w:tr w:rsidR="00F314B7" w:rsidRPr="003C47FE" w14:paraId="6C4979AA" w14:textId="77777777" w:rsidTr="00176203">
        <w:trPr>
          <w:cantSplit/>
        </w:trPr>
        <w:tc>
          <w:tcPr>
            <w:tcW w:w="2055" w:type="pct"/>
          </w:tcPr>
          <w:p w14:paraId="2A8D2C61" w14:textId="77777777" w:rsidR="00F314B7" w:rsidRPr="003C47FE" w:rsidRDefault="00F314B7" w:rsidP="00F314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4EC58F0" w14:textId="77777777" w:rsidR="00F314B7" w:rsidRPr="002E6E2F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1C9E8A" w14:textId="77777777" w:rsidR="00F314B7" w:rsidRPr="00C108B2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6FB0C8B" w14:textId="77777777" w:rsidR="00F314B7" w:rsidRPr="00D44CE2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81D0670" w14:textId="77777777" w:rsidR="00F314B7" w:rsidRPr="003C47FE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C8CDDA3" w14:textId="77777777" w:rsidR="00F314B7" w:rsidRPr="00DE0AD0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31FA614" w14:textId="77777777" w:rsidR="00F314B7" w:rsidRPr="003C47FE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3354D0" w14:textId="77777777" w:rsidR="00F314B7" w:rsidRPr="00FE24B6" w:rsidRDefault="00F314B7" w:rsidP="00F314B7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4B7" w:rsidRPr="003C47FE" w14:paraId="310097E0" w14:textId="77777777" w:rsidTr="00176203">
        <w:trPr>
          <w:cantSplit/>
        </w:trPr>
        <w:tc>
          <w:tcPr>
            <w:tcW w:w="2055" w:type="pct"/>
          </w:tcPr>
          <w:p w14:paraId="59CD613F" w14:textId="77777777" w:rsidR="00F314B7" w:rsidRPr="003C47FE" w:rsidRDefault="00F314B7" w:rsidP="00F3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637" w:type="pct"/>
          </w:tcPr>
          <w:p w14:paraId="37189CB5" w14:textId="53572EC3" w:rsidR="00F314B7" w:rsidRPr="002E6E2F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6409808" w14:textId="77777777" w:rsidR="00F314B7" w:rsidRPr="00C108B2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715414D" w14:textId="77777777" w:rsidR="00F314B7" w:rsidRPr="00D44CE2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76EB02" w14:textId="77777777" w:rsidR="00F314B7" w:rsidRPr="003C47FE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2282DD" w14:textId="77777777" w:rsidR="00F314B7" w:rsidRPr="00DE0AD0" w:rsidRDefault="00F314B7" w:rsidP="00F314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D036202" w14:textId="77777777" w:rsidR="00F314B7" w:rsidRPr="003C47FE" w:rsidRDefault="00F314B7" w:rsidP="00F3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5D394CE" w14:textId="77777777" w:rsidR="00F314B7" w:rsidRPr="00FE24B6" w:rsidRDefault="00F314B7" w:rsidP="00F314B7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88C" w:rsidRPr="003C47FE" w14:paraId="68A220A0" w14:textId="77777777" w:rsidTr="00176203">
        <w:trPr>
          <w:cantSplit/>
        </w:trPr>
        <w:tc>
          <w:tcPr>
            <w:tcW w:w="2055" w:type="pct"/>
          </w:tcPr>
          <w:p w14:paraId="7ECF3B92" w14:textId="28A64130" w:rsidR="003A388C" w:rsidRPr="003C47FE" w:rsidRDefault="003A388C" w:rsidP="003A38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6F2D5004" w14:textId="5E6720D2" w:rsidR="003A388C" w:rsidRPr="003A388C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8638C96" w14:textId="77777777" w:rsidR="003A388C" w:rsidRPr="003A388C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E1515F4" w14:textId="1584C44C" w:rsidR="003A388C" w:rsidRPr="003A388C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69F82C12" w14:textId="77777777" w:rsidR="003A388C" w:rsidRPr="003A388C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0BFA719" w14:textId="34D4F546" w:rsidR="003A388C" w:rsidRPr="003A388C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37A4DE4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60AD536" w14:textId="4B46FB49" w:rsidR="003A388C" w:rsidRPr="003C47FE" w:rsidRDefault="003A388C" w:rsidP="003A38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A388C" w:rsidRPr="003C47FE" w14:paraId="7026E7A8" w14:textId="77777777" w:rsidTr="00176203">
        <w:trPr>
          <w:cantSplit/>
        </w:trPr>
        <w:tc>
          <w:tcPr>
            <w:tcW w:w="2055" w:type="pct"/>
          </w:tcPr>
          <w:p w14:paraId="2ECA9A2E" w14:textId="77777777" w:rsidR="003A388C" w:rsidRPr="003C47FE" w:rsidRDefault="003A388C" w:rsidP="003A38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7" w:type="pct"/>
          </w:tcPr>
          <w:p w14:paraId="2D899A73" w14:textId="697156A6" w:rsidR="003A388C" w:rsidRPr="002E6E2F" w:rsidRDefault="00351D08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2F6E90C" w14:textId="77777777" w:rsidR="003A388C" w:rsidRPr="00C108B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5573ED6" w14:textId="355E4CC4" w:rsidR="003A388C" w:rsidRPr="003C47FE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056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F126A8A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08DFEF6" w14:textId="73F8BB95" w:rsidR="003A388C" w:rsidRPr="00DE0AD0" w:rsidRDefault="00696F99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27ADA25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E0F6873" w14:textId="6AB56624" w:rsidR="003A388C" w:rsidRPr="003C47FE" w:rsidRDefault="003A388C" w:rsidP="003A38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056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A388C" w:rsidRPr="003C47FE" w14:paraId="233A151F" w14:textId="77777777" w:rsidTr="00176203">
        <w:trPr>
          <w:cantSplit/>
        </w:trPr>
        <w:tc>
          <w:tcPr>
            <w:tcW w:w="2055" w:type="pct"/>
          </w:tcPr>
          <w:p w14:paraId="27970F25" w14:textId="5F892087" w:rsidR="003A388C" w:rsidRPr="003C47FE" w:rsidRDefault="003A388C" w:rsidP="003A38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692CC6AC" w14:textId="418B92AE" w:rsidR="003A388C" w:rsidRPr="004D3954" w:rsidRDefault="00351D08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75CE9237" w14:textId="77777777" w:rsidR="003A388C" w:rsidRPr="004D3954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0CC511A" w14:textId="78321D56" w:rsidR="003A388C" w:rsidRPr="004D3954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9501583" w14:textId="77777777" w:rsidR="003A388C" w:rsidRPr="004D3954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055E581" w14:textId="2F8F7616" w:rsidR="003A388C" w:rsidRPr="004D3954" w:rsidRDefault="00351D08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A52786D" w14:textId="77777777" w:rsidR="003A388C" w:rsidRPr="004D3954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28E2E363" w14:textId="4D078270" w:rsidR="003A388C" w:rsidRPr="004D3954" w:rsidRDefault="003A388C" w:rsidP="003A38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3A388C" w:rsidRPr="003C47FE" w14:paraId="7D471710" w14:textId="77777777" w:rsidTr="00176203">
        <w:trPr>
          <w:cantSplit/>
        </w:trPr>
        <w:tc>
          <w:tcPr>
            <w:tcW w:w="2055" w:type="pct"/>
          </w:tcPr>
          <w:p w14:paraId="06491D08" w14:textId="77777777" w:rsidR="003A388C" w:rsidRPr="003C47FE" w:rsidRDefault="003A388C" w:rsidP="003A38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DEB7C6C" w14:textId="77777777" w:rsidR="003A388C" w:rsidRPr="002E6E2F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E10FDC6" w14:textId="77777777" w:rsidR="003A388C" w:rsidRPr="00C108B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CE453CC" w14:textId="77777777" w:rsidR="003A388C" w:rsidRPr="00D44CE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E6F7BCC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5ED0DE9" w14:textId="77777777" w:rsidR="003A388C" w:rsidRPr="00DE0AD0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23B8473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5523B2" w14:textId="77777777" w:rsidR="003A388C" w:rsidRPr="00FE24B6" w:rsidRDefault="003A388C" w:rsidP="003A388C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88C" w:rsidRPr="003C47FE" w14:paraId="1451E1B4" w14:textId="77777777" w:rsidTr="00176203">
        <w:trPr>
          <w:cantSplit/>
        </w:trPr>
        <w:tc>
          <w:tcPr>
            <w:tcW w:w="2055" w:type="pct"/>
          </w:tcPr>
          <w:p w14:paraId="2B4CB1E2" w14:textId="77777777" w:rsidR="003A388C" w:rsidRPr="003C47FE" w:rsidRDefault="003A388C" w:rsidP="003A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7" w:type="pct"/>
          </w:tcPr>
          <w:p w14:paraId="3850E253" w14:textId="54197493" w:rsidR="003A388C" w:rsidRPr="002E6E2F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2075EF9" w14:textId="77777777" w:rsidR="003A388C" w:rsidRPr="00C108B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FD3419C" w14:textId="77777777" w:rsidR="003A388C" w:rsidRPr="00D44CE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688DEA2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D1A1F9" w14:textId="77777777" w:rsidR="003A388C" w:rsidRPr="00DE0AD0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3FC557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D828C6B" w14:textId="77777777" w:rsidR="003A388C" w:rsidRPr="00FE24B6" w:rsidRDefault="003A388C" w:rsidP="003A388C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88C" w:rsidRPr="003C47FE" w14:paraId="0192A15D" w14:textId="77777777" w:rsidTr="00176203">
        <w:trPr>
          <w:cantSplit/>
        </w:trPr>
        <w:tc>
          <w:tcPr>
            <w:tcW w:w="2055" w:type="pct"/>
          </w:tcPr>
          <w:p w14:paraId="244C818C" w14:textId="525812A9" w:rsidR="003A388C" w:rsidRPr="003C47FE" w:rsidRDefault="003A388C" w:rsidP="003A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6129275" w14:textId="1A322564" w:rsidR="003A388C" w:rsidRPr="003A388C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18947A1" w14:textId="77777777" w:rsidR="003A388C" w:rsidRPr="003A388C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A8DBD02" w14:textId="6401223D" w:rsidR="003A388C" w:rsidRPr="003A388C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A98E78B" w14:textId="77777777" w:rsidR="003A388C" w:rsidRPr="003A388C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6F7960A" w14:textId="374224A7" w:rsidR="003A388C" w:rsidRPr="003A388C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343CF9B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B803C34" w14:textId="629D3BAF" w:rsidR="003A388C" w:rsidRPr="00D44CE2" w:rsidRDefault="003A388C" w:rsidP="003A38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A388C" w:rsidRPr="003C47FE" w14:paraId="52746656" w14:textId="77777777" w:rsidTr="00176203">
        <w:trPr>
          <w:cantSplit/>
        </w:trPr>
        <w:tc>
          <w:tcPr>
            <w:tcW w:w="2055" w:type="pct"/>
          </w:tcPr>
          <w:p w14:paraId="714513AC" w14:textId="027A257B" w:rsidR="003A388C" w:rsidRPr="003C47FE" w:rsidRDefault="003A388C" w:rsidP="003A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21091BE" w14:textId="481FF282" w:rsidR="003A388C" w:rsidRPr="006A7F57" w:rsidRDefault="00032817" w:rsidP="000328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0B3E663" w14:textId="77777777" w:rsidR="003A388C" w:rsidRPr="00C108B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09A3EEF" w14:textId="5F3B33A6" w:rsidR="003A388C" w:rsidRPr="00D44CE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86D0E92" w14:textId="77777777" w:rsidR="003A388C" w:rsidRPr="00D44CE2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AD4D645" w14:textId="7D8FF88C" w:rsidR="003A388C" w:rsidRPr="006A7F57" w:rsidRDefault="00032817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22D101A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5CF72D1" w14:textId="3950AA00" w:rsidR="003A388C" w:rsidRPr="00D44CE2" w:rsidRDefault="003A388C" w:rsidP="003A38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3A388C" w:rsidRPr="003C47FE" w14:paraId="1D54901F" w14:textId="77777777" w:rsidTr="00176203">
        <w:trPr>
          <w:cantSplit/>
        </w:trPr>
        <w:tc>
          <w:tcPr>
            <w:tcW w:w="2055" w:type="pct"/>
          </w:tcPr>
          <w:p w14:paraId="5686DABD" w14:textId="77777777" w:rsidR="003A388C" w:rsidRPr="003C47FE" w:rsidRDefault="003A388C" w:rsidP="003A38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E827B46" w14:textId="77777777" w:rsidR="003A388C" w:rsidRPr="002E6E2F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BFF483" w14:textId="77777777" w:rsidR="003A388C" w:rsidRPr="00C108B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5141563" w14:textId="77777777" w:rsidR="003A388C" w:rsidRPr="00D44CE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E8561F6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E0C02E4" w14:textId="77777777" w:rsidR="003A388C" w:rsidRPr="00DE0AD0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DD7CD94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AF67E35" w14:textId="77777777" w:rsidR="003A388C" w:rsidRPr="00FE24B6" w:rsidRDefault="003A388C" w:rsidP="003A388C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88C" w:rsidRPr="003C47FE" w14:paraId="12D44E33" w14:textId="77777777" w:rsidTr="00176203">
        <w:trPr>
          <w:cantSplit/>
        </w:trPr>
        <w:tc>
          <w:tcPr>
            <w:tcW w:w="2055" w:type="pct"/>
          </w:tcPr>
          <w:p w14:paraId="5029B912" w14:textId="77777777" w:rsidR="003A388C" w:rsidRPr="003C47FE" w:rsidRDefault="003A388C" w:rsidP="003A38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7" w:type="pct"/>
          </w:tcPr>
          <w:p w14:paraId="6BADD023" w14:textId="77777777" w:rsidR="003A388C" w:rsidRPr="002E6E2F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616BE70" w14:textId="77777777" w:rsidR="003A388C" w:rsidRPr="00C108B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1947B92" w14:textId="77777777" w:rsidR="003A388C" w:rsidRPr="00D44CE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556250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EA95B78" w14:textId="77777777" w:rsidR="003A388C" w:rsidRPr="00DE0AD0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2270493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DE77084" w14:textId="77777777" w:rsidR="003A388C" w:rsidRPr="00FE24B6" w:rsidRDefault="003A388C" w:rsidP="003A388C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88C" w:rsidRPr="003C47FE" w14:paraId="41323622" w14:textId="77777777" w:rsidTr="00176203">
        <w:trPr>
          <w:cantSplit/>
        </w:trPr>
        <w:tc>
          <w:tcPr>
            <w:tcW w:w="2055" w:type="pct"/>
          </w:tcPr>
          <w:p w14:paraId="75C8B09F" w14:textId="59AFDC9D" w:rsidR="003A388C" w:rsidRPr="003C47FE" w:rsidRDefault="003A388C" w:rsidP="003A38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F2CC983" w14:textId="0FE59BDB" w:rsidR="003A388C" w:rsidRPr="009970AB" w:rsidRDefault="00D110C5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="003A3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46" w:type="pct"/>
          </w:tcPr>
          <w:p w14:paraId="643B62E8" w14:textId="77777777" w:rsidR="003A388C" w:rsidRPr="00C108B2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554E4096" w14:textId="63BFC443" w:rsidR="003A388C" w:rsidRPr="00D44CE2" w:rsidRDefault="00D110C5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</w:t>
            </w:r>
            <w:r w:rsidR="003A3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47" w:type="pct"/>
          </w:tcPr>
          <w:p w14:paraId="3610A052" w14:textId="77777777" w:rsidR="003A388C" w:rsidRPr="00D44CE2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6E33DDC" w14:textId="7C9ACAAF" w:rsidR="003A388C" w:rsidRPr="009970AB" w:rsidRDefault="00D110C5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="003A3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47" w:type="pct"/>
          </w:tcPr>
          <w:p w14:paraId="46C8F31E" w14:textId="77777777" w:rsidR="003A388C" w:rsidRPr="003C47FE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623A9B4" w14:textId="1F7F1C8A" w:rsidR="003A388C" w:rsidRPr="00D44CE2" w:rsidRDefault="00D110C5" w:rsidP="003A38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</w:t>
            </w:r>
            <w:r w:rsidR="003A3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730</w:t>
            </w:r>
          </w:p>
        </w:tc>
      </w:tr>
      <w:tr w:rsidR="003A388C" w:rsidRPr="003C47FE" w14:paraId="6136709B" w14:textId="77777777" w:rsidTr="00176203">
        <w:trPr>
          <w:cantSplit/>
        </w:trPr>
        <w:tc>
          <w:tcPr>
            <w:tcW w:w="2055" w:type="pct"/>
          </w:tcPr>
          <w:p w14:paraId="3E5384BA" w14:textId="421C2F23" w:rsidR="003A388C" w:rsidRPr="003C47FE" w:rsidRDefault="003A388C" w:rsidP="003A38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</w:tcPr>
          <w:p w14:paraId="2517AD43" w14:textId="6167FAD7" w:rsidR="003A388C" w:rsidRPr="009970AB" w:rsidRDefault="00D110C5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7964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46" w:type="pct"/>
          </w:tcPr>
          <w:p w14:paraId="185EA714" w14:textId="77777777" w:rsidR="003A388C" w:rsidRPr="009970AB" w:rsidRDefault="003A388C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023C658A" w14:textId="2301A682" w:rsidR="003A388C" w:rsidRPr="009970AB" w:rsidRDefault="00D110C5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="003A3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47" w:type="pct"/>
          </w:tcPr>
          <w:p w14:paraId="6210063E" w14:textId="77777777" w:rsidR="003A388C" w:rsidRPr="009970AB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1BCC71B0" w14:textId="704B6113" w:rsidR="003A388C" w:rsidRPr="009970AB" w:rsidRDefault="00D110C5" w:rsidP="003A388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7964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47" w:type="pct"/>
          </w:tcPr>
          <w:p w14:paraId="0D322C68" w14:textId="77777777" w:rsidR="003A388C" w:rsidRPr="009970AB" w:rsidRDefault="003A388C" w:rsidP="003A3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58DE3F7C" w14:textId="44CA31A1" w:rsidR="003A388C" w:rsidRPr="009970AB" w:rsidRDefault="00D110C5" w:rsidP="003A38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="003A3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</w:tr>
    </w:tbl>
    <w:p w14:paraId="008ACE1E" w14:textId="77777777" w:rsidR="00296F27" w:rsidRDefault="00296F27" w:rsidP="00296F27">
      <w:pPr>
        <w:pStyle w:val="FSBlank"/>
        <w:rPr>
          <w:sz w:val="30"/>
          <w:szCs w:val="30"/>
        </w:rPr>
      </w:pPr>
    </w:p>
    <w:p w14:paraId="1687A02C" w14:textId="23ACF891" w:rsidR="00296F27" w:rsidRDefault="00296F27" w:rsidP="00EC6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ข้อมูลเกี่ยวกับสัญญาเช่าเปิดเผยในหมายเหตุประกอบงบการเงินข้อ </w:t>
      </w:r>
      <w:r w:rsidR="00D110C5">
        <w:rPr>
          <w:rFonts w:ascii="Angsana New" w:hAnsi="Angsana New"/>
          <w:sz w:val="30"/>
          <w:szCs w:val="30"/>
        </w:rPr>
        <w:t>13</w:t>
      </w:r>
      <w:r w:rsidR="00EC6B7E"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67022A" w:rsidRPr="003C47FE" w14:paraId="3B26F299" w14:textId="77777777" w:rsidTr="0067022A">
        <w:trPr>
          <w:cantSplit/>
        </w:trPr>
        <w:tc>
          <w:tcPr>
            <w:tcW w:w="2055" w:type="pct"/>
          </w:tcPr>
          <w:p w14:paraId="480B9578" w14:textId="77777777" w:rsidR="0067022A" w:rsidRPr="003C47FE" w:rsidRDefault="0067022A" w:rsidP="006D63C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6FC1EF3C" w14:textId="2164F426" w:rsidR="0067022A" w:rsidRPr="00884D6D" w:rsidRDefault="0067022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03B0DA" w14:textId="77777777" w:rsidR="0067022A" w:rsidRPr="003C47FE" w:rsidRDefault="0067022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6EA4964D" w14:textId="77777777" w:rsidR="0067022A" w:rsidRDefault="0067022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D41" w:rsidRPr="003C47FE" w14:paraId="3D3EE3F6" w14:textId="77777777" w:rsidTr="00176203">
        <w:trPr>
          <w:cantSplit/>
        </w:trPr>
        <w:tc>
          <w:tcPr>
            <w:tcW w:w="2055" w:type="pct"/>
          </w:tcPr>
          <w:p w14:paraId="60359D57" w14:textId="52CF00D2" w:rsidR="00EC1D41" w:rsidRPr="00462575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110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14:paraId="03E1F092" w14:textId="3405F52E" w:rsidR="00EC1D41" w:rsidRPr="003C47FE" w:rsidRDefault="00D110C5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DD6BBFA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1F61C5F" w14:textId="65AC3CF3" w:rsidR="00EC1D41" w:rsidRPr="003C47FE" w:rsidRDefault="00D110C5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9AB24FA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B67B11" w14:textId="0B6AE8CC" w:rsidR="00EC1D41" w:rsidRPr="003C47FE" w:rsidRDefault="00D110C5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49C0967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21802C" w14:textId="64D56831" w:rsidR="00EC1D41" w:rsidRPr="003C47FE" w:rsidRDefault="00D110C5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C1D41" w:rsidRPr="003C47FE" w14:paraId="0817D737" w14:textId="77777777" w:rsidTr="00176203">
        <w:trPr>
          <w:cantSplit/>
        </w:trPr>
        <w:tc>
          <w:tcPr>
            <w:tcW w:w="2055" w:type="pct"/>
          </w:tcPr>
          <w:p w14:paraId="30BC3540" w14:textId="77777777" w:rsidR="00EC1D41" w:rsidRPr="003C47FE" w:rsidRDefault="00EC1D41" w:rsidP="00EC1D4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3F53ACC5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1D41" w:rsidRPr="003C47FE" w14:paraId="176D7BD6" w14:textId="77777777" w:rsidTr="00176203">
        <w:trPr>
          <w:cantSplit/>
        </w:trPr>
        <w:tc>
          <w:tcPr>
            <w:tcW w:w="2055" w:type="pct"/>
          </w:tcPr>
          <w:p w14:paraId="15A7FDB3" w14:textId="77777777" w:rsidR="00EC1D41" w:rsidRPr="00462575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4625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637" w:type="pct"/>
          </w:tcPr>
          <w:p w14:paraId="68BC6FA7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0143947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2E629F1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E3D187" w14:textId="77777777" w:rsidR="00EC1D41" w:rsidRPr="002B0DC8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8E9ECC1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2C713E" w14:textId="77777777" w:rsidR="00EC1D41" w:rsidRPr="002B0DC8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013C27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314B7" w:rsidRPr="003C47FE" w14:paraId="72623211" w14:textId="77777777" w:rsidTr="002B0DC8">
        <w:trPr>
          <w:cantSplit/>
        </w:trPr>
        <w:tc>
          <w:tcPr>
            <w:tcW w:w="2055" w:type="pct"/>
          </w:tcPr>
          <w:p w14:paraId="5E348826" w14:textId="77777777" w:rsidR="00F314B7" w:rsidRPr="00462575" w:rsidRDefault="00F314B7" w:rsidP="00F314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057F79E" w14:textId="476A5CF3" w:rsidR="00F314B7" w:rsidRPr="000A66C3" w:rsidRDefault="00952146" w:rsidP="007E608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26</w:t>
            </w:r>
            <w:r w:rsidR="004F41E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B0DC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43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9C32BC2" w14:textId="77777777" w:rsidR="00F314B7" w:rsidRPr="000A66C3" w:rsidRDefault="00F314B7" w:rsidP="007E608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F7296A0" w14:textId="4126B0F6" w:rsidR="00F314B7" w:rsidRPr="000A66C3" w:rsidRDefault="00D110C5" w:rsidP="007E608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F314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A098091" w14:textId="77777777" w:rsidR="00F314B7" w:rsidRPr="000A66C3" w:rsidRDefault="00F314B7" w:rsidP="007E608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0996320A" w14:textId="00E6717D" w:rsidR="00F314B7" w:rsidRPr="000A66C3" w:rsidRDefault="00D110C5" w:rsidP="007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4F41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20A6AAB" w14:textId="77777777" w:rsidR="00F314B7" w:rsidRPr="000A66C3" w:rsidRDefault="00F314B7" w:rsidP="007E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4AB1570" w14:textId="265E776D" w:rsidR="00F314B7" w:rsidRPr="000A66C3" w:rsidRDefault="00F314B7" w:rsidP="007E60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21,996</w:t>
            </w:r>
          </w:p>
        </w:tc>
      </w:tr>
      <w:tr w:rsidR="00F314B7" w:rsidRPr="003C47FE" w14:paraId="234107C0" w14:textId="77777777" w:rsidTr="002B0DC8">
        <w:trPr>
          <w:cantSplit/>
        </w:trPr>
        <w:tc>
          <w:tcPr>
            <w:tcW w:w="2055" w:type="pct"/>
          </w:tcPr>
          <w:p w14:paraId="3C27A1D9" w14:textId="77777777" w:rsidR="00F314B7" w:rsidRPr="00462575" w:rsidRDefault="00F314B7" w:rsidP="00F314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5778DC6B" w14:textId="77777777" w:rsidR="00F314B7" w:rsidRPr="000A66C3" w:rsidRDefault="00F314B7" w:rsidP="007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2ACE5DD" w14:textId="77777777" w:rsidR="00F314B7" w:rsidRPr="000A66C3" w:rsidRDefault="00F314B7" w:rsidP="007E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DFB25D4" w14:textId="77777777" w:rsidR="00F314B7" w:rsidRPr="000A66C3" w:rsidRDefault="00F314B7" w:rsidP="007E60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6E707FD" w14:textId="77777777" w:rsidR="00F314B7" w:rsidRPr="000A66C3" w:rsidRDefault="00F314B7" w:rsidP="007E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82A43CF" w14:textId="77777777" w:rsidR="00F314B7" w:rsidRPr="000A66C3" w:rsidRDefault="00F314B7" w:rsidP="007E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878404D" w14:textId="77777777" w:rsidR="00F314B7" w:rsidRPr="000A66C3" w:rsidRDefault="00F314B7" w:rsidP="007E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847BD96" w14:textId="77777777" w:rsidR="00F314B7" w:rsidRPr="000A66C3" w:rsidRDefault="00F314B7" w:rsidP="007E60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4B7" w:rsidRPr="003C47FE" w14:paraId="09D0D86B" w14:textId="77777777" w:rsidTr="00385D6E">
        <w:trPr>
          <w:cantSplit/>
        </w:trPr>
        <w:tc>
          <w:tcPr>
            <w:tcW w:w="2055" w:type="pct"/>
            <w:shd w:val="clear" w:color="auto" w:fill="auto"/>
          </w:tcPr>
          <w:p w14:paraId="10D30594" w14:textId="77777777" w:rsidR="00F314B7" w:rsidRDefault="00F314B7" w:rsidP="00F314B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</w:t>
            </w:r>
          </w:p>
          <w:p w14:paraId="0A89B46B" w14:textId="77777777" w:rsidR="00F314B7" w:rsidRPr="00462575" w:rsidRDefault="00F314B7" w:rsidP="00F314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4C54461" w14:textId="4603FCD9" w:rsidR="00F314B7" w:rsidRPr="000A66C3" w:rsidRDefault="006A573B" w:rsidP="007E608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Pr="00385D6E">
              <w:rPr>
                <w:rFonts w:ascii="Angsana New" w:hAnsi="Angsana New"/>
                <w:sz w:val="30"/>
                <w:szCs w:val="30"/>
              </w:rPr>
              <w:t>1</w:t>
            </w:r>
            <w:r w:rsidR="00E96E2D" w:rsidRPr="00385D6E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EDD3CB1" w14:textId="77777777" w:rsidR="00F314B7" w:rsidRPr="000A66C3" w:rsidRDefault="00F314B7" w:rsidP="007E608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5577F48F" w14:textId="567D3C37" w:rsidR="00F314B7" w:rsidRPr="000A66C3" w:rsidRDefault="00F314B7" w:rsidP="007E608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5EDFEAB" w14:textId="77777777" w:rsidR="00F314B7" w:rsidRPr="000A66C3" w:rsidRDefault="00F314B7" w:rsidP="007E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FBD0D12" w14:textId="1CFFC575" w:rsidR="00F314B7" w:rsidRPr="000A66C3" w:rsidRDefault="00D110C5" w:rsidP="007E608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385D6E" w:rsidRPr="00385D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2AB5963" w14:textId="77777777" w:rsidR="00F314B7" w:rsidRPr="000A66C3" w:rsidRDefault="00F314B7" w:rsidP="007E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C5BD396" w14:textId="63879A78" w:rsidR="00F314B7" w:rsidRPr="000A66C3" w:rsidRDefault="00D110C5" w:rsidP="007E60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F314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852</w:t>
            </w:r>
          </w:p>
        </w:tc>
      </w:tr>
      <w:tr w:rsidR="00F314B7" w:rsidRPr="003C47FE" w14:paraId="2EF51500" w14:textId="77777777" w:rsidTr="00385D6E">
        <w:trPr>
          <w:cantSplit/>
        </w:trPr>
        <w:tc>
          <w:tcPr>
            <w:tcW w:w="2055" w:type="pct"/>
            <w:shd w:val="clear" w:color="auto" w:fill="auto"/>
          </w:tcPr>
          <w:p w14:paraId="2C0B39D1" w14:textId="77777777" w:rsidR="00F314B7" w:rsidRDefault="00F314B7" w:rsidP="00F314B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อสังหาริมทรัพย์เพื่อการลงทุนที่ไม่มี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45B5E290" w14:textId="77777777" w:rsidR="00F314B7" w:rsidRPr="00462575" w:rsidRDefault="00F314B7" w:rsidP="00F314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568A824" w14:textId="410166A2" w:rsidR="00F314B7" w:rsidRPr="000A66C3" w:rsidRDefault="00385D6E" w:rsidP="007E608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5D6E">
              <w:rPr>
                <w:rFonts w:ascii="Angsana New" w:hAnsi="Angsana New"/>
                <w:sz w:val="30"/>
                <w:szCs w:val="30"/>
              </w:rPr>
              <w:t>3,62</w:t>
            </w:r>
            <w:r w:rsidR="004342E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074460" w14:textId="77777777" w:rsidR="00F314B7" w:rsidRPr="000A66C3" w:rsidRDefault="00F314B7" w:rsidP="007E608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8E1AA1B" w14:textId="3D93C84D" w:rsidR="00F314B7" w:rsidRPr="000A66C3" w:rsidRDefault="00F314B7" w:rsidP="007E608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4478F4C" w14:textId="77777777" w:rsidR="00F314B7" w:rsidRPr="000A66C3" w:rsidRDefault="00F314B7" w:rsidP="007E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C524DBF" w14:textId="0D2816F0" w:rsidR="00F314B7" w:rsidRPr="000A66C3" w:rsidRDefault="00D110C5" w:rsidP="007E608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85D6E" w:rsidRPr="00385D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C7D5FF1" w14:textId="77777777" w:rsidR="00F314B7" w:rsidRPr="000A66C3" w:rsidRDefault="00F314B7" w:rsidP="007E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1D1213D" w14:textId="337183F8" w:rsidR="00F314B7" w:rsidRPr="000A66C3" w:rsidRDefault="00D110C5" w:rsidP="007E60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314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</w:tr>
    </w:tbl>
    <w:p w14:paraId="0B3373CD" w14:textId="77777777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4FEE27EF" w14:textId="6775EA15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EBE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ประกอบด้วยที่ดิน โรงงาน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Pr="007A1EBE">
        <w:rPr>
          <w:rFonts w:ascii="Angsana New" w:hAnsi="Angsana New"/>
          <w:sz w:val="30"/>
          <w:szCs w:val="30"/>
          <w:cs/>
        </w:rPr>
        <w:t>ศูนย์การค้า</w:t>
      </w:r>
      <w:r w:rsidRPr="007A1EBE">
        <w:rPr>
          <w:rFonts w:ascii="Angsana New" w:hAnsi="Angsana New" w:hint="cs"/>
          <w:sz w:val="30"/>
          <w:szCs w:val="30"/>
          <w:cs/>
        </w:rPr>
        <w:t>และอาคารที่พักอาศัย</w:t>
      </w:r>
      <w:r w:rsidRPr="007A1EBE">
        <w:rPr>
          <w:rFonts w:ascii="Angsana New" w:hAnsi="Angsana New"/>
          <w:sz w:val="30"/>
          <w:szCs w:val="30"/>
          <w:cs/>
        </w:rPr>
        <w:t>ให้เช่า สัญญาเช่า</w:t>
      </w:r>
      <w:r w:rsidR="00AF1D2C">
        <w:rPr>
          <w:rFonts w:ascii="Angsana New" w:hAnsi="Angsana New"/>
          <w:sz w:val="30"/>
          <w:szCs w:val="30"/>
        </w:rPr>
        <w:br/>
      </w:r>
      <w:r w:rsidRPr="007A1EBE">
        <w:rPr>
          <w:rFonts w:ascii="Angsana New" w:hAnsi="Angsana New"/>
          <w:sz w:val="30"/>
          <w:szCs w:val="30"/>
          <w:cs/>
        </w:rPr>
        <w:t>ไม่สามารถบอกเลิกได้เป็นระยะเวลา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1</w:t>
      </w:r>
      <w:r w:rsidRPr="007A1E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3</w:t>
      </w:r>
      <w:r w:rsidRPr="007A1EBE">
        <w:rPr>
          <w:rFonts w:ascii="Angsana New" w:hAnsi="Angsana New"/>
          <w:sz w:val="30"/>
          <w:szCs w:val="30"/>
          <w:cs/>
        </w:rPr>
        <w:t xml:space="preserve"> ปี การต่อ</w:t>
      </w:r>
      <w:r>
        <w:rPr>
          <w:rFonts w:ascii="Angsana New" w:hAnsi="Angsana New" w:hint="cs"/>
          <w:sz w:val="30"/>
          <w:szCs w:val="30"/>
          <w:cs/>
        </w:rPr>
        <w:t>อายุ</w:t>
      </w:r>
      <w:r w:rsidRPr="007A1EBE">
        <w:rPr>
          <w:rFonts w:ascii="Angsana New" w:hAnsi="Angsana New"/>
          <w:sz w:val="30"/>
          <w:szCs w:val="30"/>
          <w:cs/>
        </w:rPr>
        <w:t>สัญญาจะเป็นไปตามการต่อรองกับผู้เช่า ทั้งนี้ไม่มีค่าเช่า</w:t>
      </w:r>
      <w:r w:rsidR="007E6089">
        <w:rPr>
          <w:rFonts w:ascii="Angsana New" w:hAnsi="Angsana New"/>
          <w:sz w:val="30"/>
          <w:szCs w:val="30"/>
        </w:rPr>
        <w:br/>
      </w:r>
      <w:r w:rsidRPr="007A1EBE">
        <w:rPr>
          <w:rFonts w:ascii="Angsana New" w:hAnsi="Angsana New"/>
          <w:sz w:val="30"/>
          <w:szCs w:val="30"/>
          <w:cs/>
        </w:rPr>
        <w:t>ที่อาจเกิดขึ้น</w:t>
      </w:r>
    </w:p>
    <w:p w14:paraId="7E7ED8F5" w14:textId="77777777" w:rsidR="00230DAF" w:rsidRPr="005F74E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35626BD" w14:textId="69D8F770" w:rsidR="00230DAF" w:rsidRPr="00BC7D0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A46A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Pr="001A46AF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z w:val="30"/>
          <w:szCs w:val="30"/>
        </w:rPr>
        <w:t>2566</w:t>
      </w:r>
      <w:r w:rsidRPr="001A46AF">
        <w:rPr>
          <w:rFonts w:ascii="Angsana New" w:hAnsi="Angsana New"/>
          <w:sz w:val="30"/>
          <w:szCs w:val="30"/>
          <w:cs/>
        </w:rPr>
        <w:t xml:space="preserve"> ศูนย์การค้าให้เช่ามีราคาทุน </w:t>
      </w:r>
      <w:r w:rsidR="00D110C5">
        <w:rPr>
          <w:rFonts w:ascii="Angsana New" w:hAnsi="Angsana New"/>
          <w:sz w:val="30"/>
          <w:szCs w:val="30"/>
        </w:rPr>
        <w:t>216</w:t>
      </w:r>
      <w:r w:rsidR="00213C9D" w:rsidRPr="001A46AF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52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Pr="001A46AF">
        <w:rPr>
          <w:rFonts w:ascii="Angsana New" w:hAnsi="Angsana New"/>
          <w:sz w:val="30"/>
          <w:szCs w:val="30"/>
          <w:cs/>
        </w:rPr>
        <w:t>ล้านบาท และค่าเสื่อมราคาสะสม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58</w:t>
      </w:r>
      <w:r w:rsidR="000A66C3" w:rsidRPr="001A46AF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91</w:t>
      </w:r>
      <w:r w:rsidR="006D63CA" w:rsidRPr="001A46AF">
        <w:rPr>
          <w:rFonts w:ascii="Angsana New" w:hAnsi="Angsana New"/>
          <w:sz w:val="30"/>
          <w:szCs w:val="30"/>
          <w:cs/>
        </w:rPr>
        <w:t xml:space="preserve"> </w:t>
      </w:r>
      <w:r w:rsidRPr="001A46AF">
        <w:rPr>
          <w:rFonts w:ascii="Angsana New" w:hAnsi="Angsana New"/>
          <w:sz w:val="30"/>
          <w:szCs w:val="30"/>
          <w:cs/>
        </w:rPr>
        <w:t>ล้านบาท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 xml:space="preserve">อาคารที่พักอาศัยให้เช่าซึ่งมีราคาทุน </w:t>
      </w:r>
      <w:r w:rsidR="00D110C5">
        <w:rPr>
          <w:rFonts w:ascii="Angsana New" w:hAnsi="Angsana New"/>
          <w:sz w:val="30"/>
          <w:szCs w:val="30"/>
        </w:rPr>
        <w:t>88</w:t>
      </w:r>
      <w:r w:rsidR="000A66C3" w:rsidRPr="00E97035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69</w:t>
      </w:r>
      <w:r w:rsidR="006D63CA" w:rsidRPr="00E97035">
        <w:rPr>
          <w:rFonts w:ascii="Angsana New" w:hAnsi="Angsana New" w:hint="cs"/>
          <w:sz w:val="30"/>
          <w:szCs w:val="30"/>
          <w:cs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>ล้านบาท</w:t>
      </w:r>
      <w:r w:rsidRPr="00E97035">
        <w:rPr>
          <w:rFonts w:ascii="Angsana New" w:hAnsi="Angsana New"/>
          <w:sz w:val="30"/>
          <w:szCs w:val="30"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 xml:space="preserve">และค่าเสื่อมราคาสะสม </w:t>
      </w:r>
      <w:r w:rsidR="00D110C5">
        <w:rPr>
          <w:rFonts w:ascii="Angsana New" w:hAnsi="Angsana New"/>
          <w:sz w:val="30"/>
          <w:szCs w:val="30"/>
        </w:rPr>
        <w:t>17</w:t>
      </w:r>
      <w:r w:rsidR="00E97035" w:rsidRPr="00E97035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96</w:t>
      </w:r>
      <w:r w:rsidR="006D63CA" w:rsidRPr="00E97035">
        <w:rPr>
          <w:rFonts w:ascii="Angsana New" w:hAnsi="Angsana New" w:hint="cs"/>
          <w:sz w:val="30"/>
          <w:szCs w:val="30"/>
          <w:cs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>ล้านบาท ศูนย์การค้าและอาคาร</w:t>
      </w:r>
      <w:r w:rsidRPr="00E97035">
        <w:rPr>
          <w:rFonts w:ascii="Angsana New" w:hAnsi="Angsana New"/>
          <w:sz w:val="30"/>
          <w:szCs w:val="30"/>
          <w:cs/>
        </w:rPr>
        <w:br/>
      </w:r>
      <w:r w:rsidRPr="00E97035">
        <w:rPr>
          <w:rFonts w:ascii="Angsana New" w:hAnsi="Angsana New" w:hint="cs"/>
          <w:sz w:val="30"/>
          <w:szCs w:val="30"/>
          <w:cs/>
        </w:rPr>
        <w:t>ที่พักอาศัยให้เช่าดังกล่าว</w:t>
      </w:r>
      <w:r w:rsidRPr="00E97035">
        <w:rPr>
          <w:rFonts w:ascii="Angsana New" w:hAnsi="Angsana New"/>
          <w:sz w:val="30"/>
          <w:szCs w:val="30"/>
          <w:cs/>
        </w:rPr>
        <w:t>ยังมีพื้นที่เช่าบางส่วนว่างอยู่ ปัจจัยดังกล่าวเป็นข้อบ่งชี้ของการด้อยค่า</w:t>
      </w:r>
      <w:r w:rsidRPr="00BC7D0F">
        <w:rPr>
          <w:rFonts w:ascii="Angsana New" w:hAnsi="Angsana New"/>
          <w:sz w:val="30"/>
          <w:szCs w:val="30"/>
        </w:rPr>
        <w:t xml:space="preserve"> </w:t>
      </w:r>
    </w:p>
    <w:p w14:paraId="7B1904B0" w14:textId="77777777" w:rsidR="00230DAF" w:rsidRPr="00BC7D0F" w:rsidRDefault="00230DAF" w:rsidP="00230DAF">
      <w:pPr>
        <w:pStyle w:val="FSBlank"/>
        <w:rPr>
          <w:sz w:val="30"/>
          <w:szCs w:val="30"/>
        </w:rPr>
      </w:pPr>
    </w:p>
    <w:p w14:paraId="6849FCA7" w14:textId="6BD096DA" w:rsidR="00230DAF" w:rsidRPr="00982B7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7D0F">
        <w:rPr>
          <w:rFonts w:ascii="Angsana New" w:hAnsi="Angsana New"/>
          <w:sz w:val="30"/>
          <w:szCs w:val="30"/>
          <w:cs/>
        </w:rPr>
        <w:t>ผู้บริหาร</w:t>
      </w:r>
      <w:r w:rsidRPr="00BC7D0F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BC7D0F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ของอสังหาริมทรัพย์เพื่อการลงทุนที่มีข้อบ่งชี้ของการด้อยค่า </w:t>
      </w:r>
      <w:r w:rsidRPr="00BC7D0F">
        <w:rPr>
          <w:rFonts w:ascii="Angsana New" w:hAnsi="Angsana New"/>
          <w:sz w:val="30"/>
          <w:szCs w:val="30"/>
          <w:cs/>
        </w:rPr>
        <w:t>โดยการกำหนดมูลค่าที่คาดว่าจะได้รับคืนจากมูลค่า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จากการใช้ของศูนย์การค้าและอาคารที่พักอาศัยให้เช่าซึ่งเป็นหน่วยของสินทรัพย์ที่ก่อให้เกิดเงินสด โดยวิธีประมาณการคิดลดกระแสเงินสดในอนาคต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D110C5">
        <w:rPr>
          <w:rFonts w:ascii="Angsana New" w:hAnsi="Angsana New"/>
          <w:sz w:val="30"/>
          <w:szCs w:val="30"/>
        </w:rPr>
        <w:t>11</w:t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สำหรับศูนย์การค้าให้เช่าและร้อยละ </w:t>
      </w:r>
      <w:r w:rsidR="00D110C5">
        <w:rPr>
          <w:rFonts w:ascii="Angsana New" w:hAnsi="Angsana New"/>
          <w:sz w:val="30"/>
          <w:szCs w:val="30"/>
        </w:rPr>
        <w:t>10</w:t>
      </w:r>
      <w:r w:rsidR="00576188">
        <w:rPr>
          <w:rFonts w:ascii="Angsana New" w:hAnsi="Angsana New"/>
          <w:sz w:val="30"/>
          <w:szCs w:val="30"/>
        </w:rPr>
        <w:tab/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สำหรับอาคารที่พักอาศัยให้เช่า</w:t>
      </w:r>
      <w:r w:rsidRPr="00BC7D0F">
        <w:rPr>
          <w:rFonts w:ascii="Angsana New" w:hAnsi="Angsana New"/>
          <w:sz w:val="30"/>
          <w:szCs w:val="30"/>
          <w:cs/>
        </w:rPr>
        <w:br/>
      </w:r>
      <w:r w:rsidRPr="000A66C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Pr="000A66C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110C5">
        <w:rPr>
          <w:rFonts w:ascii="Angsana New" w:hAnsi="Angsana New"/>
          <w:sz w:val="30"/>
          <w:szCs w:val="30"/>
        </w:rPr>
        <w:t>2566</w:t>
      </w:r>
      <w:r w:rsidRPr="000A66C3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มูลค่าที่คาดว่าจะได้รับคืนของศูนย์การค้าและอาคารที่พักอาศัยให้เช่าต่ำกว่ามูลค่าตามบัญชี เป็นผลให้บริษัทมีค่าเผื่อขาดทุนจากการด้อยค่าจำนวน</w:t>
      </w:r>
      <w:r w:rsidR="000A66C3" w:rsidRPr="000A66C3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149</w:t>
      </w:r>
      <w:r w:rsidR="00F46B6F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51</w:t>
      </w:r>
      <w:r w:rsidR="000A66C3" w:rsidRPr="000A66C3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A66C3">
        <w:rPr>
          <w:rFonts w:ascii="Angsana New" w:hAnsi="Angsana New"/>
          <w:sz w:val="30"/>
          <w:szCs w:val="30"/>
          <w:cs/>
        </w:rPr>
        <w:t>และ</w:t>
      </w:r>
      <w:r w:rsidR="00D110C5">
        <w:rPr>
          <w:rFonts w:ascii="Angsana New" w:hAnsi="Angsana New"/>
          <w:sz w:val="30"/>
          <w:szCs w:val="30"/>
        </w:rPr>
        <w:t>17</w:t>
      </w:r>
      <w:r w:rsidR="00DB355C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00</w:t>
      </w:r>
      <w:r w:rsidR="000A66C3" w:rsidRPr="000A66C3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0A66C3">
        <w:rPr>
          <w:rFonts w:ascii="Angsana New" w:hAnsi="Angsana New" w:hint="cs"/>
          <w:sz w:val="30"/>
          <w:szCs w:val="30"/>
          <w:cs/>
        </w:rPr>
        <w:t xml:space="preserve"> </w:t>
      </w:r>
      <w:r w:rsidR="00502400" w:rsidRPr="000919AA">
        <w:rPr>
          <w:rFonts w:ascii="Angsana New" w:hAnsi="Angsana New"/>
          <w:sz w:val="30"/>
          <w:szCs w:val="30"/>
          <w:highlight w:val="yellow"/>
        </w:rPr>
        <w:br/>
      </w:r>
      <w:r w:rsidRPr="00FC17B9">
        <w:rPr>
          <w:rFonts w:ascii="Angsana New" w:hAnsi="Angsana New"/>
          <w:i/>
          <w:iCs/>
          <w:sz w:val="30"/>
          <w:szCs w:val="30"/>
        </w:rPr>
        <w:t>(</w:t>
      </w:r>
      <w:r w:rsidR="00D110C5">
        <w:rPr>
          <w:rFonts w:ascii="Angsana New" w:hAnsi="Angsana New"/>
          <w:i/>
          <w:iCs/>
          <w:sz w:val="30"/>
          <w:szCs w:val="30"/>
        </w:rPr>
        <w:t>2565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: </w:t>
      </w:r>
      <w:r w:rsidR="00D110C5">
        <w:rPr>
          <w:rFonts w:ascii="Angsana New" w:hAnsi="Angsana New"/>
          <w:i/>
          <w:iCs/>
          <w:sz w:val="30"/>
          <w:szCs w:val="30"/>
        </w:rPr>
        <w:t>149</w:t>
      </w:r>
      <w:r w:rsidRPr="00FC17B9">
        <w:rPr>
          <w:rFonts w:ascii="Angsana New" w:hAnsi="Angsana New"/>
          <w:i/>
          <w:iCs/>
          <w:sz w:val="30"/>
          <w:szCs w:val="30"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51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C17B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bookmarkStart w:id="1" w:name="_Hlk32434283"/>
      <w:r w:rsidRPr="00FC17B9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110C5">
        <w:rPr>
          <w:rFonts w:ascii="Angsana New" w:hAnsi="Angsana New"/>
          <w:i/>
          <w:iCs/>
          <w:sz w:val="30"/>
          <w:szCs w:val="30"/>
        </w:rPr>
        <w:t>17</w:t>
      </w:r>
      <w:r w:rsidRPr="00FC17B9">
        <w:rPr>
          <w:rFonts w:ascii="Angsana New" w:hAnsi="Angsana New"/>
          <w:i/>
          <w:iCs/>
          <w:sz w:val="30"/>
          <w:szCs w:val="30"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00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C17B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bookmarkEnd w:id="1"/>
      <w:r w:rsidRPr="00FC17B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96E7B6A" w14:textId="77777777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7C1C1B3" w14:textId="5A0E51DA" w:rsidR="006206AC" w:rsidRDefault="006206AC" w:rsidP="0062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787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 ณ วันที่</w:t>
      </w:r>
      <w:r w:rsidR="006A6F98">
        <w:rPr>
          <w:rFonts w:ascii="Angsana New" w:hAnsi="Angsana New"/>
          <w:sz w:val="30"/>
          <w:szCs w:val="30"/>
        </w:rPr>
        <w:t xml:space="preserve"> </w:t>
      </w:r>
      <w:r w:rsidR="009156B9">
        <w:rPr>
          <w:rFonts w:ascii="Angsana New" w:hAnsi="Angsana New"/>
          <w:sz w:val="30"/>
          <w:szCs w:val="30"/>
        </w:rPr>
        <w:t>31</w:t>
      </w:r>
      <w:r w:rsidR="006A6F98">
        <w:rPr>
          <w:rFonts w:ascii="Angsana New" w:hAnsi="Angsana New"/>
          <w:sz w:val="30"/>
          <w:szCs w:val="30"/>
        </w:rPr>
        <w:t xml:space="preserve"> </w:t>
      </w:r>
      <w:r w:rsidRPr="00B67787">
        <w:rPr>
          <w:rFonts w:ascii="Angsana New" w:hAnsi="Angsana New"/>
          <w:sz w:val="30"/>
          <w:szCs w:val="30"/>
          <w:cs/>
        </w:rPr>
        <w:t>ธันวาคม</w:t>
      </w:r>
      <w:r w:rsidR="006A6F98" w:rsidRPr="001A46AF">
        <w:rPr>
          <w:rFonts w:ascii="Angsana New" w:hAnsi="Angsana New"/>
          <w:sz w:val="30"/>
          <w:szCs w:val="30"/>
          <w:cs/>
        </w:rPr>
        <w:t xml:space="preserve"> </w:t>
      </w:r>
      <w:r w:rsidR="006A6F98">
        <w:rPr>
          <w:rFonts w:ascii="Angsana New" w:hAnsi="Angsana New"/>
          <w:sz w:val="30"/>
          <w:szCs w:val="30"/>
        </w:rPr>
        <w:t>2566</w:t>
      </w:r>
      <w:r w:rsidR="006A6F98" w:rsidRPr="001A46AF">
        <w:rPr>
          <w:rFonts w:ascii="Angsana New" w:hAnsi="Angsana New"/>
          <w:sz w:val="30"/>
          <w:szCs w:val="30"/>
          <w:cs/>
        </w:rPr>
        <w:t xml:space="preserve"> </w:t>
      </w:r>
      <w:r w:rsidRPr="00B67787">
        <w:rPr>
          <w:rFonts w:ascii="Angsana New" w:hAnsi="Angsana New"/>
          <w:sz w:val="30"/>
          <w:szCs w:val="30"/>
          <w:cs/>
        </w:rPr>
        <w:t xml:space="preserve">จำนวน </w:t>
      </w:r>
      <w:r w:rsidR="00D110C5">
        <w:rPr>
          <w:rFonts w:ascii="Angsana New" w:hAnsi="Angsana New"/>
          <w:sz w:val="30"/>
          <w:szCs w:val="30"/>
        </w:rPr>
        <w:t>179</w:t>
      </w:r>
      <w:r w:rsidR="00B67787" w:rsidRPr="00B67787">
        <w:rPr>
          <w:rFonts w:ascii="Angsana New" w:hAnsi="Angsana New"/>
          <w:sz w:val="30"/>
          <w:szCs w:val="30"/>
        </w:rPr>
        <w:t xml:space="preserve"> </w:t>
      </w:r>
      <w:r w:rsidRPr="00B6778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67787">
        <w:rPr>
          <w:rFonts w:ascii="Angsana New" w:hAnsi="Angsana New"/>
          <w:i/>
          <w:iCs/>
          <w:sz w:val="30"/>
          <w:szCs w:val="30"/>
          <w:cs/>
        </w:rPr>
        <w:t>(</w:t>
      </w:r>
      <w:r w:rsidR="00D110C5">
        <w:rPr>
          <w:rFonts w:ascii="Angsana New" w:hAnsi="Angsana New"/>
          <w:sz w:val="30"/>
          <w:szCs w:val="30"/>
        </w:rPr>
        <w:t>2565</w:t>
      </w:r>
      <w:r w:rsidRPr="003A56C5">
        <w:rPr>
          <w:rFonts w:ascii="Angsana New" w:hAnsi="Angsana New"/>
          <w:i/>
          <w:iCs/>
          <w:sz w:val="30"/>
          <w:szCs w:val="30"/>
        </w:rPr>
        <w:t xml:space="preserve">: </w:t>
      </w:r>
      <w:r w:rsidR="006A6F98">
        <w:rPr>
          <w:rFonts w:ascii="Angsana New" w:hAnsi="Angsana New"/>
          <w:sz w:val="30"/>
          <w:szCs w:val="30"/>
        </w:rPr>
        <w:t>178</w:t>
      </w:r>
      <w:r w:rsidRPr="003A56C5">
        <w:rPr>
          <w:rFonts w:ascii="Angsana New" w:hAnsi="Angsana New"/>
          <w:i/>
          <w:iCs/>
          <w:sz w:val="30"/>
          <w:szCs w:val="30"/>
        </w:rPr>
        <w:br/>
      </w:r>
      <w:r w:rsidRPr="003A56C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A56C5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</w:t>
      </w:r>
      <w:r w:rsidR="008028D5">
        <w:rPr>
          <w:rFonts w:ascii="Angsana New" w:hAnsi="Angsana New" w:hint="cs"/>
          <w:sz w:val="30"/>
          <w:szCs w:val="30"/>
          <w:cs/>
        </w:rPr>
        <w:t>ซึ่งไม่รวมอสังหาริมทรัพย์เพื่อการลงทุน</w:t>
      </w:r>
      <w:r w:rsidR="00F6103B">
        <w:rPr>
          <w:rFonts w:ascii="Angsana New" w:hAnsi="Angsana New" w:hint="cs"/>
          <w:sz w:val="30"/>
          <w:szCs w:val="30"/>
          <w:cs/>
        </w:rPr>
        <w:t>ที่อยู่ระหว่าง</w:t>
      </w:r>
      <w:r w:rsidR="00C06108">
        <w:rPr>
          <w:rFonts w:ascii="Angsana New" w:hAnsi="Angsana New" w:hint="cs"/>
          <w:sz w:val="30"/>
          <w:szCs w:val="30"/>
          <w:cs/>
        </w:rPr>
        <w:t>การ</w:t>
      </w:r>
      <w:r w:rsidR="00F6103B">
        <w:rPr>
          <w:rFonts w:ascii="Angsana New" w:hAnsi="Angsana New" w:hint="cs"/>
          <w:sz w:val="30"/>
          <w:szCs w:val="30"/>
          <w:cs/>
        </w:rPr>
        <w:t>ก่อสร้าง</w:t>
      </w:r>
      <w:r w:rsidR="00AF2F6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F2F64">
        <w:rPr>
          <w:rFonts w:ascii="Angsana New" w:hAnsi="Angsana New"/>
          <w:sz w:val="30"/>
          <w:szCs w:val="30"/>
        </w:rPr>
        <w:t xml:space="preserve">42.8 </w:t>
      </w:r>
      <w:r w:rsidR="00AF2F64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0781C31A" w14:textId="77777777" w:rsidR="006206AC" w:rsidRDefault="006206AC" w:rsidP="00C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C16972" w14:textId="77777777" w:rsidR="00CD6C77" w:rsidRPr="00C903D9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903D9">
        <w:rPr>
          <w:rFonts w:ascii="Angsana New" w:hAnsi="Angsana New" w:hint="cs"/>
          <w:i/>
          <w:iCs/>
          <w:sz w:val="30"/>
          <w:szCs w:val="30"/>
          <w:cs/>
        </w:rPr>
        <w:t>เทคนิคการประเมินมูลค่า</w:t>
      </w:r>
    </w:p>
    <w:p w14:paraId="59F70245" w14:textId="77777777" w:rsidR="00CD6C77" w:rsidRPr="00C903D9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26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6026"/>
      </w:tblGrid>
      <w:tr w:rsidR="00CD6C77" w:rsidRPr="00C903D9" w14:paraId="45DB3848" w14:textId="77777777" w:rsidTr="00176203">
        <w:tc>
          <w:tcPr>
            <w:tcW w:w="3235" w:type="dxa"/>
          </w:tcPr>
          <w:p w14:paraId="741EF252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6026" w:type="dxa"/>
          </w:tcPr>
          <w:p w14:paraId="62432B2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รประเมินมูลค่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</w:p>
        </w:tc>
      </w:tr>
      <w:tr w:rsidR="00CD6C77" w:rsidRPr="00C903D9" w14:paraId="2705FDBA" w14:textId="77777777" w:rsidTr="00176203">
        <w:tc>
          <w:tcPr>
            <w:tcW w:w="3235" w:type="dxa"/>
          </w:tcPr>
          <w:p w14:paraId="060AF614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26" w:type="dxa"/>
          </w:tcPr>
          <w:p w14:paraId="6D8F218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CD6C77" w:rsidRPr="00C903D9" w14:paraId="5A51285A" w14:textId="77777777" w:rsidTr="00176203">
        <w:tc>
          <w:tcPr>
            <w:tcW w:w="3235" w:type="dxa"/>
          </w:tcPr>
          <w:p w14:paraId="2BE39FB7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โรงงานให้เช่า</w:t>
            </w:r>
          </w:p>
          <w:p w14:paraId="5672EC79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6" w:type="dxa"/>
          </w:tcPr>
          <w:p w14:paraId="11E6B241" w14:textId="73A1F70A" w:rsidR="00CD6C77" w:rsidRPr="00C903D9" w:rsidRDefault="00CD6C77" w:rsidP="00B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วิธีมูลค่าต้นทุนทดแทนสุทธิ รูปแบบการประเมินอยู่บนพื้นฐานหากจะก่อสร้างสิ่งปลูกสร้างที่ประเมินขึ้นใหม่ โดยพิจารณาถึงมูลค่าตลาดในปัจจุบันของค่าวัสดุในการก่อสร้าง ค่าจ้างแรงงาน ค่าดำเนินการ และผลกำไร แล้วหักออกด้วยค่าเสื่อมราคาอันเนื่องมาจากอายุ </w:t>
            </w:r>
            <w:r w:rsidR="006764F2">
              <w:rPr>
                <w:rFonts w:ascii="Angsana New" w:hAnsi="Angsana New"/>
                <w:sz w:val="30"/>
                <w:szCs w:val="30"/>
              </w:rPr>
              <w:br/>
            </w: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สภาพการใช้งาน และความล้าสมัยจากลักษณะการใช้ประโยชน์ของ</w:t>
            </w:r>
            <w:r w:rsidR="006764F2">
              <w:rPr>
                <w:rFonts w:ascii="Angsana New" w:hAnsi="Angsana New"/>
                <w:sz w:val="30"/>
                <w:szCs w:val="30"/>
              </w:rPr>
              <w:br/>
            </w: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 xml:space="preserve">สิ่งปลูกสร้าง </w:t>
            </w:r>
          </w:p>
        </w:tc>
      </w:tr>
      <w:tr w:rsidR="00CD6C77" w14:paraId="26A52F17" w14:textId="77777777" w:rsidTr="00176203">
        <w:tc>
          <w:tcPr>
            <w:tcW w:w="3235" w:type="dxa"/>
          </w:tcPr>
          <w:p w14:paraId="7685DC22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ศูนย์การค้าและอาคารที่พักอาศัยให้เช่า</w:t>
            </w:r>
          </w:p>
        </w:tc>
        <w:tc>
          <w:tcPr>
            <w:tcW w:w="6026" w:type="dxa"/>
          </w:tcPr>
          <w:p w14:paraId="085B0395" w14:textId="77777777" w:rsidR="00CD6C77" w:rsidRDefault="00CD6C7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วิธีรายได้ โดยการคิดลดกระแสเงินสด</w:t>
            </w:r>
          </w:p>
        </w:tc>
      </w:tr>
    </w:tbl>
    <w:p w14:paraId="47003DA0" w14:textId="77777777" w:rsidR="00445C5E" w:rsidRDefault="00445C5E" w:rsidP="0044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A0C5588" w14:textId="6A5F0BE6" w:rsidR="00CD6C77" w:rsidRPr="00445C5E" w:rsidRDefault="00445C5E" w:rsidP="0044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903D9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>
        <w:rPr>
          <w:rFonts w:ascii="Angsana New" w:hAnsi="Angsana New"/>
          <w:sz w:val="30"/>
          <w:szCs w:val="30"/>
        </w:rPr>
        <w:t>3</w:t>
      </w:r>
    </w:p>
    <w:p w14:paraId="363A0385" w14:textId="77777777" w:rsidR="00CD6C77" w:rsidRPr="00D93995" w:rsidRDefault="00CD6C77" w:rsidP="00CD6C77">
      <w:pPr>
        <w:pStyle w:val="FSContent"/>
        <w:rPr>
          <w:i/>
          <w:iCs/>
        </w:rPr>
      </w:pPr>
    </w:p>
    <w:p w14:paraId="6AA5D93C" w14:textId="77777777" w:rsidR="00CD6C77" w:rsidRPr="00D93995" w:rsidRDefault="00CD6C77" w:rsidP="00CD6C77">
      <w:pPr>
        <w:pStyle w:val="FSBlank"/>
        <w:rPr>
          <w:sz w:val="30"/>
          <w:szCs w:val="30"/>
        </w:rPr>
      </w:pPr>
    </w:p>
    <w:p w14:paraId="778BBD6B" w14:textId="77777777" w:rsidR="005440CB" w:rsidRPr="00227882" w:rsidRDefault="005440C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  <w:sectPr w:rsidR="005440CB" w:rsidRPr="00227882" w:rsidSect="00B37ACE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6EE9DEB" w14:textId="10B2E103" w:rsidR="007D014D" w:rsidRPr="001116CF" w:rsidRDefault="00D110C5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1116CF">
        <w:rPr>
          <w:rFonts w:ascii="Angsana New" w:hAnsi="Angsana New"/>
          <w:b/>
          <w:bCs/>
          <w:sz w:val="30"/>
          <w:szCs w:val="30"/>
        </w:rPr>
        <w:tab/>
      </w:r>
      <w:r w:rsidR="007D014D" w:rsidRPr="006764F2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7D014D" w:rsidRPr="006764F2">
        <w:rPr>
          <w:rFonts w:ascii="Angsana New" w:hAnsi="Angsana New"/>
          <w:bCs/>
          <w:sz w:val="30"/>
          <w:szCs w:val="30"/>
          <w:cs/>
        </w:rPr>
        <w:t>อาคาร</w:t>
      </w:r>
      <w:r w:rsidR="007D014D" w:rsidRPr="006764F2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4B2D1783" w14:textId="77777777" w:rsidR="007D014D" w:rsidRPr="0069072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  <w:r w:rsidRPr="00162E76">
        <w:rPr>
          <w:rFonts w:ascii="Angsana New" w:hAnsi="Angsana New"/>
          <w:sz w:val="20"/>
          <w:szCs w:val="20"/>
          <w:cs/>
        </w:rPr>
        <w:tab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577" w:rsidRPr="003562C4" w14:paraId="364FA75B" w14:textId="77777777" w:rsidTr="00340998">
        <w:trPr>
          <w:cantSplit/>
          <w:tblHeader/>
        </w:trPr>
        <w:tc>
          <w:tcPr>
            <w:tcW w:w="2979" w:type="dxa"/>
          </w:tcPr>
          <w:p w14:paraId="1BEBDFF3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2" w:name="_Hlk63420027"/>
          </w:p>
        </w:tc>
        <w:tc>
          <w:tcPr>
            <w:tcW w:w="11432" w:type="dxa"/>
            <w:gridSpan w:val="19"/>
          </w:tcPr>
          <w:p w14:paraId="42FB1B35" w14:textId="09ABE05B" w:rsidR="004F1577" w:rsidRPr="004F1577" w:rsidRDefault="00340998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F15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F1577" w:rsidRPr="003562C4" w14:paraId="205869DF" w14:textId="77777777" w:rsidTr="00340998">
        <w:trPr>
          <w:cantSplit/>
          <w:tblHeader/>
        </w:trPr>
        <w:tc>
          <w:tcPr>
            <w:tcW w:w="2979" w:type="dxa"/>
          </w:tcPr>
          <w:p w14:paraId="28D42580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DAF785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FA971F4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285ACA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3E5F9B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CE6B9B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A6E82D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C9EF74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824CD2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C9D3D4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7D0470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2B22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B9B33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1D73D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34F2BD54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56037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D02F7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BADC4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5DA0572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3D0E3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14:paraId="07B60BA3" w14:textId="77777777" w:rsidTr="00340998">
        <w:trPr>
          <w:cantSplit/>
          <w:tblHeader/>
        </w:trPr>
        <w:tc>
          <w:tcPr>
            <w:tcW w:w="2979" w:type="dxa"/>
          </w:tcPr>
          <w:p w14:paraId="7AE24189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4F92772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56B11D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7990FC5" w14:textId="77777777" w:rsidR="004F1577" w:rsidRPr="00965562" w:rsidRDefault="00D17BD5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 w:rsidR="00A35BF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35FED34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BFD2FE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B237F3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D45A1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4C90060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4C44423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1ADF62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C80CE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4AA3EDA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E21E6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B5285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DA548B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78EA53C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9BE53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14:paraId="74526DD4" w14:textId="77777777" w:rsidTr="00340998">
        <w:trPr>
          <w:cantSplit/>
          <w:tblHeader/>
        </w:trPr>
        <w:tc>
          <w:tcPr>
            <w:tcW w:w="2979" w:type="dxa"/>
          </w:tcPr>
          <w:p w14:paraId="6DE921B6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3BF377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9C046F7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606F7767" w14:textId="77777777" w:rsidR="004F1577" w:rsidRPr="00965562" w:rsidRDefault="00A35BF6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</w:t>
            </w:r>
            <w:r w:rsidR="006D6A9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ุง</w:t>
            </w:r>
          </w:p>
        </w:tc>
        <w:tc>
          <w:tcPr>
            <w:tcW w:w="180" w:type="dxa"/>
          </w:tcPr>
          <w:p w14:paraId="2F44860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2D7A68B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561D0C12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3364E5D5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40D1E74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A38DC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081E69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78725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01C76FF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00477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5834F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F5534E" w14:textId="77777777" w:rsidR="004F1577" w:rsidRPr="00965562" w:rsidRDefault="00455E8A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="004F1577"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4E89B42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D1D7D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14:paraId="3AC6AAFC" w14:textId="77777777" w:rsidTr="00340998">
        <w:trPr>
          <w:cantSplit/>
          <w:tblHeader/>
        </w:trPr>
        <w:tc>
          <w:tcPr>
            <w:tcW w:w="2979" w:type="dxa"/>
          </w:tcPr>
          <w:p w14:paraId="194C6198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248B633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5A827BE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AD8EBD1" w14:textId="77777777" w:rsidR="004F1577" w:rsidRPr="00965562" w:rsidRDefault="006D6A99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EDB9E05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A4A11A3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669382A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408958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185DAA8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5C64876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17ABBD16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81A4B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32991BB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C9BC8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4539BC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8D1037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2CB3FAD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AB541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1577" w:rsidRPr="003562C4" w14:paraId="165A2CBC" w14:textId="77777777" w:rsidTr="00340998">
        <w:trPr>
          <w:cantSplit/>
          <w:tblHeader/>
        </w:trPr>
        <w:tc>
          <w:tcPr>
            <w:tcW w:w="2979" w:type="dxa"/>
          </w:tcPr>
          <w:p w14:paraId="729A6634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284FBED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1577" w:rsidRPr="003562C4" w14:paraId="7B40C79E" w14:textId="77777777" w:rsidTr="00340998">
        <w:trPr>
          <w:cantSplit/>
        </w:trPr>
        <w:tc>
          <w:tcPr>
            <w:tcW w:w="2979" w:type="dxa"/>
          </w:tcPr>
          <w:p w14:paraId="1C72D2DC" w14:textId="77777777"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7C0FFBF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C43105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D6EE7E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88082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8AE8D3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6CAC9C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3269B8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29BFD1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B0A817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D5B2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0F27CF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770A0B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C8F34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2AD0BB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963DE0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D066BC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020227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19736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6DED9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33A7" w:rsidRPr="003562C4" w14:paraId="648EA419" w14:textId="77777777" w:rsidTr="00340998">
        <w:trPr>
          <w:cantSplit/>
        </w:trPr>
        <w:tc>
          <w:tcPr>
            <w:tcW w:w="2979" w:type="dxa"/>
          </w:tcPr>
          <w:p w14:paraId="7F36EBB6" w14:textId="47CB874A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78FD93EF" w14:textId="5CE40381" w:rsidR="00CA33A7" w:rsidRPr="00CA33A7" w:rsidRDefault="00D110C5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305</w:t>
            </w:r>
            <w:r w:rsidR="00CA33A7" w:rsidRPr="00CA33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363</w:t>
            </w:r>
          </w:p>
        </w:tc>
        <w:tc>
          <w:tcPr>
            <w:tcW w:w="182" w:type="dxa"/>
          </w:tcPr>
          <w:p w14:paraId="33212A8A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69CD92" w14:textId="24E0E0FF" w:rsidR="00CA33A7" w:rsidRPr="00CA33A7" w:rsidRDefault="00D110C5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="00CA33A7" w:rsidRPr="00CA33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80" w:type="dxa"/>
          </w:tcPr>
          <w:p w14:paraId="680020EB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7FBD121" w14:textId="29BF9838" w:rsidR="00CA33A7" w:rsidRPr="00CA33A7" w:rsidRDefault="00D110C5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CA33A7" w:rsidRPr="00CA33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678</w:t>
            </w:r>
          </w:p>
        </w:tc>
        <w:tc>
          <w:tcPr>
            <w:tcW w:w="180" w:type="dxa"/>
          </w:tcPr>
          <w:p w14:paraId="4292BF32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2BDC3B3" w14:textId="3A8647AE" w:rsidR="00CA33A7" w:rsidRPr="00CA33A7" w:rsidRDefault="00D110C5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A33A7" w:rsidRPr="00CA33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081</w:t>
            </w:r>
            <w:r w:rsidR="00CA33A7" w:rsidRPr="00CA33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80" w:type="dxa"/>
          </w:tcPr>
          <w:p w14:paraId="15095809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8318FA" w14:textId="4BDA71EE" w:rsidR="00CA33A7" w:rsidRPr="00CA33A7" w:rsidRDefault="00D110C5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CA33A7" w:rsidRPr="00CA33A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668</w:t>
            </w:r>
            <w:r w:rsidR="00CA33A7" w:rsidRPr="00CA33A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986</w:t>
            </w:r>
          </w:p>
        </w:tc>
        <w:tc>
          <w:tcPr>
            <w:tcW w:w="180" w:type="dxa"/>
          </w:tcPr>
          <w:p w14:paraId="1A620225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F8F851" w14:textId="7EA5D4E1" w:rsidR="00CA33A7" w:rsidRPr="00CA33A7" w:rsidRDefault="00D110C5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122</w:t>
            </w:r>
            <w:r w:rsidR="00CA33A7" w:rsidRPr="00CA33A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050</w:t>
            </w:r>
          </w:p>
        </w:tc>
        <w:tc>
          <w:tcPr>
            <w:tcW w:w="180" w:type="dxa"/>
            <w:vAlign w:val="bottom"/>
          </w:tcPr>
          <w:p w14:paraId="365B2214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372D42" w14:textId="2EFDD3F4" w:rsidR="00CA33A7" w:rsidRPr="00CA33A7" w:rsidRDefault="00D110C5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51</w:t>
            </w:r>
            <w:r w:rsidR="00CA33A7" w:rsidRPr="00CA33A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483</w:t>
            </w:r>
          </w:p>
        </w:tc>
        <w:tc>
          <w:tcPr>
            <w:tcW w:w="180" w:type="dxa"/>
            <w:vAlign w:val="bottom"/>
          </w:tcPr>
          <w:p w14:paraId="1CD02E92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975899" w14:textId="53BE5771" w:rsidR="00CA33A7" w:rsidRPr="00CA33A7" w:rsidRDefault="00D110C5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  <w:r w:rsidR="00CA33A7" w:rsidRPr="00CA33A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180" w:type="dxa"/>
            <w:vAlign w:val="bottom"/>
          </w:tcPr>
          <w:p w14:paraId="3E2EE350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D3461C" w14:textId="38E968D5" w:rsidR="00CA33A7" w:rsidRPr="00CA33A7" w:rsidRDefault="00D110C5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CA33A7" w:rsidRPr="00CA33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663</w:t>
            </w:r>
          </w:p>
        </w:tc>
        <w:tc>
          <w:tcPr>
            <w:tcW w:w="180" w:type="dxa"/>
            <w:vAlign w:val="bottom"/>
          </w:tcPr>
          <w:p w14:paraId="6F35760A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FE3D9D" w14:textId="1465E513" w:rsidR="00CA33A7" w:rsidRPr="00CA33A7" w:rsidRDefault="00D110C5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A33A7" w:rsidRPr="00CA33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  <w:r w:rsidR="00CA33A7" w:rsidRPr="00CA33A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</w:p>
        </w:tc>
      </w:tr>
      <w:tr w:rsidR="00CA33A7" w:rsidRPr="003562C4" w14:paraId="3BFA7BC8" w14:textId="77777777">
        <w:trPr>
          <w:cantSplit/>
        </w:trPr>
        <w:tc>
          <w:tcPr>
            <w:tcW w:w="2979" w:type="dxa"/>
          </w:tcPr>
          <w:p w14:paraId="22E36F4F" w14:textId="7C4E343A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A31DEC1" w14:textId="551CB27E" w:rsidR="00CA33A7" w:rsidRPr="00B070E9" w:rsidRDefault="00D110C5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169</w:t>
            </w:r>
            <w:r w:rsidR="00CA33A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977</w:t>
            </w:r>
          </w:p>
        </w:tc>
        <w:tc>
          <w:tcPr>
            <w:tcW w:w="182" w:type="dxa"/>
          </w:tcPr>
          <w:p w14:paraId="363B364E" w14:textId="77777777" w:rsidR="00CA33A7" w:rsidRPr="00340998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9F1DEA" w14:textId="7BEAA96B" w:rsidR="00CA33A7" w:rsidRPr="00814E80" w:rsidRDefault="00CA33A7" w:rsidP="008841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4B49BD" w14:textId="77777777" w:rsidR="00CA33A7" w:rsidRPr="00340998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258A630" w14:textId="18798B73" w:rsidR="00CA33A7" w:rsidRPr="00B070E9" w:rsidRDefault="00D110C5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541</w:t>
            </w:r>
          </w:p>
        </w:tc>
        <w:tc>
          <w:tcPr>
            <w:tcW w:w="180" w:type="dxa"/>
          </w:tcPr>
          <w:p w14:paraId="1DEC40B4" w14:textId="77777777" w:rsidR="00CA33A7" w:rsidRPr="00340998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7AF4E4" w14:textId="00783A82" w:rsidR="00CA33A7" w:rsidRPr="00B070E9" w:rsidRDefault="00D110C5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07117B7D" w14:textId="77777777" w:rsidR="00CA33A7" w:rsidRPr="00340998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B27C7" w14:textId="69456731" w:rsidR="00CA33A7" w:rsidRPr="00B070E9" w:rsidRDefault="00CA33A7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80" w:type="dxa"/>
          </w:tcPr>
          <w:p w14:paraId="5AF1CE10" w14:textId="77777777" w:rsidR="00CA33A7" w:rsidRPr="00340998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7B34AD" w14:textId="32212506" w:rsidR="00CA33A7" w:rsidRPr="00B070E9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2,531</w:t>
            </w:r>
          </w:p>
        </w:tc>
        <w:tc>
          <w:tcPr>
            <w:tcW w:w="180" w:type="dxa"/>
            <w:vAlign w:val="bottom"/>
          </w:tcPr>
          <w:p w14:paraId="56A083CC" w14:textId="77777777" w:rsidR="00CA33A7" w:rsidRPr="00340998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ED16BA" w14:textId="64939026" w:rsidR="00CA33A7" w:rsidRPr="00B070E9" w:rsidRDefault="00CA33A7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4,806</w:t>
            </w:r>
          </w:p>
        </w:tc>
        <w:tc>
          <w:tcPr>
            <w:tcW w:w="180" w:type="dxa"/>
            <w:vAlign w:val="bottom"/>
          </w:tcPr>
          <w:p w14:paraId="308DD3CF" w14:textId="77777777" w:rsidR="00CA33A7" w:rsidRPr="00340998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0377CD" w14:textId="0C0ECAD7" w:rsidR="00CA33A7" w:rsidRPr="00B070E9" w:rsidRDefault="00CA33A7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54</w:t>
            </w:r>
          </w:p>
        </w:tc>
        <w:tc>
          <w:tcPr>
            <w:tcW w:w="180" w:type="dxa"/>
          </w:tcPr>
          <w:p w14:paraId="3C17D7E1" w14:textId="77777777" w:rsidR="00CA33A7" w:rsidRPr="00340998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C1957F" w14:textId="3C0BE0E8" w:rsidR="00CA33A7" w:rsidRPr="00B070E9" w:rsidRDefault="00D110C5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="00CA33A7" w:rsidRPr="00E11EE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422</w:t>
            </w:r>
          </w:p>
        </w:tc>
        <w:tc>
          <w:tcPr>
            <w:tcW w:w="180" w:type="dxa"/>
            <w:vAlign w:val="bottom"/>
          </w:tcPr>
          <w:p w14:paraId="12912346" w14:textId="77777777" w:rsidR="00CA33A7" w:rsidRPr="00340998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02EAE7" w14:textId="635F5B58" w:rsidR="00CA33A7" w:rsidRPr="00B070E9" w:rsidRDefault="00CA33A7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21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755</w:t>
            </w:r>
          </w:p>
        </w:tc>
      </w:tr>
      <w:tr w:rsidR="00CA33A7" w:rsidRPr="003562C4" w14:paraId="774F6366" w14:textId="77777777">
        <w:trPr>
          <w:cantSplit/>
        </w:trPr>
        <w:tc>
          <w:tcPr>
            <w:tcW w:w="2979" w:type="dxa"/>
          </w:tcPr>
          <w:p w14:paraId="4F3A3ADB" w14:textId="4B43192D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07F0D35B" w14:textId="22D38590" w:rsidR="00CA33A7" w:rsidRPr="00965562" w:rsidRDefault="00CA33A7" w:rsidP="008841F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CE8FDD6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5EC1EC" w14:textId="229F39AE" w:rsidR="00CA33A7" w:rsidRPr="00965562" w:rsidRDefault="00D110C5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180" w:type="dxa"/>
          </w:tcPr>
          <w:p w14:paraId="3B426A01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DE97815" w14:textId="1F5FC1E8" w:rsidR="00CA33A7" w:rsidRPr="00965562" w:rsidRDefault="00CA33A7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80" w:type="dxa"/>
          </w:tcPr>
          <w:p w14:paraId="00B0C80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8F6548A" w14:textId="1967C57B" w:rsidR="00CA33A7" w:rsidRPr="00965562" w:rsidRDefault="00D110C5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3D15FB1D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4F69BB" w14:textId="4052EA43" w:rsidR="00CA33A7" w:rsidRPr="00965562" w:rsidRDefault="00CA33A7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27,217</w:t>
            </w:r>
          </w:p>
        </w:tc>
        <w:tc>
          <w:tcPr>
            <w:tcW w:w="180" w:type="dxa"/>
          </w:tcPr>
          <w:p w14:paraId="7497F329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586FFF" w14:textId="2512B02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3,346</w:t>
            </w:r>
          </w:p>
        </w:tc>
        <w:tc>
          <w:tcPr>
            <w:tcW w:w="180" w:type="dxa"/>
            <w:vAlign w:val="bottom"/>
          </w:tcPr>
          <w:p w14:paraId="4FCD461A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0743B1" w14:textId="5780EC1C" w:rsidR="00CA33A7" w:rsidRPr="00965562" w:rsidRDefault="00D110C5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CA33A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180" w:type="dxa"/>
          </w:tcPr>
          <w:p w14:paraId="5EBC9485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9AAD81" w14:textId="02420D1C" w:rsidR="00CA33A7" w:rsidRPr="00965562" w:rsidRDefault="00CA33A7" w:rsidP="00960C0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FFED2A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E431A0" w14:textId="2D3DE02D" w:rsidR="00CA33A7" w:rsidRPr="000D1FB2" w:rsidRDefault="00CA33A7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(35,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39</w:t>
            </w: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4)</w:t>
            </w:r>
          </w:p>
        </w:tc>
        <w:tc>
          <w:tcPr>
            <w:tcW w:w="180" w:type="dxa"/>
            <w:vAlign w:val="bottom"/>
          </w:tcPr>
          <w:p w14:paraId="4650A29D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7B328F" w14:textId="2CCB65B7" w:rsidR="00CA33A7" w:rsidRPr="00965562" w:rsidRDefault="00CA33A7" w:rsidP="009D719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A33A7" w:rsidRPr="003562C4" w14:paraId="166E70FA" w14:textId="77777777">
        <w:trPr>
          <w:cantSplit/>
        </w:trPr>
        <w:tc>
          <w:tcPr>
            <w:tcW w:w="2979" w:type="dxa"/>
          </w:tcPr>
          <w:p w14:paraId="3BA53CE3" w14:textId="208A0BC3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4D1D9B9E" w14:textId="2236E3EA" w:rsidR="00CA33A7" w:rsidRPr="00B777ED" w:rsidRDefault="00CA33A7" w:rsidP="008841F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3E7DD5C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3C78B" w14:textId="532C8B1D" w:rsidR="00CA33A7" w:rsidRPr="00965562" w:rsidRDefault="00CA33A7" w:rsidP="008841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1763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32ACD60E" w14:textId="6466F5A6" w:rsidR="00CA33A7" w:rsidRPr="00965562" w:rsidRDefault="00CA33A7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B9CAD8E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4BAEB97" w14:textId="34BB44DF" w:rsidR="00CA33A7" w:rsidRPr="00965562" w:rsidRDefault="00CA33A7" w:rsidP="008841F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ECD2E1" w14:textId="77777777" w:rsidR="00CA33A7" w:rsidRPr="00965562" w:rsidRDefault="00CA33A7" w:rsidP="008841F7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2BF1A" w14:textId="3D2856AE" w:rsidR="00CA33A7" w:rsidRPr="00965562" w:rsidRDefault="00CA33A7" w:rsidP="008841F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4A3F95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620B5" w14:textId="329F0505" w:rsidR="00CA33A7" w:rsidRPr="00965562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7,129</w:t>
            </w:r>
          </w:p>
        </w:tc>
        <w:tc>
          <w:tcPr>
            <w:tcW w:w="180" w:type="dxa"/>
            <w:vAlign w:val="bottom"/>
          </w:tcPr>
          <w:p w14:paraId="65D1709B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D9D4A2" w14:textId="53DFC622" w:rsidR="00CA33A7" w:rsidRPr="00965562" w:rsidRDefault="00CA33A7" w:rsidP="00960C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5BF1B06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7C9CA8" w14:textId="6745685D" w:rsidR="00CA33A7" w:rsidRPr="00965562" w:rsidRDefault="00CA33A7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12,771</w:t>
            </w:r>
          </w:p>
        </w:tc>
        <w:tc>
          <w:tcPr>
            <w:tcW w:w="180" w:type="dxa"/>
          </w:tcPr>
          <w:p w14:paraId="2A92AD0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4B0C5" w14:textId="5BCB1877" w:rsidR="00CA33A7" w:rsidRPr="00965562" w:rsidRDefault="00CA33A7" w:rsidP="00960C0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FE5D7E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7558224" w14:textId="6F20666A" w:rsidR="00CA33A7" w:rsidRPr="00965562" w:rsidRDefault="00CA33A7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19,900</w:t>
            </w:r>
          </w:p>
        </w:tc>
      </w:tr>
      <w:tr w:rsidR="00CA33A7" w:rsidRPr="003562C4" w14:paraId="4A49CF4A" w14:textId="77777777">
        <w:trPr>
          <w:cantSplit/>
        </w:trPr>
        <w:tc>
          <w:tcPr>
            <w:tcW w:w="2979" w:type="dxa"/>
          </w:tcPr>
          <w:p w14:paraId="3F58B2A4" w14:textId="156DCAA3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CA05E2" w14:textId="021E9CD2" w:rsidR="00CA33A7" w:rsidRPr="00B777ED" w:rsidRDefault="00CA33A7" w:rsidP="008841F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95093CF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432478" w14:textId="2D56C833" w:rsidR="00CA33A7" w:rsidRPr="00CA33A7" w:rsidRDefault="00CA33A7" w:rsidP="008841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33A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DAF93D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8989DDB" w14:textId="5FB26E51" w:rsidR="00CA33A7" w:rsidRPr="00965562" w:rsidRDefault="00CA33A7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ECCEC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44C55147" w14:textId="1D629733" w:rsidR="00CA33A7" w:rsidRPr="00965562" w:rsidRDefault="00CA33A7" w:rsidP="008841F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CBF858" w14:textId="77777777" w:rsidR="00CA33A7" w:rsidRPr="00965562" w:rsidRDefault="00CA33A7" w:rsidP="008841F7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0322DC" w14:textId="7D2AAA99" w:rsidR="00CA33A7" w:rsidRPr="00965562" w:rsidRDefault="00CA33A7" w:rsidP="008841F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5D120F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8AB5DE" w14:textId="687E82BB" w:rsidR="00CA33A7" w:rsidRPr="00965562" w:rsidRDefault="00CA33A7" w:rsidP="00960C0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36F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46FFF8F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ABD8BC" w14:textId="7B349E09" w:rsidR="00CA33A7" w:rsidRPr="00965562" w:rsidRDefault="00CA33A7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36F46">
              <w:rPr>
                <w:rFonts w:ascii="Angsana New" w:hAnsi="Angsana New"/>
                <w:sz w:val="26"/>
                <w:szCs w:val="26"/>
                <w:lang w:bidi="th-TH"/>
              </w:rPr>
              <w:t>(237)</w:t>
            </w:r>
          </w:p>
        </w:tc>
        <w:tc>
          <w:tcPr>
            <w:tcW w:w="180" w:type="dxa"/>
          </w:tcPr>
          <w:p w14:paraId="36A65839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357D4" w14:textId="06FA3CB6" w:rsidR="00CA33A7" w:rsidRPr="00965562" w:rsidRDefault="00CA33A7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36F46">
              <w:rPr>
                <w:rFonts w:ascii="Angsana New" w:hAnsi="Angsana New"/>
                <w:sz w:val="26"/>
                <w:szCs w:val="26"/>
                <w:lang w:bidi="th-TH"/>
              </w:rPr>
              <w:t>(2,706)</w:t>
            </w:r>
          </w:p>
        </w:tc>
        <w:tc>
          <w:tcPr>
            <w:tcW w:w="180" w:type="dxa"/>
          </w:tcPr>
          <w:p w14:paraId="7D9D20AD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FB83B0" w14:textId="649AC76E" w:rsidR="00CA33A7" w:rsidRPr="00965562" w:rsidRDefault="00CA33A7" w:rsidP="00960C0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36F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EF7ADB6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FF07D" w14:textId="1054CB6D" w:rsidR="00CA33A7" w:rsidRPr="00965562" w:rsidRDefault="00CA33A7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36F46">
              <w:rPr>
                <w:rFonts w:ascii="Angsana New" w:hAnsi="Angsana New"/>
                <w:sz w:val="26"/>
                <w:szCs w:val="26"/>
                <w:lang w:bidi="th-TH"/>
              </w:rPr>
              <w:t>(2,943)</w:t>
            </w:r>
          </w:p>
        </w:tc>
      </w:tr>
      <w:tr w:rsidR="00CA33A7" w:rsidRPr="003562C4" w14:paraId="2F20B02D" w14:textId="77777777" w:rsidTr="00340998">
        <w:trPr>
          <w:cantSplit/>
        </w:trPr>
        <w:tc>
          <w:tcPr>
            <w:tcW w:w="2979" w:type="dxa"/>
          </w:tcPr>
          <w:p w14:paraId="0CA22898" w14:textId="6CD9AD88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"/>
                <w:tab w:val="left" w:pos="22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FC1979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396A1106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1BD365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78996B9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467E031" w14:textId="77777777" w:rsidR="00CA33A7" w:rsidRPr="00F160FE" w:rsidRDefault="00CA33A7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0109F5A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78BE1A95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0EACA2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0188E9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EE261D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390DB6" w14:textId="77777777" w:rsidR="00CA33A7" w:rsidRPr="00EC3CAE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CFDD87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258CA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C50191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D9FCC2" w14:textId="77777777" w:rsidR="00CA33A7" w:rsidRPr="00FA0565" w:rsidRDefault="00CA33A7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C2533A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FFAD1E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A11199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2CC8CF" w14:textId="77777777" w:rsidR="00CA33A7" w:rsidRPr="00F160FE" w:rsidRDefault="00CA33A7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A33A7" w:rsidRPr="003562C4" w14:paraId="62EDB898" w14:textId="77777777" w:rsidTr="00340998">
        <w:trPr>
          <w:cantSplit/>
        </w:trPr>
        <w:tc>
          <w:tcPr>
            <w:tcW w:w="2979" w:type="dxa"/>
          </w:tcPr>
          <w:p w14:paraId="1413754F" w14:textId="0ABFD526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49880BB3" w14:textId="5388CD39" w:rsidR="00CA33A7" w:rsidRPr="00F160FE" w:rsidRDefault="00CA33A7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475,340</w:t>
            </w:r>
          </w:p>
        </w:tc>
        <w:tc>
          <w:tcPr>
            <w:tcW w:w="182" w:type="dxa"/>
          </w:tcPr>
          <w:p w14:paraId="0335AE1E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D657171" w14:textId="2628250D" w:rsidR="00CA33A7" w:rsidRPr="00F160FE" w:rsidRDefault="00CA33A7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68,163</w:t>
            </w:r>
          </w:p>
        </w:tc>
        <w:tc>
          <w:tcPr>
            <w:tcW w:w="180" w:type="dxa"/>
          </w:tcPr>
          <w:p w14:paraId="77BDCCE6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476A8406" w14:textId="54EE5700" w:rsidR="00CA33A7" w:rsidRPr="00F160FE" w:rsidRDefault="00CA33A7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3,248</w:t>
            </w:r>
          </w:p>
        </w:tc>
        <w:tc>
          <w:tcPr>
            <w:tcW w:w="180" w:type="dxa"/>
          </w:tcPr>
          <w:p w14:paraId="5C57A661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996CD07" w14:textId="692582D7" w:rsidR="00CA33A7" w:rsidRPr="00F160FE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1,081,728</w:t>
            </w:r>
          </w:p>
        </w:tc>
        <w:tc>
          <w:tcPr>
            <w:tcW w:w="180" w:type="dxa"/>
          </w:tcPr>
          <w:p w14:paraId="19444DB4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65A2CB" w14:textId="7F2DF459" w:rsidR="00CA33A7" w:rsidRPr="00F160FE" w:rsidRDefault="00D110C5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CA33A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696</w:t>
            </w:r>
            <w:r w:rsidR="00CA33A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536</w:t>
            </w:r>
          </w:p>
        </w:tc>
        <w:tc>
          <w:tcPr>
            <w:tcW w:w="180" w:type="dxa"/>
          </w:tcPr>
          <w:p w14:paraId="12232CA0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73B8BC" w14:textId="08F2C8FD" w:rsidR="00CA33A7" w:rsidRPr="00EC3CAE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C3CA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135,056</w:t>
            </w:r>
          </w:p>
        </w:tc>
        <w:tc>
          <w:tcPr>
            <w:tcW w:w="180" w:type="dxa"/>
            <w:vAlign w:val="bottom"/>
          </w:tcPr>
          <w:p w14:paraId="7482F07E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50F6B3" w14:textId="7E585E82" w:rsidR="00CA33A7" w:rsidRPr="00356A7E" w:rsidRDefault="00CA33A7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56A7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59,824</w:t>
            </w:r>
          </w:p>
        </w:tc>
        <w:tc>
          <w:tcPr>
            <w:tcW w:w="180" w:type="dxa"/>
            <w:vAlign w:val="bottom"/>
          </w:tcPr>
          <w:p w14:paraId="631524A4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2B8BD5" w14:textId="5C9D3791" w:rsidR="00CA33A7" w:rsidRPr="00936EC3" w:rsidRDefault="00CA33A7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68,0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</w:t>
            </w:r>
          </w:p>
        </w:tc>
        <w:tc>
          <w:tcPr>
            <w:tcW w:w="180" w:type="dxa"/>
            <w:vAlign w:val="bottom"/>
          </w:tcPr>
          <w:p w14:paraId="4AA04591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99A7B1" w14:textId="6C431AA5" w:rsidR="00CA33A7" w:rsidRPr="00936EC3" w:rsidRDefault="00CA33A7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F46">
              <w:rPr>
                <w:rFonts w:ascii="Angsana New" w:hAnsi="Angsana New"/>
                <w:b/>
                <w:bCs/>
                <w:sz w:val="26"/>
                <w:szCs w:val="26"/>
              </w:rPr>
              <w:t>15,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180" w:type="dxa"/>
            <w:vAlign w:val="bottom"/>
          </w:tcPr>
          <w:p w14:paraId="7EC2E6DF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1FF459" w14:textId="0297B55E" w:rsidR="00CA33A7" w:rsidRPr="00936EC3" w:rsidRDefault="00CA33A7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3,603,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655</w:t>
            </w:r>
          </w:p>
        </w:tc>
      </w:tr>
      <w:tr w:rsidR="00CA33A7" w:rsidRPr="003562C4" w14:paraId="649B3F66" w14:textId="77777777" w:rsidTr="00340998">
        <w:trPr>
          <w:cantSplit/>
        </w:trPr>
        <w:tc>
          <w:tcPr>
            <w:tcW w:w="2979" w:type="dxa"/>
          </w:tcPr>
          <w:p w14:paraId="52FC50F2" w14:textId="77777777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4BA45CE" w14:textId="30C90A47" w:rsidR="00CA33A7" w:rsidRPr="00965562" w:rsidRDefault="00D110C5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DC555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82" w:type="dxa"/>
          </w:tcPr>
          <w:p w14:paraId="6914CD45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13BD4F" w14:textId="567CF5C4" w:rsidR="00CA33A7" w:rsidRPr="00965562" w:rsidRDefault="0063055D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527975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150A5DB7" w14:textId="7F7CA70B" w:rsidR="00CA33A7" w:rsidRPr="00F75A87" w:rsidRDefault="00D110C5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49B9F1A6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D7841AC" w14:textId="352AB16B" w:rsidR="00CA33A7" w:rsidRPr="00965562" w:rsidRDefault="00D110C5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80" w:type="dxa"/>
          </w:tcPr>
          <w:p w14:paraId="097C518F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5187FC" w14:textId="5C344B81" w:rsidR="00CA33A7" w:rsidRPr="00965562" w:rsidRDefault="003012AE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80" w:type="dxa"/>
          </w:tcPr>
          <w:p w14:paraId="2FDA8865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AF46DC" w14:textId="2F5F64BE" w:rsidR="00CA33A7" w:rsidRPr="00EC3CAE" w:rsidRDefault="00693276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C3CAE">
              <w:rPr>
                <w:rFonts w:ascii="Angsana New" w:hAnsi="Angsana New"/>
                <w:sz w:val="26"/>
                <w:szCs w:val="26"/>
              </w:rPr>
              <w:t>2,122</w:t>
            </w:r>
          </w:p>
        </w:tc>
        <w:tc>
          <w:tcPr>
            <w:tcW w:w="180" w:type="dxa"/>
            <w:vAlign w:val="bottom"/>
          </w:tcPr>
          <w:p w14:paraId="783E45CA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085324" w14:textId="704122FE" w:rsidR="00CA33A7" w:rsidRPr="00356A7E" w:rsidRDefault="00DC0D0E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6A7E">
              <w:rPr>
                <w:rFonts w:ascii="Angsana New" w:hAnsi="Angsana New"/>
                <w:sz w:val="26"/>
                <w:szCs w:val="26"/>
              </w:rPr>
              <w:t>3,747</w:t>
            </w:r>
          </w:p>
        </w:tc>
        <w:tc>
          <w:tcPr>
            <w:tcW w:w="180" w:type="dxa"/>
            <w:vAlign w:val="bottom"/>
          </w:tcPr>
          <w:p w14:paraId="426A5030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931F8D" w14:textId="467E4A8B" w:rsidR="00CA33A7" w:rsidRPr="008E44E7" w:rsidRDefault="00D110C5" w:rsidP="008E44E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46</w:t>
            </w:r>
          </w:p>
        </w:tc>
        <w:tc>
          <w:tcPr>
            <w:tcW w:w="180" w:type="dxa"/>
          </w:tcPr>
          <w:p w14:paraId="3E2E1D18" w14:textId="77777777" w:rsidR="00CA33A7" w:rsidRPr="00E11EE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1EF664" w14:textId="722222BA" w:rsidR="00CA33A7" w:rsidRPr="00E11EE2" w:rsidRDefault="00D110C5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27</w:t>
            </w:r>
            <w:r w:rsidR="00F0391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60DF178B" w14:textId="77777777" w:rsidR="00CA33A7" w:rsidRPr="00E11EE2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9718B1" w14:textId="7AC1FAF8" w:rsidR="00CA33A7" w:rsidRPr="00E11EE2" w:rsidRDefault="00AA12AF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39,335</w:t>
            </w:r>
          </w:p>
        </w:tc>
      </w:tr>
      <w:tr w:rsidR="00CA33A7" w:rsidRPr="003562C4" w14:paraId="57632C1B" w14:textId="77777777" w:rsidTr="00340998">
        <w:trPr>
          <w:cantSplit/>
        </w:trPr>
        <w:tc>
          <w:tcPr>
            <w:tcW w:w="2979" w:type="dxa"/>
          </w:tcPr>
          <w:p w14:paraId="32DC2AFC" w14:textId="77777777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369D3D9" w14:textId="62CC41E2" w:rsidR="00CA33A7" w:rsidRPr="00B777ED" w:rsidRDefault="00DD329D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DF0FE8D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25572" w14:textId="0EAF3E73" w:rsidR="00CA33A7" w:rsidRPr="00965562" w:rsidRDefault="00D110C5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2474B14F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BC2F4B3" w14:textId="567FE584" w:rsidR="00CA33A7" w:rsidRPr="00965562" w:rsidRDefault="004C617D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323810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E9DB121" w14:textId="129FBB56" w:rsidR="00CA33A7" w:rsidRPr="00965562" w:rsidRDefault="00D110C5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72A10771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A76CB1" w14:textId="7301146D" w:rsidR="00CA33A7" w:rsidRPr="00965562" w:rsidRDefault="00961855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18,974</w:t>
            </w:r>
          </w:p>
        </w:tc>
        <w:tc>
          <w:tcPr>
            <w:tcW w:w="180" w:type="dxa"/>
          </w:tcPr>
          <w:p w14:paraId="000198D9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516870" w14:textId="5D7F80E6" w:rsidR="00CA33A7" w:rsidRPr="00EC3CAE" w:rsidRDefault="00F74104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C3CAE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80" w:type="dxa"/>
            <w:vAlign w:val="bottom"/>
          </w:tcPr>
          <w:p w14:paraId="462085F4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BFAD3E" w14:textId="1F95FA1A" w:rsidR="00CA33A7" w:rsidRPr="00356A7E" w:rsidRDefault="00D110C5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180" w:type="dxa"/>
          </w:tcPr>
          <w:p w14:paraId="1C6607EE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4AF83A" w14:textId="7955DE76" w:rsidR="00CA33A7" w:rsidRPr="00E11EE2" w:rsidRDefault="001773F0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21767B" w14:textId="77777777" w:rsidR="00CA33A7" w:rsidRPr="00E11EE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B0302" w14:textId="7D7EE52B" w:rsidR="00CA33A7" w:rsidRPr="00E11EE2" w:rsidRDefault="009F67BF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(20,462)</w:t>
            </w:r>
          </w:p>
        </w:tc>
        <w:tc>
          <w:tcPr>
            <w:tcW w:w="180" w:type="dxa"/>
            <w:vAlign w:val="bottom"/>
          </w:tcPr>
          <w:p w14:paraId="113F31A8" w14:textId="77777777" w:rsidR="00CA33A7" w:rsidRPr="00E11EE2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60A9E9" w14:textId="76261B77" w:rsidR="00CA33A7" w:rsidRPr="00E11EE2" w:rsidRDefault="00247787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A33A7" w:rsidRPr="003562C4" w14:paraId="22BCC8D8" w14:textId="77777777" w:rsidTr="00340998">
        <w:trPr>
          <w:cantSplit/>
        </w:trPr>
        <w:tc>
          <w:tcPr>
            <w:tcW w:w="2979" w:type="dxa"/>
          </w:tcPr>
          <w:p w14:paraId="129FE732" w14:textId="77777777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1B752569" w14:textId="51085B62" w:rsidR="00CA33A7" w:rsidRDefault="00DD329D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828E21E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7782D9" w14:textId="6EE44C2A" w:rsidR="00CA33A7" w:rsidRDefault="00A74220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E392AE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77EDA80" w14:textId="0394E288" w:rsidR="00CA33A7" w:rsidRDefault="004C617D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9150AB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9D086D0" w14:textId="0DEBCE45" w:rsidR="00CA33A7" w:rsidRDefault="0026459E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D0B979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81D9D" w14:textId="7D48CBC7" w:rsidR="00CA33A7" w:rsidRDefault="00C54B7F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44F4E4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739530" w14:textId="7F80F1C2" w:rsidR="00CA33A7" w:rsidRPr="00EC3CAE" w:rsidRDefault="00F74104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C3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32F1B6C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3BAE90" w14:textId="65DB90FC" w:rsidR="00CA33A7" w:rsidRPr="00356A7E" w:rsidRDefault="006C627E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56A7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9A4AA3A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232A5E" w14:textId="26723115" w:rsidR="00CA33A7" w:rsidRPr="00E11EE2" w:rsidRDefault="00CA740A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1,403</w:t>
            </w:r>
          </w:p>
        </w:tc>
        <w:tc>
          <w:tcPr>
            <w:tcW w:w="180" w:type="dxa"/>
          </w:tcPr>
          <w:p w14:paraId="391D33F0" w14:textId="77777777" w:rsidR="00CA33A7" w:rsidRPr="00E11EE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5E4539" w14:textId="35786FF1" w:rsidR="00CA33A7" w:rsidRPr="00E11EE2" w:rsidRDefault="00DA1E67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9256AD" w14:textId="77777777" w:rsidR="00CA33A7" w:rsidRPr="00E11EE2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1402D1" w14:textId="20E41426" w:rsidR="00CA33A7" w:rsidRPr="00E11EE2" w:rsidRDefault="00F610DC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1,403</w:t>
            </w:r>
          </w:p>
        </w:tc>
      </w:tr>
      <w:tr w:rsidR="004B39F3" w:rsidRPr="003562C4" w14:paraId="4718B211" w14:textId="77777777" w:rsidTr="00340998">
        <w:trPr>
          <w:cantSplit/>
        </w:trPr>
        <w:tc>
          <w:tcPr>
            <w:tcW w:w="2979" w:type="dxa"/>
          </w:tcPr>
          <w:p w14:paraId="6DDBB397" w14:textId="4A825B01" w:rsidR="004B39F3" w:rsidRDefault="004B39F3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</w:t>
            </w:r>
            <w:r w:rsidRPr="004B39F3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อสังหาริมทรัพย์พัฒนาเพื่อขาย</w:t>
            </w:r>
          </w:p>
        </w:tc>
        <w:tc>
          <w:tcPr>
            <w:tcW w:w="900" w:type="dxa"/>
          </w:tcPr>
          <w:p w14:paraId="20859E52" w14:textId="77BDDBFE" w:rsidR="004B39F3" w:rsidRDefault="00D110C5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8E1E1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847</w:t>
            </w:r>
          </w:p>
        </w:tc>
        <w:tc>
          <w:tcPr>
            <w:tcW w:w="182" w:type="dxa"/>
          </w:tcPr>
          <w:p w14:paraId="41176A02" w14:textId="77777777" w:rsidR="004B39F3" w:rsidRPr="00965562" w:rsidRDefault="004B39F3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4AADBC" w14:textId="474AE7FC" w:rsidR="004B39F3" w:rsidRDefault="00A74220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F7EB6C" w14:textId="77777777" w:rsidR="004B39F3" w:rsidRPr="00965562" w:rsidRDefault="004B39F3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B0F7E2E" w14:textId="01C32C43" w:rsidR="004B39F3" w:rsidRDefault="004C617D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686C6C" w14:textId="77777777" w:rsidR="004B39F3" w:rsidRPr="00965562" w:rsidRDefault="004B39F3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D145089" w14:textId="2A54E736" w:rsidR="004B39F3" w:rsidRDefault="0026459E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6287CA" w14:textId="77777777" w:rsidR="004B39F3" w:rsidRPr="00965562" w:rsidRDefault="004B39F3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001923" w14:textId="6CBE9C48" w:rsidR="004B39F3" w:rsidRDefault="00C54B7F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D13BDD" w14:textId="77777777" w:rsidR="004B39F3" w:rsidRPr="00965562" w:rsidRDefault="004B39F3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F2798F" w14:textId="10C7A97F" w:rsidR="004B39F3" w:rsidRPr="00EC3CAE" w:rsidRDefault="00F74104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C3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A2E287C" w14:textId="77777777" w:rsidR="004B39F3" w:rsidRPr="00936EC3" w:rsidRDefault="004B39F3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3E619" w14:textId="3355EDFD" w:rsidR="004B39F3" w:rsidRPr="00356A7E" w:rsidRDefault="006C627E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56A7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72F511C" w14:textId="77777777" w:rsidR="004B39F3" w:rsidRPr="00936EC3" w:rsidRDefault="004B39F3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4754C0" w14:textId="5BEE9127" w:rsidR="004B39F3" w:rsidRPr="00E11EE2" w:rsidRDefault="00CA740A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8AF85C" w14:textId="77777777" w:rsidR="004B39F3" w:rsidRPr="00E11EE2" w:rsidRDefault="004B39F3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669426" w14:textId="0AB80998" w:rsidR="004B39F3" w:rsidRPr="00E11EE2" w:rsidRDefault="009E1037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4E4E86" w14:textId="77777777" w:rsidR="004B39F3" w:rsidRPr="00E11EE2" w:rsidRDefault="004B39F3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27208E" w14:textId="22A1161B" w:rsidR="004B39F3" w:rsidRPr="00E11EE2" w:rsidRDefault="00D110C5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F610D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847</w:t>
            </w:r>
          </w:p>
        </w:tc>
      </w:tr>
      <w:tr w:rsidR="00343C39" w:rsidRPr="003562C4" w14:paraId="1F0D78C2" w14:textId="77777777" w:rsidTr="00340998">
        <w:trPr>
          <w:cantSplit/>
        </w:trPr>
        <w:tc>
          <w:tcPr>
            <w:tcW w:w="2979" w:type="dxa"/>
          </w:tcPr>
          <w:p w14:paraId="076E455B" w14:textId="1936804B" w:rsidR="00343C39" w:rsidRDefault="006B4FD6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1037">
              <w:rPr>
                <w:rFonts w:ascii="Angsana New" w:hAnsi="Angsana New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2C675601" w14:textId="27BCD5A8" w:rsidR="00343C39" w:rsidRDefault="009E1037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35B22B5" w14:textId="77777777" w:rsidR="00343C39" w:rsidRPr="00965562" w:rsidRDefault="00343C39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4F3207" w14:textId="125D45A2" w:rsidR="00343C39" w:rsidRDefault="009E1037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3EF9D4" w14:textId="77777777" w:rsidR="00343C39" w:rsidRPr="00965562" w:rsidRDefault="00343C39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A031833" w14:textId="1F4502CA" w:rsidR="00343C39" w:rsidRDefault="009E1037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3C442BA" w14:textId="77777777" w:rsidR="00343C39" w:rsidRPr="00965562" w:rsidRDefault="00343C39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B40D07A" w14:textId="3588B5EE" w:rsidR="00343C39" w:rsidRDefault="009E103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8AE2A4" w14:textId="77777777" w:rsidR="00343C39" w:rsidRPr="00965562" w:rsidRDefault="00343C39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256D0A" w14:textId="58B84E4A" w:rsidR="00343C39" w:rsidRDefault="009E1037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D51312" w14:textId="77777777" w:rsidR="00343C39" w:rsidRPr="00965562" w:rsidRDefault="00343C39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4950EA" w14:textId="31A05D20" w:rsidR="00343C39" w:rsidRPr="00EC3CAE" w:rsidRDefault="009E103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C3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9B1DD66" w14:textId="77777777" w:rsidR="00343C39" w:rsidRPr="00936EC3" w:rsidRDefault="00343C39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77B55" w14:textId="70217235" w:rsidR="00343C39" w:rsidRPr="00356A7E" w:rsidRDefault="009E1037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56A7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3932739" w14:textId="77777777" w:rsidR="00343C39" w:rsidRPr="00936EC3" w:rsidRDefault="00343C39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48A26" w14:textId="4E27566F" w:rsidR="00343C39" w:rsidRDefault="009E1037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944C8D7" w14:textId="77777777" w:rsidR="00343C39" w:rsidRPr="00E11EE2" w:rsidRDefault="00343C39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9D5D2" w14:textId="2949AE7F" w:rsidR="00343C39" w:rsidRDefault="009E1037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(4,088)</w:t>
            </w:r>
          </w:p>
        </w:tc>
        <w:tc>
          <w:tcPr>
            <w:tcW w:w="180" w:type="dxa"/>
            <w:vAlign w:val="bottom"/>
          </w:tcPr>
          <w:p w14:paraId="55EC9A7A" w14:textId="77777777" w:rsidR="00343C39" w:rsidRPr="00E11EE2" w:rsidRDefault="00343C39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EF1535" w14:textId="7BE8CBD9" w:rsidR="00343C39" w:rsidRPr="00E11EE2" w:rsidRDefault="00F610DC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(4,088)</w:t>
            </w:r>
          </w:p>
        </w:tc>
      </w:tr>
      <w:tr w:rsidR="00CA33A7" w:rsidRPr="003562C4" w14:paraId="2E6A1A5E" w14:textId="77777777" w:rsidTr="00340998">
        <w:trPr>
          <w:cantSplit/>
        </w:trPr>
        <w:tc>
          <w:tcPr>
            <w:tcW w:w="2979" w:type="dxa"/>
          </w:tcPr>
          <w:p w14:paraId="3F71D3CC" w14:textId="77777777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D6FDF9" w14:textId="48A6A81A" w:rsidR="00CA33A7" w:rsidRPr="00B777ED" w:rsidRDefault="00DD329D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D9EA29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F90347" w14:textId="24C91AA0" w:rsidR="00CA33A7" w:rsidRPr="00965562" w:rsidRDefault="00C2778C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74220">
              <w:rPr>
                <w:rFonts w:ascii="Angsana New" w:hAnsi="Angsana New"/>
                <w:sz w:val="26"/>
                <w:szCs w:val="26"/>
              </w:rPr>
              <w:t>4,846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3FFB993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47EFCC5" w14:textId="57FDDA7A" w:rsidR="00CA33A7" w:rsidRPr="00965562" w:rsidRDefault="00525E7D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C46E7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6B3C62B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09C626BB" w14:textId="1636DAA9" w:rsidR="00CA33A7" w:rsidRPr="00965562" w:rsidRDefault="0026459E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C895E0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2A5FDB" w14:textId="129D6816" w:rsidR="00CA33A7" w:rsidRPr="00965562" w:rsidRDefault="00961855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</w:t>
            </w:r>
            <w:r w:rsidR="008B756E">
              <w:rPr>
                <w:rFonts w:ascii="Angsana New" w:hAnsi="Angsana New"/>
                <w:sz w:val="26"/>
                <w:szCs w:val="26"/>
              </w:rPr>
              <w:t>433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FAC383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F55FC9" w14:textId="3082A890" w:rsidR="00CA33A7" w:rsidRPr="00EC3CAE" w:rsidRDefault="0048203D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C3CAE">
              <w:rPr>
                <w:rFonts w:ascii="Angsana New" w:hAnsi="Angsana New"/>
                <w:sz w:val="26"/>
                <w:szCs w:val="26"/>
              </w:rPr>
              <w:t>(3,217)</w:t>
            </w:r>
          </w:p>
        </w:tc>
        <w:tc>
          <w:tcPr>
            <w:tcW w:w="180" w:type="dxa"/>
            <w:vAlign w:val="bottom"/>
          </w:tcPr>
          <w:p w14:paraId="4C6878A3" w14:textId="77777777" w:rsidR="00CA33A7" w:rsidRPr="00E36F46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E8DE27" w14:textId="717663B2" w:rsidR="00CA33A7" w:rsidRPr="00356A7E" w:rsidRDefault="006C627E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6A7E">
              <w:rPr>
                <w:rFonts w:ascii="Angsana New" w:hAnsi="Angsana New"/>
                <w:sz w:val="26"/>
                <w:szCs w:val="26"/>
                <w:lang w:bidi="th-TH"/>
              </w:rPr>
              <w:t>(10,133)</w:t>
            </w:r>
          </w:p>
        </w:tc>
        <w:tc>
          <w:tcPr>
            <w:tcW w:w="180" w:type="dxa"/>
          </w:tcPr>
          <w:p w14:paraId="269F6F50" w14:textId="77777777" w:rsidR="00CA33A7" w:rsidRPr="00E36F46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7E0E2D" w14:textId="69279169" w:rsidR="00CA33A7" w:rsidRPr="00E36F46" w:rsidRDefault="006F3BD4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(9,091)</w:t>
            </w:r>
          </w:p>
        </w:tc>
        <w:tc>
          <w:tcPr>
            <w:tcW w:w="180" w:type="dxa"/>
          </w:tcPr>
          <w:p w14:paraId="77F2C470" w14:textId="77777777" w:rsidR="00CA33A7" w:rsidRPr="00E36F46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66F2B3" w14:textId="76910BA3" w:rsidR="00CA33A7" w:rsidRPr="00E36F46" w:rsidRDefault="00DA1E67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3799A2B" w14:textId="77777777" w:rsidR="00CA33A7" w:rsidRPr="00E36F46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C0EA1" w14:textId="142F9B82" w:rsidR="00CA33A7" w:rsidRPr="00E36F46" w:rsidRDefault="00F610DC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(31</w:t>
            </w:r>
            <w:r w:rsidR="00B3518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730)</w:t>
            </w:r>
          </w:p>
        </w:tc>
      </w:tr>
      <w:tr w:rsidR="00CA33A7" w:rsidRPr="003562C4" w14:paraId="0826AADE" w14:textId="77777777" w:rsidTr="00340998">
        <w:trPr>
          <w:cantSplit/>
        </w:trPr>
        <w:tc>
          <w:tcPr>
            <w:tcW w:w="2979" w:type="dxa"/>
          </w:tcPr>
          <w:p w14:paraId="378266EF" w14:textId="2BC47165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B3B00C" w14:textId="3197E973" w:rsidR="00CA33A7" w:rsidRPr="00F160FE" w:rsidRDefault="00DA7994" w:rsidP="00CA33A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530,087</w:t>
            </w:r>
          </w:p>
        </w:tc>
        <w:tc>
          <w:tcPr>
            <w:tcW w:w="182" w:type="dxa"/>
          </w:tcPr>
          <w:p w14:paraId="2875924E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7A7AED" w14:textId="12F18291" w:rsidR="00CA33A7" w:rsidRPr="00F160FE" w:rsidRDefault="003A4585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63,</w:t>
            </w:r>
            <w:r w:rsidR="00DD0777">
              <w:rPr>
                <w:rFonts w:ascii="Angsana New" w:hAnsi="Angsana New"/>
                <w:b/>
                <w:bCs/>
                <w:sz w:val="26"/>
                <w:szCs w:val="26"/>
              </w:rPr>
              <w:t>765</w:t>
            </w:r>
          </w:p>
        </w:tc>
        <w:tc>
          <w:tcPr>
            <w:tcW w:w="180" w:type="dxa"/>
          </w:tcPr>
          <w:p w14:paraId="12CA9F9B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259B80E" w14:textId="18CEDF95" w:rsidR="00CA33A7" w:rsidRPr="00F160FE" w:rsidRDefault="002D4E27" w:rsidP="0007454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3,273</w:t>
            </w:r>
          </w:p>
        </w:tc>
        <w:tc>
          <w:tcPr>
            <w:tcW w:w="180" w:type="dxa"/>
          </w:tcPr>
          <w:p w14:paraId="46F6B426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0169DF17" w14:textId="054A5E5E" w:rsidR="00CA33A7" w:rsidRPr="00F160FE" w:rsidRDefault="007F2199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36E9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083</w:t>
            </w:r>
            <w:r w:rsidR="00636E9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5288D">
              <w:rPr>
                <w:rFonts w:ascii="Angsana New" w:hAnsi="Angsana New"/>
                <w:b/>
                <w:bCs/>
                <w:sz w:val="26"/>
                <w:szCs w:val="26"/>
              </w:rPr>
              <w:t>004</w:t>
            </w:r>
          </w:p>
        </w:tc>
        <w:tc>
          <w:tcPr>
            <w:tcW w:w="180" w:type="dxa"/>
          </w:tcPr>
          <w:p w14:paraId="55A03232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B294E2" w14:textId="4B6F0C7E" w:rsidR="00CA33A7" w:rsidRPr="00F160FE" w:rsidRDefault="00D110C5" w:rsidP="00CA3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98680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711</w:t>
            </w:r>
            <w:r w:rsidR="0098680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180" w:type="dxa"/>
          </w:tcPr>
          <w:p w14:paraId="47069CE9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BE6564" w14:textId="4C161DD7" w:rsidR="00CA33A7" w:rsidRPr="00EC3CAE" w:rsidRDefault="00515E72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3CA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134,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1A44A9DD" w14:textId="77777777" w:rsidR="00CA33A7" w:rsidRPr="00E36F46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35326A" w14:textId="02639F6B" w:rsidR="00CA33A7" w:rsidRPr="00356A7E" w:rsidRDefault="00356A7E" w:rsidP="00CA33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56A7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53,835</w:t>
            </w:r>
          </w:p>
        </w:tc>
        <w:tc>
          <w:tcPr>
            <w:tcW w:w="180" w:type="dxa"/>
            <w:vAlign w:val="bottom"/>
          </w:tcPr>
          <w:p w14:paraId="2EDBF004" w14:textId="77777777" w:rsidR="00CA33A7" w:rsidRPr="00E36F46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8552" w14:textId="6CC3CFEF" w:rsidR="00CA33A7" w:rsidRPr="00E36F46" w:rsidRDefault="007E59EA" w:rsidP="00CA33A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60,427</w:t>
            </w:r>
          </w:p>
        </w:tc>
        <w:tc>
          <w:tcPr>
            <w:tcW w:w="180" w:type="dxa"/>
            <w:vAlign w:val="bottom"/>
          </w:tcPr>
          <w:p w14:paraId="246E79A6" w14:textId="77777777" w:rsidR="00CA33A7" w:rsidRPr="00E36F46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DAD7F" w14:textId="4B54CD64" w:rsidR="00CA33A7" w:rsidRPr="00E36F46" w:rsidRDefault="00FA3BF1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18,603</w:t>
            </w:r>
          </w:p>
        </w:tc>
        <w:tc>
          <w:tcPr>
            <w:tcW w:w="180" w:type="dxa"/>
            <w:vAlign w:val="bottom"/>
          </w:tcPr>
          <w:p w14:paraId="0235B2F6" w14:textId="77777777" w:rsidR="00CA33A7" w:rsidRPr="00E36F46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F4854" w14:textId="2E63436D" w:rsidR="00CA33A7" w:rsidRPr="00E36F46" w:rsidRDefault="00994091" w:rsidP="00B14D7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3,658,422</w:t>
            </w:r>
          </w:p>
        </w:tc>
      </w:tr>
      <w:tr w:rsidR="00CA33A7" w:rsidRPr="003562C4" w14:paraId="3BCA96B6" w14:textId="77777777" w:rsidTr="00340998">
        <w:trPr>
          <w:cantSplit/>
        </w:trPr>
        <w:tc>
          <w:tcPr>
            <w:tcW w:w="2979" w:type="dxa"/>
          </w:tcPr>
          <w:p w14:paraId="36D07F7D" w14:textId="77777777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B79D92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5A24EEF6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F03632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5C0C67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554CF5F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A41E0A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40215E1E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2481BC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91E529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21123E5" w14:textId="77777777" w:rsidR="00CA33A7" w:rsidRPr="00F160FE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9AE566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5F78C3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A88A4E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CEDEC0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4454DF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78E925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950D20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2578EA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9C7F41" w14:textId="23D1BC8A" w:rsidR="00CA33A7" w:rsidRPr="00936EC3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A33A7" w:rsidRPr="003562C4" w14:paraId="6B46EAD4" w14:textId="77777777" w:rsidTr="00340998">
        <w:trPr>
          <w:cantSplit/>
        </w:trPr>
        <w:tc>
          <w:tcPr>
            <w:tcW w:w="2979" w:type="dxa"/>
          </w:tcPr>
          <w:p w14:paraId="4E75C3CA" w14:textId="77777777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  <w:p w14:paraId="16E4FE9E" w14:textId="77777777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6A08ABE4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9B74861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60A96D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507B90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34A1094C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EE751D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70F9E7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3F3FA1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8DBD4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9633C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4D1229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BEA9EE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89CCD3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783B1CB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48650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58A4CC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B6E51F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880CD3F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4ED4D0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33A7" w:rsidRPr="003562C4" w14:paraId="1B7E7DFD" w14:textId="77777777" w:rsidTr="00340998">
        <w:trPr>
          <w:cantSplit/>
        </w:trPr>
        <w:tc>
          <w:tcPr>
            <w:tcW w:w="2979" w:type="dxa"/>
          </w:tcPr>
          <w:p w14:paraId="1AABBADC" w14:textId="60E7300C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492C44BE" w14:textId="0875D018" w:rsidR="00CA33A7" w:rsidRPr="002E3278" w:rsidRDefault="00CA33A7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E3278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Pr="002E327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552</w:t>
            </w:r>
            <w:r w:rsidRPr="002E3278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255F70E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F3993E" w14:textId="4FC4344A" w:rsidR="00CA33A7" w:rsidRPr="00CA33A7" w:rsidRDefault="00CA33A7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2E3278">
              <w:rPr>
                <w:rFonts w:ascii="Angsana New" w:hAnsi="Angsana New"/>
                <w:sz w:val="26"/>
                <w:szCs w:val="26"/>
                <w:lang w:bidi="th-TH"/>
              </w:rPr>
              <w:t>41</w:t>
            </w: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E3278">
              <w:rPr>
                <w:rFonts w:ascii="Angsana New" w:hAnsi="Angsana New"/>
                <w:sz w:val="26"/>
                <w:szCs w:val="26"/>
                <w:lang w:bidi="th-TH"/>
              </w:rPr>
              <w:t>994</w:t>
            </w: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A4AD276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378EB49" w14:textId="2D40BA58" w:rsidR="00CA33A7" w:rsidRPr="00CA33A7" w:rsidRDefault="00CA33A7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A33A7">
              <w:rPr>
                <w:rFonts w:ascii="Angsana New" w:hAnsi="Angsana New"/>
                <w:sz w:val="26"/>
                <w:szCs w:val="26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A33A7">
              <w:rPr>
                <w:rFonts w:ascii="Angsana New" w:hAnsi="Angsana New"/>
                <w:sz w:val="26"/>
                <w:szCs w:val="26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/>
              </w:rPr>
              <w:t>205</w:t>
            </w:r>
            <w:r w:rsidRPr="00CA33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0E71114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8729FE" w14:textId="6B4B6EBE" w:rsidR="00CA33A7" w:rsidRPr="00CA33A7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A33A7">
              <w:rPr>
                <w:rFonts w:ascii="Angsana New" w:hAnsi="Angsana New"/>
                <w:sz w:val="26"/>
                <w:szCs w:val="26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/>
              </w:rPr>
              <w:t>699</w:t>
            </w:r>
            <w:r w:rsidRPr="00CA33A7">
              <w:rPr>
                <w:rFonts w:ascii="Angsana New" w:hAnsi="Angsana New"/>
                <w:sz w:val="26"/>
                <w:szCs w:val="26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/>
              </w:rPr>
              <w:t>105</w:t>
            </w:r>
            <w:r w:rsidRPr="00CA33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B62EDAF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D452884" w14:textId="05E32081" w:rsidR="00CA33A7" w:rsidRPr="00CA33A7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998</w:t>
            </w: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980</w:t>
            </w: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413036E8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B72BC8" w14:textId="54DAA832" w:rsidR="00CA33A7" w:rsidRPr="00CA33A7" w:rsidRDefault="00CA33A7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A33A7">
              <w:rPr>
                <w:rFonts w:ascii="Angsana New" w:hAnsi="Angsana New"/>
                <w:sz w:val="26"/>
                <w:szCs w:val="26"/>
              </w:rPr>
              <w:t>(</w:t>
            </w:r>
            <w:r w:rsidRPr="002E3278">
              <w:rPr>
                <w:rFonts w:ascii="Angsana New" w:hAnsi="Angsana New"/>
                <w:sz w:val="26"/>
                <w:szCs w:val="26"/>
              </w:rPr>
              <w:t>85</w:t>
            </w:r>
            <w:r w:rsidRPr="00CA33A7">
              <w:rPr>
                <w:rFonts w:ascii="Angsana New" w:hAnsi="Angsana New"/>
                <w:sz w:val="26"/>
                <w:szCs w:val="26"/>
              </w:rPr>
              <w:t>,</w:t>
            </w:r>
            <w:r w:rsidRPr="002E3278">
              <w:rPr>
                <w:rFonts w:ascii="Angsana New" w:hAnsi="Angsana New"/>
                <w:sz w:val="26"/>
                <w:szCs w:val="26"/>
              </w:rPr>
              <w:t>890</w:t>
            </w:r>
            <w:r w:rsidRPr="00CA33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B179F21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40780C" w14:textId="6F6284BB" w:rsidR="00CA33A7" w:rsidRPr="00CA33A7" w:rsidRDefault="00CA33A7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44</w:t>
            </w: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384</w:t>
            </w: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4A5400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8576B8" w14:textId="556B545A" w:rsidR="00CA33A7" w:rsidRPr="00CA33A7" w:rsidRDefault="00CA33A7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44</w:t>
            </w: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276</w:t>
            </w: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2827D7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8D4962" w14:textId="25FA0857" w:rsidR="00CA33A7" w:rsidRPr="002E3278" w:rsidRDefault="00CA33A7" w:rsidP="002E32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E327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B450C1E" w14:textId="77777777" w:rsidR="00CA33A7" w:rsidRPr="00CA33A7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EEBABC" w14:textId="278D3E58" w:rsidR="00CA33A7" w:rsidRPr="00CA33A7" w:rsidRDefault="00CA33A7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33A7">
              <w:rPr>
                <w:rFonts w:ascii="Angsana New" w:hAnsi="Angsana New"/>
                <w:sz w:val="26"/>
                <w:szCs w:val="26"/>
                <w:lang w:bidi="th-TH"/>
              </w:rPr>
              <w:t>(1,929,386)</w:t>
            </w:r>
          </w:p>
        </w:tc>
      </w:tr>
      <w:tr w:rsidR="00CA33A7" w:rsidRPr="003562C4" w14:paraId="71B4E2A9" w14:textId="77777777">
        <w:trPr>
          <w:cantSplit/>
        </w:trPr>
        <w:tc>
          <w:tcPr>
            <w:tcW w:w="2979" w:type="dxa"/>
          </w:tcPr>
          <w:p w14:paraId="5EB41586" w14:textId="10AD5ADB" w:rsidR="00CA33A7" w:rsidRPr="00C646DE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DAA9284" w14:textId="0F747AC4" w:rsidR="00CA33A7" w:rsidRPr="009C431D" w:rsidRDefault="00CA33A7" w:rsidP="002E327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3C3ADD0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EFF8EE" w14:textId="60956261" w:rsidR="00CA33A7" w:rsidRPr="009C431D" w:rsidRDefault="00CA33A7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(3,120)</w:t>
            </w:r>
          </w:p>
        </w:tc>
        <w:tc>
          <w:tcPr>
            <w:tcW w:w="180" w:type="dxa"/>
            <w:shd w:val="clear" w:color="auto" w:fill="auto"/>
          </w:tcPr>
          <w:p w14:paraId="552D794F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4C93A40A" w14:textId="430DBD48" w:rsidR="00CA33A7" w:rsidRPr="009C431D" w:rsidRDefault="00CA33A7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(439)</w:t>
            </w:r>
          </w:p>
        </w:tc>
        <w:tc>
          <w:tcPr>
            <w:tcW w:w="180" w:type="dxa"/>
            <w:shd w:val="clear" w:color="auto" w:fill="auto"/>
          </w:tcPr>
          <w:p w14:paraId="5708F364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0D6E226A" w14:textId="44BD683F" w:rsidR="00CA33A7" w:rsidRPr="009C431D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(54,248)</w:t>
            </w:r>
          </w:p>
        </w:tc>
        <w:tc>
          <w:tcPr>
            <w:tcW w:w="180" w:type="dxa"/>
            <w:shd w:val="clear" w:color="auto" w:fill="auto"/>
          </w:tcPr>
          <w:p w14:paraId="552B033D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2826FB" w14:textId="25E1FC0C" w:rsidR="00CA33A7" w:rsidRPr="009C431D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(74,265)</w:t>
            </w:r>
          </w:p>
        </w:tc>
        <w:tc>
          <w:tcPr>
            <w:tcW w:w="180" w:type="dxa"/>
            <w:shd w:val="clear" w:color="auto" w:fill="auto"/>
          </w:tcPr>
          <w:p w14:paraId="156C53A3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D14FC8" w14:textId="32AB810D" w:rsidR="00CA33A7" w:rsidRPr="009C431D" w:rsidRDefault="00CA33A7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(11,375)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E9502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73030" w14:textId="43827B18" w:rsidR="00CA33A7" w:rsidRPr="009C431D" w:rsidRDefault="00CA33A7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(4,364)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607FB2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FBCD6" w14:textId="7C043FB9" w:rsidR="00CA33A7" w:rsidRPr="009C431D" w:rsidRDefault="00CA33A7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(5,643)</w:t>
            </w:r>
          </w:p>
        </w:tc>
        <w:tc>
          <w:tcPr>
            <w:tcW w:w="180" w:type="dxa"/>
            <w:shd w:val="clear" w:color="auto" w:fill="auto"/>
          </w:tcPr>
          <w:p w14:paraId="37CC2A3F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7D77D2" w14:textId="04BDD659" w:rsidR="00CA33A7" w:rsidRPr="002E3278" w:rsidRDefault="00CA33A7" w:rsidP="002E32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E327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A9154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5F56A" w14:textId="59DFCEEF" w:rsidR="00CA33A7" w:rsidRPr="009C431D" w:rsidRDefault="00CA33A7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7048B">
              <w:rPr>
                <w:rFonts w:ascii="Angsana New" w:hAnsi="Angsana New"/>
                <w:sz w:val="26"/>
                <w:szCs w:val="26"/>
                <w:lang w:bidi="th-TH"/>
              </w:rPr>
              <w:t>(15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3,454</w:t>
            </w:r>
            <w:r w:rsidRPr="0087048B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CA33A7" w:rsidRPr="003562C4" w14:paraId="5224A69A" w14:textId="77777777">
        <w:trPr>
          <w:cantSplit/>
        </w:trPr>
        <w:tc>
          <w:tcPr>
            <w:tcW w:w="2979" w:type="dxa"/>
          </w:tcPr>
          <w:p w14:paraId="630EACB6" w14:textId="78B78559" w:rsidR="00CA33A7" w:rsidRPr="00C646DE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4504AE04" w14:textId="31F04D2B" w:rsidR="00CA33A7" w:rsidRPr="002E3278" w:rsidRDefault="00CA33A7" w:rsidP="002E327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F949882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2AB90E3" w14:textId="5DE54A44" w:rsidR="00CA33A7" w:rsidRPr="009C431D" w:rsidRDefault="00CA33A7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E23040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0261F4A6" w14:textId="14DEDF96" w:rsidR="00CA33A7" w:rsidRPr="009C431D" w:rsidRDefault="00CA33A7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F33F47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48CF3866" w14:textId="7D5BB65E" w:rsidR="00CA33A7" w:rsidRPr="009C431D" w:rsidRDefault="00CA33A7" w:rsidP="002E327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B374F8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9B3114" w14:textId="646A3FE4" w:rsidR="00CA33A7" w:rsidRPr="009C431D" w:rsidRDefault="00CA33A7" w:rsidP="002E327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B67DB8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701D130" w14:textId="40B86629" w:rsidR="00CA33A7" w:rsidRPr="009C431D" w:rsidRDefault="00CA33A7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C2F402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17B4D6" w14:textId="51F02D6C" w:rsidR="00CA33A7" w:rsidRPr="009C431D" w:rsidRDefault="00CA33A7" w:rsidP="002E327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8153DB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AB16E" w14:textId="01059ED1" w:rsidR="00CA33A7" w:rsidRPr="009C431D" w:rsidRDefault="00CA33A7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(10,036)</w:t>
            </w:r>
          </w:p>
        </w:tc>
        <w:tc>
          <w:tcPr>
            <w:tcW w:w="180" w:type="dxa"/>
            <w:shd w:val="clear" w:color="auto" w:fill="auto"/>
          </w:tcPr>
          <w:p w14:paraId="06F59DA2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7AD0D12" w14:textId="55B9792E" w:rsidR="00CA33A7" w:rsidRPr="002E3278" w:rsidRDefault="00CA33A7" w:rsidP="002E32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E327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DB2E60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8EF39D" w14:textId="6431D17D" w:rsidR="00CA33A7" w:rsidRPr="009C431D" w:rsidRDefault="00CA33A7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(17,165)</w:t>
            </w:r>
          </w:p>
        </w:tc>
      </w:tr>
      <w:tr w:rsidR="00CA33A7" w:rsidRPr="003562C4" w14:paraId="51313990" w14:textId="77777777">
        <w:trPr>
          <w:cantSplit/>
        </w:trPr>
        <w:tc>
          <w:tcPr>
            <w:tcW w:w="2979" w:type="dxa"/>
          </w:tcPr>
          <w:p w14:paraId="436850AD" w14:textId="5C4649F2" w:rsidR="00CA33A7" w:rsidRPr="00C646DE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13EBCA40" w14:textId="0720428A" w:rsidR="00CA33A7" w:rsidRPr="002E3278" w:rsidRDefault="00CA33A7" w:rsidP="002E327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7BAC514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76336" w14:textId="0FCCB776" w:rsidR="00CA33A7" w:rsidRPr="009C431D" w:rsidRDefault="00CA33A7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915EB62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28F3BD22" w14:textId="0D9732D9" w:rsidR="00CA33A7" w:rsidRPr="009C431D" w:rsidRDefault="00CA33A7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9AB937A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364565CB" w14:textId="4BBDF3A1" w:rsidR="00CA33A7" w:rsidRPr="009C431D" w:rsidRDefault="00CA33A7" w:rsidP="002E327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5EF89C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7446AD" w14:textId="74B39641" w:rsidR="00CA33A7" w:rsidRPr="009C431D" w:rsidRDefault="00CA33A7" w:rsidP="002E327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C811B3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5BB201" w14:textId="7432C78C" w:rsidR="00CA33A7" w:rsidRPr="009C431D" w:rsidRDefault="00CA33A7" w:rsidP="002E327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2C8B01F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197458" w14:textId="330E0A03" w:rsidR="00CA33A7" w:rsidRPr="009C431D" w:rsidRDefault="00CA33A7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180" w:type="dxa"/>
            <w:vAlign w:val="bottom"/>
          </w:tcPr>
          <w:p w14:paraId="03914111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79EEA2" w14:textId="504222D1" w:rsidR="00CA33A7" w:rsidRPr="009C431D" w:rsidRDefault="00CA33A7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2,70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EC4A54D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065CE8" w14:textId="3CBB6C18" w:rsidR="00CA33A7" w:rsidRPr="002E3278" w:rsidRDefault="00CA33A7" w:rsidP="002E32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E327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6F345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F6062" w14:textId="7FE63868" w:rsidR="00CA33A7" w:rsidRPr="009C431D" w:rsidRDefault="00CA33A7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943</w:t>
            </w:r>
          </w:p>
        </w:tc>
      </w:tr>
      <w:tr w:rsidR="00CA33A7" w:rsidRPr="003562C4" w14:paraId="3A3D7D3D" w14:textId="77777777" w:rsidTr="00340998">
        <w:trPr>
          <w:cantSplit/>
        </w:trPr>
        <w:tc>
          <w:tcPr>
            <w:tcW w:w="2979" w:type="dxa"/>
          </w:tcPr>
          <w:p w14:paraId="687A185C" w14:textId="2CB18144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057377" w14:textId="0446FEBC" w:rsidR="00CA33A7" w:rsidRPr="002E3278" w:rsidRDefault="00CA33A7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F2B613C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3E462A" w14:textId="1A45D69D" w:rsidR="00CA33A7" w:rsidRPr="002E3278" w:rsidRDefault="00CA33A7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6168D66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A3B8195" w14:textId="5B59ACC5" w:rsidR="00CA33A7" w:rsidRPr="009C431D" w:rsidRDefault="00CA33A7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E710F7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3682936C" w14:textId="7400BCD8" w:rsidR="00CA33A7" w:rsidRPr="009C431D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5E58D8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342AB" w14:textId="2894EACF" w:rsidR="00CA33A7" w:rsidRPr="009C431D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6A158AF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D4251D" w14:textId="5C905836" w:rsidR="00CA33A7" w:rsidRPr="002E3278" w:rsidRDefault="00CA33A7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3A0A6D3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2CA599" w14:textId="073D7A7A" w:rsidR="00CA33A7" w:rsidRPr="009C431D" w:rsidRDefault="00CA33A7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D9BA37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C9D5CD" w14:textId="4A38FC8D" w:rsidR="00CA33A7" w:rsidRPr="00FA0565" w:rsidRDefault="00CA33A7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1C0333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B37A51" w14:textId="287FCF1B" w:rsidR="00CA33A7" w:rsidRPr="002E3278" w:rsidRDefault="00CA33A7" w:rsidP="002E32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6685783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F1E726" w14:textId="2FF015C4" w:rsidR="00CA33A7" w:rsidRPr="00567363" w:rsidRDefault="00CA33A7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CA33A7" w:rsidRPr="003562C4" w14:paraId="18A58251" w14:textId="77777777" w:rsidTr="00340998">
        <w:trPr>
          <w:cantSplit/>
        </w:trPr>
        <w:tc>
          <w:tcPr>
            <w:tcW w:w="2979" w:type="dxa"/>
          </w:tcPr>
          <w:p w14:paraId="63FA5E4E" w14:textId="4E1A5E12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1700CBAD" w14:textId="41FE62CC" w:rsidR="00CA33A7" w:rsidRPr="002E3278" w:rsidRDefault="00CA33A7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</w:t>
            </w:r>
            <w:r w:rsidRPr="002E32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552</w:t>
            </w:r>
            <w:r w:rsidRPr="002E327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492708F" w14:textId="77777777" w:rsidR="00CA33A7" w:rsidRPr="002E3278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0F4E714" w14:textId="4A81A225" w:rsidR="00CA33A7" w:rsidRPr="002E3278" w:rsidRDefault="00CA33A7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(45,114)</w:t>
            </w:r>
          </w:p>
        </w:tc>
        <w:tc>
          <w:tcPr>
            <w:tcW w:w="180" w:type="dxa"/>
          </w:tcPr>
          <w:p w14:paraId="5E51CEE5" w14:textId="77777777" w:rsidR="00CA33A7" w:rsidRPr="002E3278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37AFEDD" w14:textId="4042E684" w:rsidR="00CA33A7" w:rsidRPr="002E3278" w:rsidRDefault="00CA33A7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</w:rPr>
              <w:t>(1,644)</w:t>
            </w:r>
          </w:p>
        </w:tc>
        <w:tc>
          <w:tcPr>
            <w:tcW w:w="180" w:type="dxa"/>
          </w:tcPr>
          <w:p w14:paraId="20900555" w14:textId="77777777" w:rsidR="00CA33A7" w:rsidRPr="002E3278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0294553" w14:textId="3F0F9E20" w:rsidR="00CA33A7" w:rsidRPr="002E3278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</w:rPr>
              <w:t>(753,353)</w:t>
            </w:r>
          </w:p>
        </w:tc>
        <w:tc>
          <w:tcPr>
            <w:tcW w:w="180" w:type="dxa"/>
          </w:tcPr>
          <w:p w14:paraId="5A556AE0" w14:textId="77777777" w:rsidR="00CA33A7" w:rsidRPr="002E3278" w:rsidRDefault="00CA33A7" w:rsidP="00CA33A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9F1F888" w14:textId="7E168D11" w:rsidR="00CA33A7" w:rsidRPr="002E3278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(1,073,245)</w:t>
            </w:r>
          </w:p>
        </w:tc>
        <w:tc>
          <w:tcPr>
            <w:tcW w:w="180" w:type="dxa"/>
          </w:tcPr>
          <w:p w14:paraId="72D8351F" w14:textId="77777777" w:rsidR="00CA33A7" w:rsidRPr="002E3278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ADD8C" w14:textId="196D93EF" w:rsidR="00CA33A7" w:rsidRPr="002E3278" w:rsidRDefault="00CA33A7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</w:rPr>
              <w:t>(104,394)</w:t>
            </w:r>
          </w:p>
        </w:tc>
        <w:tc>
          <w:tcPr>
            <w:tcW w:w="180" w:type="dxa"/>
            <w:vAlign w:val="bottom"/>
          </w:tcPr>
          <w:p w14:paraId="6392244A" w14:textId="77777777" w:rsidR="00CA33A7" w:rsidRPr="002E3278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872264" w14:textId="39F68E1A" w:rsidR="00CA33A7" w:rsidRPr="002E3278" w:rsidRDefault="00CA33A7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(48,511)</w:t>
            </w:r>
          </w:p>
        </w:tc>
        <w:tc>
          <w:tcPr>
            <w:tcW w:w="180" w:type="dxa"/>
            <w:vAlign w:val="bottom"/>
          </w:tcPr>
          <w:p w14:paraId="733F4BAA" w14:textId="77777777" w:rsidR="00CA33A7" w:rsidRPr="002E3278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46A3FB" w14:textId="65775FC5" w:rsidR="00CA33A7" w:rsidRPr="002E3278" w:rsidRDefault="00CA33A7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(57,249)</w:t>
            </w:r>
          </w:p>
        </w:tc>
        <w:tc>
          <w:tcPr>
            <w:tcW w:w="180" w:type="dxa"/>
            <w:vAlign w:val="bottom"/>
          </w:tcPr>
          <w:p w14:paraId="570DAB53" w14:textId="77777777" w:rsidR="00CA33A7" w:rsidRPr="002E3278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727282" w14:textId="74A7B136" w:rsidR="00CA33A7" w:rsidRPr="002E3278" w:rsidRDefault="00CA33A7" w:rsidP="002E32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B9FB986" w14:textId="77777777" w:rsidR="00CA33A7" w:rsidRPr="002E3278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9D0A6A" w14:textId="0720C36B" w:rsidR="00CA33A7" w:rsidRPr="002E3278" w:rsidRDefault="00CA33A7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E327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(2,097,062)</w:t>
            </w:r>
          </w:p>
        </w:tc>
      </w:tr>
      <w:tr w:rsidR="00CA33A7" w:rsidRPr="003562C4" w14:paraId="652629D8" w14:textId="77777777" w:rsidTr="00340998">
        <w:trPr>
          <w:cantSplit/>
        </w:trPr>
        <w:tc>
          <w:tcPr>
            <w:tcW w:w="2979" w:type="dxa"/>
          </w:tcPr>
          <w:p w14:paraId="12D54FB6" w14:textId="77777777" w:rsidR="00CA33A7" w:rsidRPr="00C646DE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C5FA793" w14:textId="409B09BD" w:rsidR="00CA33A7" w:rsidRPr="009C431D" w:rsidRDefault="005E263E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CAC7D8F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59918C" w14:textId="63722830" w:rsidR="00CA33A7" w:rsidRPr="009C431D" w:rsidRDefault="00AF533E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(2,97</w:t>
            </w:r>
            <w:r w:rsidR="00B90259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315CFC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BC90112" w14:textId="3C390321" w:rsidR="00CA33A7" w:rsidRPr="009C431D" w:rsidRDefault="008871DD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</w:t>
            </w:r>
            <w:r w:rsidR="006913AF">
              <w:rPr>
                <w:rFonts w:ascii="Angsana New" w:hAnsi="Angsana New"/>
                <w:sz w:val="26"/>
                <w:szCs w:val="26"/>
              </w:rPr>
              <w:t>2</w:t>
            </w:r>
            <w:r w:rsidR="00BC683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3ADAFE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41F018BE" w14:textId="0A8E158A" w:rsidR="00CA33A7" w:rsidRPr="009C431D" w:rsidRDefault="00E82665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(32,96</w:t>
            </w:r>
            <w:r w:rsidR="009025D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F1FC07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5E6B91" w14:textId="1CB62F3F" w:rsidR="00CA33A7" w:rsidRPr="009C431D" w:rsidRDefault="00B35894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(60,426)</w:t>
            </w:r>
          </w:p>
        </w:tc>
        <w:tc>
          <w:tcPr>
            <w:tcW w:w="180" w:type="dxa"/>
            <w:shd w:val="clear" w:color="auto" w:fill="auto"/>
          </w:tcPr>
          <w:p w14:paraId="2951570B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08511C5" w14:textId="52EB1892" w:rsidR="00CA33A7" w:rsidRPr="00936EC3" w:rsidRDefault="00196ABC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7850F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889020" w14:textId="0831F890" w:rsidR="00CA33A7" w:rsidRPr="00936EC3" w:rsidRDefault="002F2E54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</w:t>
            </w:r>
            <w:r w:rsidR="00B7033B">
              <w:rPr>
                <w:rFonts w:ascii="Angsana New" w:hAnsi="Angsana New"/>
                <w:sz w:val="26"/>
                <w:szCs w:val="26"/>
              </w:rPr>
              <w:t>672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E093E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8585C2" w14:textId="5B583242" w:rsidR="00CA33A7" w:rsidRPr="00936EC3" w:rsidRDefault="00654C3D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(5,</w:t>
            </w:r>
            <w:r w:rsidR="00217167">
              <w:rPr>
                <w:rFonts w:ascii="Angsana New" w:hAnsi="Angsana New"/>
                <w:sz w:val="26"/>
                <w:szCs w:val="26"/>
                <w:lang w:bidi="th-TH"/>
              </w:rPr>
              <w:t>865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695571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FFB487" w14:textId="084305D9" w:rsidR="00CA33A7" w:rsidRPr="00936EC3" w:rsidRDefault="001605F3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D8F23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29015D" w14:textId="1649B248" w:rsidR="00CA33A7" w:rsidRPr="0087048B" w:rsidRDefault="00BC4ABD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(119,7</w:t>
            </w:r>
            <w:r w:rsidR="005477E8">
              <w:rPr>
                <w:rFonts w:ascii="Angsana New" w:hAnsi="Angsana New"/>
                <w:sz w:val="26"/>
                <w:szCs w:val="26"/>
                <w:lang w:bidi="th-TH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CA33A7" w:rsidRPr="003562C4" w14:paraId="63A9F3B3" w14:textId="77777777" w:rsidTr="00340998">
        <w:trPr>
          <w:cantSplit/>
        </w:trPr>
        <w:tc>
          <w:tcPr>
            <w:tcW w:w="2979" w:type="dxa"/>
          </w:tcPr>
          <w:p w14:paraId="0420343D" w14:textId="77777777" w:rsidR="00CA33A7" w:rsidRPr="00C646DE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6280C9CC" w14:textId="16D1607E" w:rsidR="00CA33A7" w:rsidRDefault="005E263E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1CA7573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086430" w14:textId="012CBDC8" w:rsidR="00CA33A7" w:rsidRDefault="00CA1E36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F8741D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498B2B84" w14:textId="1E0DACD7" w:rsidR="00CA33A7" w:rsidRDefault="00F5129B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113C85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5F4BA4CA" w14:textId="7A38D777" w:rsidR="00CA33A7" w:rsidRDefault="00034BDB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FDB791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781BE0" w14:textId="53856C9D" w:rsidR="00CA33A7" w:rsidRDefault="00F5129B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D2574A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6B6F79" w14:textId="3A3F58DA" w:rsidR="00CA33A7" w:rsidRPr="00936EC3" w:rsidRDefault="00F5129B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05AA3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C1E56C" w14:textId="6D6EECF5" w:rsidR="00CA33A7" w:rsidRPr="00936EC3" w:rsidRDefault="00F5129B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8B41A5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620F83" w14:textId="0CFE94CE" w:rsidR="00CA33A7" w:rsidRPr="000C57AA" w:rsidRDefault="00F5129B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(1,153)</w:t>
            </w:r>
          </w:p>
        </w:tc>
        <w:tc>
          <w:tcPr>
            <w:tcW w:w="180" w:type="dxa"/>
            <w:shd w:val="clear" w:color="auto" w:fill="auto"/>
          </w:tcPr>
          <w:p w14:paraId="2DF9F3C0" w14:textId="77777777" w:rsidR="00CA33A7" w:rsidRPr="000C57AA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908DA73" w14:textId="0E441D3E" w:rsidR="00CA33A7" w:rsidRPr="000C57AA" w:rsidRDefault="001605F3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1557B" w14:textId="77777777" w:rsidR="00CA33A7" w:rsidRPr="000C57AA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91226" w14:textId="2A4BB7BF" w:rsidR="00CA33A7" w:rsidRPr="000C57AA" w:rsidRDefault="00F5129B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(1,153)</w:t>
            </w:r>
          </w:p>
        </w:tc>
      </w:tr>
      <w:tr w:rsidR="00CA33A7" w:rsidRPr="003562C4" w14:paraId="333CD6D6" w14:textId="77777777" w:rsidTr="000C57AA">
        <w:trPr>
          <w:cantSplit/>
        </w:trPr>
        <w:tc>
          <w:tcPr>
            <w:tcW w:w="2979" w:type="dxa"/>
          </w:tcPr>
          <w:p w14:paraId="09F70734" w14:textId="77777777" w:rsidR="00CA33A7" w:rsidRPr="00C646DE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64DBFBF4" w14:textId="796F8A87" w:rsidR="00CA33A7" w:rsidRPr="000B00FF" w:rsidRDefault="005E263E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65DA3F8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84340" w14:textId="2C4F81A1" w:rsidR="00CA33A7" w:rsidRPr="009C431D" w:rsidRDefault="00CA1E36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4,846</w:t>
            </w:r>
          </w:p>
        </w:tc>
        <w:tc>
          <w:tcPr>
            <w:tcW w:w="180" w:type="dxa"/>
          </w:tcPr>
          <w:p w14:paraId="07E8C625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8062F65" w14:textId="2E026348" w:rsidR="00CA33A7" w:rsidRPr="009C431D" w:rsidRDefault="00F5129B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7054E0C6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033FF6C8" w14:textId="29CA77C6" w:rsidR="00CA33A7" w:rsidRPr="009C431D" w:rsidRDefault="00034BDB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EB0B08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130A7A" w14:textId="5ACFCEC9" w:rsidR="00CA33A7" w:rsidRPr="009C431D" w:rsidRDefault="00C42E95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4,433</w:t>
            </w:r>
          </w:p>
        </w:tc>
        <w:tc>
          <w:tcPr>
            <w:tcW w:w="180" w:type="dxa"/>
          </w:tcPr>
          <w:p w14:paraId="3885A943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BB38FE" w14:textId="71B2B288" w:rsidR="00CA33A7" w:rsidRPr="00936EC3" w:rsidRDefault="00F5129B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3,204</w:t>
            </w:r>
          </w:p>
        </w:tc>
        <w:tc>
          <w:tcPr>
            <w:tcW w:w="180" w:type="dxa"/>
            <w:vAlign w:val="bottom"/>
          </w:tcPr>
          <w:p w14:paraId="7B865750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D09FC1" w14:textId="1A3DF89A" w:rsidR="00CA33A7" w:rsidRPr="00936EC3" w:rsidRDefault="00F5129B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9,9</w:t>
            </w:r>
            <w:r w:rsidR="00096B59">
              <w:rPr>
                <w:rFonts w:ascii="Angsana New" w:hAnsi="Angsana New"/>
                <w:sz w:val="26"/>
                <w:szCs w:val="26"/>
                <w:lang w:bidi="th-TH"/>
              </w:rPr>
              <w:t>23</w:t>
            </w:r>
          </w:p>
        </w:tc>
        <w:tc>
          <w:tcPr>
            <w:tcW w:w="180" w:type="dxa"/>
            <w:vAlign w:val="bottom"/>
          </w:tcPr>
          <w:p w14:paraId="3D8DAD85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468B46" w14:textId="6E202FF4" w:rsidR="00CA33A7" w:rsidRPr="000C57AA" w:rsidRDefault="00F5129B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8,065</w:t>
            </w:r>
          </w:p>
        </w:tc>
        <w:tc>
          <w:tcPr>
            <w:tcW w:w="180" w:type="dxa"/>
            <w:shd w:val="clear" w:color="auto" w:fill="auto"/>
          </w:tcPr>
          <w:p w14:paraId="5059F2F7" w14:textId="77777777" w:rsidR="00CA33A7" w:rsidRPr="000C57AA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CAD55C" w14:textId="66228AF8" w:rsidR="00CA33A7" w:rsidRPr="000C57AA" w:rsidRDefault="001605F3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7E5EA" w14:textId="77777777" w:rsidR="00CA33A7" w:rsidRPr="000C57AA" w:rsidRDefault="00CA33A7" w:rsidP="00CA33A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C2464" w14:textId="75865033" w:rsidR="00CA33A7" w:rsidRPr="000C57AA" w:rsidRDefault="00405B82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30,</w:t>
            </w:r>
            <w:r w:rsidR="00341FBD">
              <w:rPr>
                <w:rFonts w:ascii="Angsana New" w:hAnsi="Angsana New"/>
                <w:sz w:val="26"/>
                <w:szCs w:val="26"/>
                <w:lang w:bidi="th-TH"/>
              </w:rPr>
              <w:t>475</w:t>
            </w:r>
          </w:p>
        </w:tc>
      </w:tr>
      <w:tr w:rsidR="00CA33A7" w:rsidRPr="003562C4" w14:paraId="61A30140" w14:textId="77777777" w:rsidTr="000C57AA">
        <w:trPr>
          <w:cantSplit/>
        </w:trPr>
        <w:tc>
          <w:tcPr>
            <w:tcW w:w="2979" w:type="dxa"/>
          </w:tcPr>
          <w:p w14:paraId="400AA6A9" w14:textId="7F811968" w:rsidR="00CA33A7" w:rsidRPr="00C646DE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A86FD7" w14:textId="6B73E7B4" w:rsidR="00CA33A7" w:rsidRPr="009C431D" w:rsidRDefault="005E263E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1FD79221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0DBBC1" w14:textId="4761F97D" w:rsidR="00CA33A7" w:rsidRPr="009C431D" w:rsidRDefault="009B1254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(43,24</w:t>
            </w:r>
            <w:r w:rsidR="00B3145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25E8A4B2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9030260" w14:textId="4AEBBD18" w:rsidR="00CA33A7" w:rsidRPr="009C431D" w:rsidRDefault="00153A7D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(2,060)</w:t>
            </w:r>
          </w:p>
        </w:tc>
        <w:tc>
          <w:tcPr>
            <w:tcW w:w="180" w:type="dxa"/>
          </w:tcPr>
          <w:p w14:paraId="337F022E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2A83685E" w14:textId="19D95465" w:rsidR="00CA33A7" w:rsidRPr="009C431D" w:rsidRDefault="00B127F1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(786,313)</w:t>
            </w:r>
          </w:p>
        </w:tc>
        <w:tc>
          <w:tcPr>
            <w:tcW w:w="180" w:type="dxa"/>
          </w:tcPr>
          <w:p w14:paraId="0E47A6D5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D7F432" w14:textId="6C4567F5" w:rsidR="00CA33A7" w:rsidRPr="009C431D" w:rsidRDefault="00F5129B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(1,129,238)</w:t>
            </w:r>
          </w:p>
        </w:tc>
        <w:tc>
          <w:tcPr>
            <w:tcW w:w="180" w:type="dxa"/>
          </w:tcPr>
          <w:p w14:paraId="10C0128F" w14:textId="77777777" w:rsidR="00CA33A7" w:rsidRPr="009C431D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94BD1C" w14:textId="6C5B0C6C" w:rsidR="00CA33A7" w:rsidRPr="00936EC3" w:rsidRDefault="00F5129B" w:rsidP="00F5129B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(112,603)</w:t>
            </w:r>
          </w:p>
        </w:tc>
        <w:tc>
          <w:tcPr>
            <w:tcW w:w="180" w:type="dxa"/>
            <w:vAlign w:val="bottom"/>
          </w:tcPr>
          <w:p w14:paraId="6C27A7BF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5B3CA7" w14:textId="419399D4" w:rsidR="00CA33A7" w:rsidRPr="00936EC3" w:rsidRDefault="00F5129B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(44,260)</w:t>
            </w:r>
          </w:p>
        </w:tc>
        <w:tc>
          <w:tcPr>
            <w:tcW w:w="180" w:type="dxa"/>
            <w:vAlign w:val="bottom"/>
          </w:tcPr>
          <w:p w14:paraId="6F32ACA7" w14:textId="77777777" w:rsidR="00CA33A7" w:rsidRPr="00936EC3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688A5" w14:textId="6E0D3798" w:rsidR="00CA33A7" w:rsidRPr="000C57AA" w:rsidRDefault="00F5129B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(56,202)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84CCBA" w14:textId="77777777" w:rsidR="00CA33A7" w:rsidRPr="000C57AA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ECA8B" w14:textId="563A35D1" w:rsidR="00CA33A7" w:rsidRPr="00196B2E" w:rsidRDefault="001605F3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9D2191" w14:textId="77777777" w:rsidR="00CA33A7" w:rsidRPr="00196B2E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A72B" w14:textId="6F63FCA7" w:rsidR="00CA33A7" w:rsidRPr="00196B2E" w:rsidRDefault="000049F3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F5129B"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2,187,470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CA33A7" w:rsidRPr="003562C4" w14:paraId="1D03E3D0" w14:textId="77777777" w:rsidTr="00340998">
        <w:trPr>
          <w:cantSplit/>
        </w:trPr>
        <w:tc>
          <w:tcPr>
            <w:tcW w:w="2979" w:type="dxa"/>
          </w:tcPr>
          <w:p w14:paraId="4573CBEB" w14:textId="77777777" w:rsidR="00CA33A7" w:rsidRPr="00324674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62BDC8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1517591B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C2242B" w14:textId="77777777" w:rsidR="00CA33A7" w:rsidRPr="00324674" w:rsidRDefault="00CA33A7" w:rsidP="002E3278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1F26AC7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BF71002" w14:textId="77777777" w:rsidR="00CA33A7" w:rsidRPr="00324674" w:rsidRDefault="00CA33A7" w:rsidP="002E3278">
            <w:pPr>
              <w:pStyle w:val="acctfourfigures"/>
              <w:tabs>
                <w:tab w:val="clear" w:pos="765"/>
                <w:tab w:val="decimal" w:pos="551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2E1404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2C29787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3BC0C0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5E827E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621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5C10666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1F3CBC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69F5A7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01DD2A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E5167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D5984A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01E63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DA64BA" w14:textId="77777777" w:rsidR="00CA33A7" w:rsidRPr="00D9331D" w:rsidRDefault="00CA33A7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570638" w14:textId="77777777" w:rsidR="00CA33A7" w:rsidRPr="00324674" w:rsidRDefault="00CA33A7" w:rsidP="00CA33A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96533C" w14:textId="77777777" w:rsidR="00CA33A7" w:rsidRPr="00567363" w:rsidRDefault="00CA33A7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CA33A7" w:rsidRPr="003562C4" w14:paraId="2756F618" w14:textId="77777777" w:rsidTr="002115F3">
        <w:trPr>
          <w:cantSplit/>
        </w:trPr>
        <w:tc>
          <w:tcPr>
            <w:tcW w:w="2979" w:type="dxa"/>
            <w:vAlign w:val="bottom"/>
          </w:tcPr>
          <w:p w14:paraId="39477330" w14:textId="67EDF5BB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051ABD00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DD16431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FD98AD" w14:textId="77777777" w:rsidR="00CA33A7" w:rsidRPr="00965562" w:rsidRDefault="00CA33A7" w:rsidP="002E3278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D6D579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FC87EBD" w14:textId="77777777" w:rsidR="00CA33A7" w:rsidRPr="00965562" w:rsidRDefault="00CA33A7" w:rsidP="002E3278">
            <w:pPr>
              <w:pStyle w:val="acctfourfigures"/>
              <w:tabs>
                <w:tab w:val="clear" w:pos="765"/>
                <w:tab w:val="decimal" w:pos="551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B2F532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41756584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C45770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5B3F6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21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9C127B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7DDE23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BFBC4F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A7E323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C197A6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E37E4B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70C590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7CF46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B77F7C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A2745D" w14:textId="77777777" w:rsidR="00CA33A7" w:rsidRPr="0087048B" w:rsidRDefault="00CA33A7" w:rsidP="00CA33A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CA33A7" w:rsidRPr="003562C4" w14:paraId="1F83245D" w14:textId="77777777" w:rsidTr="00324674">
        <w:trPr>
          <w:cantSplit/>
        </w:trPr>
        <w:tc>
          <w:tcPr>
            <w:tcW w:w="2979" w:type="dxa"/>
            <w:vAlign w:val="bottom"/>
          </w:tcPr>
          <w:p w14:paraId="4E2BB62F" w14:textId="47BD7DB0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F8FD24" w14:textId="7CB380D6" w:rsidR="00CA33A7" w:rsidRPr="00506333" w:rsidRDefault="00CA33A7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</w:rPr>
              <w:t>461,788</w:t>
            </w:r>
          </w:p>
        </w:tc>
        <w:tc>
          <w:tcPr>
            <w:tcW w:w="182" w:type="dxa"/>
            <w:vAlign w:val="bottom"/>
          </w:tcPr>
          <w:p w14:paraId="541446A3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E6BF19" w14:textId="172CFDC5" w:rsidR="00CA33A7" w:rsidRPr="00506333" w:rsidRDefault="00CA33A7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23,049</w:t>
            </w:r>
          </w:p>
        </w:tc>
        <w:tc>
          <w:tcPr>
            <w:tcW w:w="180" w:type="dxa"/>
            <w:vAlign w:val="bottom"/>
          </w:tcPr>
          <w:p w14:paraId="373DDA6E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5AF17837" w14:textId="68D47EBA" w:rsidR="00CA33A7" w:rsidRPr="00506333" w:rsidRDefault="00CA33A7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604</w:t>
            </w:r>
          </w:p>
        </w:tc>
        <w:tc>
          <w:tcPr>
            <w:tcW w:w="180" w:type="dxa"/>
            <w:vAlign w:val="bottom"/>
          </w:tcPr>
          <w:p w14:paraId="7C9DB00A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48777C93" w14:textId="3B0BD956" w:rsidR="00CA33A7" w:rsidRPr="00506333" w:rsidRDefault="00CA33A7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</w:rPr>
              <w:t>328,375</w:t>
            </w:r>
          </w:p>
        </w:tc>
        <w:tc>
          <w:tcPr>
            <w:tcW w:w="180" w:type="dxa"/>
            <w:vAlign w:val="bottom"/>
          </w:tcPr>
          <w:p w14:paraId="2AF2E081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9B8B2E" w14:textId="476D27A3" w:rsidR="00CA33A7" w:rsidRPr="00506333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623,291</w:t>
            </w:r>
          </w:p>
        </w:tc>
        <w:tc>
          <w:tcPr>
            <w:tcW w:w="180" w:type="dxa"/>
            <w:vAlign w:val="bottom"/>
          </w:tcPr>
          <w:p w14:paraId="64374724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B10B57" w14:textId="45152413" w:rsidR="00CA33A7" w:rsidRPr="00506333" w:rsidRDefault="00CA33A7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</w:rPr>
              <w:t>30,662</w:t>
            </w:r>
          </w:p>
        </w:tc>
        <w:tc>
          <w:tcPr>
            <w:tcW w:w="180" w:type="dxa"/>
            <w:vAlign w:val="bottom"/>
          </w:tcPr>
          <w:p w14:paraId="1E0CEB97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B6B14E" w14:textId="7A36D007" w:rsidR="00CA33A7" w:rsidRPr="00506333" w:rsidRDefault="00CA33A7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11,313</w:t>
            </w:r>
          </w:p>
        </w:tc>
        <w:tc>
          <w:tcPr>
            <w:tcW w:w="180" w:type="dxa"/>
            <w:vAlign w:val="bottom"/>
          </w:tcPr>
          <w:p w14:paraId="2BBCF90B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AAF0A5" w14:textId="20718AE6" w:rsidR="00CA33A7" w:rsidRPr="00506333" w:rsidRDefault="00CA33A7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10,820</w:t>
            </w:r>
          </w:p>
        </w:tc>
        <w:tc>
          <w:tcPr>
            <w:tcW w:w="180" w:type="dxa"/>
            <w:vAlign w:val="bottom"/>
          </w:tcPr>
          <w:p w14:paraId="37DE8EA8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139D04" w14:textId="405FFDA3" w:rsidR="00CA33A7" w:rsidRPr="00506333" w:rsidRDefault="00CA33A7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15,691</w:t>
            </w:r>
          </w:p>
        </w:tc>
        <w:tc>
          <w:tcPr>
            <w:tcW w:w="180" w:type="dxa"/>
            <w:vAlign w:val="bottom"/>
          </w:tcPr>
          <w:p w14:paraId="3B7BA86D" w14:textId="77777777" w:rsidR="00CA33A7" w:rsidRPr="00965562" w:rsidRDefault="00CA33A7" w:rsidP="00CA33A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F92EC0" w14:textId="29285ED7" w:rsidR="00CA33A7" w:rsidRPr="0087048B" w:rsidRDefault="00CA33A7" w:rsidP="00CA33A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1,50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,593</w:t>
            </w:r>
          </w:p>
        </w:tc>
      </w:tr>
      <w:tr w:rsidR="00CA33A7" w:rsidRPr="003C4B30" w14:paraId="1A0A2DB0" w14:textId="77777777" w:rsidTr="00324674">
        <w:trPr>
          <w:cantSplit/>
        </w:trPr>
        <w:tc>
          <w:tcPr>
            <w:tcW w:w="2979" w:type="dxa"/>
            <w:vAlign w:val="bottom"/>
          </w:tcPr>
          <w:p w14:paraId="0516C880" w14:textId="3CE3E725" w:rsidR="00CA33A7" w:rsidRPr="00965562" w:rsidRDefault="00CA33A7" w:rsidP="00CA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67944" w14:textId="7DF6350A" w:rsidR="00CA33A7" w:rsidRPr="00E72158" w:rsidRDefault="00F5129B" w:rsidP="00CA33A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516,535</w:t>
            </w:r>
          </w:p>
        </w:tc>
        <w:tc>
          <w:tcPr>
            <w:tcW w:w="182" w:type="dxa"/>
            <w:vAlign w:val="bottom"/>
          </w:tcPr>
          <w:p w14:paraId="37370A55" w14:textId="77777777" w:rsidR="00CA33A7" w:rsidRPr="00E72158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94368B" w14:textId="30ED02CB" w:rsidR="00CA33A7" w:rsidRPr="003C4B30" w:rsidRDefault="00F5129B" w:rsidP="002E32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20,523</w:t>
            </w:r>
          </w:p>
        </w:tc>
        <w:tc>
          <w:tcPr>
            <w:tcW w:w="180" w:type="dxa"/>
            <w:vAlign w:val="bottom"/>
          </w:tcPr>
          <w:p w14:paraId="31FD6044" w14:textId="77777777" w:rsidR="00CA33A7" w:rsidRPr="003C4B30" w:rsidRDefault="00CA33A7" w:rsidP="00CA33A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6062EE83" w14:textId="1706A1A2" w:rsidR="00CA33A7" w:rsidRPr="003C4B30" w:rsidRDefault="00F5129B" w:rsidP="002E327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1,213</w:t>
            </w:r>
          </w:p>
        </w:tc>
        <w:tc>
          <w:tcPr>
            <w:tcW w:w="180" w:type="dxa"/>
            <w:vAlign w:val="bottom"/>
          </w:tcPr>
          <w:p w14:paraId="4E650150" w14:textId="77777777" w:rsidR="00CA33A7" w:rsidRPr="00E72158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F03F38" w14:textId="7CB4D2BA" w:rsidR="00CA33A7" w:rsidRPr="003C4B30" w:rsidRDefault="00F5129B" w:rsidP="00CA33A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296,691</w:t>
            </w:r>
          </w:p>
        </w:tc>
        <w:tc>
          <w:tcPr>
            <w:tcW w:w="180" w:type="dxa"/>
            <w:vAlign w:val="bottom"/>
          </w:tcPr>
          <w:p w14:paraId="02B60311" w14:textId="77777777" w:rsidR="00CA33A7" w:rsidRPr="003C4B30" w:rsidRDefault="00CA33A7" w:rsidP="00CA33A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A04DBD" w14:textId="506585F2" w:rsidR="00CA33A7" w:rsidRPr="003C4B30" w:rsidRDefault="00F5129B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582,034</w:t>
            </w:r>
          </w:p>
        </w:tc>
        <w:tc>
          <w:tcPr>
            <w:tcW w:w="180" w:type="dxa"/>
            <w:vAlign w:val="bottom"/>
          </w:tcPr>
          <w:p w14:paraId="6FD305BB" w14:textId="77777777" w:rsidR="00CA33A7" w:rsidRPr="00E72158" w:rsidRDefault="00CA33A7" w:rsidP="00CA33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8FBF03" w14:textId="62CCE12C" w:rsidR="00CA33A7" w:rsidRPr="003C4B30" w:rsidRDefault="00F5129B" w:rsidP="00CA33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21,553</w:t>
            </w:r>
          </w:p>
        </w:tc>
        <w:tc>
          <w:tcPr>
            <w:tcW w:w="180" w:type="dxa"/>
            <w:vAlign w:val="bottom"/>
          </w:tcPr>
          <w:p w14:paraId="5E9F951A" w14:textId="77777777" w:rsidR="00CA33A7" w:rsidRPr="003C4B30" w:rsidRDefault="00CA33A7" w:rsidP="00CA33A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27FD6F" w14:textId="6E593139" w:rsidR="00CA33A7" w:rsidRPr="003C4B30" w:rsidRDefault="00F5129B" w:rsidP="00CA33A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9,575</w:t>
            </w:r>
          </w:p>
        </w:tc>
        <w:tc>
          <w:tcPr>
            <w:tcW w:w="180" w:type="dxa"/>
            <w:vAlign w:val="bottom"/>
          </w:tcPr>
          <w:p w14:paraId="38324FE2" w14:textId="77777777" w:rsidR="00CA33A7" w:rsidRPr="003C4B30" w:rsidRDefault="00CA33A7" w:rsidP="00CA33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2F72A8" w14:textId="7AD09252" w:rsidR="00CA33A7" w:rsidRPr="003C4B30" w:rsidRDefault="00F5129B" w:rsidP="00CA33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4,225</w:t>
            </w:r>
          </w:p>
        </w:tc>
        <w:tc>
          <w:tcPr>
            <w:tcW w:w="180" w:type="dxa"/>
            <w:vAlign w:val="bottom"/>
          </w:tcPr>
          <w:p w14:paraId="204E83E8" w14:textId="77777777" w:rsidR="00CA33A7" w:rsidRPr="003C4B30" w:rsidRDefault="00CA33A7" w:rsidP="00CA33A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270BE8" w14:textId="6A3017AF" w:rsidR="00CA33A7" w:rsidRPr="003C4B30" w:rsidRDefault="00F5129B" w:rsidP="00CA33A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18,603</w:t>
            </w:r>
          </w:p>
        </w:tc>
        <w:tc>
          <w:tcPr>
            <w:tcW w:w="180" w:type="dxa"/>
            <w:vAlign w:val="bottom"/>
          </w:tcPr>
          <w:p w14:paraId="1800BF11" w14:textId="77777777" w:rsidR="00CA33A7" w:rsidRPr="003C4B30" w:rsidRDefault="00CA33A7" w:rsidP="00CA33A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AEA559" w14:textId="4B25E806" w:rsidR="00CA33A7" w:rsidRPr="003C4B30" w:rsidRDefault="001605F3" w:rsidP="00CA33A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605F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1605F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470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1605F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952</w:t>
            </w:r>
          </w:p>
        </w:tc>
      </w:tr>
    </w:tbl>
    <w:p w14:paraId="77B5BBBE" w14:textId="77777777" w:rsidR="00742A40" w:rsidRDefault="00742A40">
      <w:r>
        <w:br w:type="page"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FD43FD" w:rsidRPr="003562C4" w14:paraId="06910C3E" w14:textId="77777777" w:rsidTr="00742A40">
        <w:trPr>
          <w:cantSplit/>
          <w:tblHeader/>
        </w:trPr>
        <w:tc>
          <w:tcPr>
            <w:tcW w:w="2979" w:type="dxa"/>
          </w:tcPr>
          <w:p w14:paraId="723BACC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76611C8C" w14:textId="77777777" w:rsidR="00FD43FD" w:rsidRPr="00FD43FD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D43FD" w:rsidRPr="003562C4" w14:paraId="719831A0" w14:textId="77777777" w:rsidTr="00742A40">
        <w:trPr>
          <w:cantSplit/>
          <w:tblHeader/>
        </w:trPr>
        <w:tc>
          <w:tcPr>
            <w:tcW w:w="2979" w:type="dxa"/>
          </w:tcPr>
          <w:p w14:paraId="058F50D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61DD37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145C0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0BEBC4D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EEC25A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46E64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A0F3F6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60026D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DFBAF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43E9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BB11A4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6C0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1E94E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43CF7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2A79F44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BF8B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A0760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DD525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0CADE03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7EEEB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4828A6F4" w14:textId="77777777" w:rsidTr="00742A40">
        <w:trPr>
          <w:cantSplit/>
          <w:tblHeader/>
        </w:trPr>
        <w:tc>
          <w:tcPr>
            <w:tcW w:w="2979" w:type="dxa"/>
          </w:tcPr>
          <w:p w14:paraId="76B4B6D7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D74FB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1819F1D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65F1D6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79F77B3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63DD5E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44B7B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49DB4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6C6DF1C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50E262D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17F5FD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FFE22C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3D949ED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F0E7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FB2CC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162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6A520AA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0BDA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9F81926" w14:textId="77777777" w:rsidTr="00742A40">
        <w:trPr>
          <w:cantSplit/>
          <w:tblHeader/>
        </w:trPr>
        <w:tc>
          <w:tcPr>
            <w:tcW w:w="2979" w:type="dxa"/>
          </w:tcPr>
          <w:p w14:paraId="5A99BF12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440CF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8B29AD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6EA7FD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14:paraId="0D37709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2E712A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15C309D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765DB5B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04118FF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CDBA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F7E2EB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D24BF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4CB817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7980A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48BBE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CE90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35648B2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3B60A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C423622" w14:textId="77777777" w:rsidTr="00742A40">
        <w:trPr>
          <w:cantSplit/>
          <w:tblHeader/>
        </w:trPr>
        <w:tc>
          <w:tcPr>
            <w:tcW w:w="2979" w:type="dxa"/>
          </w:tcPr>
          <w:p w14:paraId="5DE994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4E1C15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43C301C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B28A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514582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2A8F17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5644AE6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3E3CAF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74ED160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4672F74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4384B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17542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7B039E8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E481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D580F8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585F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575A20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2F80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D43FD" w:rsidRPr="003562C4" w14:paraId="4AC2DA5F" w14:textId="77777777" w:rsidTr="00742A40">
        <w:trPr>
          <w:cantSplit/>
          <w:tblHeader/>
        </w:trPr>
        <w:tc>
          <w:tcPr>
            <w:tcW w:w="2979" w:type="dxa"/>
          </w:tcPr>
          <w:p w14:paraId="332367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7035607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D43FD" w:rsidRPr="003562C4" w14:paraId="0BFAD044" w14:textId="77777777" w:rsidTr="00742A40">
        <w:trPr>
          <w:cantSplit/>
        </w:trPr>
        <w:tc>
          <w:tcPr>
            <w:tcW w:w="2979" w:type="dxa"/>
          </w:tcPr>
          <w:p w14:paraId="3040553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2F12E02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22CF2B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8D83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3C49A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9E2133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08CBFA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985EDD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3326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110E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E14675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58AB41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AEB1A9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E25A16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A6F8F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A95EE3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AA17C9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5F5461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350FB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7B5E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6D7" w:rsidRPr="003562C4" w14:paraId="69379B0D" w14:textId="77777777" w:rsidTr="00742A40">
        <w:trPr>
          <w:cantSplit/>
        </w:trPr>
        <w:tc>
          <w:tcPr>
            <w:tcW w:w="2979" w:type="dxa"/>
          </w:tcPr>
          <w:p w14:paraId="301476A7" w14:textId="170E7702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1C18B61E" w14:textId="386F07B5" w:rsidR="00CF16D7" w:rsidRPr="00CF16D7" w:rsidRDefault="00D110C5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  <w:r w:rsidR="00CF16D7" w:rsidRPr="00CF16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408</w:t>
            </w:r>
          </w:p>
        </w:tc>
        <w:tc>
          <w:tcPr>
            <w:tcW w:w="182" w:type="dxa"/>
          </w:tcPr>
          <w:p w14:paraId="7B0F6161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17C731" w14:textId="6894A5C7" w:rsidR="00CF16D7" w:rsidRPr="00CF16D7" w:rsidRDefault="00D110C5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="00CF16D7" w:rsidRPr="00CF16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80" w:type="dxa"/>
          </w:tcPr>
          <w:p w14:paraId="63416D81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012CB5F" w14:textId="4516CDB9" w:rsidR="00CF16D7" w:rsidRPr="00CF16D7" w:rsidRDefault="00D110C5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CF16D7" w:rsidRPr="00CF16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678</w:t>
            </w:r>
          </w:p>
        </w:tc>
        <w:tc>
          <w:tcPr>
            <w:tcW w:w="180" w:type="dxa"/>
          </w:tcPr>
          <w:p w14:paraId="4C10EFBA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C981D8" w14:textId="0379B595" w:rsidR="00CF16D7" w:rsidRPr="00CF16D7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F16D7" w:rsidRPr="00CF16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081</w:t>
            </w:r>
            <w:r w:rsidR="00CF16D7" w:rsidRPr="00CF16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80" w:type="dxa"/>
          </w:tcPr>
          <w:p w14:paraId="0D871C0E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4BFDBC" w14:textId="664DF2DA" w:rsidR="00CF16D7" w:rsidRPr="00CF16D7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CF16D7" w:rsidRPr="00CF16D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668</w:t>
            </w:r>
            <w:r w:rsidR="00CF16D7" w:rsidRPr="00CF16D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986</w:t>
            </w:r>
          </w:p>
        </w:tc>
        <w:tc>
          <w:tcPr>
            <w:tcW w:w="180" w:type="dxa"/>
          </w:tcPr>
          <w:p w14:paraId="6551D50F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79065" w14:textId="3189A680" w:rsidR="00CF16D7" w:rsidRPr="00CF16D7" w:rsidRDefault="00D110C5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122</w:t>
            </w:r>
            <w:r w:rsidR="00CF16D7" w:rsidRPr="00CF16D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050</w:t>
            </w:r>
          </w:p>
        </w:tc>
        <w:tc>
          <w:tcPr>
            <w:tcW w:w="180" w:type="dxa"/>
            <w:vAlign w:val="bottom"/>
          </w:tcPr>
          <w:p w14:paraId="131B3468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B638B9" w14:textId="10354DFA" w:rsidR="00CF16D7" w:rsidRPr="00CF16D7" w:rsidRDefault="00D110C5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51</w:t>
            </w:r>
            <w:r w:rsidR="00CF16D7" w:rsidRPr="00CF16D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483</w:t>
            </w:r>
          </w:p>
        </w:tc>
        <w:tc>
          <w:tcPr>
            <w:tcW w:w="180" w:type="dxa"/>
            <w:vAlign w:val="bottom"/>
          </w:tcPr>
          <w:p w14:paraId="0AAADADD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B18F7" w14:textId="2B3226EC" w:rsidR="00CF16D7" w:rsidRPr="00CF16D7" w:rsidRDefault="00D110C5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  <w:r w:rsidR="00CF16D7" w:rsidRPr="00CF16D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180" w:type="dxa"/>
            <w:vAlign w:val="bottom"/>
          </w:tcPr>
          <w:p w14:paraId="74199CE9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A5870A" w14:textId="0F35C2F6" w:rsidR="00CF16D7" w:rsidRPr="00CF16D7" w:rsidRDefault="00D110C5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CF16D7" w:rsidRPr="00CF16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663</w:t>
            </w:r>
          </w:p>
        </w:tc>
        <w:tc>
          <w:tcPr>
            <w:tcW w:w="180" w:type="dxa"/>
            <w:vAlign w:val="bottom"/>
          </w:tcPr>
          <w:p w14:paraId="0A3A4FCC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13EB52" w14:textId="6D7B32DE" w:rsidR="00CF16D7" w:rsidRPr="00CF16D7" w:rsidRDefault="00D110C5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F16D7" w:rsidRPr="00CF16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330</w:t>
            </w:r>
            <w:r w:rsidR="00CF16D7" w:rsidRPr="00CF16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</w:p>
        </w:tc>
      </w:tr>
      <w:tr w:rsidR="00CF16D7" w:rsidRPr="003562C4" w14:paraId="379FDA22" w14:textId="77777777">
        <w:trPr>
          <w:cantSplit/>
        </w:trPr>
        <w:tc>
          <w:tcPr>
            <w:tcW w:w="2979" w:type="dxa"/>
          </w:tcPr>
          <w:p w14:paraId="15444214" w14:textId="30380B88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6A7B282" w14:textId="1BE64DD6" w:rsidR="00CF16D7" w:rsidRPr="00CF16D7" w:rsidRDefault="00CF16D7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A781CBD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F34DB7" w14:textId="01AC973C" w:rsidR="00CF16D7" w:rsidRPr="00965562" w:rsidRDefault="00CF16D7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F90ACB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91FF91F" w14:textId="081AE114" w:rsidR="00CF16D7" w:rsidRPr="00965562" w:rsidRDefault="00D110C5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541</w:t>
            </w:r>
          </w:p>
        </w:tc>
        <w:tc>
          <w:tcPr>
            <w:tcW w:w="180" w:type="dxa"/>
          </w:tcPr>
          <w:p w14:paraId="4AA4D8FA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124C9EF" w14:textId="0CA7E1C3" w:rsidR="00CF16D7" w:rsidRPr="00965562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6B63AADE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9EE6B4" w14:textId="31757F50" w:rsidR="00CF16D7" w:rsidRPr="00965562" w:rsidRDefault="00CF16D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80" w:type="dxa"/>
          </w:tcPr>
          <w:p w14:paraId="10058280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C2CAF" w14:textId="47C2C9D2" w:rsidR="00CF16D7" w:rsidRPr="00965562" w:rsidRDefault="00CF16D7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180" w:type="dxa"/>
            <w:vAlign w:val="bottom"/>
          </w:tcPr>
          <w:p w14:paraId="56FB1AA7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3A53C7" w14:textId="79853D36" w:rsidR="00CF16D7" w:rsidRPr="00965562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4,806</w:t>
            </w:r>
          </w:p>
        </w:tc>
        <w:tc>
          <w:tcPr>
            <w:tcW w:w="180" w:type="dxa"/>
            <w:vAlign w:val="bottom"/>
          </w:tcPr>
          <w:p w14:paraId="2AACF4B4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345729" w14:textId="5C10FF0A" w:rsidR="00CF16D7" w:rsidRPr="00965562" w:rsidRDefault="00CF16D7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54</w:t>
            </w:r>
          </w:p>
        </w:tc>
        <w:tc>
          <w:tcPr>
            <w:tcW w:w="180" w:type="dxa"/>
          </w:tcPr>
          <w:p w14:paraId="1B009B76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58B000" w14:textId="2ACCD850" w:rsidR="00CF16D7" w:rsidRPr="000D1FB2" w:rsidRDefault="00D110C5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="00CF16D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422</w:t>
            </w:r>
          </w:p>
        </w:tc>
        <w:tc>
          <w:tcPr>
            <w:tcW w:w="180" w:type="dxa"/>
            <w:vAlign w:val="bottom"/>
          </w:tcPr>
          <w:p w14:paraId="426490F8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1A50F0" w14:textId="279395AC" w:rsidR="00CF16D7" w:rsidRPr="00965562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D6B6E">
              <w:rPr>
                <w:rFonts w:ascii="Angsana New" w:hAnsi="Angsana New"/>
                <w:sz w:val="26"/>
                <w:szCs w:val="26"/>
                <w:lang w:bidi="th-TH"/>
              </w:rPr>
              <w:t>41,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778</w:t>
            </w:r>
          </w:p>
        </w:tc>
      </w:tr>
      <w:tr w:rsidR="00CF16D7" w:rsidRPr="003562C4" w14:paraId="299CA805" w14:textId="77777777">
        <w:trPr>
          <w:cantSplit/>
        </w:trPr>
        <w:tc>
          <w:tcPr>
            <w:tcW w:w="2979" w:type="dxa"/>
          </w:tcPr>
          <w:p w14:paraId="10B941E6" w14:textId="711F4016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2E21C9E8" w14:textId="624D322A" w:rsidR="00CF16D7" w:rsidRPr="00CF16D7" w:rsidRDefault="00CF16D7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14B8958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E0DA6C" w14:textId="729BB658" w:rsidR="00CF16D7" w:rsidRPr="00B070E9" w:rsidRDefault="00D110C5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180" w:type="dxa"/>
          </w:tcPr>
          <w:p w14:paraId="322838D4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C18DD74" w14:textId="522920FD" w:rsidR="00CF16D7" w:rsidRPr="00B070E9" w:rsidRDefault="00CF16D7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80" w:type="dxa"/>
          </w:tcPr>
          <w:p w14:paraId="70F48D12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0D4D4E3" w14:textId="35A7D557" w:rsidR="00CF16D7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2FF7F14A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F08237" w14:textId="2A17E978" w:rsidR="00CF16D7" w:rsidRPr="00B070E9" w:rsidRDefault="00CF16D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27,217</w:t>
            </w:r>
          </w:p>
        </w:tc>
        <w:tc>
          <w:tcPr>
            <w:tcW w:w="180" w:type="dxa"/>
          </w:tcPr>
          <w:p w14:paraId="06C06C20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00A992" w14:textId="0E7B6265" w:rsidR="00CF16D7" w:rsidRPr="00B070E9" w:rsidRDefault="00CF16D7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3,346</w:t>
            </w:r>
          </w:p>
        </w:tc>
        <w:tc>
          <w:tcPr>
            <w:tcW w:w="180" w:type="dxa"/>
            <w:vAlign w:val="bottom"/>
          </w:tcPr>
          <w:p w14:paraId="77760460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92DBE0" w14:textId="3A671F2F" w:rsidR="00CF16D7" w:rsidRPr="00B070E9" w:rsidRDefault="00D110C5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CF16D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180" w:type="dxa"/>
          </w:tcPr>
          <w:p w14:paraId="6E09E3BC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28874" w14:textId="657D14A9" w:rsidR="00CF16D7" w:rsidRPr="00CD5EFE" w:rsidRDefault="00CF16D7" w:rsidP="00CD5EF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0E98603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C6D996" w14:textId="17444955" w:rsidR="00CF16D7" w:rsidRPr="00814E80" w:rsidRDefault="00CF16D7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(35,394)</w:t>
            </w:r>
          </w:p>
        </w:tc>
        <w:tc>
          <w:tcPr>
            <w:tcW w:w="180" w:type="dxa"/>
            <w:vAlign w:val="bottom"/>
          </w:tcPr>
          <w:p w14:paraId="1C9627AF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7D3665" w14:textId="5FFEAFC8" w:rsidR="00CF16D7" w:rsidRPr="00814E80" w:rsidRDefault="00CF16D7" w:rsidP="00CD5EF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F16D7" w:rsidRPr="003562C4" w14:paraId="3C106CF1" w14:textId="77777777">
        <w:trPr>
          <w:cantSplit/>
        </w:trPr>
        <w:tc>
          <w:tcPr>
            <w:tcW w:w="2979" w:type="dxa"/>
          </w:tcPr>
          <w:p w14:paraId="0A80271E" w14:textId="7ECF0ECF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7169586D" w14:textId="4C4987B4" w:rsidR="00CF16D7" w:rsidRPr="00CF16D7" w:rsidRDefault="00CF16D7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1724614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77077" w14:textId="4BA0F3F2" w:rsidR="00CF16D7" w:rsidRPr="00CF16D7" w:rsidRDefault="00CF16D7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16D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AA2612A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2768397" w14:textId="4A8D7555" w:rsidR="00CF16D7" w:rsidRPr="00965562" w:rsidRDefault="00CF16D7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A31118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5D3AC5F" w14:textId="053AA7B9" w:rsidR="00CF16D7" w:rsidRPr="00CD5EFE" w:rsidRDefault="00CF16D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5EF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4888C82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832274" w14:textId="7B7E1780" w:rsidR="00CF16D7" w:rsidRPr="00965562" w:rsidRDefault="00CF16D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CDA411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BF78B" w14:textId="712C2135" w:rsidR="00CF16D7" w:rsidRPr="00965562" w:rsidRDefault="00CF16D7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7,129</w:t>
            </w:r>
          </w:p>
        </w:tc>
        <w:tc>
          <w:tcPr>
            <w:tcW w:w="180" w:type="dxa"/>
            <w:vAlign w:val="bottom"/>
          </w:tcPr>
          <w:p w14:paraId="69F46164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9279F" w14:textId="18C59B65" w:rsidR="00CF16D7" w:rsidRPr="00965562" w:rsidRDefault="00CF16D7" w:rsidP="00CD5EF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5EF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81E6FD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744C9" w14:textId="123ECC26" w:rsidR="00CF16D7" w:rsidRPr="00965562" w:rsidRDefault="00CF16D7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12,771</w:t>
            </w:r>
          </w:p>
        </w:tc>
        <w:tc>
          <w:tcPr>
            <w:tcW w:w="180" w:type="dxa"/>
          </w:tcPr>
          <w:p w14:paraId="1E66BACC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8ED89" w14:textId="10F62A17" w:rsidR="00CF16D7" w:rsidRPr="00CD5EFE" w:rsidRDefault="00CF16D7" w:rsidP="00CD5EF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D5EF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5DA145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00C19C" w14:textId="3855B91F" w:rsidR="00CF16D7" w:rsidRPr="00965562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D6B6E">
              <w:rPr>
                <w:rFonts w:ascii="Angsana New" w:hAnsi="Angsana New"/>
                <w:sz w:val="26"/>
                <w:szCs w:val="26"/>
                <w:lang w:bidi="th-TH"/>
              </w:rPr>
              <w:t>19,900</w:t>
            </w:r>
          </w:p>
        </w:tc>
      </w:tr>
      <w:tr w:rsidR="00CF16D7" w:rsidRPr="003562C4" w14:paraId="2D8BE189" w14:textId="77777777">
        <w:trPr>
          <w:cantSplit/>
        </w:trPr>
        <w:tc>
          <w:tcPr>
            <w:tcW w:w="2979" w:type="dxa"/>
          </w:tcPr>
          <w:p w14:paraId="0DBC0C6E" w14:textId="6ACD4839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023590D6" w14:textId="16204FFF" w:rsidR="00CF16D7" w:rsidRPr="00CF16D7" w:rsidRDefault="00CF16D7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C02100C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2E7FF1" w14:textId="3A4D018C" w:rsidR="00CF16D7" w:rsidRPr="00965562" w:rsidRDefault="00CF16D7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0EF1A64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FD43FFF" w14:textId="59A102C5" w:rsidR="00CF16D7" w:rsidRPr="00965562" w:rsidRDefault="00CF16D7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A81965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7E2DFA1" w14:textId="0076B156" w:rsidR="00CF16D7" w:rsidRPr="00CD5EFE" w:rsidRDefault="00CF16D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D5EF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5A9F636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573D7A" w14:textId="4B25EC12" w:rsidR="00CF16D7" w:rsidRPr="00965562" w:rsidRDefault="00CF16D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DE2C37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30AFB" w14:textId="52C22074" w:rsidR="00CF16D7" w:rsidRPr="00965562" w:rsidRDefault="00CF16D7" w:rsidP="00CD5EF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3D90039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A57A9" w14:textId="021C3932" w:rsidR="00CF16D7" w:rsidRPr="00CD5EFE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D5EFE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26"/>
                <w:szCs w:val="26"/>
                <w:lang w:val="en-US" w:bidi="th-TH"/>
              </w:rPr>
              <w:t>237</w:t>
            </w:r>
            <w:r w:rsidRPr="00CD5EFE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731CDC6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B02DE6" w14:textId="02D409E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(2,706)</w:t>
            </w:r>
          </w:p>
        </w:tc>
        <w:tc>
          <w:tcPr>
            <w:tcW w:w="180" w:type="dxa"/>
          </w:tcPr>
          <w:p w14:paraId="1DDDABE5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1833C6" w14:textId="7B78321B" w:rsidR="00CF16D7" w:rsidRPr="00CD5EFE" w:rsidRDefault="00CF16D7" w:rsidP="00CD5EF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D5EF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872CFD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D5BBA2" w14:textId="70B52C6C" w:rsidR="00CF16D7" w:rsidRPr="00965562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D6B6E">
              <w:rPr>
                <w:rFonts w:ascii="Angsana New" w:hAnsi="Angsana New"/>
                <w:sz w:val="26"/>
                <w:szCs w:val="26"/>
                <w:lang w:bidi="th-TH"/>
              </w:rPr>
              <w:t>(2,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943</w:t>
            </w:r>
            <w:r w:rsidRPr="007D6B6E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CF16D7" w:rsidRPr="003562C4" w14:paraId="3BA999AE" w14:textId="77777777" w:rsidTr="00742A40">
        <w:trPr>
          <w:cantSplit/>
        </w:trPr>
        <w:tc>
          <w:tcPr>
            <w:tcW w:w="2979" w:type="dxa"/>
          </w:tcPr>
          <w:p w14:paraId="6A581AA3" w14:textId="3F3708CC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02BF33" w14:textId="5C3EBBE2" w:rsidR="00CF16D7" w:rsidRPr="00340998" w:rsidRDefault="00CF16D7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716DD526" w14:textId="77777777" w:rsidR="00CF16D7" w:rsidRPr="00340998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719E7" w14:textId="5610C412" w:rsidR="00CF16D7" w:rsidRPr="00340998" w:rsidRDefault="00CF16D7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8C97993" w14:textId="77777777" w:rsidR="00CF16D7" w:rsidRPr="00340998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449E141" w14:textId="72AC4645" w:rsidR="00CF16D7" w:rsidRPr="00340998" w:rsidRDefault="00CF16D7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53672F" w14:textId="77777777" w:rsidR="00CF16D7" w:rsidRPr="00340998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7AA578F" w14:textId="0CFA200D" w:rsidR="00CF16D7" w:rsidRPr="00CD5EFE" w:rsidRDefault="00CF16D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EDC87D" w14:textId="77777777" w:rsidR="00CF16D7" w:rsidRPr="00340998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313E73" w14:textId="5D4A7868" w:rsidR="00CF16D7" w:rsidRPr="00340998" w:rsidRDefault="00CF16D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1358FDB" w14:textId="77777777" w:rsidR="00CF16D7" w:rsidRPr="00340998" w:rsidRDefault="00CF16D7" w:rsidP="00CF16D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DC825F" w14:textId="379153D9" w:rsidR="00CF16D7" w:rsidRPr="00340998" w:rsidRDefault="00CF16D7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27119" w14:textId="77777777" w:rsidR="00CF16D7" w:rsidRPr="00340998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985DA" w14:textId="32BA7E70" w:rsidR="00CF16D7" w:rsidRPr="00340998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D0D7C2" w14:textId="77777777" w:rsidR="00CF16D7" w:rsidRPr="00340998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F205F7" w14:textId="65636F87" w:rsidR="00CF16D7" w:rsidRPr="00340998" w:rsidRDefault="00CF16D7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DBC26D" w14:textId="77777777" w:rsidR="00CF16D7" w:rsidRPr="00340998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BEA672" w14:textId="435D17B6" w:rsidR="00CF16D7" w:rsidRPr="00340998" w:rsidRDefault="00CF16D7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040488" w14:textId="77777777" w:rsidR="00CF16D7" w:rsidRPr="00340998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2EBA30" w14:textId="0E9348D0" w:rsidR="00CF16D7" w:rsidRPr="00340998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F16D7" w:rsidRPr="003562C4" w14:paraId="50D80B20" w14:textId="77777777" w:rsidTr="00742A40">
        <w:trPr>
          <w:cantSplit/>
        </w:trPr>
        <w:tc>
          <w:tcPr>
            <w:tcW w:w="2979" w:type="dxa"/>
          </w:tcPr>
          <w:p w14:paraId="747984AB" w14:textId="1E9B9AFB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74E399DD" w14:textId="536E6A2D" w:rsidR="00CF16D7" w:rsidRPr="00F160FE" w:rsidRDefault="00CF16D7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261,408</w:t>
            </w:r>
          </w:p>
        </w:tc>
        <w:tc>
          <w:tcPr>
            <w:tcW w:w="182" w:type="dxa"/>
          </w:tcPr>
          <w:p w14:paraId="5A92BC54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FC4E5" w14:textId="3BCFD0DD" w:rsidR="00CF16D7" w:rsidRPr="00F160FE" w:rsidRDefault="00D110C5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</w:t>
            </w:r>
            <w:r w:rsidR="00CF16D7" w:rsidRPr="00E2108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163</w:t>
            </w:r>
          </w:p>
        </w:tc>
        <w:tc>
          <w:tcPr>
            <w:tcW w:w="180" w:type="dxa"/>
          </w:tcPr>
          <w:p w14:paraId="714171FC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6BEC6DB" w14:textId="25A405F4" w:rsidR="00CF16D7" w:rsidRPr="00F160FE" w:rsidRDefault="00CF16D7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3,248</w:t>
            </w:r>
          </w:p>
        </w:tc>
        <w:tc>
          <w:tcPr>
            <w:tcW w:w="180" w:type="dxa"/>
          </w:tcPr>
          <w:p w14:paraId="0FDFB892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B87A01" w14:textId="4308F534" w:rsidR="00CF16D7" w:rsidRPr="00CD5EFE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CF16D7" w:rsidRPr="00CD5E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081</w:t>
            </w:r>
            <w:r w:rsidR="00CF16D7" w:rsidRPr="00CD5E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728</w:t>
            </w:r>
          </w:p>
        </w:tc>
        <w:tc>
          <w:tcPr>
            <w:tcW w:w="180" w:type="dxa"/>
          </w:tcPr>
          <w:p w14:paraId="042D3E5A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BDA8D5" w14:textId="119BE837" w:rsidR="00CF16D7" w:rsidRPr="00F160FE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CF16D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696</w:t>
            </w:r>
            <w:r w:rsidR="00CF16D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536</w:t>
            </w:r>
          </w:p>
        </w:tc>
        <w:tc>
          <w:tcPr>
            <w:tcW w:w="180" w:type="dxa"/>
          </w:tcPr>
          <w:p w14:paraId="4502DEAD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A2570E3" w14:textId="05A95280" w:rsidR="00CF16D7" w:rsidRPr="00602E78" w:rsidRDefault="00CF16D7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135,056</w:t>
            </w:r>
          </w:p>
        </w:tc>
        <w:tc>
          <w:tcPr>
            <w:tcW w:w="180" w:type="dxa"/>
            <w:vAlign w:val="bottom"/>
          </w:tcPr>
          <w:p w14:paraId="2968665E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2BFCF1" w14:textId="548E31A3" w:rsidR="00CF16D7" w:rsidRPr="00F160FE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59,824</w:t>
            </w:r>
          </w:p>
        </w:tc>
        <w:tc>
          <w:tcPr>
            <w:tcW w:w="180" w:type="dxa"/>
            <w:vAlign w:val="bottom"/>
          </w:tcPr>
          <w:p w14:paraId="23936665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CBF70C" w14:textId="6C00D9C0" w:rsidR="00CF16D7" w:rsidRPr="00602E78" w:rsidRDefault="00CF16D7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68,069</w:t>
            </w:r>
          </w:p>
        </w:tc>
        <w:tc>
          <w:tcPr>
            <w:tcW w:w="180" w:type="dxa"/>
            <w:vAlign w:val="bottom"/>
          </w:tcPr>
          <w:p w14:paraId="73D176B3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C3AE15" w14:textId="7B6DCE95" w:rsidR="00CF16D7" w:rsidRPr="00F160FE" w:rsidRDefault="00CF16D7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15,691</w:t>
            </w:r>
          </w:p>
        </w:tc>
        <w:tc>
          <w:tcPr>
            <w:tcW w:w="180" w:type="dxa"/>
            <w:vAlign w:val="bottom"/>
          </w:tcPr>
          <w:p w14:paraId="7EFA3B9C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CDC3A9" w14:textId="5EE530F5" w:rsidR="00CF16D7" w:rsidRPr="00F160FE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0D25">
              <w:rPr>
                <w:rFonts w:ascii="Angsana New" w:hAnsi="Angsana New"/>
                <w:b/>
                <w:bCs/>
                <w:sz w:val="26"/>
                <w:szCs w:val="26"/>
              </w:rPr>
              <w:t>3,389,7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</w:tr>
      <w:tr w:rsidR="00CF16D7" w:rsidRPr="003562C4" w14:paraId="4DFC9814" w14:textId="77777777" w:rsidTr="00742A40">
        <w:trPr>
          <w:cantSplit/>
        </w:trPr>
        <w:tc>
          <w:tcPr>
            <w:tcW w:w="2979" w:type="dxa"/>
          </w:tcPr>
          <w:p w14:paraId="38A98CB0" w14:textId="77777777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B871D31" w14:textId="151C9910" w:rsidR="00CF16D7" w:rsidRPr="00965562" w:rsidRDefault="00D110C5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BC428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82" w:type="dxa"/>
          </w:tcPr>
          <w:p w14:paraId="6977D829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AC844C" w14:textId="0D083492" w:rsidR="00CF16D7" w:rsidRPr="00965562" w:rsidRDefault="00C2213E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5C2490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7F370B2" w14:textId="32CBBB41" w:rsidR="00CF16D7" w:rsidRPr="00F75A87" w:rsidRDefault="00D110C5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213721FA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B1F27F8" w14:textId="5D1ADECB" w:rsidR="00CF16D7" w:rsidRPr="00965562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80" w:type="dxa"/>
          </w:tcPr>
          <w:p w14:paraId="554D3F1E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7B3C91" w14:textId="1EE56791" w:rsidR="00CF16D7" w:rsidRPr="00965562" w:rsidRDefault="001B038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80" w:type="dxa"/>
          </w:tcPr>
          <w:p w14:paraId="05CF31EA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BA8A10" w14:textId="6029CE10" w:rsidR="00CF16D7" w:rsidRPr="00441854" w:rsidRDefault="00D110C5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C10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80" w:type="dxa"/>
            <w:vAlign w:val="bottom"/>
          </w:tcPr>
          <w:p w14:paraId="274F8086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026022" w14:textId="433C1A17" w:rsidR="00CF16D7" w:rsidRPr="00936EC3" w:rsidRDefault="003E1681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6A7E">
              <w:rPr>
                <w:rFonts w:ascii="Angsana New" w:hAnsi="Angsana New"/>
                <w:sz w:val="26"/>
                <w:szCs w:val="26"/>
              </w:rPr>
              <w:t>3,747</w:t>
            </w:r>
          </w:p>
        </w:tc>
        <w:tc>
          <w:tcPr>
            <w:tcW w:w="180" w:type="dxa"/>
            <w:vAlign w:val="bottom"/>
          </w:tcPr>
          <w:p w14:paraId="662ECED1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C1194B" w14:textId="124C0D9D" w:rsidR="00CF16D7" w:rsidRPr="00936EC3" w:rsidRDefault="00DB4952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46</w:t>
            </w:r>
          </w:p>
        </w:tc>
        <w:tc>
          <w:tcPr>
            <w:tcW w:w="180" w:type="dxa"/>
          </w:tcPr>
          <w:p w14:paraId="06F42545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6856E" w14:textId="7C15F655" w:rsidR="00CF16D7" w:rsidRPr="00936EC3" w:rsidRDefault="00D110C5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27</w:t>
            </w:r>
            <w:r w:rsidR="00755BD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2F79C419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64C593" w14:textId="1D4233BD" w:rsidR="00CF16D7" w:rsidRPr="007D6B6E" w:rsidRDefault="009A38BF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39,335</w:t>
            </w:r>
          </w:p>
        </w:tc>
      </w:tr>
      <w:tr w:rsidR="00CF16D7" w:rsidRPr="003562C4" w14:paraId="2D640099" w14:textId="77777777" w:rsidTr="00742A40">
        <w:trPr>
          <w:cantSplit/>
        </w:trPr>
        <w:tc>
          <w:tcPr>
            <w:tcW w:w="2979" w:type="dxa"/>
          </w:tcPr>
          <w:p w14:paraId="6E6324E2" w14:textId="77777777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6C8AE856" w14:textId="4F3C47B8" w:rsidR="00CF16D7" w:rsidRPr="00B777ED" w:rsidRDefault="006072D9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8001D5C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731E7A" w14:textId="7C92978F" w:rsidR="00CF16D7" w:rsidRPr="00965562" w:rsidRDefault="00D110C5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0664EFD0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950A898" w14:textId="1F74A1A8" w:rsidR="00CF16D7" w:rsidRPr="00965562" w:rsidRDefault="007511F2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60CB99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A6F9A80" w14:textId="4539E661" w:rsidR="00CF16D7" w:rsidRPr="00965562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06870C40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EDAE5F" w14:textId="265D5AD2" w:rsidR="00CF16D7" w:rsidRPr="00965562" w:rsidRDefault="005F15C0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18,974</w:t>
            </w:r>
          </w:p>
        </w:tc>
        <w:tc>
          <w:tcPr>
            <w:tcW w:w="180" w:type="dxa"/>
          </w:tcPr>
          <w:p w14:paraId="0A47320E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7F7C2" w14:textId="2D74E0CC" w:rsidR="00CF16D7" w:rsidRPr="00936EC3" w:rsidRDefault="000F1590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80" w:type="dxa"/>
            <w:vAlign w:val="bottom"/>
          </w:tcPr>
          <w:p w14:paraId="11C8C1EB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C4122F" w14:textId="08425590" w:rsidR="00CF16D7" w:rsidRPr="00936EC3" w:rsidRDefault="00D110C5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180" w:type="dxa"/>
          </w:tcPr>
          <w:p w14:paraId="45FA8FA8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66002A" w14:textId="1D0DF60C" w:rsidR="00CF16D7" w:rsidRPr="00936EC3" w:rsidRDefault="001D0CFB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2126D2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DB1EC7" w14:textId="0D8B4DA0" w:rsidR="00CF16D7" w:rsidRPr="00936EC3" w:rsidRDefault="0082722B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2B2B4C">
              <w:rPr>
                <w:rFonts w:ascii="Angsana New" w:hAnsi="Angsana New"/>
                <w:sz w:val="26"/>
                <w:szCs w:val="26"/>
                <w:lang w:bidi="th-TH"/>
              </w:rPr>
              <w:t>20,</w:t>
            </w:r>
            <w:r w:rsidR="00702428">
              <w:rPr>
                <w:rFonts w:ascii="Angsana New" w:hAnsi="Angsana New"/>
                <w:sz w:val="26"/>
                <w:szCs w:val="26"/>
                <w:lang w:bidi="th-TH"/>
              </w:rPr>
              <w:t>462)</w:t>
            </w:r>
          </w:p>
        </w:tc>
        <w:tc>
          <w:tcPr>
            <w:tcW w:w="180" w:type="dxa"/>
            <w:vAlign w:val="bottom"/>
          </w:tcPr>
          <w:p w14:paraId="1738A5FE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44B1C0" w14:textId="02C24AC1" w:rsidR="00CF16D7" w:rsidRPr="007D6B6E" w:rsidRDefault="0015515B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F16D7" w:rsidRPr="003562C4" w14:paraId="382BB8CD" w14:textId="77777777" w:rsidTr="00742A40">
        <w:trPr>
          <w:cantSplit/>
        </w:trPr>
        <w:tc>
          <w:tcPr>
            <w:tcW w:w="2979" w:type="dxa"/>
          </w:tcPr>
          <w:p w14:paraId="7077AC25" w14:textId="77777777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3A13FAFB" w14:textId="723526EA" w:rsidR="00CF16D7" w:rsidRDefault="002914B5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B904C9F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836A5" w14:textId="064FB9B1" w:rsidR="00CF16D7" w:rsidRDefault="005B1AFC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52B56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F4C6272" w14:textId="586A6898" w:rsidR="00CF16D7" w:rsidRDefault="007511F2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69B84F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2D08324" w14:textId="68B994EB" w:rsidR="00CF16D7" w:rsidRDefault="00017E07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43F11D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5DB18" w14:textId="0871BA3E" w:rsidR="00CF16D7" w:rsidRDefault="00DB672D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33327C5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99ABE" w14:textId="5D2D404C" w:rsidR="00CF16D7" w:rsidRPr="00936EC3" w:rsidRDefault="000F5E74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6022D42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8F2CB1" w14:textId="6BC9C8E7" w:rsidR="00CF16D7" w:rsidRPr="00936EC3" w:rsidRDefault="003E1681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56A7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BB27BD6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458C32" w14:textId="0F2EFEC8" w:rsidR="00CF16D7" w:rsidRPr="00936EC3" w:rsidRDefault="0039261E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1,403</w:t>
            </w:r>
          </w:p>
        </w:tc>
        <w:tc>
          <w:tcPr>
            <w:tcW w:w="180" w:type="dxa"/>
          </w:tcPr>
          <w:p w14:paraId="6C2030A1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681DB" w14:textId="2B42A80A" w:rsidR="00CF16D7" w:rsidRPr="00936EC3" w:rsidRDefault="00CF0525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E081A7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DACE5D" w14:textId="3E1AE516" w:rsidR="00CF16D7" w:rsidRPr="007D6B6E" w:rsidRDefault="00D857B5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1,403</w:t>
            </w:r>
          </w:p>
        </w:tc>
      </w:tr>
      <w:tr w:rsidR="008E7249" w:rsidRPr="003562C4" w14:paraId="1D0D76F3" w14:textId="77777777" w:rsidTr="00742A40">
        <w:trPr>
          <w:cantSplit/>
        </w:trPr>
        <w:tc>
          <w:tcPr>
            <w:tcW w:w="2979" w:type="dxa"/>
          </w:tcPr>
          <w:p w14:paraId="29733175" w14:textId="13014A21" w:rsidR="008E7249" w:rsidRDefault="008E7249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</w:t>
            </w:r>
            <w:r w:rsidRPr="004B39F3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อสังหาริมทรัพย์พัฒนาเพื่อขาย</w:t>
            </w:r>
          </w:p>
        </w:tc>
        <w:tc>
          <w:tcPr>
            <w:tcW w:w="900" w:type="dxa"/>
          </w:tcPr>
          <w:p w14:paraId="433D19C4" w14:textId="6C9FC352" w:rsidR="008E7249" w:rsidRDefault="00D110C5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2914B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847</w:t>
            </w:r>
          </w:p>
        </w:tc>
        <w:tc>
          <w:tcPr>
            <w:tcW w:w="182" w:type="dxa"/>
          </w:tcPr>
          <w:p w14:paraId="1A1239E4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39075" w14:textId="1645581B" w:rsidR="008E7249" w:rsidRDefault="00376AD1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09ADEC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5621346" w14:textId="053B82C3" w:rsidR="008E7249" w:rsidRDefault="007511F2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E8A246C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4A3FB5B" w14:textId="640E2ADD" w:rsidR="008E7249" w:rsidRDefault="0033533D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EEADC6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8D44FF" w14:textId="0E02A150" w:rsidR="008E7249" w:rsidRDefault="00DB672D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9CA9BA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281C29" w14:textId="2C08937B" w:rsidR="008E7249" w:rsidRPr="00936EC3" w:rsidRDefault="000F5E74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0CD37B2" w14:textId="77777777" w:rsidR="008E7249" w:rsidRPr="00936EC3" w:rsidRDefault="008E7249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DE8999" w14:textId="372D2959" w:rsidR="008E7249" w:rsidRPr="00936EC3" w:rsidRDefault="003E1681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56A7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5175A4" w14:textId="77777777" w:rsidR="008E7249" w:rsidRPr="00936EC3" w:rsidRDefault="008E7249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1B0439" w14:textId="3BA4E1F5" w:rsidR="008E7249" w:rsidRPr="00936EC3" w:rsidRDefault="001D0CFB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27DCB10" w14:textId="77777777" w:rsidR="008E7249" w:rsidRPr="00936EC3" w:rsidRDefault="008E7249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E3DBD0" w14:textId="37354334" w:rsidR="008E7249" w:rsidRPr="00936EC3" w:rsidRDefault="00CF0525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747A7A" w14:textId="77777777" w:rsidR="008E7249" w:rsidRPr="00936EC3" w:rsidRDefault="008E7249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8B88D6" w14:textId="37068EDF" w:rsidR="008E7249" w:rsidRPr="007D6B6E" w:rsidRDefault="00644FCD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49,</w:t>
            </w:r>
            <w:r w:rsidR="005D1D03">
              <w:rPr>
                <w:rFonts w:ascii="Angsana New" w:hAnsi="Angsana New"/>
                <w:sz w:val="26"/>
                <w:szCs w:val="26"/>
                <w:lang w:bidi="th-TH"/>
              </w:rPr>
              <w:t>847</w:t>
            </w:r>
          </w:p>
        </w:tc>
      </w:tr>
      <w:tr w:rsidR="008E7249" w:rsidRPr="003562C4" w14:paraId="3B8BBF23" w14:textId="77777777" w:rsidTr="00742A40">
        <w:trPr>
          <w:cantSplit/>
        </w:trPr>
        <w:tc>
          <w:tcPr>
            <w:tcW w:w="2979" w:type="dxa"/>
          </w:tcPr>
          <w:p w14:paraId="5B5031FE" w14:textId="5AE46EEC" w:rsidR="008E7249" w:rsidRDefault="006B4FD6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1037">
              <w:rPr>
                <w:rFonts w:ascii="Angsana New" w:hAnsi="Angsana New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2E9ACB7F" w14:textId="274F9540" w:rsidR="008E7249" w:rsidRDefault="006072D9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37D8209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F23DE8" w14:textId="7D51BB7A" w:rsidR="008E7249" w:rsidRDefault="00376AD1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3DAE51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1554CBE" w14:textId="571429C3" w:rsidR="008E7249" w:rsidRDefault="007511F2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06DE8DE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38B704D" w14:textId="0E8F41C5" w:rsidR="008E7249" w:rsidRDefault="0033533D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602A24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3D7DC5" w14:textId="15F323CD" w:rsidR="008E7249" w:rsidRDefault="00DB672D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50ECE7B" w14:textId="77777777" w:rsidR="008E7249" w:rsidRPr="00965562" w:rsidRDefault="008E7249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13E4FB" w14:textId="600E906D" w:rsidR="008E7249" w:rsidRPr="00936EC3" w:rsidRDefault="000F5E74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442FAD" w14:textId="77777777" w:rsidR="008E7249" w:rsidRPr="00936EC3" w:rsidRDefault="008E7249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E5C60F" w14:textId="5A9816AB" w:rsidR="008E7249" w:rsidRPr="00936EC3" w:rsidRDefault="003E1681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56A7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DEBE87E" w14:textId="77777777" w:rsidR="008E7249" w:rsidRPr="00936EC3" w:rsidRDefault="008E7249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4308B5" w14:textId="3F7D454D" w:rsidR="008E7249" w:rsidRPr="00936EC3" w:rsidRDefault="001D0CFB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CB1E6EA" w14:textId="77777777" w:rsidR="008E7249" w:rsidRPr="00936EC3" w:rsidRDefault="008E7249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F46CDB" w14:textId="4DF6EA14" w:rsidR="008E7249" w:rsidRPr="00936EC3" w:rsidRDefault="003B37FD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5A60BB">
              <w:rPr>
                <w:rFonts w:ascii="Angsana New" w:hAnsi="Angsana New"/>
                <w:sz w:val="26"/>
                <w:szCs w:val="26"/>
                <w:lang w:bidi="th-TH"/>
              </w:rPr>
              <w:t>4,0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88)</w:t>
            </w:r>
          </w:p>
        </w:tc>
        <w:tc>
          <w:tcPr>
            <w:tcW w:w="180" w:type="dxa"/>
            <w:vAlign w:val="bottom"/>
          </w:tcPr>
          <w:p w14:paraId="0F010333" w14:textId="77777777" w:rsidR="008E7249" w:rsidRPr="00936EC3" w:rsidRDefault="008E7249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E475E6" w14:textId="428CB58A" w:rsidR="008E7249" w:rsidRPr="007D6B6E" w:rsidRDefault="00E612D6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(4,088)</w:t>
            </w:r>
          </w:p>
        </w:tc>
      </w:tr>
      <w:tr w:rsidR="00CF16D7" w:rsidRPr="003562C4" w14:paraId="491EAB24" w14:textId="77777777" w:rsidTr="00742A40">
        <w:trPr>
          <w:cantSplit/>
        </w:trPr>
        <w:tc>
          <w:tcPr>
            <w:tcW w:w="2979" w:type="dxa"/>
          </w:tcPr>
          <w:p w14:paraId="005D636C" w14:textId="77777777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19BBDCA3" w14:textId="331D7CF6" w:rsidR="00CF16D7" w:rsidRPr="00B777ED" w:rsidRDefault="006072D9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70C07BF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920AE1" w14:textId="38B85A2C" w:rsidR="00CF16D7" w:rsidRPr="00965562" w:rsidRDefault="00764527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36DB2">
              <w:rPr>
                <w:rFonts w:ascii="Angsana New" w:hAnsi="Angsana New"/>
                <w:sz w:val="26"/>
                <w:szCs w:val="26"/>
              </w:rPr>
              <w:t>4,8</w:t>
            </w:r>
            <w:r w:rsidR="007F744B">
              <w:rPr>
                <w:rFonts w:ascii="Angsana New" w:hAnsi="Angsana New"/>
                <w:sz w:val="26"/>
                <w:szCs w:val="26"/>
              </w:rPr>
              <w:t>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4B81349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4C89E2D" w14:textId="2B514354" w:rsidR="00CF16D7" w:rsidRPr="00965562" w:rsidRDefault="00764527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80" w:type="dxa"/>
          </w:tcPr>
          <w:p w14:paraId="4F690933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92D640" w14:textId="107B18E9" w:rsidR="00CF16D7" w:rsidRPr="00965562" w:rsidRDefault="0033533D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321E3C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BE9420" w14:textId="3E07F0D1" w:rsidR="00CF16D7" w:rsidRPr="00965562" w:rsidRDefault="00F71BBA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(4,433)</w:t>
            </w:r>
          </w:p>
        </w:tc>
        <w:tc>
          <w:tcPr>
            <w:tcW w:w="180" w:type="dxa"/>
          </w:tcPr>
          <w:p w14:paraId="66456F88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D4A16E" w14:textId="343F2870" w:rsidR="00CF16D7" w:rsidRPr="00936EC3" w:rsidRDefault="000F5E74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E7EF9">
              <w:rPr>
                <w:rFonts w:ascii="Angsana New" w:hAnsi="Angsana New"/>
                <w:sz w:val="26"/>
                <w:szCs w:val="26"/>
              </w:rPr>
              <w:t>3,2</w:t>
            </w:r>
            <w:r w:rsidR="006544DC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841B773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27A35A" w14:textId="17AA8813" w:rsidR="00CF16D7" w:rsidRPr="00936EC3" w:rsidRDefault="003E1681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6A7E">
              <w:rPr>
                <w:rFonts w:ascii="Angsana New" w:hAnsi="Angsana New"/>
                <w:sz w:val="26"/>
                <w:szCs w:val="26"/>
                <w:lang w:bidi="th-TH"/>
              </w:rPr>
              <w:t>(10,133)</w:t>
            </w:r>
          </w:p>
        </w:tc>
        <w:tc>
          <w:tcPr>
            <w:tcW w:w="180" w:type="dxa"/>
          </w:tcPr>
          <w:p w14:paraId="37B26EBD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4F2798" w14:textId="6885147B" w:rsidR="00CF16D7" w:rsidRPr="00936EC3" w:rsidRDefault="00F0044E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(9,091)</w:t>
            </w:r>
          </w:p>
        </w:tc>
        <w:tc>
          <w:tcPr>
            <w:tcW w:w="180" w:type="dxa"/>
          </w:tcPr>
          <w:p w14:paraId="1EAED161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A343F1" w14:textId="36FF9791" w:rsidR="00CF16D7" w:rsidRPr="00936EC3" w:rsidRDefault="0082722B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7235E4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A2E4A" w14:textId="6BCFA9EC" w:rsidR="00CF16D7" w:rsidRPr="007D6B6E" w:rsidRDefault="00B32EDE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(31,730)</w:t>
            </w:r>
          </w:p>
        </w:tc>
      </w:tr>
      <w:tr w:rsidR="00CF16D7" w:rsidRPr="003562C4" w14:paraId="22001B30" w14:textId="77777777" w:rsidTr="00742A40">
        <w:trPr>
          <w:cantSplit/>
        </w:trPr>
        <w:tc>
          <w:tcPr>
            <w:tcW w:w="2979" w:type="dxa"/>
          </w:tcPr>
          <w:p w14:paraId="38987140" w14:textId="0218CEB3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3D70AD" w14:textId="2748B471" w:rsidR="00CF16D7" w:rsidRPr="00F160FE" w:rsidRDefault="006072D9" w:rsidP="00B14D7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316,</w:t>
            </w:r>
            <w:r w:rsidR="003263C1">
              <w:rPr>
                <w:rFonts w:ascii="Angsana New" w:hAnsi="Angsana New"/>
                <w:b/>
                <w:bCs/>
                <w:sz w:val="26"/>
                <w:szCs w:val="26"/>
              </w:rPr>
              <w:t>155</w:t>
            </w:r>
          </w:p>
        </w:tc>
        <w:tc>
          <w:tcPr>
            <w:tcW w:w="182" w:type="dxa"/>
          </w:tcPr>
          <w:p w14:paraId="0F18812E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207D81" w14:textId="1E663ED0" w:rsidR="00CF16D7" w:rsidRPr="00F160FE" w:rsidRDefault="00C94B61" w:rsidP="00B14D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</w:t>
            </w:r>
            <w:r w:rsidR="004C194B">
              <w:rPr>
                <w:rFonts w:ascii="Angsana New" w:hAnsi="Angsana New"/>
                <w:b/>
                <w:bCs/>
                <w:sz w:val="26"/>
                <w:szCs w:val="26"/>
              </w:rPr>
              <w:t>,765</w:t>
            </w:r>
          </w:p>
        </w:tc>
        <w:tc>
          <w:tcPr>
            <w:tcW w:w="180" w:type="dxa"/>
          </w:tcPr>
          <w:p w14:paraId="0B7B95C2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F2CE96D" w14:textId="0B17D707" w:rsidR="00CF16D7" w:rsidRPr="00F160FE" w:rsidRDefault="00BD02B9" w:rsidP="00B14D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53B07">
              <w:rPr>
                <w:rFonts w:ascii="Angsana New" w:hAnsi="Angsana New"/>
                <w:b/>
                <w:bCs/>
                <w:sz w:val="26"/>
                <w:szCs w:val="26"/>
              </w:rPr>
              <w:t>,273</w:t>
            </w:r>
          </w:p>
        </w:tc>
        <w:tc>
          <w:tcPr>
            <w:tcW w:w="180" w:type="dxa"/>
          </w:tcPr>
          <w:p w14:paraId="1903CC0C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41B7ACD8" w14:textId="73A1694D" w:rsidR="00CF16D7" w:rsidRPr="00EB04C9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EB04C9" w:rsidRPr="00EB04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083</w:t>
            </w:r>
            <w:r w:rsidR="00EB04C9" w:rsidRPr="00EB04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004</w:t>
            </w:r>
          </w:p>
        </w:tc>
        <w:tc>
          <w:tcPr>
            <w:tcW w:w="180" w:type="dxa"/>
          </w:tcPr>
          <w:p w14:paraId="3E6EB50F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24CB14" w14:textId="6C2BC4C0" w:rsidR="00CF16D7" w:rsidRPr="00F160FE" w:rsidRDefault="00D110C5" w:rsidP="00B14D7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F71BB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711</w:t>
            </w:r>
            <w:r w:rsidR="00F71BB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180" w:type="dxa"/>
          </w:tcPr>
          <w:p w14:paraId="768F94CE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4C9B2B" w14:textId="7E235035" w:rsidR="00CF16D7" w:rsidRPr="00936EC3" w:rsidRDefault="006544DC" w:rsidP="00CF16D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C3CA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134,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7EE9B608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F94305" w14:textId="0432EE3D" w:rsidR="00CF16D7" w:rsidRPr="00936EC3" w:rsidRDefault="003E1681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56A7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53,835</w:t>
            </w:r>
          </w:p>
        </w:tc>
        <w:tc>
          <w:tcPr>
            <w:tcW w:w="180" w:type="dxa"/>
            <w:vAlign w:val="bottom"/>
          </w:tcPr>
          <w:p w14:paraId="038D093C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80449" w14:textId="7576EFC0" w:rsidR="00CF16D7" w:rsidRPr="00936EC3" w:rsidRDefault="0099278B" w:rsidP="00CF16D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60,427</w:t>
            </w:r>
          </w:p>
        </w:tc>
        <w:tc>
          <w:tcPr>
            <w:tcW w:w="180" w:type="dxa"/>
            <w:vAlign w:val="bottom"/>
          </w:tcPr>
          <w:p w14:paraId="4CB934EB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FF163" w14:textId="1131B5DC" w:rsidR="00CF16D7" w:rsidRPr="00936EC3" w:rsidRDefault="00702428" w:rsidP="00CF16D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18,603</w:t>
            </w:r>
          </w:p>
        </w:tc>
        <w:tc>
          <w:tcPr>
            <w:tcW w:w="180" w:type="dxa"/>
            <w:vAlign w:val="bottom"/>
          </w:tcPr>
          <w:p w14:paraId="624C50E2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7D9ED" w14:textId="747C84D8" w:rsidR="00CF16D7" w:rsidRPr="007D6B6E" w:rsidRDefault="006204DD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3,444,490</w:t>
            </w:r>
          </w:p>
        </w:tc>
      </w:tr>
      <w:tr w:rsidR="00CF16D7" w:rsidRPr="003562C4" w14:paraId="79786121" w14:textId="77777777" w:rsidTr="00742A40">
        <w:trPr>
          <w:cantSplit/>
        </w:trPr>
        <w:tc>
          <w:tcPr>
            <w:tcW w:w="2979" w:type="dxa"/>
          </w:tcPr>
          <w:p w14:paraId="791FBBDA" w14:textId="77777777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769BF8" w14:textId="77777777" w:rsidR="00CF16D7" w:rsidRDefault="00CF16D7" w:rsidP="00CF16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4E4A6A03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1C4AB" w14:textId="77777777" w:rsidR="00CF16D7" w:rsidRDefault="00CF16D7" w:rsidP="00CF16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7283D9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53910B8" w14:textId="77777777" w:rsidR="00CF16D7" w:rsidRDefault="00CF16D7" w:rsidP="00CF16D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434A79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58CBF87" w14:textId="77777777" w:rsidR="00CF16D7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39C6107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433238" w14:textId="77777777" w:rsidR="00CF16D7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9EA5EAA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E952C" w14:textId="77777777" w:rsidR="00CF16D7" w:rsidRPr="00D30C12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ED84BD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0A12A3" w14:textId="77777777" w:rsidR="00CF16D7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79D819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640B9A" w14:textId="77777777" w:rsidR="00CF16D7" w:rsidRPr="001B6199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1DE897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70B3EF" w14:textId="77777777" w:rsidR="00CF16D7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B3B1D0" w14:textId="77777777" w:rsidR="00CF16D7" w:rsidRPr="00F160FE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B9582B" w14:textId="77777777" w:rsidR="00CF16D7" w:rsidRPr="00D30C12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</w:tbl>
    <w:p w14:paraId="64F4005F" w14:textId="77777777" w:rsidR="00CF16D7" w:rsidRDefault="00CF16D7">
      <w:r>
        <w:br w:type="page"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3B47A3" w:rsidRPr="003562C4" w14:paraId="08B8C262" w14:textId="77777777">
        <w:trPr>
          <w:cantSplit/>
        </w:trPr>
        <w:tc>
          <w:tcPr>
            <w:tcW w:w="2979" w:type="dxa"/>
          </w:tcPr>
          <w:p w14:paraId="2C344381" w14:textId="77777777" w:rsidR="003B47A3" w:rsidRPr="00965562" w:rsidRDefault="003B47A3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6E5D34A0" w14:textId="3FC78DDC" w:rsidR="003B47A3" w:rsidRPr="00965562" w:rsidRDefault="002E24CC" w:rsidP="003B47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B47A3" w:rsidRPr="003562C4" w14:paraId="17BBE361" w14:textId="77777777" w:rsidTr="00742A40">
        <w:trPr>
          <w:cantSplit/>
        </w:trPr>
        <w:tc>
          <w:tcPr>
            <w:tcW w:w="2979" w:type="dxa"/>
          </w:tcPr>
          <w:p w14:paraId="28286A96" w14:textId="77777777" w:rsidR="003B47A3" w:rsidRPr="00965562" w:rsidRDefault="003B47A3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18DCA6B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79B411E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1DD200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0E0305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596B96B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543F93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517AE10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7D7679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36F7EA" w14:textId="6F12D41B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37D1C4CB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777219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260CE19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CF6494" w14:textId="44EBB864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3D527741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B5CB43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438A3B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AB872" w14:textId="4833E395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2A22E467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A107FB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7A3" w:rsidRPr="003562C4" w14:paraId="6B8F8DDA" w14:textId="77777777" w:rsidTr="00742A40">
        <w:trPr>
          <w:cantSplit/>
        </w:trPr>
        <w:tc>
          <w:tcPr>
            <w:tcW w:w="2979" w:type="dxa"/>
          </w:tcPr>
          <w:p w14:paraId="11C0FBA2" w14:textId="77777777" w:rsidR="003B47A3" w:rsidRPr="00965562" w:rsidRDefault="003B47A3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382347E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52499EB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1A58A" w14:textId="05BCF931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73A85873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1C563242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D2D8D5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0D52878" w14:textId="410921F0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75C07107" w14:textId="5DBFDB2B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72BD0463" w14:textId="5EDAA97C" w:rsidR="003B47A3" w:rsidRPr="00112C3D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585E4B11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72A3D1" w14:textId="7AA2C1EC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2D035E32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4172C3" w14:textId="75DE655B" w:rsidR="003B47A3" w:rsidRPr="00965562" w:rsidRDefault="003B47A3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DC916F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C42D10" w14:textId="07E6C675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43017B48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E3430A" w14:textId="4F5F041D" w:rsidR="003B47A3" w:rsidRPr="00965562" w:rsidRDefault="003B47A3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7A3" w:rsidRPr="003562C4" w14:paraId="475E4C82" w14:textId="77777777" w:rsidTr="00742A40">
        <w:trPr>
          <w:cantSplit/>
        </w:trPr>
        <w:tc>
          <w:tcPr>
            <w:tcW w:w="2979" w:type="dxa"/>
          </w:tcPr>
          <w:p w14:paraId="5CD38BEA" w14:textId="77777777" w:rsidR="003B47A3" w:rsidRPr="00965562" w:rsidRDefault="003B47A3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AAB74A3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EA668E1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126D82" w14:textId="3DB0922F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14:paraId="2AFFF20A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37F52CFF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gridSpan w:val="3"/>
          </w:tcPr>
          <w:p w14:paraId="75FB1821" w14:textId="2ECFB4F6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3CD9B0C9" w14:textId="12F59C49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065FE02C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27A099" w14:textId="05A4F070" w:rsidR="003B47A3" w:rsidRPr="00112C3D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3648D24B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B85061" w14:textId="50F663DC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13F05782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9C789" w14:textId="6FE33829" w:rsidR="003B47A3" w:rsidRPr="00965562" w:rsidRDefault="003B47A3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4873D0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8FD060" w14:textId="3B5833DF" w:rsidR="003B47A3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6B39B63C" w14:textId="77777777" w:rsidR="003B47A3" w:rsidRPr="00965562" w:rsidRDefault="003B47A3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1100F4" w14:textId="0B2DB523" w:rsidR="003B47A3" w:rsidRPr="00965562" w:rsidRDefault="003B47A3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2496" w:rsidRPr="003562C4" w14:paraId="35C49F79" w14:textId="77777777" w:rsidTr="00742A40">
        <w:trPr>
          <w:cantSplit/>
        </w:trPr>
        <w:tc>
          <w:tcPr>
            <w:tcW w:w="2979" w:type="dxa"/>
          </w:tcPr>
          <w:p w14:paraId="39765798" w14:textId="77777777" w:rsidR="00332496" w:rsidRPr="00965562" w:rsidRDefault="00332496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0B2AC1" w14:textId="6D93B856" w:rsidR="00332496" w:rsidRPr="00965562" w:rsidRDefault="00112C3D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2373DAFF" w14:textId="77777777" w:rsidR="00332496" w:rsidRPr="00965562" w:rsidRDefault="00332496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53AE9" w14:textId="39E4F68E" w:rsidR="00332496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13D1C10F" w14:textId="77777777" w:rsidR="00332496" w:rsidRPr="00965562" w:rsidRDefault="00332496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0E809B4" w14:textId="2990F255" w:rsidR="00332496" w:rsidRPr="00965562" w:rsidRDefault="00112C3D" w:rsidP="00112C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10C93382" w14:textId="77777777" w:rsidR="00332496" w:rsidRPr="00965562" w:rsidRDefault="00332496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1C9B21C" w14:textId="24F08FE4" w:rsidR="00332496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5A1F5E62" w14:textId="391572FC" w:rsidR="00332496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0074C7F2" w14:textId="23A8ABDE" w:rsidR="00332496" w:rsidRPr="00112C3D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1B274970" w14:textId="77777777" w:rsidR="00332496" w:rsidRPr="00965562" w:rsidRDefault="00332496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38FBD8" w14:textId="1761C2C5" w:rsidR="00332496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E226E9E" w14:textId="77777777" w:rsidR="00332496" w:rsidRPr="00965562" w:rsidRDefault="00332496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A56CD" w14:textId="544A5FD7" w:rsidR="00332496" w:rsidRPr="00965562" w:rsidRDefault="00112C3D" w:rsidP="00112C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03E0C12E" w14:textId="77777777" w:rsidR="00332496" w:rsidRPr="00965562" w:rsidRDefault="00332496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5FB8DB" w14:textId="41CAC2C9" w:rsidR="00332496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53439DC6" w14:textId="77777777" w:rsidR="00332496" w:rsidRPr="00965562" w:rsidRDefault="00332496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088434" w14:textId="1C90D07A" w:rsidR="00332496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415FC" w:rsidRPr="003562C4" w14:paraId="259EFCBF" w14:textId="77777777" w:rsidTr="00112C3D">
        <w:trPr>
          <w:cantSplit/>
        </w:trPr>
        <w:tc>
          <w:tcPr>
            <w:tcW w:w="2979" w:type="dxa"/>
          </w:tcPr>
          <w:p w14:paraId="01D74579" w14:textId="77777777" w:rsidR="008415FC" w:rsidRPr="00965562" w:rsidRDefault="008415FC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  <w:vAlign w:val="center"/>
          </w:tcPr>
          <w:p w14:paraId="3CFBDECC" w14:textId="413C8EE6" w:rsidR="008415FC" w:rsidRPr="00965562" w:rsidRDefault="00112C3D" w:rsidP="001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42A40" w:rsidRPr="003562C4" w14:paraId="3729C305" w14:textId="77777777" w:rsidTr="00742A40">
        <w:trPr>
          <w:cantSplit/>
        </w:trPr>
        <w:tc>
          <w:tcPr>
            <w:tcW w:w="2979" w:type="dxa"/>
          </w:tcPr>
          <w:p w14:paraId="1A332467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  <w:p w14:paraId="37084F2C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54D216F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AC7BC4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8DB7C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CFD63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E59A0C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F79868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42A9E5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0868F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AF6F9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05A00D3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E853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A9F57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3A7F3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2F488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FE644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5A77C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0C6C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BC7C6A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1D754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6D7" w:rsidRPr="003562C4" w14:paraId="64DAC57D" w14:textId="77777777" w:rsidTr="00742A40">
        <w:trPr>
          <w:cantSplit/>
        </w:trPr>
        <w:tc>
          <w:tcPr>
            <w:tcW w:w="2979" w:type="dxa"/>
          </w:tcPr>
          <w:p w14:paraId="582B6B8F" w14:textId="574C9234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14CA3780" w14:textId="35AC2DF1" w:rsidR="00CF16D7" w:rsidRPr="00CF16D7" w:rsidRDefault="00CF16D7" w:rsidP="00CF16D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2CBFE837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3C6118" w14:textId="1190E530" w:rsidR="00CF16D7" w:rsidRPr="00CF16D7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(41,994)</w:t>
            </w:r>
          </w:p>
        </w:tc>
        <w:tc>
          <w:tcPr>
            <w:tcW w:w="180" w:type="dxa"/>
          </w:tcPr>
          <w:p w14:paraId="7C65AAC2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354DAE5" w14:textId="072D001E" w:rsidR="00CF16D7" w:rsidRPr="00CF16D7" w:rsidRDefault="00CF16D7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(1,205)</w:t>
            </w:r>
          </w:p>
        </w:tc>
        <w:tc>
          <w:tcPr>
            <w:tcW w:w="180" w:type="dxa"/>
          </w:tcPr>
          <w:p w14:paraId="495E7E4C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9201428" w14:textId="5BB080CD" w:rsidR="00CF16D7" w:rsidRPr="00CF16D7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(699,105)</w:t>
            </w:r>
          </w:p>
        </w:tc>
        <w:tc>
          <w:tcPr>
            <w:tcW w:w="180" w:type="dxa"/>
          </w:tcPr>
          <w:p w14:paraId="6EB2279B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3A666C9" w14:textId="3F4B461D" w:rsidR="00CF16D7" w:rsidRPr="00CF16D7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(998,980)</w:t>
            </w:r>
          </w:p>
        </w:tc>
        <w:tc>
          <w:tcPr>
            <w:tcW w:w="180" w:type="dxa"/>
          </w:tcPr>
          <w:p w14:paraId="61C20210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5FFDE" w14:textId="79CB345C" w:rsidR="00CF16D7" w:rsidRPr="00CF16D7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(85,890)</w:t>
            </w:r>
          </w:p>
        </w:tc>
        <w:tc>
          <w:tcPr>
            <w:tcW w:w="180" w:type="dxa"/>
            <w:vAlign w:val="bottom"/>
          </w:tcPr>
          <w:p w14:paraId="2EC5E29B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9330FE" w14:textId="5C474BAB" w:rsidR="00CF16D7" w:rsidRPr="00CF16D7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(44,384)</w:t>
            </w:r>
          </w:p>
        </w:tc>
        <w:tc>
          <w:tcPr>
            <w:tcW w:w="180" w:type="dxa"/>
            <w:vAlign w:val="bottom"/>
          </w:tcPr>
          <w:p w14:paraId="41CB7490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438E8E" w14:textId="3BC20CC9" w:rsidR="00CF16D7" w:rsidRPr="00CF16D7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(44,276)</w:t>
            </w:r>
          </w:p>
        </w:tc>
        <w:tc>
          <w:tcPr>
            <w:tcW w:w="180" w:type="dxa"/>
            <w:vAlign w:val="bottom"/>
          </w:tcPr>
          <w:p w14:paraId="7BC0BA0B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AE3DBF" w14:textId="7DDCA190" w:rsidR="00CF16D7" w:rsidRPr="00CF16D7" w:rsidRDefault="00CF16D7" w:rsidP="00E318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8384B4" w14:textId="77777777" w:rsidR="00CF16D7" w:rsidRPr="00CF16D7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86CFB3" w14:textId="6CBCE6E7" w:rsidR="00CF16D7" w:rsidRPr="00CF16D7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F16D7">
              <w:rPr>
                <w:rFonts w:ascii="Angsana New" w:hAnsi="Angsana New"/>
                <w:sz w:val="26"/>
                <w:szCs w:val="26"/>
              </w:rPr>
              <w:t>(1,929,386)</w:t>
            </w:r>
          </w:p>
        </w:tc>
      </w:tr>
      <w:tr w:rsidR="00CF16D7" w:rsidRPr="003562C4" w14:paraId="4204CA11" w14:textId="77777777">
        <w:trPr>
          <w:cantSplit/>
        </w:trPr>
        <w:tc>
          <w:tcPr>
            <w:tcW w:w="2979" w:type="dxa"/>
          </w:tcPr>
          <w:p w14:paraId="37D746D8" w14:textId="77777777" w:rsidR="00CF16D7" w:rsidRPr="00C646DE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8C59EAA" w14:textId="06D553A1" w:rsidR="00CF16D7" w:rsidRPr="005F0D25" w:rsidRDefault="00CF16D7" w:rsidP="00E318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F0D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064C390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AF430E" w14:textId="35E65BB5" w:rsidR="00CF16D7" w:rsidRPr="009C431D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(3,120)</w:t>
            </w:r>
          </w:p>
        </w:tc>
        <w:tc>
          <w:tcPr>
            <w:tcW w:w="180" w:type="dxa"/>
            <w:shd w:val="clear" w:color="auto" w:fill="auto"/>
          </w:tcPr>
          <w:p w14:paraId="72AC3E75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54E50E8E" w14:textId="2ED3EA9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(439)</w:t>
            </w:r>
          </w:p>
        </w:tc>
        <w:tc>
          <w:tcPr>
            <w:tcW w:w="180" w:type="dxa"/>
            <w:shd w:val="clear" w:color="auto" w:fill="auto"/>
          </w:tcPr>
          <w:p w14:paraId="726C47C2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3F09C614" w14:textId="098DA75D" w:rsidR="00CF16D7" w:rsidRPr="009C431D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(54,248)</w:t>
            </w:r>
          </w:p>
        </w:tc>
        <w:tc>
          <w:tcPr>
            <w:tcW w:w="180" w:type="dxa"/>
            <w:shd w:val="clear" w:color="auto" w:fill="auto"/>
          </w:tcPr>
          <w:p w14:paraId="7500B69E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6AC4EF" w14:textId="1872EFBE" w:rsidR="00CF16D7" w:rsidRPr="009C431D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(74,265)</w:t>
            </w:r>
          </w:p>
        </w:tc>
        <w:tc>
          <w:tcPr>
            <w:tcW w:w="180" w:type="dxa"/>
            <w:shd w:val="clear" w:color="auto" w:fill="auto"/>
          </w:tcPr>
          <w:p w14:paraId="1611D048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700A43" w14:textId="764D20A4" w:rsidR="00CF16D7" w:rsidRPr="009C431D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(11,375)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467759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5D3DFD" w14:textId="3AD4DF3D" w:rsidR="00CF16D7" w:rsidRPr="009C431D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(4,364)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1FF6A3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45C25A" w14:textId="71394686" w:rsidR="00CF16D7" w:rsidRPr="009C431D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(5,643)</w:t>
            </w:r>
          </w:p>
        </w:tc>
        <w:tc>
          <w:tcPr>
            <w:tcW w:w="180" w:type="dxa"/>
            <w:shd w:val="clear" w:color="auto" w:fill="auto"/>
          </w:tcPr>
          <w:p w14:paraId="2F3DC958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061F5DB" w14:textId="4355FD60" w:rsidR="00CF16D7" w:rsidRPr="009C431D" w:rsidRDefault="00CF16D7" w:rsidP="00E318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21B7EF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A42E3" w14:textId="1B64591D" w:rsidR="00CF16D7" w:rsidRPr="009C431D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0CD">
              <w:rPr>
                <w:rFonts w:ascii="Angsana New" w:hAnsi="Angsana New"/>
                <w:sz w:val="26"/>
                <w:szCs w:val="26"/>
              </w:rPr>
              <w:t>(15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3020C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454</w:t>
            </w:r>
            <w:r w:rsidRPr="003020C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16D7" w:rsidRPr="003562C4" w14:paraId="1BC8BD05" w14:textId="77777777">
        <w:trPr>
          <w:cantSplit/>
        </w:trPr>
        <w:tc>
          <w:tcPr>
            <w:tcW w:w="2979" w:type="dxa"/>
          </w:tcPr>
          <w:p w14:paraId="202E583C" w14:textId="1C5D8DDE" w:rsidR="00CF16D7" w:rsidRPr="00C646DE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2CFBCA2B" w14:textId="7803D08F" w:rsidR="00CF16D7" w:rsidRPr="009C431D" w:rsidRDefault="00CF16D7" w:rsidP="00E318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F0D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2879B54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5EB8D6" w14:textId="4CC20392" w:rsidR="00CF16D7" w:rsidRPr="009C431D" w:rsidRDefault="00CF16D7" w:rsidP="00E318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E5C2FB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5475FDD6" w14:textId="5ED0756E" w:rsidR="00CF16D7" w:rsidRPr="009C431D" w:rsidRDefault="00CF16D7" w:rsidP="00E3183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97CEBC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53E2F3E3" w14:textId="75EB00B2" w:rsidR="00CF16D7" w:rsidRPr="009C431D" w:rsidRDefault="00CF16D7" w:rsidP="00E3183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B33364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C75AB2" w14:textId="71F00364" w:rsidR="00CF16D7" w:rsidRPr="009C431D" w:rsidRDefault="00CF16D7" w:rsidP="00E3183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EF308F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26CC3E" w14:textId="7EB0CD7E" w:rsidR="00CF16D7" w:rsidRPr="009C431D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764EC0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B7E8B3" w14:textId="266502FA" w:rsidR="00CF16D7" w:rsidRPr="009C431D" w:rsidRDefault="00CF16D7" w:rsidP="00E318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6709C5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EB63C" w14:textId="28527B5F" w:rsidR="00CF16D7" w:rsidRPr="009C431D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(10,036)</w:t>
            </w:r>
          </w:p>
        </w:tc>
        <w:tc>
          <w:tcPr>
            <w:tcW w:w="180" w:type="dxa"/>
            <w:shd w:val="clear" w:color="auto" w:fill="auto"/>
          </w:tcPr>
          <w:p w14:paraId="1BD21CAD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A2DC82" w14:textId="4AEF4911" w:rsidR="00CF16D7" w:rsidRPr="009C431D" w:rsidRDefault="00CF16D7" w:rsidP="00E318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241E5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D6996D" w14:textId="2ED3C706" w:rsidR="00CF16D7" w:rsidRPr="009C431D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0CD">
              <w:rPr>
                <w:rFonts w:ascii="Angsana New" w:hAnsi="Angsana New"/>
                <w:sz w:val="26"/>
                <w:szCs w:val="26"/>
              </w:rPr>
              <w:t>(17,165)</w:t>
            </w:r>
          </w:p>
        </w:tc>
      </w:tr>
      <w:tr w:rsidR="00CF16D7" w:rsidRPr="003562C4" w14:paraId="33701DC4" w14:textId="77777777" w:rsidTr="00742A40">
        <w:trPr>
          <w:cantSplit/>
        </w:trPr>
        <w:tc>
          <w:tcPr>
            <w:tcW w:w="2979" w:type="dxa"/>
          </w:tcPr>
          <w:p w14:paraId="4CC8D294" w14:textId="77777777" w:rsidR="00CF16D7" w:rsidRPr="00C646DE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4F4360E4" w14:textId="0D5A778C" w:rsidR="00CF16D7" w:rsidRPr="009C431D" w:rsidRDefault="00CF16D7" w:rsidP="00E318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6E8DE99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B07046" w14:textId="0784BD77" w:rsidR="00CF16D7" w:rsidRPr="009C431D" w:rsidRDefault="00CF16D7" w:rsidP="00E3183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1CFD4FE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3D2AEA84" w14:textId="693BE6E3" w:rsidR="00CF16D7" w:rsidRPr="009C431D" w:rsidRDefault="00CF16D7" w:rsidP="00E3183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273A66A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19C40FE5" w14:textId="656CA109" w:rsidR="00CF16D7" w:rsidRPr="009C431D" w:rsidRDefault="00CF16D7" w:rsidP="00E3183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A28070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5FDAA" w14:textId="0445768C" w:rsidR="00CF16D7" w:rsidRPr="009C431D" w:rsidRDefault="00CF16D7" w:rsidP="00E3183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812658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A8D1AA" w14:textId="23390C43" w:rsidR="00CF16D7" w:rsidRPr="009C431D" w:rsidRDefault="00CF16D7" w:rsidP="00E318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E803C7A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9CE65E" w14:textId="0CDB3053" w:rsidR="00CF16D7" w:rsidRPr="009C431D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180" w:type="dxa"/>
            <w:vAlign w:val="bottom"/>
          </w:tcPr>
          <w:p w14:paraId="163E7A05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CB6F" w14:textId="69A811A8" w:rsidR="00CF16D7" w:rsidRPr="009C431D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2,706</w:t>
            </w:r>
          </w:p>
        </w:tc>
        <w:tc>
          <w:tcPr>
            <w:tcW w:w="180" w:type="dxa"/>
          </w:tcPr>
          <w:p w14:paraId="0C185551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DBECC" w14:textId="59C01181" w:rsidR="00CF16D7" w:rsidRPr="009C431D" w:rsidRDefault="00CF16D7" w:rsidP="00E318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4DD5EB2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868A30" w14:textId="31D2C55F" w:rsidR="00CF16D7" w:rsidRPr="009C431D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020CD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CF16D7" w:rsidRPr="003562C4" w14:paraId="1D29B6FA" w14:textId="77777777" w:rsidTr="00742A40">
        <w:trPr>
          <w:cantSplit/>
        </w:trPr>
        <w:tc>
          <w:tcPr>
            <w:tcW w:w="2979" w:type="dxa"/>
          </w:tcPr>
          <w:p w14:paraId="6F32C93C" w14:textId="04B2190C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5EE542" w14:textId="15CDDB6C" w:rsidR="00CF16D7" w:rsidRPr="005F0D25" w:rsidRDefault="00CF16D7" w:rsidP="00CF16D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758DBC29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787105" w14:textId="1DD880B1" w:rsidR="00CF16D7" w:rsidRPr="005F0D25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94BE08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14B245A" w14:textId="21142B94" w:rsidR="00CF16D7" w:rsidRPr="005F0D25" w:rsidRDefault="00CF16D7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BE7CD1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28C73BF6" w14:textId="2CA3C047" w:rsidR="00CF16D7" w:rsidRPr="005F0D25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5424A1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0E33A3" w14:textId="5128FDF7" w:rsidR="00CF16D7" w:rsidRPr="005F0D25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4DFFDDC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1AAE53" w14:textId="2356B9F7" w:rsidR="00CF16D7" w:rsidRPr="005F0D25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9E71FA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877D22" w14:textId="441CE3AA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D837BF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DF95A4" w14:textId="2AC43473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7CAD10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081BA6" w14:textId="44A93788" w:rsidR="00CF16D7" w:rsidRPr="007900B0" w:rsidRDefault="00CF16D7" w:rsidP="00E318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C198B2B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FCBEA0" w14:textId="71B194E0" w:rsidR="00CF16D7" w:rsidRPr="007900B0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CF16D7" w:rsidRPr="003562C4" w14:paraId="51FBF1C1" w14:textId="77777777" w:rsidTr="00742A40">
        <w:trPr>
          <w:cantSplit/>
        </w:trPr>
        <w:tc>
          <w:tcPr>
            <w:tcW w:w="2979" w:type="dxa"/>
          </w:tcPr>
          <w:p w14:paraId="645D46CC" w14:textId="19299A41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6971DFDE" w14:textId="1516541F" w:rsidR="00CF16D7" w:rsidRPr="007900B0" w:rsidRDefault="00CF16D7" w:rsidP="00CF16D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50A626BB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28C108" w14:textId="3DA42735" w:rsidR="00CF16D7" w:rsidRPr="007900B0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(45,114)</w:t>
            </w:r>
          </w:p>
        </w:tc>
        <w:tc>
          <w:tcPr>
            <w:tcW w:w="180" w:type="dxa"/>
          </w:tcPr>
          <w:p w14:paraId="6382155D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107A793D" w14:textId="3670D3C6" w:rsidR="00CF16D7" w:rsidRPr="007900B0" w:rsidRDefault="00CF16D7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(1,64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589D494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3AD0D2D" w14:textId="3D81383A" w:rsidR="00CF16D7" w:rsidRPr="007900B0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(753,353)</w:t>
            </w:r>
          </w:p>
        </w:tc>
        <w:tc>
          <w:tcPr>
            <w:tcW w:w="180" w:type="dxa"/>
          </w:tcPr>
          <w:p w14:paraId="30DF6844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AFC848" w14:textId="1BA26976" w:rsidR="00CF16D7" w:rsidRPr="007900B0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(1,073,245)</w:t>
            </w:r>
          </w:p>
        </w:tc>
        <w:tc>
          <w:tcPr>
            <w:tcW w:w="180" w:type="dxa"/>
          </w:tcPr>
          <w:p w14:paraId="43A321E3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457CFFD" w14:textId="68125424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4,394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7D3048A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1DDA1" w14:textId="11AE7490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(48,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511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6802581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2BB2A8" w14:textId="4686B8E6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(57,249)</w:t>
            </w:r>
          </w:p>
        </w:tc>
        <w:tc>
          <w:tcPr>
            <w:tcW w:w="180" w:type="dxa"/>
            <w:vAlign w:val="bottom"/>
          </w:tcPr>
          <w:p w14:paraId="7071CD57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DF7B8A" w14:textId="20F64216" w:rsidR="00CF16D7" w:rsidRPr="00E31830" w:rsidRDefault="00CF16D7" w:rsidP="00E318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3183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933D92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DB4BF" w14:textId="419C5712" w:rsidR="00CF16D7" w:rsidRPr="007900B0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(2,09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7,062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CF16D7" w:rsidRPr="003562C4" w14:paraId="726FAC9D" w14:textId="77777777" w:rsidTr="00742A40">
        <w:trPr>
          <w:cantSplit/>
        </w:trPr>
        <w:tc>
          <w:tcPr>
            <w:tcW w:w="2979" w:type="dxa"/>
          </w:tcPr>
          <w:p w14:paraId="5259C5BF" w14:textId="77777777" w:rsidR="00CF16D7" w:rsidRPr="00C646DE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9041C0F" w14:textId="1B3D0E21" w:rsidR="00CF16D7" w:rsidRPr="005F0D25" w:rsidRDefault="003420C0" w:rsidP="00CF16D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DB545F7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49D863" w14:textId="5F13548A" w:rsidR="00CF16D7" w:rsidRPr="009C431D" w:rsidRDefault="00112C3D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(2,974)</w:t>
            </w:r>
          </w:p>
        </w:tc>
        <w:tc>
          <w:tcPr>
            <w:tcW w:w="180" w:type="dxa"/>
            <w:shd w:val="clear" w:color="auto" w:fill="auto"/>
          </w:tcPr>
          <w:p w14:paraId="71FF4EFD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A863805" w14:textId="47C1130A" w:rsidR="00CF16D7" w:rsidRPr="009C431D" w:rsidRDefault="00112C3D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(420)</w:t>
            </w:r>
          </w:p>
        </w:tc>
        <w:tc>
          <w:tcPr>
            <w:tcW w:w="180" w:type="dxa"/>
            <w:shd w:val="clear" w:color="auto" w:fill="auto"/>
          </w:tcPr>
          <w:p w14:paraId="3A1FF840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77838052" w14:textId="55043EF9" w:rsidR="00CF16D7" w:rsidRPr="009C431D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(32,960)</w:t>
            </w:r>
          </w:p>
        </w:tc>
        <w:tc>
          <w:tcPr>
            <w:tcW w:w="180" w:type="dxa"/>
            <w:shd w:val="clear" w:color="auto" w:fill="auto"/>
          </w:tcPr>
          <w:p w14:paraId="0ADEB829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4BC5CD" w14:textId="1EF0B638" w:rsidR="00CF16D7" w:rsidRPr="009C431D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(60,426)</w:t>
            </w:r>
          </w:p>
        </w:tc>
        <w:tc>
          <w:tcPr>
            <w:tcW w:w="180" w:type="dxa"/>
            <w:shd w:val="clear" w:color="auto" w:fill="auto"/>
          </w:tcPr>
          <w:p w14:paraId="7EF01931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037731" w14:textId="138B3B11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07F86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900AA" w14:textId="4FE36FBF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</w:t>
            </w:r>
            <w:r w:rsidR="005617A1">
              <w:rPr>
                <w:rFonts w:ascii="Angsana New" w:hAnsi="Angsana New"/>
                <w:sz w:val="26"/>
                <w:szCs w:val="26"/>
              </w:rPr>
              <w:t>672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0B2A16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5A6DE6" w14:textId="5DCCCD1A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(5,865)</w:t>
            </w:r>
          </w:p>
        </w:tc>
        <w:tc>
          <w:tcPr>
            <w:tcW w:w="180" w:type="dxa"/>
            <w:shd w:val="clear" w:color="auto" w:fill="auto"/>
          </w:tcPr>
          <w:p w14:paraId="6536FD93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AAD542" w14:textId="14E546E6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C40B2E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EDEB7A" w14:textId="4158E507" w:rsidR="00CF16D7" w:rsidRPr="003020CD" w:rsidRDefault="00112C3D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(119,</w:t>
            </w:r>
            <w:r w:rsidR="004F0570">
              <w:rPr>
                <w:rFonts w:ascii="Angsana New" w:hAnsi="Angsana New"/>
                <w:sz w:val="26"/>
                <w:szCs w:val="26"/>
                <w:lang w:bidi="th-TH"/>
              </w:rPr>
              <w:t>730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CF16D7" w:rsidRPr="003562C4" w14:paraId="6E105A53" w14:textId="77777777" w:rsidTr="00742A40">
        <w:trPr>
          <w:cantSplit/>
        </w:trPr>
        <w:tc>
          <w:tcPr>
            <w:tcW w:w="2979" w:type="dxa"/>
          </w:tcPr>
          <w:p w14:paraId="413E08A2" w14:textId="77777777" w:rsidR="00CF16D7" w:rsidRPr="00C646DE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03DE0399" w14:textId="1053DB3D" w:rsidR="00CF16D7" w:rsidRPr="005F0D25" w:rsidRDefault="003420C0" w:rsidP="00CF16D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73CC8C4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EEEC47" w14:textId="039F0E86" w:rsidR="00CF16D7" w:rsidRDefault="00112C3D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EB6157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202490E" w14:textId="63754BDE" w:rsidR="00CF16D7" w:rsidRDefault="00112C3D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B98112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439940FE" w14:textId="25EC7491" w:rsidR="00CF16D7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5F259D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32F3F8" w14:textId="7B40AE3F" w:rsidR="00CF16D7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63533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F3EA02" w14:textId="7B69A357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64F84F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96E7A2" w14:textId="1EAC3592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411249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74B97" w14:textId="4F8FEA58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(1,153)</w:t>
            </w:r>
          </w:p>
        </w:tc>
        <w:tc>
          <w:tcPr>
            <w:tcW w:w="180" w:type="dxa"/>
            <w:shd w:val="clear" w:color="auto" w:fill="auto"/>
          </w:tcPr>
          <w:p w14:paraId="45CBCE3A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6B34FFA" w14:textId="5F1E16AC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FF98C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52D87" w14:textId="2058A31F" w:rsidR="00CF16D7" w:rsidRPr="003020CD" w:rsidRDefault="00112C3D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(1,153)</w:t>
            </w:r>
          </w:p>
        </w:tc>
      </w:tr>
      <w:tr w:rsidR="00CF16D7" w:rsidRPr="003562C4" w14:paraId="17EADA4F" w14:textId="77777777" w:rsidTr="00742A40">
        <w:trPr>
          <w:cantSplit/>
        </w:trPr>
        <w:tc>
          <w:tcPr>
            <w:tcW w:w="2979" w:type="dxa"/>
          </w:tcPr>
          <w:p w14:paraId="04660A88" w14:textId="77777777" w:rsidR="00CF16D7" w:rsidRPr="00C646DE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59AEB7EE" w14:textId="7C0E5F11" w:rsidR="00CF16D7" w:rsidRPr="009C431D" w:rsidRDefault="003420C0" w:rsidP="00CF16D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ED30BF7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17EC8CA" w14:textId="07FCDCBC" w:rsidR="00CF16D7" w:rsidRPr="009C431D" w:rsidRDefault="00112C3D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4,846</w:t>
            </w:r>
          </w:p>
        </w:tc>
        <w:tc>
          <w:tcPr>
            <w:tcW w:w="180" w:type="dxa"/>
          </w:tcPr>
          <w:p w14:paraId="17E9C0DB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D98525E" w14:textId="03769F8D" w:rsidR="00CF16D7" w:rsidRPr="009C431D" w:rsidRDefault="00112C3D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579CE4EC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3907067B" w14:textId="78D39C0B" w:rsidR="00CF16D7" w:rsidRPr="009C431D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D9060DE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E109BB" w14:textId="69163832" w:rsidR="00CF16D7" w:rsidRPr="009C431D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4,433</w:t>
            </w:r>
          </w:p>
        </w:tc>
        <w:tc>
          <w:tcPr>
            <w:tcW w:w="180" w:type="dxa"/>
          </w:tcPr>
          <w:p w14:paraId="023EFFB0" w14:textId="77777777" w:rsidR="00CF16D7" w:rsidRPr="009C431D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E3B19E" w14:textId="1476CD14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3,204</w:t>
            </w:r>
          </w:p>
        </w:tc>
        <w:tc>
          <w:tcPr>
            <w:tcW w:w="180" w:type="dxa"/>
            <w:vAlign w:val="bottom"/>
          </w:tcPr>
          <w:p w14:paraId="4B21DA75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C6A619" w14:textId="6B8D7307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9,9</w:t>
            </w:r>
            <w:r w:rsidR="005617A1">
              <w:rPr>
                <w:rFonts w:ascii="Angsana New" w:hAnsi="Angsana New"/>
                <w:sz w:val="26"/>
                <w:szCs w:val="26"/>
                <w:lang w:bidi="th-TH"/>
              </w:rPr>
              <w:t>23</w:t>
            </w:r>
          </w:p>
        </w:tc>
        <w:tc>
          <w:tcPr>
            <w:tcW w:w="180" w:type="dxa"/>
            <w:vAlign w:val="bottom"/>
          </w:tcPr>
          <w:p w14:paraId="1BDF06FE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1C0621" w14:textId="7F6CF83C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8,065</w:t>
            </w:r>
          </w:p>
        </w:tc>
        <w:tc>
          <w:tcPr>
            <w:tcW w:w="180" w:type="dxa"/>
          </w:tcPr>
          <w:p w14:paraId="0C240140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09EE2" w14:textId="127C024C" w:rsidR="00CF16D7" w:rsidRPr="00936EC3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EC2B81" w14:textId="77777777" w:rsidR="00CF16D7" w:rsidRPr="00936EC3" w:rsidRDefault="00CF16D7" w:rsidP="00CF16D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4DC0D0" w14:textId="28A8AA73" w:rsidR="00CF16D7" w:rsidRPr="003020CD" w:rsidRDefault="00112C3D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30,</w:t>
            </w:r>
            <w:r w:rsidR="004F0570">
              <w:rPr>
                <w:rFonts w:ascii="Angsana New" w:hAnsi="Angsana New"/>
                <w:sz w:val="26"/>
                <w:szCs w:val="26"/>
                <w:lang w:bidi="th-TH"/>
              </w:rPr>
              <w:t>475</w:t>
            </w:r>
          </w:p>
        </w:tc>
      </w:tr>
      <w:tr w:rsidR="00CF16D7" w:rsidRPr="003562C4" w14:paraId="32F10210" w14:textId="77777777" w:rsidTr="00742A40">
        <w:trPr>
          <w:cantSplit/>
        </w:trPr>
        <w:tc>
          <w:tcPr>
            <w:tcW w:w="2979" w:type="dxa"/>
          </w:tcPr>
          <w:p w14:paraId="27C5CE02" w14:textId="6218FDC7" w:rsidR="00CF16D7" w:rsidRPr="00C646DE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7CFD3D" w14:textId="1FBEB2F9" w:rsidR="00CF16D7" w:rsidRPr="007900B0" w:rsidRDefault="003420C0" w:rsidP="00CF16D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580BF72F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16A0BC" w14:textId="08599E5E" w:rsidR="00CF16D7" w:rsidRPr="007900B0" w:rsidRDefault="00112C3D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(43,242)</w:t>
            </w:r>
          </w:p>
        </w:tc>
        <w:tc>
          <w:tcPr>
            <w:tcW w:w="180" w:type="dxa"/>
          </w:tcPr>
          <w:p w14:paraId="25214442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8446A67" w14:textId="711D2BF3" w:rsidR="00CF16D7" w:rsidRPr="007900B0" w:rsidRDefault="00112C3D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(2,060)</w:t>
            </w:r>
          </w:p>
        </w:tc>
        <w:tc>
          <w:tcPr>
            <w:tcW w:w="180" w:type="dxa"/>
          </w:tcPr>
          <w:p w14:paraId="43B29D67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364D43CC" w14:textId="072C0523" w:rsidR="00CF16D7" w:rsidRPr="007900B0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(786,313)</w:t>
            </w:r>
          </w:p>
        </w:tc>
        <w:tc>
          <w:tcPr>
            <w:tcW w:w="180" w:type="dxa"/>
          </w:tcPr>
          <w:p w14:paraId="4D2EB89C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6D07CD" w14:textId="3ECDCCEF" w:rsidR="00CF16D7" w:rsidRPr="007900B0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(1,129,238)</w:t>
            </w:r>
          </w:p>
        </w:tc>
        <w:tc>
          <w:tcPr>
            <w:tcW w:w="180" w:type="dxa"/>
          </w:tcPr>
          <w:p w14:paraId="35D0EFC2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8AA65E" w14:textId="783BAFA8" w:rsidR="00CF16D7" w:rsidRPr="007900B0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(112,603)</w:t>
            </w:r>
          </w:p>
        </w:tc>
        <w:tc>
          <w:tcPr>
            <w:tcW w:w="180" w:type="dxa"/>
            <w:vAlign w:val="bottom"/>
          </w:tcPr>
          <w:p w14:paraId="011D232B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DAD2E1" w14:textId="24CEC122" w:rsidR="00CF16D7" w:rsidRPr="007900B0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(44,260)</w:t>
            </w:r>
          </w:p>
        </w:tc>
        <w:tc>
          <w:tcPr>
            <w:tcW w:w="180" w:type="dxa"/>
            <w:vAlign w:val="bottom"/>
          </w:tcPr>
          <w:p w14:paraId="46D8ECA9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BFC6B" w14:textId="2AD40DFE" w:rsidR="00CF16D7" w:rsidRPr="007900B0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(56,202)</w:t>
            </w:r>
          </w:p>
        </w:tc>
        <w:tc>
          <w:tcPr>
            <w:tcW w:w="180" w:type="dxa"/>
            <w:vAlign w:val="bottom"/>
          </w:tcPr>
          <w:p w14:paraId="000F535E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DCFE" w14:textId="24299E8B" w:rsidR="00CF16D7" w:rsidRPr="007900B0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413DDAF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2C48C7" w14:textId="603179B2" w:rsidR="00CF16D7" w:rsidRPr="007900B0" w:rsidRDefault="00FD002B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112C3D"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2,187,470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CF16D7" w:rsidRPr="00742A40" w14:paraId="7C60D24F" w14:textId="77777777" w:rsidTr="00742A40">
        <w:trPr>
          <w:cantSplit/>
        </w:trPr>
        <w:tc>
          <w:tcPr>
            <w:tcW w:w="2979" w:type="dxa"/>
          </w:tcPr>
          <w:p w14:paraId="62E8FEBF" w14:textId="77777777" w:rsidR="00CF16D7" w:rsidRPr="00742A40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81C48C" w14:textId="77777777" w:rsidR="00CF16D7" w:rsidRPr="005F0D25" w:rsidRDefault="00CF16D7" w:rsidP="00CF16D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05DFC8F" w14:textId="77777777" w:rsidR="00CF16D7" w:rsidRPr="00742A4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EE1A6" w14:textId="77777777" w:rsidR="00CF16D7" w:rsidRPr="005F0D25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0138622" w14:textId="77777777" w:rsidR="00CF16D7" w:rsidRPr="00742A40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80D7E3F" w14:textId="77777777" w:rsidR="00CF16D7" w:rsidRPr="005F0D25" w:rsidRDefault="00CF16D7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8B1240F" w14:textId="77777777" w:rsidR="00CF16D7" w:rsidRPr="00742A4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5EC11FE0" w14:textId="77777777" w:rsidR="00CF16D7" w:rsidRPr="005F0D25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F0B8B5" w14:textId="77777777" w:rsidR="00CF16D7" w:rsidRPr="00742A40" w:rsidRDefault="00CF16D7" w:rsidP="00CF16D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EAB38B" w14:textId="77777777" w:rsidR="00CF16D7" w:rsidRPr="005F0D25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8F6D9C1" w14:textId="77777777" w:rsidR="00CF16D7" w:rsidRPr="00742A4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0C7723" w14:textId="77777777" w:rsidR="00CF16D7" w:rsidRPr="005F0D25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435221" w14:textId="77777777" w:rsidR="00CF16D7" w:rsidRPr="00742A40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2A2B7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192172" w14:textId="77777777" w:rsidR="00CF16D7" w:rsidRPr="00742A40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24D986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B9AB9E" w14:textId="77777777" w:rsidR="00CF16D7" w:rsidRPr="00742A40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F9A03E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854E2E" w14:textId="77777777" w:rsidR="00CF16D7" w:rsidRPr="00742A40" w:rsidRDefault="00CF16D7" w:rsidP="00CF16D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1504AA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6D7" w:rsidRPr="003562C4" w14:paraId="00645BAE" w14:textId="77777777" w:rsidTr="00742A40">
        <w:trPr>
          <w:cantSplit/>
        </w:trPr>
        <w:tc>
          <w:tcPr>
            <w:tcW w:w="2979" w:type="dxa"/>
            <w:vAlign w:val="bottom"/>
          </w:tcPr>
          <w:p w14:paraId="297117E9" w14:textId="0927FBE2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72AF1F2E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34C2A3C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FD29D2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3A37F4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6815D3D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E2BF94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74DC8979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92D8C6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92FA78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9FC5EE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790A5B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8F4F87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EABB4A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01081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25D9D7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22D0B1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ACE9FF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9B15B" w14:textId="77777777" w:rsidR="00CF16D7" w:rsidRPr="00965562" w:rsidRDefault="00CF16D7" w:rsidP="00CF16D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35C21B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6D7" w:rsidRPr="003562C4" w14:paraId="58BED059" w14:textId="77777777" w:rsidTr="00742A40">
        <w:trPr>
          <w:cantSplit/>
        </w:trPr>
        <w:tc>
          <w:tcPr>
            <w:tcW w:w="2979" w:type="dxa"/>
            <w:vAlign w:val="bottom"/>
          </w:tcPr>
          <w:p w14:paraId="251DDBD5" w14:textId="0A9EC9BC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874803" w14:textId="4FB15CB8" w:rsidR="00CF16D7" w:rsidRPr="007900B0" w:rsidRDefault="00CF16D7" w:rsidP="00CF16D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247,856</w:t>
            </w:r>
          </w:p>
        </w:tc>
        <w:tc>
          <w:tcPr>
            <w:tcW w:w="182" w:type="dxa"/>
            <w:vAlign w:val="bottom"/>
          </w:tcPr>
          <w:p w14:paraId="31E23D7C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F5D7FD5" w14:textId="22F6E1A0" w:rsidR="00CF16D7" w:rsidRPr="007900B0" w:rsidRDefault="00CF16D7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23,049</w:t>
            </w:r>
          </w:p>
        </w:tc>
        <w:tc>
          <w:tcPr>
            <w:tcW w:w="180" w:type="dxa"/>
            <w:vAlign w:val="bottom"/>
          </w:tcPr>
          <w:p w14:paraId="50FDFAA6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3A859E34" w14:textId="006EA3BE" w:rsidR="00CF16D7" w:rsidRPr="007900B0" w:rsidRDefault="00CF16D7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1,60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3312F9F2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7A0B9692" w14:textId="367906B1" w:rsidR="00CF16D7" w:rsidRPr="007900B0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328,375</w:t>
            </w:r>
          </w:p>
        </w:tc>
        <w:tc>
          <w:tcPr>
            <w:tcW w:w="180" w:type="dxa"/>
            <w:vAlign w:val="bottom"/>
          </w:tcPr>
          <w:p w14:paraId="299C6131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495BE8" w14:textId="6A1AD0F4" w:rsidR="00CF16D7" w:rsidRPr="007900B0" w:rsidRDefault="00CF16D7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623,291</w:t>
            </w:r>
          </w:p>
        </w:tc>
        <w:tc>
          <w:tcPr>
            <w:tcW w:w="180" w:type="dxa"/>
            <w:vAlign w:val="bottom"/>
          </w:tcPr>
          <w:p w14:paraId="6C57BB94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C416F8" w14:textId="1DDC01CE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30,662</w:t>
            </w:r>
          </w:p>
        </w:tc>
        <w:tc>
          <w:tcPr>
            <w:tcW w:w="180" w:type="dxa"/>
            <w:vAlign w:val="bottom"/>
          </w:tcPr>
          <w:p w14:paraId="09B23231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3C2C4A" w14:textId="107151F6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637BC5FB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6729BE" w14:textId="57A7A0E6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10,820</w:t>
            </w:r>
          </w:p>
        </w:tc>
        <w:tc>
          <w:tcPr>
            <w:tcW w:w="180" w:type="dxa"/>
            <w:vAlign w:val="bottom"/>
          </w:tcPr>
          <w:p w14:paraId="76B925A7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E66A62" w14:textId="778D24A6" w:rsidR="00CF16D7" w:rsidRPr="007900B0" w:rsidRDefault="00CF16D7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15,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180" w:type="dxa"/>
            <w:vAlign w:val="bottom"/>
          </w:tcPr>
          <w:p w14:paraId="1D8C0F0A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29B984" w14:textId="0556E7AA" w:rsidR="00CF16D7" w:rsidRPr="007900B0" w:rsidRDefault="00CF16D7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292,661</w:t>
            </w:r>
          </w:p>
        </w:tc>
      </w:tr>
      <w:tr w:rsidR="00CF16D7" w:rsidRPr="003562C4" w14:paraId="03D1AD9C" w14:textId="77777777" w:rsidTr="00742A40">
        <w:trPr>
          <w:cantSplit/>
        </w:trPr>
        <w:tc>
          <w:tcPr>
            <w:tcW w:w="2979" w:type="dxa"/>
            <w:vAlign w:val="bottom"/>
          </w:tcPr>
          <w:p w14:paraId="2B4BC68B" w14:textId="22619A8C" w:rsidR="00CF16D7" w:rsidRPr="00965562" w:rsidRDefault="00CF16D7" w:rsidP="00CF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0C7EAB" w14:textId="147A3464" w:rsidR="00CF16D7" w:rsidRPr="007900B0" w:rsidRDefault="001A55E3" w:rsidP="00CF16D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302,603</w:t>
            </w:r>
          </w:p>
        </w:tc>
        <w:tc>
          <w:tcPr>
            <w:tcW w:w="182" w:type="dxa"/>
            <w:vAlign w:val="bottom"/>
          </w:tcPr>
          <w:p w14:paraId="1B641421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64FDB1" w14:textId="564E869D" w:rsidR="00CF16D7" w:rsidRPr="007900B0" w:rsidRDefault="00112C3D" w:rsidP="00CF16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20,523</w:t>
            </w:r>
          </w:p>
        </w:tc>
        <w:tc>
          <w:tcPr>
            <w:tcW w:w="180" w:type="dxa"/>
            <w:vAlign w:val="bottom"/>
          </w:tcPr>
          <w:p w14:paraId="626568FC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677964C9" w14:textId="76122205" w:rsidR="00CF16D7" w:rsidRPr="007900B0" w:rsidRDefault="00112C3D" w:rsidP="00CF16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1,213</w:t>
            </w:r>
          </w:p>
        </w:tc>
        <w:tc>
          <w:tcPr>
            <w:tcW w:w="180" w:type="dxa"/>
            <w:vAlign w:val="bottom"/>
          </w:tcPr>
          <w:p w14:paraId="371C59AC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A8EF7A" w14:textId="30B01154" w:rsidR="00CF16D7" w:rsidRPr="007900B0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296,691</w:t>
            </w:r>
          </w:p>
        </w:tc>
        <w:tc>
          <w:tcPr>
            <w:tcW w:w="180" w:type="dxa"/>
            <w:vAlign w:val="bottom"/>
          </w:tcPr>
          <w:p w14:paraId="4CF80CE9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142E91" w14:textId="6D959290" w:rsidR="00CF16D7" w:rsidRPr="007900B0" w:rsidRDefault="00112C3D" w:rsidP="00CF16D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582,034</w:t>
            </w:r>
          </w:p>
        </w:tc>
        <w:tc>
          <w:tcPr>
            <w:tcW w:w="180" w:type="dxa"/>
            <w:vAlign w:val="bottom"/>
          </w:tcPr>
          <w:p w14:paraId="184B6E68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D75DAE" w14:textId="1E24905B" w:rsidR="00CF16D7" w:rsidRPr="007900B0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21,553</w:t>
            </w:r>
          </w:p>
        </w:tc>
        <w:tc>
          <w:tcPr>
            <w:tcW w:w="180" w:type="dxa"/>
            <w:vAlign w:val="bottom"/>
          </w:tcPr>
          <w:p w14:paraId="0131A425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2E14D" w14:textId="7BC2B837" w:rsidR="00CF16D7" w:rsidRPr="007900B0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9,575</w:t>
            </w:r>
          </w:p>
        </w:tc>
        <w:tc>
          <w:tcPr>
            <w:tcW w:w="180" w:type="dxa"/>
            <w:vAlign w:val="bottom"/>
          </w:tcPr>
          <w:p w14:paraId="1A3A3A37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D81CDB" w14:textId="782208EB" w:rsidR="00CF16D7" w:rsidRPr="007900B0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4,225</w:t>
            </w:r>
          </w:p>
        </w:tc>
        <w:tc>
          <w:tcPr>
            <w:tcW w:w="180" w:type="dxa"/>
            <w:vAlign w:val="bottom"/>
          </w:tcPr>
          <w:p w14:paraId="6BD7E555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64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85DDAC" w14:textId="4CBD11C9" w:rsidR="00CF16D7" w:rsidRPr="007900B0" w:rsidRDefault="00112C3D" w:rsidP="00CF16D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2158">
              <w:rPr>
                <w:rFonts w:ascii="Angsana New" w:hAnsi="Angsana New"/>
                <w:b/>
                <w:bCs/>
                <w:sz w:val="26"/>
                <w:szCs w:val="26"/>
              </w:rPr>
              <w:t>18,603</w:t>
            </w:r>
          </w:p>
        </w:tc>
        <w:tc>
          <w:tcPr>
            <w:tcW w:w="180" w:type="dxa"/>
            <w:vAlign w:val="bottom"/>
          </w:tcPr>
          <w:p w14:paraId="2E95E9A0" w14:textId="77777777" w:rsidR="00CF16D7" w:rsidRPr="007900B0" w:rsidRDefault="00CF16D7" w:rsidP="00CF16D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30664F" w14:textId="72599876" w:rsidR="00CF16D7" w:rsidRPr="007900B0" w:rsidRDefault="00106841" w:rsidP="00CF16D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1,257,</w:t>
            </w:r>
            <w:r w:rsidR="00705BE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020</w:t>
            </w:r>
          </w:p>
        </w:tc>
      </w:tr>
      <w:bookmarkEnd w:id="2"/>
    </w:tbl>
    <w:p w14:paraId="119F78D7" w14:textId="77777777" w:rsidR="00153FF2" w:rsidRPr="003C47FE" w:rsidRDefault="00153FF2" w:rsidP="00F2086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  <w:sectPr w:rsidR="00153FF2" w:rsidRPr="003C47FE" w:rsidSect="00B37ACE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EB8D9F" w14:textId="31F23DDA" w:rsidR="001116CF" w:rsidRPr="003C47FE" w:rsidRDefault="001116CF" w:rsidP="001116CF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ราคาทรัพย์สินของ</w:t>
      </w:r>
      <w:r w:rsidR="00566CCB">
        <w:rPr>
          <w:rFonts w:ascii="Angsana New" w:hAnsi="Angsana New" w:cs="Angsana New" w:hint="cs"/>
          <w:cs/>
          <w:lang w:val="en-US"/>
        </w:rPr>
        <w:t>กลุ่ม</w:t>
      </w:r>
      <w:r w:rsidRPr="003C47FE">
        <w:rPr>
          <w:rFonts w:ascii="Angsana New" w:hAnsi="Angsana New" w:cs="Angsana New"/>
          <w:cs/>
          <w:lang w:val="en-US"/>
        </w:rPr>
        <w:t>บริษัท ซึ่งได้คิด</w:t>
      </w:r>
      <w:r w:rsidRPr="003C47FE">
        <w:rPr>
          <w:rFonts w:ascii="Angsana New" w:hAnsi="Angsana New" w:cs="Angsana New"/>
          <w:cs/>
        </w:rPr>
        <w:t xml:space="preserve">ค่าเสื่อมราคาเต็มจำนวนแล้ว แต่ยังคงใช้งานจนถึง </w:t>
      </w:r>
      <w:r w:rsidRPr="0033386E">
        <w:rPr>
          <w:rFonts w:ascii="Angsana New" w:hAnsi="Angsana New" w:cs="Angsana New"/>
          <w:cs/>
        </w:rPr>
        <w:t xml:space="preserve">ณ วันที่ </w:t>
      </w:r>
      <w:r w:rsidR="00D110C5">
        <w:rPr>
          <w:rFonts w:ascii="Angsana New" w:hAnsi="Angsana New" w:cs="Angsana New"/>
          <w:lang w:val="en-US"/>
        </w:rPr>
        <w:t>31</w:t>
      </w:r>
      <w:r w:rsidRPr="0033386E">
        <w:rPr>
          <w:rFonts w:ascii="Angsana New" w:hAnsi="Angsana New" w:cs="Angsana New" w:hint="cs"/>
          <w:cs/>
        </w:rPr>
        <w:t xml:space="preserve"> </w:t>
      </w:r>
      <w:r w:rsidRPr="0033386E">
        <w:rPr>
          <w:rFonts w:ascii="Angsana New" w:hAnsi="Angsana New" w:cs="Angsana New"/>
          <w:cs/>
        </w:rPr>
        <w:t xml:space="preserve">ธันวาคม </w:t>
      </w:r>
      <w:r w:rsidR="00D110C5">
        <w:rPr>
          <w:rFonts w:ascii="Angsana New" w:hAnsi="Angsana New" w:cs="Angsana New"/>
          <w:lang w:val="en-US"/>
        </w:rPr>
        <w:t>2566</w:t>
      </w:r>
      <w:r w:rsidRPr="0033386E">
        <w:rPr>
          <w:rFonts w:ascii="Angsana New" w:hAnsi="Angsana New" w:cs="Angsana New"/>
          <w:lang w:val="en-US"/>
        </w:rPr>
        <w:t xml:space="preserve"> </w:t>
      </w:r>
      <w:r w:rsidRPr="0033386E">
        <w:rPr>
          <w:rFonts w:ascii="Angsana New" w:hAnsi="Angsana New" w:cs="Angsana New"/>
          <w:cs/>
        </w:rPr>
        <w:t>มีจำนวน</w:t>
      </w:r>
      <w:r w:rsidR="00680788">
        <w:rPr>
          <w:rFonts w:ascii="Angsana New" w:hAnsi="Angsana New" w:cs="Angsana New" w:hint="cs"/>
          <w:cs/>
        </w:rPr>
        <w:t xml:space="preserve"> </w:t>
      </w:r>
      <w:r w:rsidR="00680788">
        <w:rPr>
          <w:rFonts w:ascii="Angsana New" w:hAnsi="Angsana New" w:cs="Angsana New"/>
          <w:lang w:val="en-US"/>
        </w:rPr>
        <w:t>498.</w:t>
      </w:r>
      <w:r w:rsidR="00244B92">
        <w:rPr>
          <w:rFonts w:ascii="Angsana New" w:hAnsi="Angsana New" w:cs="Angsana New"/>
          <w:lang w:val="en-US"/>
        </w:rPr>
        <w:t>46</w:t>
      </w:r>
      <w:r w:rsidR="00EC1D41" w:rsidRPr="0033386E">
        <w:rPr>
          <w:rFonts w:ascii="Angsana New" w:hAnsi="Angsana New" w:cs="Angsana New" w:hint="cs"/>
          <w:cs/>
        </w:rPr>
        <w:t xml:space="preserve"> </w:t>
      </w:r>
      <w:r w:rsidRPr="0033386E">
        <w:rPr>
          <w:rFonts w:ascii="Angsana New" w:hAnsi="Angsana New" w:cs="Angsana New"/>
          <w:cs/>
          <w:lang w:val="en-US"/>
        </w:rPr>
        <w:t>ล้าน</w:t>
      </w:r>
      <w:r w:rsidRPr="0033386E">
        <w:rPr>
          <w:rFonts w:ascii="Angsana New" w:hAnsi="Angsana New" w:cs="Angsana New"/>
          <w:cs/>
        </w:rPr>
        <w:t xml:space="preserve">บาท </w:t>
      </w:r>
      <w:r w:rsidRPr="0033386E">
        <w:rPr>
          <w:rFonts w:ascii="Angsana New" w:hAnsi="Angsana New" w:cs="Angsana New"/>
          <w:i/>
          <w:iCs/>
          <w:cs/>
          <w:lang w:val="en-US"/>
        </w:rPr>
        <w:t>(</w:t>
      </w:r>
      <w:r w:rsidR="00D110C5">
        <w:rPr>
          <w:rFonts w:ascii="Angsana New" w:hAnsi="Angsana New" w:cs="Angsana New"/>
          <w:i/>
          <w:iCs/>
          <w:lang w:val="en-US"/>
        </w:rPr>
        <w:t>2565</w:t>
      </w:r>
      <w:r w:rsidRPr="0033386E">
        <w:rPr>
          <w:rFonts w:ascii="Angsana New" w:hAnsi="Angsana New" w:cs="Angsana New"/>
          <w:i/>
          <w:iCs/>
          <w:lang w:val="en-US"/>
        </w:rPr>
        <w:t xml:space="preserve">: </w:t>
      </w:r>
      <w:r w:rsidR="00D110C5">
        <w:rPr>
          <w:rFonts w:ascii="Angsana New" w:hAnsi="Angsana New" w:cs="Angsana New"/>
          <w:i/>
          <w:iCs/>
          <w:lang w:val="en-US"/>
        </w:rPr>
        <w:t>473</w:t>
      </w:r>
      <w:r w:rsidR="00EC1D41" w:rsidRPr="0033386E">
        <w:rPr>
          <w:rFonts w:ascii="Angsana New" w:hAnsi="Angsana New" w:cs="Angsana New"/>
          <w:i/>
          <w:iCs/>
          <w:lang w:val="en-US"/>
        </w:rPr>
        <w:t>.</w:t>
      </w:r>
      <w:r w:rsidR="00D110C5">
        <w:rPr>
          <w:rFonts w:ascii="Angsana New" w:hAnsi="Angsana New" w:cs="Angsana New"/>
          <w:i/>
          <w:iCs/>
          <w:lang w:val="en-US"/>
        </w:rPr>
        <w:t>36</w:t>
      </w:r>
      <w:r w:rsidR="00EC1D41" w:rsidRPr="0033386E">
        <w:rPr>
          <w:rFonts w:ascii="Angsana New" w:hAnsi="Angsana New" w:cs="Angsana New"/>
          <w:i/>
          <w:iCs/>
          <w:lang w:val="en-US"/>
        </w:rPr>
        <w:t xml:space="preserve"> </w:t>
      </w:r>
      <w:r w:rsidRPr="0033386E">
        <w:rPr>
          <w:rFonts w:ascii="Angsana New" w:hAnsi="Angsana New" w:cs="Angsana New"/>
          <w:i/>
          <w:iCs/>
          <w:cs/>
          <w:lang w:val="en-US"/>
        </w:rPr>
        <w:t>ล้านบาท)</w:t>
      </w:r>
    </w:p>
    <w:p w14:paraId="40A4EB79" w14:textId="77777777" w:rsidR="001116CF" w:rsidRPr="00EC1D41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sz w:val="30"/>
          <w:szCs w:val="30"/>
        </w:rPr>
      </w:pPr>
    </w:p>
    <w:p w14:paraId="11EA4B37" w14:textId="425E8672" w:rsidR="001116CF" w:rsidRPr="00D27BA7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86ACC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ระบบผลิตน้ำเพื่ออุตสาหกรรมและระบบสาธารณูปโภคที่จังหวัดนครรา</w:t>
      </w:r>
      <w:r w:rsidR="00E31D3C" w:rsidRPr="00F86ACC">
        <w:rPr>
          <w:rFonts w:ascii="Angsana New" w:hAnsi="Angsana New"/>
          <w:sz w:val="30"/>
          <w:szCs w:val="30"/>
        </w:rPr>
        <w:tab/>
      </w:r>
      <w:r w:rsidRPr="00F86ACC">
        <w:rPr>
          <w:rFonts w:ascii="Angsana New" w:hAnsi="Angsana New"/>
          <w:sz w:val="30"/>
          <w:szCs w:val="30"/>
          <w:cs/>
        </w:rPr>
        <w:t>ชสีมา</w:t>
      </w:r>
      <w:r w:rsidRPr="00F86ACC">
        <w:rPr>
          <w:rFonts w:ascii="Angsana New" w:hAnsi="Angsana New"/>
          <w:sz w:val="30"/>
          <w:szCs w:val="30"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 xml:space="preserve">ซึ่งมีราคาทุน </w:t>
      </w:r>
      <w:r w:rsidR="00D110C5">
        <w:rPr>
          <w:rFonts w:ascii="Angsana New" w:hAnsi="Angsana New"/>
          <w:sz w:val="30"/>
          <w:szCs w:val="30"/>
        </w:rPr>
        <w:t>435</w:t>
      </w:r>
      <w:r w:rsidR="00D27BA7" w:rsidRPr="00F86ACC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56</w:t>
      </w:r>
      <w:r w:rsidR="00690B41" w:rsidRPr="00F86ACC">
        <w:rPr>
          <w:rFonts w:ascii="Angsana New" w:hAnsi="Angsana New"/>
          <w:sz w:val="30"/>
          <w:szCs w:val="30"/>
          <w:cs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>ล้านบาทและ</w:t>
      </w:r>
      <w:r w:rsidRPr="00F86ACC">
        <w:rPr>
          <w:rFonts w:ascii="Angsana New" w:hAnsi="Angsana New"/>
          <w:sz w:val="30"/>
          <w:szCs w:val="30"/>
        </w:rPr>
        <w:br/>
      </w:r>
      <w:r w:rsidRPr="00F86ACC">
        <w:rPr>
          <w:rFonts w:ascii="Angsana New" w:hAnsi="Angsana New"/>
          <w:sz w:val="30"/>
          <w:szCs w:val="30"/>
          <w:cs/>
        </w:rPr>
        <w:t xml:space="preserve">ค่าเสื่อมราคาสะสม </w:t>
      </w:r>
      <w:r w:rsidR="00D110C5">
        <w:rPr>
          <w:rFonts w:ascii="Angsana New" w:hAnsi="Angsana New"/>
          <w:sz w:val="30"/>
          <w:szCs w:val="30"/>
        </w:rPr>
        <w:t>194</w:t>
      </w:r>
      <w:r w:rsidR="00F86ACC" w:rsidRPr="00F86ACC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76</w:t>
      </w:r>
      <w:r w:rsidRPr="00F86ACC">
        <w:rPr>
          <w:rFonts w:ascii="Angsana New" w:hAnsi="Angsana New"/>
          <w:sz w:val="30"/>
          <w:szCs w:val="30"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>ล้านบาท</w:t>
      </w:r>
      <w:r w:rsidRPr="00F86ACC">
        <w:rPr>
          <w:rFonts w:ascii="Angsana New" w:hAnsi="Angsana New"/>
          <w:sz w:val="30"/>
          <w:szCs w:val="30"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Pr="00F86ACC">
        <w:rPr>
          <w:rFonts w:ascii="Angsana New" w:hAnsi="Angsana New"/>
          <w:sz w:val="30"/>
          <w:szCs w:val="30"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z w:val="30"/>
          <w:szCs w:val="30"/>
        </w:rPr>
        <w:t>2566</w:t>
      </w:r>
      <w:r w:rsidRPr="00F86ACC">
        <w:rPr>
          <w:rFonts w:ascii="Angsana New" w:hAnsi="Angsana New"/>
          <w:sz w:val="30"/>
          <w:szCs w:val="30"/>
          <w:cs/>
        </w:rPr>
        <w:t xml:space="preserve"> ยังใช้งานไม่เต็มประสิทธิภาพ ปัจจัยดังกล่าวเป็น</w:t>
      </w:r>
      <w:r w:rsidRPr="00F86ACC">
        <w:rPr>
          <w:rFonts w:ascii="Angsana New" w:hAnsi="Angsana New"/>
          <w:sz w:val="30"/>
          <w:szCs w:val="30"/>
        </w:rPr>
        <w:br/>
      </w:r>
      <w:r w:rsidRPr="00F86ACC">
        <w:rPr>
          <w:rFonts w:ascii="Angsana New" w:hAnsi="Angsana New"/>
          <w:sz w:val="30"/>
          <w:szCs w:val="30"/>
          <w:cs/>
        </w:rPr>
        <w:t>ข้อบ่งชี้ของการด้อยค่า</w:t>
      </w:r>
    </w:p>
    <w:p w14:paraId="645430AE" w14:textId="77777777" w:rsidR="001116CF" w:rsidRPr="00D27BA7" w:rsidRDefault="001116CF" w:rsidP="001116CF">
      <w:pPr>
        <w:pStyle w:val="FSBlank"/>
        <w:rPr>
          <w:sz w:val="30"/>
          <w:szCs w:val="30"/>
        </w:rPr>
      </w:pPr>
    </w:p>
    <w:p w14:paraId="0CDC69CB" w14:textId="762ADD34"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27BA7">
        <w:rPr>
          <w:rFonts w:ascii="Angsana New" w:hAnsi="Angsana New"/>
          <w:sz w:val="30"/>
          <w:szCs w:val="30"/>
          <w:cs/>
        </w:rPr>
        <w:t>ผู้บริหาร</w:t>
      </w:r>
      <w:r w:rsidRPr="00D27BA7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D27BA7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D27BA7">
        <w:rPr>
          <w:rFonts w:ascii="Angsana New" w:hAnsi="Angsana New" w:hint="cs"/>
          <w:sz w:val="30"/>
          <w:szCs w:val="30"/>
          <w:cs/>
        </w:rPr>
        <w:t xml:space="preserve">ของสินทรัพย์ที่มีข้อบ่งชี้ของการด้อยค่า </w:t>
      </w:r>
      <w:r w:rsidRPr="00D27BA7">
        <w:rPr>
          <w:rFonts w:ascii="Angsana New" w:hAnsi="Angsana New"/>
          <w:sz w:val="30"/>
          <w:szCs w:val="30"/>
          <w:cs/>
        </w:rPr>
        <w:t>โดยกำหนดมูลค่าที่คาดว่าจะได้รับคืนจากมูลค่า</w:t>
      </w:r>
      <w:r w:rsidRPr="00D27BA7">
        <w:rPr>
          <w:rFonts w:ascii="Angsana New" w:hAnsi="Angsana New" w:hint="cs"/>
          <w:sz w:val="30"/>
          <w:szCs w:val="30"/>
          <w:cs/>
        </w:rPr>
        <w:t>จากการใช้ของ</w:t>
      </w:r>
      <w:r w:rsidRPr="00D27BA7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</w:t>
      </w:r>
      <w:r w:rsidRPr="00D27BA7">
        <w:rPr>
          <w:rFonts w:ascii="Angsana New" w:hAnsi="Angsana New" w:hint="cs"/>
          <w:sz w:val="30"/>
          <w:szCs w:val="30"/>
          <w:cs/>
        </w:rPr>
        <w:t xml:space="preserve">ซึ่งเป็นหน่วยของสินทรัพย์ที่ก่อให้เกิดเงินสด โดยวิธีประมาณการคิดลดกระแสเงินสดในอนาคตซึ่งประเมินโดยผู้ประเมินราคาทรัพย์สินอิสระ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D110C5">
        <w:rPr>
          <w:rFonts w:ascii="Angsana New" w:hAnsi="Angsana New"/>
          <w:sz w:val="30"/>
          <w:szCs w:val="30"/>
        </w:rPr>
        <w:t>14</w:t>
      </w:r>
      <w:r w:rsidR="00D41651"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110C5">
        <w:rPr>
          <w:rFonts w:ascii="Angsana New" w:hAnsi="Angsana New" w:hint="cs"/>
          <w:sz w:val="30"/>
          <w:szCs w:val="30"/>
        </w:rPr>
        <w:t>31</w:t>
      </w:r>
      <w:r w:rsidRPr="00D27BA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110C5">
        <w:rPr>
          <w:rFonts w:ascii="Angsana New" w:hAnsi="Angsana New" w:hint="cs"/>
          <w:sz w:val="30"/>
          <w:szCs w:val="30"/>
        </w:rPr>
        <w:t>256</w:t>
      </w:r>
      <w:r w:rsidR="00D110C5">
        <w:rPr>
          <w:rFonts w:ascii="Angsana New" w:hAnsi="Angsana New"/>
          <w:sz w:val="30"/>
          <w:szCs w:val="30"/>
        </w:rPr>
        <w:t>6</w:t>
      </w:r>
      <w:r w:rsidRPr="00D27BA7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ระบบผลิตน้ำเพื่ออุตสาหกรรมและระบบสาธารณูปโภคต่ำกว่ามูลค่าตามบัญชี เป็นผลให้บริษัทมีค่าเผื่อขาดทุนจากการด้อยค่าจากสินทรัพย์ดังกล่าวจำนวน </w:t>
      </w:r>
      <w:r w:rsidR="00D110C5">
        <w:rPr>
          <w:rFonts w:ascii="Angsana New" w:hAnsi="Angsana New"/>
          <w:sz w:val="30"/>
          <w:szCs w:val="30"/>
        </w:rPr>
        <w:t>77</w:t>
      </w:r>
      <w:r w:rsidR="00D27BA7"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>ล้านบาท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 xml:space="preserve">และ </w:t>
      </w:r>
      <w:r w:rsidR="00D110C5">
        <w:rPr>
          <w:rFonts w:ascii="Angsana New" w:hAnsi="Angsana New"/>
          <w:sz w:val="30"/>
          <w:szCs w:val="30"/>
        </w:rPr>
        <w:t>59</w:t>
      </w:r>
      <w:r w:rsidRPr="00D27BA7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/>
          <w:i/>
          <w:iCs/>
          <w:sz w:val="30"/>
          <w:szCs w:val="30"/>
        </w:rPr>
        <w:t>(</w:t>
      </w:r>
      <w:r w:rsidR="00D110C5">
        <w:rPr>
          <w:rFonts w:ascii="Angsana New" w:hAnsi="Angsana New"/>
          <w:i/>
          <w:iCs/>
          <w:sz w:val="30"/>
          <w:szCs w:val="30"/>
        </w:rPr>
        <w:t>2565</w:t>
      </w:r>
      <w:r w:rsidRPr="00D27BA7">
        <w:rPr>
          <w:rFonts w:ascii="Angsana New" w:hAnsi="Angsana New"/>
          <w:i/>
          <w:iCs/>
          <w:sz w:val="30"/>
          <w:szCs w:val="30"/>
        </w:rPr>
        <w:t xml:space="preserve">: </w:t>
      </w:r>
      <w:r w:rsidR="00D110C5">
        <w:rPr>
          <w:rFonts w:ascii="Angsana New" w:hAnsi="Angsana New"/>
          <w:i/>
          <w:iCs/>
          <w:sz w:val="30"/>
          <w:szCs w:val="30"/>
        </w:rPr>
        <w:t>77</w:t>
      </w:r>
      <w:r w:rsidRPr="00D27BA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D110C5">
        <w:rPr>
          <w:rFonts w:ascii="Angsana New" w:hAnsi="Angsana New"/>
          <w:i/>
          <w:iCs/>
          <w:sz w:val="30"/>
          <w:szCs w:val="30"/>
        </w:rPr>
        <w:t>59</w:t>
      </w:r>
      <w:r w:rsidRPr="00D27BA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ตามลำดับ)</w:t>
      </w:r>
      <w:r>
        <w:rPr>
          <w:rFonts w:ascii="Angsana New" w:hAnsi="Angsana New"/>
          <w:sz w:val="30"/>
          <w:szCs w:val="30"/>
        </w:rPr>
        <w:t xml:space="preserve"> </w:t>
      </w:r>
    </w:p>
    <w:p w14:paraId="7ED33768" w14:textId="77777777" w:rsidR="001116CF" w:rsidRPr="008758BB" w:rsidRDefault="001116CF" w:rsidP="001116CF">
      <w:pPr>
        <w:pStyle w:val="FSBlank"/>
        <w:rPr>
          <w:sz w:val="30"/>
          <w:szCs w:val="30"/>
          <w:highlight w:val="green"/>
        </w:rPr>
      </w:pPr>
    </w:p>
    <w:p w14:paraId="0801867F" w14:textId="2113CDD1" w:rsidR="001116CF" w:rsidRPr="00FB6820" w:rsidRDefault="001116CF" w:rsidP="001116CF">
      <w:pPr>
        <w:pStyle w:val="FSContent"/>
      </w:pPr>
      <w:r w:rsidRPr="00FB6820">
        <w:rPr>
          <w:cs/>
        </w:rPr>
        <w:t xml:space="preserve">นอกจากนี้บริษัทมีที่ดินบางส่วนซึ่งใช้ประโยชน์ไม่ได้ ปัจจัยดังกล่าวเป็นข้อบ่งชี้ของการด้อยค่า ณ วันที่ </w:t>
      </w:r>
      <w:r>
        <w:rPr>
          <w:cs/>
        </w:rPr>
        <w:br/>
      </w:r>
      <w:r w:rsidR="00D110C5">
        <w:t>31</w:t>
      </w:r>
      <w:r w:rsidRPr="00B26D93">
        <w:t xml:space="preserve"> </w:t>
      </w:r>
      <w:r w:rsidRPr="00B26D93">
        <w:rPr>
          <w:cs/>
        </w:rPr>
        <w:t xml:space="preserve">ธันวาคม </w:t>
      </w:r>
      <w:r w:rsidR="00D110C5">
        <w:t>2566</w:t>
      </w:r>
      <w:r w:rsidRPr="00B26D93">
        <w:rPr>
          <w:cs/>
        </w:rPr>
        <w:t xml:space="preserve"> ที่ดินดังกล่าวมีราคาทุน </w:t>
      </w:r>
      <w:r w:rsidR="00D110C5">
        <w:t>13</w:t>
      </w:r>
      <w:r w:rsidR="0023000B">
        <w:t>.</w:t>
      </w:r>
      <w:r w:rsidR="00D110C5">
        <w:t>55</w:t>
      </w:r>
      <w:r w:rsidR="00690B41" w:rsidRPr="00B26D93">
        <w:rPr>
          <w:cs/>
        </w:rPr>
        <w:t xml:space="preserve"> </w:t>
      </w:r>
      <w:r w:rsidRPr="00B26D93">
        <w:rPr>
          <w:cs/>
        </w:rPr>
        <w:t>ล้านบาท</w:t>
      </w:r>
      <w:r w:rsidRPr="00B26D93">
        <w:t xml:space="preserve"> </w:t>
      </w:r>
      <w:r w:rsidRPr="00B26D93">
        <w:rPr>
          <w:rFonts w:hint="cs"/>
          <w:cs/>
        </w:rPr>
        <w:t>และค่าเผื่อ</w:t>
      </w:r>
      <w:r w:rsidRPr="00B26D93">
        <w:rPr>
          <w:cs/>
        </w:rPr>
        <w:t>ขาดทุน</w:t>
      </w:r>
      <w:r w:rsidRPr="00B26D93">
        <w:rPr>
          <w:rFonts w:hint="cs"/>
          <w:cs/>
        </w:rPr>
        <w:t>จากการด้อยค่า</w:t>
      </w:r>
      <w:r w:rsidRPr="00B26D93">
        <w:rPr>
          <w:cs/>
        </w:rPr>
        <w:t>จำนวน</w:t>
      </w:r>
      <w:r w:rsidR="00D27BA7" w:rsidRPr="00B26D93">
        <w:t xml:space="preserve"> </w:t>
      </w:r>
      <w:r w:rsidR="00D110C5">
        <w:t>13</w:t>
      </w:r>
      <w:r w:rsidR="0023000B">
        <w:t>.</w:t>
      </w:r>
      <w:r w:rsidR="00D110C5">
        <w:t>55</w:t>
      </w:r>
      <w:r w:rsidR="00D27BA7" w:rsidRPr="00B26D93">
        <w:t xml:space="preserve"> </w:t>
      </w:r>
      <w:r w:rsidRPr="00B26D93">
        <w:rPr>
          <w:rFonts w:hint="cs"/>
          <w:cs/>
        </w:rPr>
        <w:t>ล้า</w:t>
      </w:r>
      <w:r w:rsidR="00EC1D41" w:rsidRPr="00B26D93">
        <w:rPr>
          <w:rFonts w:hint="cs"/>
          <w:cs/>
        </w:rPr>
        <w:t>นบ</w:t>
      </w:r>
      <w:r w:rsidRPr="00B26D93">
        <w:rPr>
          <w:rFonts w:hint="cs"/>
          <w:cs/>
        </w:rPr>
        <w:t>าท</w:t>
      </w:r>
      <w:r w:rsidRPr="00B26D93">
        <w:t xml:space="preserve"> </w:t>
      </w:r>
      <w:r w:rsidRPr="00B26D93">
        <w:rPr>
          <w:i/>
          <w:iCs/>
        </w:rPr>
        <w:t>(</w:t>
      </w:r>
      <w:r w:rsidR="00D110C5">
        <w:rPr>
          <w:i/>
          <w:iCs/>
        </w:rPr>
        <w:t>2565</w:t>
      </w:r>
      <w:r w:rsidRPr="00B26D93">
        <w:rPr>
          <w:i/>
          <w:iCs/>
        </w:rPr>
        <w:t xml:space="preserve">: </w:t>
      </w:r>
      <w:r w:rsidR="00D110C5">
        <w:rPr>
          <w:i/>
          <w:iCs/>
        </w:rPr>
        <w:t>13</w:t>
      </w:r>
      <w:r w:rsidRPr="00B26D93">
        <w:rPr>
          <w:i/>
          <w:iCs/>
        </w:rPr>
        <w:t>.</w:t>
      </w:r>
      <w:r w:rsidR="00D110C5">
        <w:rPr>
          <w:i/>
          <w:iCs/>
        </w:rPr>
        <w:t>55</w:t>
      </w:r>
      <w:r w:rsidRPr="00B26D93">
        <w:rPr>
          <w:i/>
          <w:iCs/>
        </w:rPr>
        <w:t xml:space="preserve"> </w:t>
      </w:r>
      <w:r w:rsidRPr="00B26D93">
        <w:rPr>
          <w:rFonts w:hint="cs"/>
          <w:i/>
          <w:iCs/>
          <w:cs/>
        </w:rPr>
        <w:t>ล้านบาท)</w:t>
      </w:r>
    </w:p>
    <w:p w14:paraId="3D917766" w14:textId="77777777" w:rsidR="001116CF" w:rsidRPr="00A7291C" w:rsidRDefault="001116CF" w:rsidP="00A7291C">
      <w:pPr>
        <w:pStyle w:val="FSBlank"/>
        <w:rPr>
          <w:sz w:val="30"/>
          <w:szCs w:val="30"/>
          <w:cs/>
        </w:rPr>
      </w:pPr>
    </w:p>
    <w:p w14:paraId="109E65EA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27B87E07" w14:textId="77777777" w:rsidR="007D014D" w:rsidRPr="00E60973" w:rsidRDefault="007D014D" w:rsidP="001501D6">
      <w:pPr>
        <w:pStyle w:val="FSBlank"/>
        <w:rPr>
          <w:sz w:val="30"/>
          <w:szCs w:val="30"/>
        </w:rPr>
      </w:pPr>
    </w:p>
    <w:p w14:paraId="6BC798F9" w14:textId="21AD903D"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บริษัทได้จำนองที่ดินบางแปลง รวมทั้งโครงการระบบผลิตน้ำเพื่อการอุตสาหกรรม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 xml:space="preserve">ระบบบำบัดน้ำเสีย เครื่องจักรและอุปกรณ์ </w:t>
      </w:r>
      <w:r w:rsidR="004E111C">
        <w:rPr>
          <w:rFonts w:ascii="Angsana New" w:hAnsi="Angsana New" w:cs="Angsana New" w:hint="cs"/>
          <w:cs/>
          <w:lang w:val="en-US"/>
        </w:rPr>
        <w:t xml:space="preserve">ที่ดินส่วนกลางเพื่อการสาธารณูปโภคบางแปลง </w:t>
      </w:r>
      <w:r w:rsidRPr="003C47FE">
        <w:rPr>
          <w:rFonts w:ascii="Angsana New" w:hAnsi="Angsana New" w:cs="Angsana New"/>
          <w:cs/>
          <w:lang w:val="en-US"/>
        </w:rPr>
        <w:t>เพื่อค้ำประกันวงเงินสินเชื่อที่ได้รับจาก</w:t>
      </w:r>
      <w:r w:rsidR="00DF7E88">
        <w:rPr>
          <w:rFonts w:ascii="Angsana New" w:hAnsi="Angsana New" w:cs="Angsana New"/>
          <w:lang w:val="en-US"/>
        </w:rPr>
        <w:br/>
      </w:r>
      <w:r w:rsidRPr="003C47FE">
        <w:rPr>
          <w:rFonts w:ascii="Angsana New" w:hAnsi="Angsana New" w:cs="Angsana New"/>
          <w:cs/>
          <w:lang w:val="en-US"/>
        </w:rPr>
        <w:t>สถาบันการเงินในประเทศบางแห่ง</w:t>
      </w:r>
      <w:r w:rsidR="00545221">
        <w:rPr>
          <w:rFonts w:ascii="Angsana New" w:hAnsi="Angsana New" w:cs="Angsana New" w:hint="cs"/>
          <w:cs/>
          <w:lang w:val="en-US"/>
        </w:rPr>
        <w:t xml:space="preserve"> </w:t>
      </w:r>
      <w:r w:rsidRPr="003C47FE">
        <w:rPr>
          <w:rFonts w:ascii="Angsana New" w:hAnsi="Angsana New" w:cs="Angsana New"/>
          <w:lang w:val="en-US"/>
        </w:rPr>
        <w:t>(</w:t>
      </w:r>
      <w:r w:rsidRPr="003C47FE">
        <w:rPr>
          <w:rFonts w:ascii="Angsana New" w:hAnsi="Angsana New" w:cs="Angsana New"/>
          <w:cs/>
          <w:lang w:val="en-US"/>
        </w:rPr>
        <w:t>หมายเหตุ</w:t>
      </w:r>
      <w:r w:rsidR="00C817E6">
        <w:rPr>
          <w:rFonts w:ascii="Angsana New" w:hAnsi="Angsana New" w:cs="Angsana New" w:hint="cs"/>
          <w:cs/>
          <w:lang w:val="en-US"/>
        </w:rPr>
        <w:t>ประกอบงบการเงิน</w:t>
      </w:r>
      <w:r w:rsidR="00C817E6" w:rsidRPr="005E1229">
        <w:rPr>
          <w:rFonts w:ascii="Angsana New" w:hAnsi="Angsana New" w:cs="Angsana New" w:hint="cs"/>
          <w:cs/>
          <w:lang w:val="en-US"/>
        </w:rPr>
        <w:t>ข้อ</w:t>
      </w:r>
      <w:r w:rsidRPr="005E1229">
        <w:rPr>
          <w:rFonts w:ascii="Angsana New" w:hAnsi="Angsana New" w:cs="Angsana New"/>
          <w:cs/>
          <w:lang w:val="en-US"/>
        </w:rPr>
        <w:t xml:space="preserve"> </w:t>
      </w:r>
      <w:r w:rsidR="00D110C5">
        <w:rPr>
          <w:rFonts w:ascii="Angsana New" w:hAnsi="Angsana New" w:cs="Angsana New"/>
          <w:lang w:val="en-US"/>
        </w:rPr>
        <w:t>14</w:t>
      </w:r>
      <w:r w:rsidRPr="003C47FE">
        <w:rPr>
          <w:rFonts w:ascii="Angsana New" w:hAnsi="Angsana New" w:cs="Angsana New"/>
          <w:lang w:val="en-US"/>
        </w:rPr>
        <w:t>)</w:t>
      </w:r>
    </w:p>
    <w:p w14:paraId="63447EC4" w14:textId="77777777" w:rsidR="007D014D" w:rsidRPr="00E60973" w:rsidRDefault="007D014D" w:rsidP="001501D6">
      <w:pPr>
        <w:pStyle w:val="FSBlank"/>
        <w:rPr>
          <w:sz w:val="30"/>
          <w:szCs w:val="30"/>
        </w:rPr>
      </w:pPr>
    </w:p>
    <w:p w14:paraId="55C01E36" w14:textId="77777777" w:rsidR="000F3AB2" w:rsidRPr="000F3AB2" w:rsidRDefault="000F3AB2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F3AB2">
        <w:rPr>
          <w:rFonts w:ascii="Angsana New" w:hAnsi="Angsana New" w:hint="cs"/>
          <w:i/>
          <w:iCs/>
          <w:sz w:val="30"/>
          <w:szCs w:val="30"/>
          <w:cs/>
        </w:rPr>
        <w:t>เงินอุดหนุนรัฐบาลรอตัดบัญชี</w:t>
      </w:r>
    </w:p>
    <w:p w14:paraId="4653E4DE" w14:textId="77777777" w:rsidR="000F3AB2" w:rsidRPr="00DF7E88" w:rsidRDefault="000F3AB2" w:rsidP="00DF7E88">
      <w:pPr>
        <w:pStyle w:val="FSBlank"/>
        <w:rPr>
          <w:sz w:val="30"/>
          <w:szCs w:val="30"/>
        </w:rPr>
      </w:pPr>
    </w:p>
    <w:p w14:paraId="1B7FFE07" w14:textId="77777777" w:rsidR="007D014D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1841232B" w14:textId="77777777" w:rsidR="000F7154" w:rsidRPr="00DE5684" w:rsidRDefault="007D014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5684">
        <w:rPr>
          <w:rFonts w:ascii="Angsana New" w:hAnsi="Angsana New"/>
          <w:b/>
          <w:sz w:val="30"/>
          <w:szCs w:val="30"/>
          <w:cs/>
        </w:rPr>
        <w:t>เงินอุดหนุนจากรัฐบาลรอตัดบัญชีสรุปได้ดังนี้</w:t>
      </w:r>
    </w:p>
    <w:p w14:paraId="15EEED2F" w14:textId="77777777" w:rsidR="003E565F" w:rsidRPr="00DF7E88" w:rsidRDefault="003E565F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67022A" w:rsidRPr="00DE5684" w14:paraId="35AD94BB" w14:textId="77777777" w:rsidTr="0067022A">
        <w:trPr>
          <w:cantSplit/>
        </w:trPr>
        <w:tc>
          <w:tcPr>
            <w:tcW w:w="2055" w:type="pct"/>
          </w:tcPr>
          <w:p w14:paraId="321F9056" w14:textId="77777777" w:rsidR="0067022A" w:rsidRPr="00DE5684" w:rsidRDefault="0067022A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7C5D2283" w14:textId="6AD7373E" w:rsidR="0067022A" w:rsidRPr="00DD6343" w:rsidRDefault="0067022A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C01F055" w14:textId="77777777" w:rsidR="0067022A" w:rsidRPr="00DE5684" w:rsidRDefault="0067022A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116DA05C" w14:textId="77777777" w:rsidR="0067022A" w:rsidRPr="00DE5684" w:rsidRDefault="0067022A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D41" w:rsidRPr="00DE5684" w14:paraId="54D87129" w14:textId="77777777" w:rsidTr="00F56E4C">
        <w:trPr>
          <w:cantSplit/>
        </w:trPr>
        <w:tc>
          <w:tcPr>
            <w:tcW w:w="2055" w:type="pct"/>
          </w:tcPr>
          <w:p w14:paraId="5F2FA352" w14:textId="77777777" w:rsidR="00EC1D41" w:rsidRPr="00DE5684" w:rsidRDefault="00EC1D41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1997561" w14:textId="723D770F" w:rsidR="00EC1D41" w:rsidRPr="00DE5684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3738D5FE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A763D41" w14:textId="0ABD7D51" w:rsidR="00EC1D41" w:rsidRPr="00DE5684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518A122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EA69DF" w14:textId="1BB01E1F" w:rsidR="00EC1D41" w:rsidRPr="00DE5684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7EC65A8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04A91C" w14:textId="2880AF82" w:rsidR="00EC1D41" w:rsidRPr="00DE5684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C1D41" w:rsidRPr="00DE5684" w14:paraId="66C36910" w14:textId="77777777" w:rsidTr="00F56E4C">
        <w:trPr>
          <w:cantSplit/>
        </w:trPr>
        <w:tc>
          <w:tcPr>
            <w:tcW w:w="2055" w:type="pct"/>
          </w:tcPr>
          <w:p w14:paraId="0E7A1182" w14:textId="77777777" w:rsidR="00EC1D41" w:rsidRPr="00DE5684" w:rsidRDefault="00EC1D41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7BFE5302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D38" w:rsidRPr="00DE5684" w14:paraId="21A27251" w14:textId="77777777" w:rsidTr="00F56E4C">
        <w:trPr>
          <w:cantSplit/>
        </w:trPr>
        <w:tc>
          <w:tcPr>
            <w:tcW w:w="2055" w:type="pct"/>
          </w:tcPr>
          <w:p w14:paraId="71A27608" w14:textId="112734B0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00970E57" w14:textId="568DFA1B" w:rsidR="00884D38" w:rsidRPr="0039159F" w:rsidRDefault="00D110C5" w:rsidP="00884D38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39159F" w:rsidRPr="003915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6" w:type="pct"/>
          </w:tcPr>
          <w:p w14:paraId="3E0DD5C7" w14:textId="77777777" w:rsidR="00884D38" w:rsidRPr="00DE5684" w:rsidRDefault="00884D38" w:rsidP="00884D3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3CF19A6" w14:textId="09A461B9" w:rsidR="00884D38" w:rsidRPr="00DE5684" w:rsidRDefault="00D110C5" w:rsidP="00884D38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884D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7" w:type="pct"/>
          </w:tcPr>
          <w:p w14:paraId="2B17B8E4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81CD686" w14:textId="3CAB28CB" w:rsidR="00884D38" w:rsidRPr="0039159F" w:rsidRDefault="0039159F" w:rsidP="00884D3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159F">
              <w:rPr>
                <w:rFonts w:ascii="Angsana New" w:hAnsi="Angsana New"/>
                <w:sz w:val="30"/>
                <w:szCs w:val="30"/>
              </w:rPr>
              <w:t>230,922</w:t>
            </w:r>
          </w:p>
        </w:tc>
        <w:tc>
          <w:tcPr>
            <w:tcW w:w="147" w:type="pct"/>
          </w:tcPr>
          <w:p w14:paraId="155EA867" w14:textId="77777777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6F2319" w14:textId="628452F2" w:rsidR="00884D38" w:rsidRPr="00DE5684" w:rsidRDefault="00D110C5" w:rsidP="00884D38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884D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</w:tr>
      <w:tr w:rsidR="00884D38" w:rsidRPr="00DE5684" w14:paraId="4C769347" w14:textId="77777777" w:rsidTr="00F56E4C">
        <w:trPr>
          <w:cantSplit/>
        </w:trPr>
        <w:tc>
          <w:tcPr>
            <w:tcW w:w="2055" w:type="pct"/>
          </w:tcPr>
          <w:p w14:paraId="70084731" w14:textId="77777777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8A024BB" w14:textId="01FC636A" w:rsidR="00884D38" w:rsidRPr="00DE5684" w:rsidRDefault="003376EF" w:rsidP="00884D38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2ADCC37" w14:textId="77777777" w:rsidR="00884D38" w:rsidRPr="00DE5684" w:rsidRDefault="00884D38" w:rsidP="00884D3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08008E2" w14:textId="73A014F8" w:rsidR="00884D38" w:rsidRPr="00DE5684" w:rsidRDefault="00884D38" w:rsidP="00884D38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AE1BB12" w14:textId="77777777" w:rsidR="00884D38" w:rsidRPr="00DE5684" w:rsidRDefault="00884D38" w:rsidP="00884D3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0D25A69" w14:textId="504C3F03" w:rsidR="00884D38" w:rsidRPr="00DE5684" w:rsidRDefault="003376EF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EE1CAF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24</w:t>
            </w:r>
            <w:r w:rsidRPr="00EE1CAF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643</w:t>
            </w:r>
            <w:r w:rsidRPr="00EE1C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0E342D1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9870924" w14:textId="428A8E28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4D38" w:rsidRPr="00DE5684" w14:paraId="7DD58456" w14:textId="77777777" w:rsidTr="00F56E4C">
        <w:trPr>
          <w:cantSplit/>
        </w:trPr>
        <w:tc>
          <w:tcPr>
            <w:tcW w:w="2055" w:type="pct"/>
          </w:tcPr>
          <w:p w14:paraId="7BFCE587" w14:textId="0D4825B9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8133177"/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FFE6AF9" w14:textId="28841E1B" w:rsidR="00884D38" w:rsidRPr="00DE5684" w:rsidRDefault="00E50C84" w:rsidP="00884D38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206,279</w:t>
            </w:r>
          </w:p>
        </w:tc>
        <w:tc>
          <w:tcPr>
            <w:tcW w:w="146" w:type="pct"/>
          </w:tcPr>
          <w:p w14:paraId="4E5AA0E8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5DBC4F1" w14:textId="3E6397B6" w:rsidR="00884D38" w:rsidRPr="00DE5684" w:rsidRDefault="00D110C5" w:rsidP="00884D38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230</w:t>
            </w:r>
            <w:r w:rsidR="00884D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7" w:type="pct"/>
          </w:tcPr>
          <w:p w14:paraId="5B1F112A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1E25A43" w14:textId="187E8104" w:rsidR="00884D38" w:rsidRPr="00DE5684" w:rsidRDefault="00D110C5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E50C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7" w:type="pct"/>
          </w:tcPr>
          <w:p w14:paraId="73ADACA8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8C58D95" w14:textId="49503073" w:rsidR="00884D38" w:rsidRPr="00DE5684" w:rsidRDefault="00D110C5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884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</w:tr>
      <w:bookmarkEnd w:id="3"/>
      <w:tr w:rsidR="00884D38" w:rsidRPr="00DF7E88" w14:paraId="60FC6009" w14:textId="77777777" w:rsidTr="00F56E4C">
        <w:trPr>
          <w:cantSplit/>
        </w:trPr>
        <w:tc>
          <w:tcPr>
            <w:tcW w:w="2055" w:type="pct"/>
          </w:tcPr>
          <w:p w14:paraId="0342D713" w14:textId="77777777" w:rsidR="00884D38" w:rsidRPr="00DF7E88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641A2E2" w14:textId="77777777" w:rsidR="00884D38" w:rsidRPr="00DF7E88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F128DAD" w14:textId="77777777" w:rsidR="00884D38" w:rsidRPr="00DF7E88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5D1DA99" w14:textId="77777777" w:rsidR="00884D38" w:rsidRPr="00DF7E88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EBBF4A0" w14:textId="77777777" w:rsidR="00884D38" w:rsidRPr="00DF7E88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BA47E2F" w14:textId="77777777" w:rsidR="00884D38" w:rsidRPr="00DF7E88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089A5D2" w14:textId="77777777" w:rsidR="00884D38" w:rsidRPr="00DF7E88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BAB2D7A" w14:textId="77777777" w:rsidR="00884D38" w:rsidRPr="00DF7E88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4D38" w:rsidRPr="00DE5684" w14:paraId="083AAB9A" w14:textId="77777777" w:rsidTr="00F56E4C">
        <w:trPr>
          <w:cantSplit/>
        </w:trPr>
        <w:tc>
          <w:tcPr>
            <w:tcW w:w="2055" w:type="pct"/>
          </w:tcPr>
          <w:p w14:paraId="4CFD1462" w14:textId="77777777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14:paraId="2403C8A6" w14:textId="4FEB62C8" w:rsidR="00884D38" w:rsidRPr="00DE5684" w:rsidRDefault="00D110C5" w:rsidP="00884D3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8828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46" w:type="pct"/>
          </w:tcPr>
          <w:p w14:paraId="40354200" w14:textId="77777777" w:rsidR="00884D38" w:rsidRPr="00DE5684" w:rsidRDefault="00884D38" w:rsidP="00884D3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631CE98" w14:textId="370A98FD" w:rsidR="00884D38" w:rsidRPr="00DE5684" w:rsidRDefault="00D110C5" w:rsidP="00884D38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884D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4FCF79D4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81A756" w14:textId="78798F93" w:rsidR="00884D38" w:rsidRPr="00DE5684" w:rsidRDefault="00D110C5" w:rsidP="00884D3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E50C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47" w:type="pct"/>
          </w:tcPr>
          <w:p w14:paraId="39FD689B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9A2DE65" w14:textId="75555A98" w:rsidR="00884D38" w:rsidRPr="00DE5684" w:rsidRDefault="00D110C5" w:rsidP="00884D38">
            <w:pPr>
              <w:pStyle w:val="acctfourfigures"/>
              <w:tabs>
                <w:tab w:val="clear" w:pos="765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884D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884D38" w:rsidRPr="00DE5684" w14:paraId="1FFC169C" w14:textId="77777777" w:rsidTr="00F56E4C">
        <w:trPr>
          <w:cantSplit/>
        </w:trPr>
        <w:tc>
          <w:tcPr>
            <w:tcW w:w="2055" w:type="pct"/>
          </w:tcPr>
          <w:p w14:paraId="4DD5DD6E" w14:textId="77777777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14:paraId="209C9E6D" w14:textId="2FA42CCD" w:rsidR="00884D38" w:rsidRPr="00DE5684" w:rsidRDefault="00D110C5" w:rsidP="00884D3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  <w:r w:rsidR="002256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46" w:type="pct"/>
          </w:tcPr>
          <w:p w14:paraId="337690CB" w14:textId="77777777" w:rsidR="00884D38" w:rsidRPr="00DE5684" w:rsidRDefault="00884D38" w:rsidP="00884D3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69D8360" w14:textId="5E9FEB67" w:rsidR="00884D38" w:rsidRPr="00DE5684" w:rsidRDefault="00D110C5" w:rsidP="00884D38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="00884D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47" w:type="pct"/>
          </w:tcPr>
          <w:p w14:paraId="43C5EC97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123A38" w14:textId="58DFD689" w:rsidR="00884D38" w:rsidRPr="00DE5684" w:rsidRDefault="00D110C5" w:rsidP="00884D3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  <w:r w:rsidR="00E50C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47" w:type="pct"/>
          </w:tcPr>
          <w:p w14:paraId="25503642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13E597F" w14:textId="1DDD500B" w:rsidR="00884D38" w:rsidRPr="00DE5684" w:rsidRDefault="00D110C5" w:rsidP="00884D38">
            <w:pPr>
              <w:pStyle w:val="acctfourfigures"/>
              <w:tabs>
                <w:tab w:val="clear" w:pos="765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="00884D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</w:p>
        </w:tc>
      </w:tr>
      <w:tr w:rsidR="00884D38" w:rsidRPr="00DE5684" w14:paraId="52DF66BD" w14:textId="77777777" w:rsidTr="00F56E4C">
        <w:trPr>
          <w:cantSplit/>
        </w:trPr>
        <w:tc>
          <w:tcPr>
            <w:tcW w:w="2055" w:type="pct"/>
          </w:tcPr>
          <w:p w14:paraId="24FC1E5D" w14:textId="77777777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259865" w14:textId="5831B4FA" w:rsidR="00884D38" w:rsidRPr="00DE5684" w:rsidRDefault="00612220" w:rsidP="00884D3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206,279</w:t>
            </w:r>
          </w:p>
        </w:tc>
        <w:tc>
          <w:tcPr>
            <w:tcW w:w="146" w:type="pct"/>
          </w:tcPr>
          <w:p w14:paraId="785446E2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4305764" w14:textId="1ABA91F7" w:rsidR="00884D38" w:rsidRPr="00DE5684" w:rsidRDefault="00D110C5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884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147" w:type="pct"/>
          </w:tcPr>
          <w:p w14:paraId="5D958AF1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D0023CE" w14:textId="45167F97" w:rsidR="00884D38" w:rsidRPr="00DE5684" w:rsidRDefault="00D110C5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E50C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7" w:type="pct"/>
          </w:tcPr>
          <w:p w14:paraId="196A7107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7ECF32" w14:textId="57A4B20D" w:rsidR="00884D38" w:rsidRPr="00DE5684" w:rsidRDefault="00D110C5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884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</w:tr>
    </w:tbl>
    <w:p w14:paraId="5F7535A1" w14:textId="77777777" w:rsidR="004E111C" w:rsidRPr="00DF7E88" w:rsidRDefault="004E111C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2E973A94" w14:textId="59D10670" w:rsidR="007D014D" w:rsidRPr="00DE5684" w:rsidRDefault="00D110C5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13</w:t>
      </w:r>
      <w:r w:rsidR="00E3260E" w:rsidRPr="00DE5684">
        <w:rPr>
          <w:rFonts w:ascii="Angsana New" w:hAnsi="Angsana New"/>
          <w:bCs/>
          <w:sz w:val="30"/>
          <w:szCs w:val="30"/>
        </w:rPr>
        <w:tab/>
      </w:r>
      <w:r w:rsidR="00DB57AB" w:rsidRPr="00D94BB8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14:paraId="7AAF187A" w14:textId="77777777" w:rsidR="00DB57AB" w:rsidRPr="00DF7E88" w:rsidRDefault="00DB57AB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2A4B02EC" w14:textId="77777777" w:rsidR="0031619B" w:rsidRPr="00DE5684" w:rsidRDefault="0031619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E568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1ABBE24A" w14:textId="77777777" w:rsidR="0031619B" w:rsidRPr="00A7291C" w:rsidRDefault="0031619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4E50075" w14:textId="77777777" w:rsidR="00B9058B" w:rsidRPr="00DE5684" w:rsidRDefault="00B9058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DE568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สินทรัพย์สิทธิการใช้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6"/>
        <w:gridCol w:w="1171"/>
        <w:gridCol w:w="270"/>
        <w:gridCol w:w="1192"/>
        <w:gridCol w:w="270"/>
        <w:gridCol w:w="1172"/>
      </w:tblGrid>
      <w:tr w:rsidR="0031619B" w:rsidRPr="00DE5684" w14:paraId="762F3D2D" w14:textId="77777777" w:rsidTr="00F37B83">
        <w:trPr>
          <w:cantSplit/>
          <w:tblHeader/>
        </w:trPr>
        <w:tc>
          <w:tcPr>
            <w:tcW w:w="2764" w:type="pct"/>
          </w:tcPr>
          <w:p w14:paraId="0FECE21C" w14:textId="77777777" w:rsidR="0031619B" w:rsidRPr="00DE5684" w:rsidRDefault="0031619B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6" w:type="pct"/>
            <w:gridSpan w:val="5"/>
          </w:tcPr>
          <w:p w14:paraId="0DAB0D70" w14:textId="622582DD" w:rsidR="0031619B" w:rsidRPr="00DE5684" w:rsidRDefault="00AC580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44A7D" w:rsidRPr="00DE5684" w14:paraId="225C48BF" w14:textId="77777777" w:rsidTr="00F37B83">
        <w:trPr>
          <w:cantSplit/>
          <w:tblHeader/>
        </w:trPr>
        <w:tc>
          <w:tcPr>
            <w:tcW w:w="2764" w:type="pct"/>
          </w:tcPr>
          <w:p w14:paraId="5ED4FC72" w14:textId="77777777" w:rsidR="00E44A7D" w:rsidRPr="00DE5684" w:rsidRDefault="00E44A7D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6" w:type="pct"/>
            <w:gridSpan w:val="5"/>
          </w:tcPr>
          <w:p w14:paraId="2BE59A46" w14:textId="541A4D2C" w:rsidR="00E44A7D" w:rsidRPr="00DE5684" w:rsidRDefault="00E44A7D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619B" w:rsidRPr="00DE5684" w14:paraId="447BBF42" w14:textId="77777777" w:rsidTr="00F37B83">
        <w:trPr>
          <w:cantSplit/>
          <w:tblHeader/>
        </w:trPr>
        <w:tc>
          <w:tcPr>
            <w:tcW w:w="2764" w:type="pct"/>
          </w:tcPr>
          <w:p w14:paraId="79030A5B" w14:textId="77777777" w:rsidR="0031619B" w:rsidRPr="00DE5684" w:rsidRDefault="0031619B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04B14C15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8" w:type="pct"/>
          </w:tcPr>
          <w:p w14:paraId="20C08165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430C946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A64425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B90FE62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9B" w:rsidRPr="00DE5684" w14:paraId="296234C0" w14:textId="77777777" w:rsidTr="00F37B83">
        <w:trPr>
          <w:cantSplit/>
          <w:tblHeader/>
        </w:trPr>
        <w:tc>
          <w:tcPr>
            <w:tcW w:w="2764" w:type="pct"/>
          </w:tcPr>
          <w:p w14:paraId="5A650FA8" w14:textId="77777777" w:rsidR="0031619B" w:rsidRPr="00DE5684" w:rsidRDefault="0031619B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72168136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48" w:type="pct"/>
          </w:tcPr>
          <w:p w14:paraId="6467E502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0C96941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D788D4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CA8F8EB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9B" w:rsidRPr="00DE5684" w14:paraId="70844F59" w14:textId="77777777" w:rsidTr="00F37B83">
        <w:trPr>
          <w:cantSplit/>
          <w:tblHeader/>
        </w:trPr>
        <w:tc>
          <w:tcPr>
            <w:tcW w:w="2764" w:type="pct"/>
          </w:tcPr>
          <w:p w14:paraId="378E7A73" w14:textId="77777777" w:rsidR="0031619B" w:rsidRPr="00DE5684" w:rsidRDefault="0031619B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6FFC594D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8" w:type="pct"/>
          </w:tcPr>
          <w:p w14:paraId="3EFAE2C6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9DA8CE3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8" w:type="pct"/>
          </w:tcPr>
          <w:p w14:paraId="105BBAD5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A1B331B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37B83" w:rsidRPr="00DE5684" w14:paraId="48EB6B6E" w14:textId="77777777" w:rsidTr="00920ADA">
        <w:trPr>
          <w:cantSplit/>
          <w:trHeight w:val="74"/>
          <w:tblHeader/>
        </w:trPr>
        <w:tc>
          <w:tcPr>
            <w:tcW w:w="2764" w:type="pct"/>
          </w:tcPr>
          <w:p w14:paraId="1EE5008C" w14:textId="77777777" w:rsidR="00F37B83" w:rsidRPr="00DE5684" w:rsidRDefault="00F37B83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36" w:type="pct"/>
            <w:gridSpan w:val="5"/>
          </w:tcPr>
          <w:p w14:paraId="5252AE09" w14:textId="77777777" w:rsidR="00F37B83" w:rsidRPr="00DE5684" w:rsidRDefault="00F37B8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19B" w:rsidRPr="00DE5684" w14:paraId="1B984131" w14:textId="77777777" w:rsidTr="00F37B83">
        <w:trPr>
          <w:cantSplit/>
        </w:trPr>
        <w:tc>
          <w:tcPr>
            <w:tcW w:w="2764" w:type="pct"/>
          </w:tcPr>
          <w:p w14:paraId="0A8544D7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3" w:type="pct"/>
          </w:tcPr>
          <w:p w14:paraId="35AE9278" w14:textId="77777777" w:rsidR="0031619B" w:rsidRPr="00DE5684" w:rsidRDefault="0031619B" w:rsidP="00DE568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535DF70" w14:textId="77777777" w:rsidR="0031619B" w:rsidRPr="00DE5684" w:rsidRDefault="0031619B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7EC976FE" w14:textId="77777777" w:rsidR="0031619B" w:rsidRPr="00DE5684" w:rsidRDefault="0031619B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1E6EE08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34650D7" w14:textId="77777777" w:rsidR="0031619B" w:rsidRPr="00DE5684" w:rsidRDefault="0031619B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84D38" w:rsidRPr="00DE5684" w14:paraId="01000B4A" w14:textId="77777777" w:rsidTr="000B071A">
        <w:trPr>
          <w:cantSplit/>
        </w:trPr>
        <w:tc>
          <w:tcPr>
            <w:tcW w:w="2764" w:type="pct"/>
          </w:tcPr>
          <w:p w14:paraId="3B09BCA8" w14:textId="1626676B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43" w:type="pct"/>
          </w:tcPr>
          <w:p w14:paraId="7F975A49" w14:textId="598C4230" w:rsidR="00884D38" w:rsidRPr="00884D38" w:rsidRDefault="00884D38" w:rsidP="00884D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4D38">
              <w:rPr>
                <w:rFonts w:ascii="Angsana New" w:hAnsi="Angsana New"/>
                <w:sz w:val="30"/>
                <w:szCs w:val="30"/>
              </w:rPr>
              <w:t>7,129</w:t>
            </w:r>
          </w:p>
        </w:tc>
        <w:tc>
          <w:tcPr>
            <w:tcW w:w="148" w:type="pct"/>
          </w:tcPr>
          <w:p w14:paraId="6C6F99E1" w14:textId="77777777" w:rsidR="00884D38" w:rsidRPr="00884D38" w:rsidRDefault="00884D38" w:rsidP="00884D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106F3438" w14:textId="08CF18F2" w:rsidR="00884D38" w:rsidRPr="00884D38" w:rsidRDefault="00884D38" w:rsidP="00884D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4D38">
              <w:rPr>
                <w:rFonts w:ascii="Angsana New" w:hAnsi="Angsana New"/>
                <w:sz w:val="30"/>
                <w:szCs w:val="30"/>
              </w:rPr>
              <w:t>23,880</w:t>
            </w:r>
          </w:p>
        </w:tc>
        <w:tc>
          <w:tcPr>
            <w:tcW w:w="148" w:type="pct"/>
          </w:tcPr>
          <w:p w14:paraId="1532F5FA" w14:textId="77777777" w:rsidR="00884D38" w:rsidRPr="00884D38" w:rsidRDefault="00884D38" w:rsidP="00884D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F13430C" w14:textId="5AA91FC6" w:rsidR="00884D38" w:rsidRPr="00884D38" w:rsidRDefault="00D110C5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84D38" w:rsidRPr="00884D3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009</w:t>
            </w:r>
          </w:p>
        </w:tc>
      </w:tr>
      <w:tr w:rsidR="00884D38" w:rsidRPr="00DE5684" w14:paraId="5DC50787" w14:textId="77777777" w:rsidTr="000B071A">
        <w:trPr>
          <w:cantSplit/>
        </w:trPr>
        <w:tc>
          <w:tcPr>
            <w:tcW w:w="2764" w:type="pct"/>
          </w:tcPr>
          <w:p w14:paraId="5A3DC67E" w14:textId="250C4C79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3" w:type="pct"/>
          </w:tcPr>
          <w:p w14:paraId="0EF4A4AC" w14:textId="0C5E010F" w:rsidR="00884D38" w:rsidRPr="00A7291C" w:rsidRDefault="00884D38" w:rsidP="00A7291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729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5E063E" w14:textId="77777777" w:rsidR="00884D38" w:rsidRPr="00DE5684" w:rsidRDefault="00884D38" w:rsidP="00884D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6422555C" w14:textId="3E351915" w:rsidR="00884D38" w:rsidRPr="00DE5684" w:rsidRDefault="00D110C5" w:rsidP="00884D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84D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48" w:type="pct"/>
          </w:tcPr>
          <w:p w14:paraId="14318649" w14:textId="77777777" w:rsidR="00884D38" w:rsidRPr="00DE5684" w:rsidRDefault="00884D38" w:rsidP="00884D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AF96C85" w14:textId="38356FC0" w:rsidR="00884D38" w:rsidRPr="00DE5684" w:rsidRDefault="00D110C5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84D3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</w:tr>
      <w:tr w:rsidR="00884D38" w:rsidRPr="00DE5684" w14:paraId="3D8D5C99" w14:textId="77777777" w:rsidTr="000B071A">
        <w:trPr>
          <w:cantSplit/>
        </w:trPr>
        <w:tc>
          <w:tcPr>
            <w:tcW w:w="2764" w:type="pct"/>
          </w:tcPr>
          <w:p w14:paraId="79BDC6E2" w14:textId="6AA67EFB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083C45E" w14:textId="200BA22E" w:rsidR="00884D38" w:rsidRPr="00A7291C" w:rsidRDefault="00884D38" w:rsidP="00884D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7291C">
              <w:rPr>
                <w:rFonts w:ascii="Angsana New" w:hAnsi="Angsana New"/>
                <w:sz w:val="30"/>
                <w:szCs w:val="30"/>
              </w:rPr>
              <w:t>(7,129)</w:t>
            </w:r>
          </w:p>
        </w:tc>
        <w:tc>
          <w:tcPr>
            <w:tcW w:w="148" w:type="pct"/>
          </w:tcPr>
          <w:p w14:paraId="5A10F754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ED3FA9" w14:textId="0F8EAFAB" w:rsidR="00884D38" w:rsidRPr="00DE5684" w:rsidRDefault="00884D38" w:rsidP="00884D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43B01C26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634AAE8" w14:textId="6BB7A631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900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4D38" w:rsidRPr="00DE5684" w14:paraId="5313904D" w14:textId="77777777" w:rsidTr="00F37127">
        <w:trPr>
          <w:cantSplit/>
        </w:trPr>
        <w:tc>
          <w:tcPr>
            <w:tcW w:w="2764" w:type="pct"/>
          </w:tcPr>
          <w:p w14:paraId="73263D02" w14:textId="1841B4ED" w:rsidR="00884D38" w:rsidRPr="00DE5684" w:rsidRDefault="00884D38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1CFF775B" w14:textId="3266ED9E" w:rsidR="00884D38" w:rsidRPr="00A7291C" w:rsidRDefault="00884D38" w:rsidP="00A7291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9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F929AD4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064A7669" w14:textId="7F5ABDF3" w:rsidR="00884D38" w:rsidRPr="00DE5684" w:rsidRDefault="00D110C5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884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148" w:type="pct"/>
            <w:shd w:val="clear" w:color="auto" w:fill="auto"/>
          </w:tcPr>
          <w:p w14:paraId="71AD40E1" w14:textId="77777777" w:rsidR="00884D38" w:rsidRPr="00DE5684" w:rsidRDefault="00884D38" w:rsidP="0088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1E9EF46C" w14:textId="090A5277" w:rsidR="00884D38" w:rsidRPr="00DE5684" w:rsidRDefault="00D110C5" w:rsidP="0088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884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</w:tr>
      <w:tr w:rsidR="00742A40" w:rsidRPr="00DE5684" w14:paraId="28394463" w14:textId="77777777" w:rsidTr="00F37127">
        <w:trPr>
          <w:cantSplit/>
        </w:trPr>
        <w:tc>
          <w:tcPr>
            <w:tcW w:w="2764" w:type="pct"/>
          </w:tcPr>
          <w:p w14:paraId="3093B53D" w14:textId="4A987CE6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3" w:type="pct"/>
            <w:shd w:val="clear" w:color="auto" w:fill="auto"/>
          </w:tcPr>
          <w:p w14:paraId="2D9CA1C7" w14:textId="4CFB890B" w:rsidR="00742A40" w:rsidRPr="00DE5684" w:rsidRDefault="00DE367E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CF7271B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shd w:val="clear" w:color="auto" w:fill="auto"/>
          </w:tcPr>
          <w:p w14:paraId="60A43283" w14:textId="7976E3BA" w:rsidR="00742A40" w:rsidRPr="00DE5684" w:rsidRDefault="00D110C5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148" w:type="pct"/>
            <w:shd w:val="clear" w:color="auto" w:fill="auto"/>
          </w:tcPr>
          <w:p w14:paraId="1632C799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52003A9" w14:textId="0718E934" w:rsidR="00742A40" w:rsidRPr="00DE5684" w:rsidRDefault="00D110C5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</w:p>
        </w:tc>
      </w:tr>
      <w:tr w:rsidR="00742A40" w:rsidRPr="00DE5684" w14:paraId="0F079574" w14:textId="77777777" w:rsidTr="00053459">
        <w:trPr>
          <w:cantSplit/>
        </w:trPr>
        <w:tc>
          <w:tcPr>
            <w:tcW w:w="2764" w:type="pct"/>
          </w:tcPr>
          <w:p w14:paraId="0BFC08A4" w14:textId="50674BC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shd w:val="clear" w:color="auto" w:fill="auto"/>
          </w:tcPr>
          <w:p w14:paraId="5EE435DF" w14:textId="74C8382F" w:rsidR="00742A40" w:rsidRPr="00DE5684" w:rsidRDefault="00053459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3F391FC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shd w:val="clear" w:color="auto" w:fill="auto"/>
          </w:tcPr>
          <w:p w14:paraId="623478EA" w14:textId="0DE38F21" w:rsidR="00742A40" w:rsidRPr="00DE5684" w:rsidRDefault="00053459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534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403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120F9954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B79E9B4" w14:textId="28E1F7CB" w:rsidR="00742A40" w:rsidRPr="00DE5684" w:rsidRDefault="00053459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534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403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42A40" w:rsidRPr="00DE5684" w14:paraId="286A01ED" w14:textId="77777777" w:rsidTr="00F37127">
        <w:trPr>
          <w:cantSplit/>
        </w:trPr>
        <w:tc>
          <w:tcPr>
            <w:tcW w:w="2764" w:type="pct"/>
          </w:tcPr>
          <w:p w14:paraId="45D37B2F" w14:textId="2D7C7136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5D29A2E6" w14:textId="5CD108DB" w:rsidR="00742A40" w:rsidRPr="00DE5684" w:rsidRDefault="00D70A7F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15B2FD1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42462BBC" w14:textId="49BABFFC" w:rsidR="00742A40" w:rsidRPr="00DE5684" w:rsidRDefault="00D110C5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920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148" w:type="pct"/>
            <w:shd w:val="clear" w:color="auto" w:fill="auto"/>
          </w:tcPr>
          <w:p w14:paraId="190897BA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9B17888" w14:textId="432D8A9C" w:rsidR="00742A40" w:rsidRPr="00DE5684" w:rsidRDefault="00D110C5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0216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049</w:t>
            </w:r>
          </w:p>
        </w:tc>
      </w:tr>
      <w:tr w:rsidR="00742A40" w:rsidRPr="00DE5684" w14:paraId="526A8489" w14:textId="77777777" w:rsidTr="0008639F">
        <w:trPr>
          <w:cantSplit/>
        </w:trPr>
        <w:tc>
          <w:tcPr>
            <w:tcW w:w="2764" w:type="pct"/>
          </w:tcPr>
          <w:p w14:paraId="4F412F87" w14:textId="7777777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2C93140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B732A9B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C366BA8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ECCBC5C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F62F555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42A40" w:rsidRPr="00DE5684" w14:paraId="11170E11" w14:textId="77777777" w:rsidTr="00920ADA">
        <w:trPr>
          <w:cantSplit/>
          <w:trHeight w:val="218"/>
        </w:trPr>
        <w:tc>
          <w:tcPr>
            <w:tcW w:w="2764" w:type="pct"/>
          </w:tcPr>
          <w:p w14:paraId="38014336" w14:textId="41166692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643" w:type="pct"/>
          </w:tcPr>
          <w:p w14:paraId="237C3FC4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0A7112D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544AD66B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610B670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33D249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36EE" w:rsidRPr="00DE5684" w14:paraId="28F87F6A" w14:textId="77777777" w:rsidTr="00371D13">
        <w:trPr>
          <w:cantSplit/>
        </w:trPr>
        <w:tc>
          <w:tcPr>
            <w:tcW w:w="2764" w:type="pct"/>
          </w:tcPr>
          <w:p w14:paraId="3C8369F5" w14:textId="6F65C56B" w:rsidR="007036EE" w:rsidRPr="00DE5684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43" w:type="pct"/>
          </w:tcPr>
          <w:p w14:paraId="1884B64C" w14:textId="57DD6190" w:rsidR="007036EE" w:rsidRPr="007036EE" w:rsidRDefault="007036EE" w:rsidP="007036E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36EE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036EE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  <w:r w:rsidRPr="0070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652305E" w14:textId="77777777" w:rsidR="007036EE" w:rsidRPr="007036EE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0A1646D1" w14:textId="60C99828" w:rsidR="007036EE" w:rsidRPr="007036EE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7036EE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10</w:t>
            </w:r>
            <w:r w:rsidRPr="007036EE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062</w:t>
            </w:r>
            <w:r w:rsidRPr="0070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3A76A0A" w14:textId="77777777" w:rsidR="007036EE" w:rsidRPr="007036EE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89BB842" w14:textId="2E2C60DF" w:rsidR="007036EE" w:rsidRPr="007036EE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7036EE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16</w:t>
            </w:r>
            <w:r w:rsidRPr="007036EE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496</w:t>
            </w:r>
            <w:r w:rsidRPr="0070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6EE" w:rsidRPr="00DE5684" w14:paraId="22C0FE8B" w14:textId="77777777" w:rsidTr="00371D13">
        <w:trPr>
          <w:cantSplit/>
        </w:trPr>
        <w:tc>
          <w:tcPr>
            <w:tcW w:w="2764" w:type="pct"/>
          </w:tcPr>
          <w:p w14:paraId="603CCB44" w14:textId="77777777" w:rsidR="007036EE" w:rsidRPr="00DE5684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43" w:type="pct"/>
          </w:tcPr>
          <w:p w14:paraId="174ECDAA" w14:textId="00F4579E" w:rsidR="007036EE" w:rsidRPr="00DE5684" w:rsidRDefault="007036EE" w:rsidP="007036E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(695)</w:t>
            </w:r>
          </w:p>
        </w:tc>
        <w:tc>
          <w:tcPr>
            <w:tcW w:w="148" w:type="pct"/>
          </w:tcPr>
          <w:p w14:paraId="4534C40E" w14:textId="77777777" w:rsidR="007036EE" w:rsidRPr="00DE5684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14522A00" w14:textId="7B5301CE" w:rsidR="007036EE" w:rsidRPr="00DE5684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498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F21FE78" w14:textId="77777777" w:rsidR="007036EE" w:rsidRPr="00DE5684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62C0B79" w14:textId="585D193D" w:rsidR="007036EE" w:rsidRPr="00DE5684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6EE" w:rsidRPr="00DE5684" w14:paraId="7C397A4B" w14:textId="77777777" w:rsidTr="00371D13">
        <w:trPr>
          <w:cantSplit/>
        </w:trPr>
        <w:tc>
          <w:tcPr>
            <w:tcW w:w="2764" w:type="pct"/>
          </w:tcPr>
          <w:p w14:paraId="60F1EF50" w14:textId="77777777" w:rsidR="007036EE" w:rsidRPr="00DE5684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C76C194" w14:textId="006E396F" w:rsidR="007036EE" w:rsidRPr="00DE5684" w:rsidRDefault="007036EE" w:rsidP="007036E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7,129</w:t>
            </w:r>
          </w:p>
        </w:tc>
        <w:tc>
          <w:tcPr>
            <w:tcW w:w="148" w:type="pct"/>
          </w:tcPr>
          <w:p w14:paraId="32ED2BB9" w14:textId="77777777" w:rsidR="007036EE" w:rsidRPr="00DE5684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FB333B2" w14:textId="1E3963B0" w:rsidR="007036EE" w:rsidRPr="00DE5684" w:rsidRDefault="00D110C5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7036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48" w:type="pct"/>
          </w:tcPr>
          <w:p w14:paraId="28D30530" w14:textId="77777777" w:rsidR="007036EE" w:rsidRPr="00DE5684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27ACDE4" w14:textId="7BC6DD45" w:rsidR="007036EE" w:rsidRPr="00DE5684" w:rsidRDefault="00D110C5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7036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7036EE" w:rsidRPr="00DE5684" w14:paraId="17941ECE" w14:textId="77777777" w:rsidTr="00F37127">
        <w:trPr>
          <w:cantSplit/>
        </w:trPr>
        <w:tc>
          <w:tcPr>
            <w:tcW w:w="2764" w:type="pct"/>
          </w:tcPr>
          <w:p w14:paraId="4415809D" w14:textId="010BAD94" w:rsidR="007036EE" w:rsidRPr="00DE5684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07F3DA22" w14:textId="3CB5D2CB" w:rsidR="007036EE" w:rsidRPr="00A7291C" w:rsidRDefault="007036EE" w:rsidP="00A7291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9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1040EB0" w14:textId="77777777" w:rsidR="007036EE" w:rsidRPr="00DE5684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03B44298" w14:textId="425E2F92" w:rsidR="007036EE" w:rsidRPr="00DE5684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356B6DBA" w14:textId="77777777" w:rsidR="007036EE" w:rsidRPr="00DE5684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55D4E5C" w14:textId="54C8DA01" w:rsidR="007036EE" w:rsidRPr="00DE5684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E5684" w:rsidRPr="00DE5684" w14:paraId="1AEEBE6E" w14:textId="77777777" w:rsidTr="00F37127">
        <w:trPr>
          <w:cantSplit/>
        </w:trPr>
        <w:tc>
          <w:tcPr>
            <w:tcW w:w="2764" w:type="pct"/>
          </w:tcPr>
          <w:p w14:paraId="358F8DE3" w14:textId="364D580D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43" w:type="pct"/>
            <w:shd w:val="clear" w:color="auto" w:fill="auto"/>
          </w:tcPr>
          <w:p w14:paraId="5F4320BE" w14:textId="7C74A05C" w:rsidR="00DE5684" w:rsidRPr="00DE5684" w:rsidRDefault="00D13EFF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D4C0CB7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shd w:val="clear" w:color="auto" w:fill="auto"/>
          </w:tcPr>
          <w:p w14:paraId="59908D57" w14:textId="50C1E25A" w:rsidR="00DE5684" w:rsidRPr="00DE5684" w:rsidRDefault="00D13EFF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2</w:t>
            </w:r>
            <w:r w:rsidR="00DC1662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628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198B19AD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864B7E0" w14:textId="05E450F2" w:rsidR="00DE5684" w:rsidRPr="00DE5684" w:rsidRDefault="00D13EFF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2</w:t>
            </w:r>
            <w:r w:rsidR="00607675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628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5684" w:rsidRPr="00DE5684" w14:paraId="7B79AE8F" w14:textId="77777777" w:rsidTr="00053459">
        <w:trPr>
          <w:cantSplit/>
        </w:trPr>
        <w:tc>
          <w:tcPr>
            <w:tcW w:w="2764" w:type="pct"/>
          </w:tcPr>
          <w:p w14:paraId="2B3FDBD2" w14:textId="5037A850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4BE0C9E6" w14:textId="328D5195" w:rsidR="00DE5684" w:rsidRPr="00DE5684" w:rsidRDefault="00053459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9AE68C1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02F572AF" w14:textId="5D7B662C" w:rsidR="00DE5684" w:rsidRPr="00DE5684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534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48" w:type="pct"/>
            <w:shd w:val="clear" w:color="auto" w:fill="auto"/>
          </w:tcPr>
          <w:p w14:paraId="1D3D4A64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535B9541" w14:textId="7207C739" w:rsidR="00DE5684" w:rsidRPr="00DE5684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534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DE5684" w:rsidRPr="00DE5684" w14:paraId="75224E8B" w14:textId="77777777" w:rsidTr="00F37127">
        <w:trPr>
          <w:cantSplit/>
        </w:trPr>
        <w:tc>
          <w:tcPr>
            <w:tcW w:w="2764" w:type="pct"/>
          </w:tcPr>
          <w:p w14:paraId="0ECA560F" w14:textId="7853BE3F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43460" w14:textId="2138DDF0" w:rsidR="00DE5684" w:rsidRPr="00A7291C" w:rsidRDefault="00D13EFF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069FFD2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7F6EF" w14:textId="0B766DDE" w:rsidR="00DE5684" w:rsidRPr="00DE5684" w:rsidRDefault="00F37127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3418D88F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8C675" w14:textId="5340DD67" w:rsidR="00DE5684" w:rsidRPr="00DE5684" w:rsidRDefault="0002161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E5684" w:rsidRPr="00DE5684" w14:paraId="352F9753" w14:textId="77777777" w:rsidTr="00EC0B5A">
        <w:trPr>
          <w:cantSplit/>
        </w:trPr>
        <w:tc>
          <w:tcPr>
            <w:tcW w:w="2764" w:type="pct"/>
            <w:shd w:val="clear" w:color="auto" w:fill="auto"/>
          </w:tcPr>
          <w:p w14:paraId="286E7039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2FD3F4B4" w14:textId="77777777" w:rsidR="00DE5684" w:rsidRPr="00A7291C" w:rsidRDefault="00DE5684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15F677E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74123F43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B11DC28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737DD3E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5684" w:rsidRPr="00DE5684" w14:paraId="27B48CDE" w14:textId="77777777" w:rsidTr="00EC0B5A">
        <w:trPr>
          <w:cantSplit/>
        </w:trPr>
        <w:tc>
          <w:tcPr>
            <w:tcW w:w="2764" w:type="pct"/>
            <w:shd w:val="clear" w:color="auto" w:fill="auto"/>
          </w:tcPr>
          <w:p w14:paraId="7DCD121B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43" w:type="pct"/>
            <w:shd w:val="clear" w:color="auto" w:fill="auto"/>
          </w:tcPr>
          <w:p w14:paraId="3F3C9689" w14:textId="77777777" w:rsidR="00DE5684" w:rsidRPr="00A7291C" w:rsidRDefault="00DE5684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267E202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shd w:val="clear" w:color="auto" w:fill="auto"/>
          </w:tcPr>
          <w:p w14:paraId="36563135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AA86DD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0048022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6EE" w:rsidRPr="00DE5684" w14:paraId="1E47230D" w14:textId="77777777" w:rsidTr="00EC0B5A">
        <w:trPr>
          <w:cantSplit/>
          <w:trHeight w:val="236"/>
        </w:trPr>
        <w:tc>
          <w:tcPr>
            <w:tcW w:w="2764" w:type="pct"/>
            <w:shd w:val="clear" w:color="auto" w:fill="auto"/>
          </w:tcPr>
          <w:p w14:paraId="548CE56F" w14:textId="5576B0E7" w:rsidR="007036EE" w:rsidRPr="00DE5684" w:rsidRDefault="007036EE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shd w:val="clear" w:color="auto" w:fill="auto"/>
          </w:tcPr>
          <w:p w14:paraId="3C4AA36C" w14:textId="72E709E2" w:rsidR="007036EE" w:rsidRPr="00A7291C" w:rsidRDefault="007036EE" w:rsidP="00A7291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9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66C46BF" w14:textId="77777777" w:rsidR="007036EE" w:rsidRPr="00DE5684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shd w:val="clear" w:color="auto" w:fill="auto"/>
          </w:tcPr>
          <w:p w14:paraId="52E2BF10" w14:textId="4D8B85A7" w:rsidR="007036EE" w:rsidRPr="00DE5684" w:rsidRDefault="00D110C5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036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48" w:type="pct"/>
            <w:shd w:val="clear" w:color="auto" w:fill="auto"/>
          </w:tcPr>
          <w:p w14:paraId="5FC8B30F" w14:textId="77777777" w:rsidR="007036EE" w:rsidRPr="00DE5684" w:rsidRDefault="007036EE" w:rsidP="00703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  <w:shd w:val="clear" w:color="auto" w:fill="auto"/>
          </w:tcPr>
          <w:p w14:paraId="318A3605" w14:textId="38297F84" w:rsidR="007036EE" w:rsidRPr="00DE5684" w:rsidRDefault="00D110C5" w:rsidP="00703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036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</w:tr>
      <w:tr w:rsidR="00DE5684" w:rsidRPr="00DE5684" w14:paraId="6A1DD455" w14:textId="77777777" w:rsidTr="00EC0B5A">
        <w:trPr>
          <w:cantSplit/>
          <w:trHeight w:val="143"/>
        </w:trPr>
        <w:tc>
          <w:tcPr>
            <w:tcW w:w="2764" w:type="pct"/>
            <w:shd w:val="clear" w:color="auto" w:fill="auto"/>
          </w:tcPr>
          <w:p w14:paraId="2A187D45" w14:textId="428DD9B5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8A87DA" w14:textId="1DA7050D" w:rsidR="00DE5684" w:rsidRPr="00DE5684" w:rsidRDefault="00D13EFF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58A6A1F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15FC61" w14:textId="4A800774" w:rsidR="00DE5684" w:rsidRPr="00DE5684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C0B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48" w:type="pct"/>
            <w:shd w:val="clear" w:color="auto" w:fill="auto"/>
          </w:tcPr>
          <w:p w14:paraId="687FFC43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FD8D2E" w14:textId="31B6D94B" w:rsidR="00DE5684" w:rsidRPr="00DE5684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B1C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</w:tr>
    </w:tbl>
    <w:p w14:paraId="06D70491" w14:textId="77777777" w:rsidR="00DE5684" w:rsidRDefault="00DE5684" w:rsidP="0026307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D6AB03" w14:textId="77777777" w:rsidR="00DE5684" w:rsidRDefault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50B9AF8" w14:textId="294D5EC4" w:rsidR="00263072" w:rsidRPr="00263072" w:rsidRDefault="00E44A7D" w:rsidP="0026307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บริษัทเช่า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เป็นระยะเวลา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0C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530F70" w:rsidRPr="00530F70">
        <w:rPr>
          <w:rFonts w:asciiTheme="majorBidi" w:hAnsiTheme="majorBidi" w:cstheme="majorBidi"/>
          <w:sz w:val="30"/>
          <w:szCs w:val="30"/>
        </w:rPr>
        <w:t xml:space="preserve"> 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6944FA0D" w14:textId="77777777" w:rsidR="00263072" w:rsidRPr="004A711D" w:rsidRDefault="00263072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C94F8A" w:rsidRPr="00BF6810" w14:paraId="620AFC6B" w14:textId="77777777" w:rsidTr="00C94F8A">
        <w:trPr>
          <w:cantSplit/>
          <w:tblHeader/>
        </w:trPr>
        <w:tc>
          <w:tcPr>
            <w:tcW w:w="5850" w:type="dxa"/>
            <w:vAlign w:val="bottom"/>
          </w:tcPr>
          <w:p w14:paraId="1639BC63" w14:textId="77777777"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3FFCD883" w14:textId="7D10397C" w:rsidR="00C94F8A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767217" w:rsidRPr="00BF6810" w14:paraId="72450CA9" w14:textId="77777777" w:rsidTr="00C94F8A">
        <w:trPr>
          <w:cantSplit/>
          <w:tblHeader/>
        </w:trPr>
        <w:tc>
          <w:tcPr>
            <w:tcW w:w="5850" w:type="dxa"/>
            <w:vAlign w:val="bottom"/>
          </w:tcPr>
          <w:p w14:paraId="1962E4B5" w14:textId="77777777" w:rsidR="00767217" w:rsidRPr="00BF6810" w:rsidRDefault="00767217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14:paraId="01ECBE16" w14:textId="4E3CA96C" w:rsidR="00767217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94F8A" w:rsidRPr="00BF6810" w14:paraId="742F91E4" w14:textId="77777777" w:rsidTr="00C94F8A">
        <w:trPr>
          <w:cantSplit/>
          <w:tblHeader/>
        </w:trPr>
        <w:tc>
          <w:tcPr>
            <w:tcW w:w="5850" w:type="dxa"/>
            <w:hideMark/>
          </w:tcPr>
          <w:p w14:paraId="4A4E2647" w14:textId="00913A9D"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eastAsia="en-GB" w:bidi="th-TH"/>
              </w:rPr>
            </w:pP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91F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530" w:type="dxa"/>
          </w:tcPr>
          <w:p w14:paraId="331F444A" w14:textId="79F93C79" w:rsidR="00C94F8A" w:rsidRPr="00C94F8A" w:rsidRDefault="00D110C5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518BA432" w14:textId="77777777" w:rsidR="00C94F8A" w:rsidRPr="00C94F8A" w:rsidRDefault="00C94F8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7526FFC8" w14:textId="1EB8093A" w:rsidR="00C94F8A" w:rsidRPr="00C94F8A" w:rsidRDefault="00D110C5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2565</w:t>
            </w:r>
          </w:p>
        </w:tc>
      </w:tr>
      <w:tr w:rsidR="00C94F8A" w:rsidRPr="00BF6810" w14:paraId="391D2F95" w14:textId="77777777" w:rsidTr="00C94F8A">
        <w:trPr>
          <w:cantSplit/>
        </w:trPr>
        <w:tc>
          <w:tcPr>
            <w:tcW w:w="5850" w:type="dxa"/>
            <w:hideMark/>
          </w:tcPr>
          <w:p w14:paraId="5FFCC9F1" w14:textId="77777777" w:rsidR="00C94F8A" w:rsidRPr="00BF6810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14:paraId="7FDC14F6" w14:textId="77777777" w:rsidR="00C94F8A" w:rsidRPr="00A51494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94F8A" w:rsidRPr="00BF6810" w14:paraId="752BCF68" w14:textId="77777777" w:rsidTr="00C94F8A">
        <w:trPr>
          <w:cantSplit/>
        </w:trPr>
        <w:tc>
          <w:tcPr>
            <w:tcW w:w="5850" w:type="dxa"/>
          </w:tcPr>
          <w:p w14:paraId="2FB737AE" w14:textId="77777777" w:rsidR="00C94F8A" w:rsidRPr="00DE0A9C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530" w:type="dxa"/>
          </w:tcPr>
          <w:p w14:paraId="22DFCBC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E9A5D26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02F4674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94F8A" w:rsidRPr="00BF6810" w14:paraId="1F2DC146" w14:textId="77777777" w:rsidTr="00C94F8A">
        <w:trPr>
          <w:cantSplit/>
        </w:trPr>
        <w:tc>
          <w:tcPr>
            <w:tcW w:w="5850" w:type="dxa"/>
            <w:hideMark/>
          </w:tcPr>
          <w:p w14:paraId="2CC0D234" w14:textId="77777777" w:rsidR="00C94F8A" w:rsidRPr="00CF12A6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C4CE463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2CE29F74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0D0BF7CA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7036EE" w:rsidRPr="00BF6810" w14:paraId="05C9CFF0" w14:textId="77777777" w:rsidTr="00641917">
        <w:trPr>
          <w:cantSplit/>
        </w:trPr>
        <w:tc>
          <w:tcPr>
            <w:tcW w:w="5850" w:type="dxa"/>
          </w:tcPr>
          <w:p w14:paraId="395C5972" w14:textId="77777777" w:rsidR="007036EE" w:rsidRPr="00EA57C8" w:rsidRDefault="007036EE" w:rsidP="007036E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เครื่องจักรและอุปกรณ์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E03B0A" w14:textId="7CD623EF" w:rsidR="007036EE" w:rsidRPr="00641917" w:rsidRDefault="00EC0B5A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4191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45B332" w14:textId="77777777" w:rsidR="007036EE" w:rsidRPr="00BF6810" w:rsidRDefault="007036EE" w:rsidP="007036E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3F8405C" w14:textId="4AB66C3F" w:rsidR="007036EE" w:rsidRPr="00BF6810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695</w:t>
            </w:r>
          </w:p>
        </w:tc>
      </w:tr>
      <w:tr w:rsidR="007036EE" w:rsidRPr="00BF6810" w14:paraId="72856673" w14:textId="77777777" w:rsidTr="00641917">
        <w:trPr>
          <w:cantSplit/>
        </w:trPr>
        <w:tc>
          <w:tcPr>
            <w:tcW w:w="5850" w:type="dxa"/>
          </w:tcPr>
          <w:p w14:paraId="2A3ACB62" w14:textId="77777777" w:rsidR="007036EE" w:rsidRPr="00EA57C8" w:rsidRDefault="007036EE" w:rsidP="007036E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9933FD" w14:textId="21244A85" w:rsidR="007036EE" w:rsidRPr="00641917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366609" w:rsidRPr="0064191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628</w:t>
            </w:r>
          </w:p>
        </w:tc>
        <w:tc>
          <w:tcPr>
            <w:tcW w:w="270" w:type="dxa"/>
            <w:vAlign w:val="bottom"/>
          </w:tcPr>
          <w:p w14:paraId="0C6C2C08" w14:textId="77777777" w:rsidR="007036EE" w:rsidRPr="00BF6810" w:rsidRDefault="007036EE" w:rsidP="007036E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CE1EE72" w14:textId="2A6E33AD" w:rsidR="007036EE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7036E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498</w:t>
            </w:r>
          </w:p>
        </w:tc>
      </w:tr>
      <w:tr w:rsidR="007036EE" w:rsidRPr="00BF6810" w14:paraId="3CD69555" w14:textId="77777777" w:rsidTr="00641917">
        <w:trPr>
          <w:cantSplit/>
        </w:trPr>
        <w:tc>
          <w:tcPr>
            <w:tcW w:w="5850" w:type="dxa"/>
            <w:hideMark/>
          </w:tcPr>
          <w:p w14:paraId="02B83E38" w14:textId="77777777" w:rsidR="007036EE" w:rsidRPr="00DE0A9C" w:rsidRDefault="007036EE" w:rsidP="007036E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7137A84F" w14:textId="7294AD31" w:rsidR="007036EE" w:rsidRPr="00641917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259</w:t>
            </w:r>
          </w:p>
        </w:tc>
        <w:tc>
          <w:tcPr>
            <w:tcW w:w="270" w:type="dxa"/>
            <w:vAlign w:val="bottom"/>
          </w:tcPr>
          <w:p w14:paraId="7F40C0DB" w14:textId="77777777" w:rsidR="007036EE" w:rsidRPr="00BF6810" w:rsidRDefault="007036EE" w:rsidP="007036E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hideMark/>
          </w:tcPr>
          <w:p w14:paraId="72338086" w14:textId="7373BEB9" w:rsidR="007036EE" w:rsidRPr="00055102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415</w:t>
            </w:r>
          </w:p>
        </w:tc>
      </w:tr>
      <w:tr w:rsidR="007036EE" w:rsidRPr="00BF6810" w14:paraId="140549DC" w14:textId="77777777" w:rsidTr="00641917">
        <w:trPr>
          <w:cantSplit/>
        </w:trPr>
        <w:tc>
          <w:tcPr>
            <w:tcW w:w="5850" w:type="dxa"/>
            <w:hideMark/>
          </w:tcPr>
          <w:p w14:paraId="1211B5E5" w14:textId="04B27A0E" w:rsidR="007036EE" w:rsidRPr="00DE0A9C" w:rsidRDefault="007036EE" w:rsidP="007036E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7BC36B" w14:textId="11BAFAE0" w:rsidR="007036EE" w:rsidRPr="00641917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603</w:t>
            </w:r>
          </w:p>
        </w:tc>
        <w:tc>
          <w:tcPr>
            <w:tcW w:w="270" w:type="dxa"/>
            <w:vAlign w:val="bottom"/>
          </w:tcPr>
          <w:p w14:paraId="4304C6AC" w14:textId="77777777" w:rsidR="007036EE" w:rsidRPr="00BF6810" w:rsidRDefault="007036EE" w:rsidP="007036E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946966B" w14:textId="5EFFB6D7" w:rsidR="007036EE" w:rsidRPr="007977F0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150</w:t>
            </w:r>
          </w:p>
        </w:tc>
      </w:tr>
    </w:tbl>
    <w:p w14:paraId="21C26AE9" w14:textId="77777777" w:rsidR="00920ADA" w:rsidRPr="004A711D" w:rsidRDefault="00920ADA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A8C40CA" w14:textId="40D382DE" w:rsidR="00C94F8A" w:rsidRPr="00A83CBF" w:rsidRDefault="009D406F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bidi="ar-SA"/>
        </w:rPr>
      </w:pP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D110C5">
        <w:rPr>
          <w:rFonts w:asciiTheme="majorBidi" w:hAnsiTheme="majorBidi" w:cstheme="majorBidi"/>
          <w:sz w:val="30"/>
          <w:szCs w:val="30"/>
          <w:lang w:bidi="ar-SA"/>
        </w:rPr>
        <w:t>2566</w:t>
      </w:r>
      <w:r w:rsidRPr="009D406F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กระแสเงินสดจ่ายทั้งหมดของสัญญาเช่าของ</w:t>
      </w:r>
      <w:r w:rsidR="000C3B80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บริษั</w:t>
      </w:r>
      <w:r w:rsidRPr="00030C04">
        <w:rPr>
          <w:rFonts w:asciiTheme="majorBidi" w:hAnsiTheme="majorBidi" w:cstheme="majorBidi"/>
          <w:sz w:val="30"/>
          <w:szCs w:val="30"/>
          <w:cs/>
          <w:lang w:val="en-GB"/>
        </w:rPr>
        <w:t>ท มีจำนวน</w:t>
      </w:r>
      <w:r w:rsidR="00030C04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D27F6">
        <w:rPr>
          <w:rFonts w:asciiTheme="majorBidi" w:hAnsiTheme="majorBidi" w:cstheme="majorBidi"/>
          <w:sz w:val="30"/>
          <w:szCs w:val="30"/>
        </w:rPr>
        <w:t>3.7</w:t>
      </w:r>
      <w:r w:rsidR="00F10021">
        <w:rPr>
          <w:rFonts w:asciiTheme="majorBidi" w:hAnsiTheme="majorBidi" w:cstheme="majorBidi"/>
          <w:sz w:val="30"/>
          <w:szCs w:val="30"/>
        </w:rPr>
        <w:t>3</w:t>
      </w:r>
      <w:r w:rsidR="00030C04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30C04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="005629A3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629A3" w:rsidRPr="00030C04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D110C5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7036EE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7036EE">
        <w:rPr>
          <w:rFonts w:asciiTheme="majorBidi" w:hAnsiTheme="majorBidi" w:cstheme="majorBidi"/>
          <w:i/>
          <w:iCs/>
          <w:sz w:val="30"/>
          <w:szCs w:val="30"/>
          <w:lang w:val="en-GB"/>
        </w:rPr>
        <w:t>20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5629A3" w:rsidRPr="00562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ล้านบาท)</w:t>
      </w:r>
    </w:p>
    <w:p w14:paraId="1234A0AF" w14:textId="77777777" w:rsidR="00DE5684" w:rsidRPr="00B858F3" w:rsidRDefault="00DE5684" w:rsidP="0096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19E5E8C" w14:textId="736F5C4B" w:rsidR="00DB57AB" w:rsidRPr="00EA0D98" w:rsidRDefault="00DB57AB" w:rsidP="0096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A0D98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</w:t>
      </w:r>
      <w:r w:rsidRPr="00EA0D98">
        <w:rPr>
          <w:rFonts w:asciiTheme="majorBidi" w:hAnsiTheme="majorBidi" w:cstheme="majorBidi" w:hint="cs"/>
          <w:i/>
          <w:iCs/>
          <w:sz w:val="30"/>
          <w:szCs w:val="30"/>
          <w:cs/>
        </w:rPr>
        <w:t>ให้</w:t>
      </w:r>
      <w:r w:rsidRPr="00EA0D98">
        <w:rPr>
          <w:rFonts w:asciiTheme="majorBidi" w:hAnsiTheme="majorBidi" w:cstheme="majorBidi"/>
          <w:i/>
          <w:iCs/>
          <w:sz w:val="30"/>
          <w:szCs w:val="30"/>
          <w:cs/>
        </w:rPr>
        <w:t>เช่า</w:t>
      </w:r>
    </w:p>
    <w:p w14:paraId="239E008B" w14:textId="77777777" w:rsidR="00DB57AB" w:rsidRPr="00EF799E" w:rsidRDefault="00DB57AB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260E6E6F" w14:textId="1DC2338F" w:rsidR="00CC1B18" w:rsidRPr="00CC1B18" w:rsidRDefault="00B158BA" w:rsidP="00CC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สัญญาเช่าอสังหาริมทรัพย์เพื่อการลงทุนประกอบด้วยอาคารสำนักงานหลายแห่งที่ให้เช่าแก่บุคคลที่สาม</w:t>
      </w:r>
      <w:r w:rsidR="00767217">
        <w:rPr>
          <w:rFonts w:asciiTheme="majorBidi" w:hAnsiTheme="majorBidi" w:cstheme="majorBidi" w:hint="cs"/>
          <w:sz w:val="30"/>
          <w:szCs w:val="30"/>
          <w:cs/>
        </w:rPr>
        <w:t>ซึ่งจัดประเภทเป็น</w:t>
      </w: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สัญญาเช่าดำเนินงาน</w:t>
      </w:r>
      <w:r w:rsidRPr="00795F4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D110C5">
        <w:rPr>
          <w:rFonts w:asciiTheme="majorBidi" w:hAnsiTheme="majorBidi" w:cstheme="majorBidi"/>
          <w:sz w:val="30"/>
          <w:szCs w:val="30"/>
        </w:rPr>
        <w:t>1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E37374">
        <w:rPr>
          <w:rFonts w:asciiTheme="majorBidi" w:hAnsiTheme="majorBidi" w:cstheme="majorBidi"/>
          <w:sz w:val="30"/>
          <w:szCs w:val="30"/>
        </w:rPr>
        <w:t>–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D110C5">
        <w:rPr>
          <w:rFonts w:asciiTheme="majorBidi" w:hAnsiTheme="majorBidi" w:cstheme="majorBidi"/>
          <w:sz w:val="30"/>
          <w:szCs w:val="30"/>
        </w:rPr>
        <w:t>3</w:t>
      </w:r>
      <w:r w:rsidRPr="00795F4E">
        <w:rPr>
          <w:rFonts w:asciiTheme="majorBidi" w:hAnsiTheme="majorBidi" w:cstheme="majorBidi"/>
          <w:sz w:val="30"/>
          <w:szCs w:val="30"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95F4E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ทั้งหมดกำหนดรายได้ค่าเช่าเป็นจำนวนคงที่ </w:t>
      </w:r>
    </w:p>
    <w:p w14:paraId="6CE72784" w14:textId="77777777" w:rsidR="00CC1B18" w:rsidRPr="00B858F3" w:rsidRDefault="00CC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767217" w:rsidRPr="00BF6810" w14:paraId="625484B6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31DB54EC" w14:textId="77777777" w:rsidR="00767217" w:rsidRPr="00BF6810" w:rsidRDefault="00767217" w:rsidP="00DE5684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4655BD85" w14:textId="77777777" w:rsidR="00767217" w:rsidRPr="00920ADA" w:rsidRDefault="00767217" w:rsidP="00DE5684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353871" w:rsidRPr="00BF6810" w14:paraId="3B00764E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5F741B73" w14:textId="13AB141E" w:rsidR="00353871" w:rsidRPr="00BF6810" w:rsidRDefault="00CC14EC" w:rsidP="0035387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  <w:r w:rsidRPr="007672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330" w:type="dxa"/>
            <w:gridSpan w:val="3"/>
          </w:tcPr>
          <w:p w14:paraId="044DE2BF" w14:textId="031C1896" w:rsidR="00353871" w:rsidRPr="00920AD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353871" w:rsidRPr="00BF6810" w14:paraId="7C88AC57" w14:textId="77777777" w:rsidTr="00C51CED">
        <w:trPr>
          <w:cantSplit/>
          <w:tblHeader/>
        </w:trPr>
        <w:tc>
          <w:tcPr>
            <w:tcW w:w="5850" w:type="dxa"/>
            <w:hideMark/>
          </w:tcPr>
          <w:p w14:paraId="17C86AD9" w14:textId="3E6A95FF" w:rsidR="00353871" w:rsidRPr="00BF6810" w:rsidRDefault="00353871" w:rsidP="0035387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eastAsia="en-GB" w:bidi="th-TH"/>
              </w:rPr>
            </w:pP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A41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530" w:type="dxa"/>
          </w:tcPr>
          <w:p w14:paraId="7EB7CDEF" w14:textId="066EE4AD" w:rsidR="00353871" w:rsidRPr="00C94F8A" w:rsidRDefault="00D110C5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6C64587C" w14:textId="77777777" w:rsidR="00353871" w:rsidRPr="00C94F8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60A38741" w14:textId="3AD08B21" w:rsidR="00353871" w:rsidRPr="00C94F8A" w:rsidRDefault="00D110C5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2565</w:t>
            </w:r>
          </w:p>
        </w:tc>
      </w:tr>
      <w:tr w:rsidR="00353871" w:rsidRPr="00BF6810" w14:paraId="0CBE2260" w14:textId="77777777" w:rsidTr="00C51CED">
        <w:trPr>
          <w:cantSplit/>
        </w:trPr>
        <w:tc>
          <w:tcPr>
            <w:tcW w:w="5850" w:type="dxa"/>
            <w:hideMark/>
          </w:tcPr>
          <w:p w14:paraId="22487CBE" w14:textId="77777777" w:rsidR="00353871" w:rsidRPr="00BF6810" w:rsidRDefault="00353871" w:rsidP="003538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14:paraId="51E657AB" w14:textId="77777777" w:rsidR="00353871" w:rsidRPr="00A51494" w:rsidRDefault="00353871" w:rsidP="0035387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036EE" w:rsidRPr="00BF6810" w14:paraId="156ECD01" w14:textId="77777777" w:rsidTr="008C7526">
        <w:trPr>
          <w:cantSplit/>
        </w:trPr>
        <w:tc>
          <w:tcPr>
            <w:tcW w:w="5850" w:type="dxa"/>
          </w:tcPr>
          <w:p w14:paraId="75397BE3" w14:textId="2886DB1E" w:rsidR="007036EE" w:rsidRPr="00DE0A9C" w:rsidRDefault="007036EE" w:rsidP="007036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3952AA74" w14:textId="0C508B2C" w:rsidR="007036EE" w:rsidRPr="00BF6810" w:rsidRDefault="00C641CA" w:rsidP="008C7526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</w:t>
            </w:r>
            <w:r w:rsidR="001607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960</w:t>
            </w:r>
          </w:p>
        </w:tc>
        <w:tc>
          <w:tcPr>
            <w:tcW w:w="270" w:type="dxa"/>
          </w:tcPr>
          <w:p w14:paraId="3361E8B3" w14:textId="77777777" w:rsidR="007036EE" w:rsidRPr="00BF6810" w:rsidRDefault="007036EE" w:rsidP="007036E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4E28FC95" w14:textId="1B3E9EC6" w:rsidR="007036EE" w:rsidRPr="00CD7689" w:rsidRDefault="007036EE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19,910</w:t>
            </w:r>
          </w:p>
        </w:tc>
      </w:tr>
      <w:tr w:rsidR="007036EE" w:rsidRPr="00BF6810" w14:paraId="397C61A7" w14:textId="77777777" w:rsidTr="008C7526">
        <w:trPr>
          <w:cantSplit/>
        </w:trPr>
        <w:tc>
          <w:tcPr>
            <w:tcW w:w="5850" w:type="dxa"/>
          </w:tcPr>
          <w:p w14:paraId="56BB4FEA" w14:textId="12617A67" w:rsidR="007036EE" w:rsidRPr="00CF12A6" w:rsidRDefault="007036EE" w:rsidP="007036EE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F5B8D2" w14:textId="6AA380E8" w:rsidR="007036EE" w:rsidRPr="00BF6810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8C752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561</w:t>
            </w:r>
          </w:p>
        </w:tc>
        <w:tc>
          <w:tcPr>
            <w:tcW w:w="270" w:type="dxa"/>
            <w:vAlign w:val="bottom"/>
          </w:tcPr>
          <w:p w14:paraId="6FC030F2" w14:textId="77777777" w:rsidR="007036EE" w:rsidRPr="00BF6810" w:rsidRDefault="007036EE" w:rsidP="007036E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B229A0B" w14:textId="70D25E43" w:rsidR="007036EE" w:rsidRPr="00BF6810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7036E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070</w:t>
            </w:r>
          </w:p>
        </w:tc>
      </w:tr>
      <w:tr w:rsidR="007036EE" w:rsidRPr="00BF6810" w14:paraId="6ED3636E" w14:textId="77777777" w:rsidTr="008C7526">
        <w:trPr>
          <w:cantSplit/>
        </w:trPr>
        <w:tc>
          <w:tcPr>
            <w:tcW w:w="5850" w:type="dxa"/>
          </w:tcPr>
          <w:p w14:paraId="2CB14BE4" w14:textId="2FB846B0" w:rsidR="007036EE" w:rsidRPr="00267155" w:rsidRDefault="007036EE" w:rsidP="007036EE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92B18" w14:textId="74120382" w:rsidR="007036EE" w:rsidRPr="00767217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</w:t>
            </w:r>
            <w:r w:rsidR="001F5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521</w:t>
            </w:r>
          </w:p>
        </w:tc>
        <w:tc>
          <w:tcPr>
            <w:tcW w:w="270" w:type="dxa"/>
            <w:vAlign w:val="bottom"/>
          </w:tcPr>
          <w:p w14:paraId="62B6F336" w14:textId="77777777" w:rsidR="007036EE" w:rsidRPr="00BF6810" w:rsidRDefault="007036EE" w:rsidP="007036E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9D4100" w14:textId="44BEFC0F" w:rsidR="007036EE" w:rsidRPr="00767217" w:rsidRDefault="00D110C5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 w:rsidR="007036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980</w:t>
            </w:r>
          </w:p>
        </w:tc>
      </w:tr>
      <w:tr w:rsidR="007036EE" w:rsidRPr="00BF6810" w14:paraId="49A12157" w14:textId="77777777" w:rsidTr="006718B1">
        <w:trPr>
          <w:cantSplit/>
        </w:trPr>
        <w:tc>
          <w:tcPr>
            <w:tcW w:w="5850" w:type="dxa"/>
          </w:tcPr>
          <w:p w14:paraId="11D1DB8A" w14:textId="77777777" w:rsidR="007036EE" w:rsidRDefault="007036EE" w:rsidP="007036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AE00357" w14:textId="77777777" w:rsidR="007036EE" w:rsidRDefault="007036EE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3EED0203" w14:textId="77777777" w:rsidR="007036EE" w:rsidRPr="00BF6810" w:rsidRDefault="007036EE" w:rsidP="007036E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5730C07" w14:textId="77777777" w:rsidR="007036EE" w:rsidRPr="00B070E9" w:rsidRDefault="007036EE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309F0583" w14:textId="77777777" w:rsidR="00A5310D" w:rsidRDefault="00A5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AA37F2" w14:textId="6C9B94D9" w:rsidR="00CF3F75" w:rsidRDefault="00D110C5" w:rsidP="0066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14</w:t>
      </w:r>
      <w:r w:rsidR="00665F5F">
        <w:rPr>
          <w:rFonts w:ascii="Angsana New" w:hAnsi="Angsana New"/>
          <w:bCs/>
          <w:sz w:val="30"/>
          <w:szCs w:val="30"/>
        </w:rPr>
        <w:tab/>
      </w:r>
      <w:r w:rsidR="00CF3F75" w:rsidRPr="00B45638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14:paraId="7A30FE60" w14:textId="77777777" w:rsidR="00B158BA" w:rsidRPr="003279E0" w:rsidRDefault="00B158BA" w:rsidP="00327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03" w:type="dxa"/>
        <w:tblInd w:w="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108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E04738" w:rsidRPr="000E5373" w14:paraId="0058E415" w14:textId="77777777" w:rsidTr="00DE5684">
        <w:tc>
          <w:tcPr>
            <w:tcW w:w="1913" w:type="dxa"/>
          </w:tcPr>
          <w:p w14:paraId="449BA34F" w14:textId="77777777" w:rsidR="00E04738" w:rsidRPr="000E5373" w:rsidRDefault="00E047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14:paraId="21D4EB70" w14:textId="3841483F" w:rsidR="00E04738" w:rsidRPr="0071440B" w:rsidRDefault="00CC2BA9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  <w:r w:rsidR="00EC3BFE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E0473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A08" w:rsidRPr="000E5373" w14:paraId="6D7637C2" w14:textId="77777777" w:rsidTr="00DE5684">
        <w:tc>
          <w:tcPr>
            <w:tcW w:w="1913" w:type="dxa"/>
          </w:tcPr>
          <w:p w14:paraId="6D32BC8A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4E77DBD7" w14:textId="51FBF3A5" w:rsidR="000B4A08" w:rsidRPr="000E5373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739A9EF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A392612" w14:textId="3A5D5682" w:rsidR="000B4A08" w:rsidRPr="000E5373" w:rsidRDefault="00D110C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B4A08" w:rsidRPr="000E5373" w14:paraId="21B93C7A" w14:textId="77777777" w:rsidTr="00DE5684">
        <w:tc>
          <w:tcPr>
            <w:tcW w:w="1913" w:type="dxa"/>
          </w:tcPr>
          <w:p w14:paraId="6B4608A8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8C7068B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65309E5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AF525C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2F767CA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559E75" w14:textId="77777777" w:rsidR="000B4A08" w:rsidRPr="00D45F96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7AC9B8A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D7B6FB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593775A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568C11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4482FE3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61C46C" w14:textId="77777777" w:rsidR="000B4A08" w:rsidRPr="00D45F96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0B4A08" w:rsidRPr="000E5373" w14:paraId="56C8C359" w14:textId="77777777" w:rsidTr="00DE5684">
        <w:tc>
          <w:tcPr>
            <w:tcW w:w="1913" w:type="dxa"/>
          </w:tcPr>
          <w:p w14:paraId="5A51D49C" w14:textId="00A511C5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105638AB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5684" w:rsidRPr="000E5373" w14:paraId="2EB5337F" w14:textId="77777777" w:rsidTr="00DE5684">
        <w:tc>
          <w:tcPr>
            <w:tcW w:w="1913" w:type="dxa"/>
          </w:tcPr>
          <w:p w14:paraId="4C417142" w14:textId="38517898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vAlign w:val="bottom"/>
          </w:tcPr>
          <w:p w14:paraId="05A2DE9A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4271D7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163247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939A39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903AAC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F27BAA4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222FFD79" w14:textId="77777777" w:rsidR="00DE5684" w:rsidRPr="00B070E9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BC0E8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1C455BB" w14:textId="77777777" w:rsid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19AB6B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7D20275" w14:textId="77777777" w:rsidR="00DE5684" w:rsidRPr="00B070E9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B9D" w:rsidRPr="000E5373" w14:paraId="0A99D73A" w14:textId="77777777" w:rsidTr="00DE5684">
        <w:tc>
          <w:tcPr>
            <w:tcW w:w="1913" w:type="dxa"/>
          </w:tcPr>
          <w:p w14:paraId="6EFB1541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2253493"/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  <w:p w14:paraId="316B5C58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ธนาคาร</w:t>
            </w:r>
            <w:bookmarkEnd w:id="4"/>
          </w:p>
        </w:tc>
        <w:tc>
          <w:tcPr>
            <w:tcW w:w="1080" w:type="dxa"/>
            <w:vAlign w:val="bottom"/>
          </w:tcPr>
          <w:p w14:paraId="7EC26E03" w14:textId="610A5ECC" w:rsidR="006F6B9D" w:rsidRPr="00DE62C7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  <w:vAlign w:val="bottom"/>
          </w:tcPr>
          <w:p w14:paraId="04036553" w14:textId="77777777" w:rsidR="006F6B9D" w:rsidRPr="00DE62C7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52DAED" w14:textId="27871D64" w:rsidR="006F6B9D" w:rsidRPr="00DE62C7" w:rsidRDefault="00D30841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A56B4C" w14:textId="77777777" w:rsidR="006F6B9D" w:rsidRPr="00DE62C7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121B1A" w14:textId="663D8AA1" w:rsidR="006F6B9D" w:rsidRPr="00DE62C7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  <w:vAlign w:val="bottom"/>
          </w:tcPr>
          <w:p w14:paraId="44A67BC7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1E75823" w14:textId="294750B5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632CFE32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020A8F1" w14:textId="3FA821E5" w:rsidR="006F6B9D" w:rsidRPr="0061219E" w:rsidRDefault="006F6B9D" w:rsidP="0061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1219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FE0B28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FFEBCB3" w14:textId="222F11A0" w:rsidR="006F6B9D" w:rsidRPr="00D45F96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6F6B9D" w:rsidRPr="000E5373" w14:paraId="2CE36330" w14:textId="77777777" w:rsidTr="00DE5684">
        <w:tc>
          <w:tcPr>
            <w:tcW w:w="1913" w:type="dxa"/>
          </w:tcPr>
          <w:p w14:paraId="4AE28863" w14:textId="77777777" w:rsidR="006F6B9D" w:rsidRPr="000E5373" w:rsidRDefault="006F6B9D" w:rsidP="006F6B9D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6F972045" w14:textId="50B14CB3" w:rsidR="006F6B9D" w:rsidRPr="000E5373" w:rsidRDefault="001864AF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BDDCE6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D01155" w14:textId="2915DAA2" w:rsidR="006F6B9D" w:rsidRPr="00D30841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 w:rsidR="001864A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A35E968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481A9E" w14:textId="01A122F4" w:rsidR="006F6B9D" w:rsidRPr="00D30841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 w:rsidR="001864A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631DF17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4837F8" w14:textId="00329E87" w:rsidR="006F6B9D" w:rsidRPr="000E5373" w:rsidRDefault="006F6B9D" w:rsidP="00A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7EAED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1C6B07" w14:textId="69DD3D5A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 w:rsidR="006F6B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F42B8CB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B82800" w14:textId="562A15D6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 w:rsidR="006F6B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</w:tr>
      <w:tr w:rsidR="006F6B9D" w:rsidRPr="000E5373" w14:paraId="0A877613" w14:textId="77777777" w:rsidTr="00DE5684">
        <w:tc>
          <w:tcPr>
            <w:tcW w:w="1913" w:type="dxa"/>
          </w:tcPr>
          <w:p w14:paraId="2A610473" w14:textId="61FB2BB0" w:rsidR="006F6B9D" w:rsidRPr="000E5373" w:rsidRDefault="006F6B9D" w:rsidP="006F6B9D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F48BB6" w14:textId="29121564" w:rsidR="006F6B9D" w:rsidRPr="000E5373" w:rsidRDefault="0082302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A0C073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03D4DF" w14:textId="09C237B8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30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70" w:type="dxa"/>
            <w:vAlign w:val="bottom"/>
          </w:tcPr>
          <w:p w14:paraId="160A215E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AEC906" w14:textId="05F7D254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30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70" w:type="dxa"/>
            <w:vAlign w:val="bottom"/>
          </w:tcPr>
          <w:p w14:paraId="5562B5A8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DFDD00" w14:textId="1EE53646" w:rsidR="006F6B9D" w:rsidRPr="000E5373" w:rsidRDefault="006F6B9D" w:rsidP="00A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2E2337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09C322" w14:textId="4EEC90EB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6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70" w:type="dxa"/>
            <w:vAlign w:val="bottom"/>
          </w:tcPr>
          <w:p w14:paraId="5F8FB422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FE72D1" w14:textId="2BEA689E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6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6F6B9D" w:rsidRPr="000E5373" w14:paraId="1E56A309" w14:textId="77777777" w:rsidTr="00DE5684">
        <w:trPr>
          <w:trHeight w:val="784"/>
        </w:trPr>
        <w:tc>
          <w:tcPr>
            <w:tcW w:w="1913" w:type="dxa"/>
          </w:tcPr>
          <w:p w14:paraId="09C96895" w14:textId="77777777" w:rsidR="006F6B9D" w:rsidRPr="000E5373" w:rsidRDefault="006F6B9D" w:rsidP="006F6B9D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DE004" w14:textId="220DDAB6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  <w:vAlign w:val="bottom"/>
          </w:tcPr>
          <w:p w14:paraId="2547C2A9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92A1" w14:textId="66440BBC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C634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270" w:type="dxa"/>
            <w:vAlign w:val="bottom"/>
          </w:tcPr>
          <w:p w14:paraId="1D1CFE09" w14:textId="77777777" w:rsidR="006F6B9D" w:rsidRPr="004C22EA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A670C" w14:textId="2E66DA77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E67E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270" w:type="dxa"/>
            <w:vAlign w:val="bottom"/>
          </w:tcPr>
          <w:p w14:paraId="4D603803" w14:textId="77777777" w:rsidR="006F6B9D" w:rsidRPr="004C22EA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1A048" w14:textId="03280327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797ED826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1C86" w14:textId="518D6628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6F6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270" w:type="dxa"/>
            <w:vAlign w:val="bottom"/>
          </w:tcPr>
          <w:p w14:paraId="674DF7C0" w14:textId="77777777" w:rsidR="006F6B9D" w:rsidRPr="004C22EA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66DFF" w14:textId="352B1D8F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6F6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</w:tr>
      <w:tr w:rsidR="006F6B9D" w:rsidRPr="000E5373" w14:paraId="010A1984" w14:textId="77777777" w:rsidTr="00DE5684">
        <w:tc>
          <w:tcPr>
            <w:tcW w:w="1913" w:type="dxa"/>
          </w:tcPr>
          <w:p w14:paraId="7CB94A1C" w14:textId="77777777" w:rsidR="006F6B9D" w:rsidRPr="000E5373" w:rsidRDefault="006F6B9D" w:rsidP="006F6B9D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5D1D10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30E99E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7F4782" w14:textId="77777777" w:rsidR="006F6B9D" w:rsidRPr="00D30841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E742D5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FBC1D7" w14:textId="77777777" w:rsidR="006F6B9D" w:rsidRPr="00D30841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48347E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128203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12AECB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C86568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E72173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AE403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6F6B9D" w:rsidRPr="000E5373" w14:paraId="3EF02313" w14:textId="77777777" w:rsidTr="00DE5684">
        <w:tc>
          <w:tcPr>
            <w:tcW w:w="1913" w:type="dxa"/>
          </w:tcPr>
          <w:p w14:paraId="7B8188EF" w14:textId="77777777" w:rsidR="006F6B9D" w:rsidRPr="000E5373" w:rsidRDefault="006F6B9D" w:rsidP="006F6B9D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336F2A91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C0D7B7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20558E" w14:textId="77777777" w:rsidR="006F6B9D" w:rsidRPr="00D30841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F0CC3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198F6D" w14:textId="77777777" w:rsidR="006F6B9D" w:rsidRPr="00D30841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0025F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87ABB7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D33D9B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EF5102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036A35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0E3ABC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6F6B9D" w:rsidRPr="000E5373" w14:paraId="28B5E1DD" w14:textId="77777777" w:rsidTr="00DE5684">
        <w:tc>
          <w:tcPr>
            <w:tcW w:w="1913" w:type="dxa"/>
          </w:tcPr>
          <w:p w14:paraId="1D7E7582" w14:textId="77777777" w:rsidR="006F6B9D" w:rsidRPr="000E5373" w:rsidRDefault="006F6B9D" w:rsidP="006F6B9D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176EBB65" w14:textId="0969B547" w:rsidR="006F6B9D" w:rsidRPr="000E5373" w:rsidRDefault="00A92DA2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17C9E4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A8EC25" w14:textId="7589AA11" w:rsidR="006F6B9D" w:rsidRPr="00D30841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370D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  <w:vAlign w:val="bottom"/>
          </w:tcPr>
          <w:p w14:paraId="087829C0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E66A38" w14:textId="7E728461" w:rsidR="006F6B9D" w:rsidRPr="00D30841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600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  <w:vAlign w:val="bottom"/>
          </w:tcPr>
          <w:p w14:paraId="1685940E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8D88EC" w14:textId="1AF5698F" w:rsidR="006F6B9D" w:rsidRPr="000E5373" w:rsidRDefault="006F6B9D" w:rsidP="0061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CA832D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172D17" w14:textId="09312130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164</w:t>
            </w:r>
            <w:r w:rsidR="006F6B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070</w:t>
            </w:r>
          </w:p>
        </w:tc>
        <w:tc>
          <w:tcPr>
            <w:tcW w:w="270" w:type="dxa"/>
            <w:vAlign w:val="bottom"/>
          </w:tcPr>
          <w:p w14:paraId="192999BC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FB749F" w14:textId="04595B58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164</w:t>
            </w:r>
            <w:r w:rsidR="006F6B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070</w:t>
            </w:r>
          </w:p>
        </w:tc>
      </w:tr>
      <w:tr w:rsidR="006F6B9D" w:rsidRPr="000E5373" w14:paraId="282621ED" w14:textId="77777777" w:rsidTr="00DE5684">
        <w:tc>
          <w:tcPr>
            <w:tcW w:w="1913" w:type="dxa"/>
          </w:tcPr>
          <w:p w14:paraId="64A6968D" w14:textId="071A0EF1" w:rsidR="006F6B9D" w:rsidRPr="000E5373" w:rsidRDefault="006F6B9D" w:rsidP="006F6B9D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EA930F" w14:textId="375C1A98" w:rsidR="006F6B9D" w:rsidRPr="000E5373" w:rsidRDefault="00A92DA2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189F9B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AFF280" w14:textId="5B72F6F8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74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  <w:vAlign w:val="bottom"/>
          </w:tcPr>
          <w:p w14:paraId="02F6CF47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7A81CD" w14:textId="220D6436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74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  <w:vAlign w:val="bottom"/>
          </w:tcPr>
          <w:p w14:paraId="63D2795A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866769" w14:textId="42AC1CBD" w:rsidR="006F6B9D" w:rsidRPr="000E5373" w:rsidRDefault="006F6B9D" w:rsidP="0061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39E854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92DFC5" w14:textId="44F1F80D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6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270" w:type="dxa"/>
            <w:vAlign w:val="bottom"/>
          </w:tcPr>
          <w:p w14:paraId="489F48C8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B7EDAF" w14:textId="71652865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6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</w:tr>
      <w:tr w:rsidR="006F6B9D" w:rsidRPr="000E5373" w14:paraId="22313B17" w14:textId="77777777" w:rsidTr="00DE5684">
        <w:tc>
          <w:tcPr>
            <w:tcW w:w="1913" w:type="dxa"/>
          </w:tcPr>
          <w:p w14:paraId="59F04249" w14:textId="77777777" w:rsidR="006F6B9D" w:rsidRPr="000E5373" w:rsidRDefault="006F6B9D" w:rsidP="006F6B9D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C568" w14:textId="28262F06" w:rsidR="006F6B9D" w:rsidRPr="003E565F" w:rsidRDefault="00516A07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410D49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76F94" w14:textId="2CD5CE11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  <w:r w:rsidR="00857B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270" w:type="dxa"/>
            <w:vAlign w:val="bottom"/>
          </w:tcPr>
          <w:p w14:paraId="1370543D" w14:textId="77777777" w:rsidR="006F6B9D" w:rsidRPr="00D30841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C68F9" w14:textId="73E4437B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  <w:r w:rsidR="00D61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270" w:type="dxa"/>
            <w:vAlign w:val="bottom"/>
          </w:tcPr>
          <w:p w14:paraId="0F33F6DF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27764" w14:textId="7EEBC0A0" w:rsidR="006F6B9D" w:rsidRPr="003E565F" w:rsidRDefault="006F6B9D" w:rsidP="0061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FB21E1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F7374" w14:textId="1FA91248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6F6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70" w:type="dxa"/>
            <w:vAlign w:val="bottom"/>
          </w:tcPr>
          <w:p w14:paraId="140D0442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906A8" w14:textId="0E0AA395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6F6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</w:tr>
      <w:tr w:rsidR="006F6B9D" w:rsidRPr="000E5373" w14:paraId="42A59859" w14:textId="77777777" w:rsidTr="00DE5684">
        <w:tc>
          <w:tcPr>
            <w:tcW w:w="1913" w:type="dxa"/>
          </w:tcPr>
          <w:p w14:paraId="55B4B5F3" w14:textId="77777777" w:rsidR="006F6B9D" w:rsidRPr="000E5373" w:rsidRDefault="006F6B9D" w:rsidP="006F6B9D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507E4" w14:textId="658CC8D9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  <w:vAlign w:val="bottom"/>
          </w:tcPr>
          <w:p w14:paraId="0BFC7CCA" w14:textId="77777777" w:rsidR="006F6B9D" w:rsidRPr="000E5373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C0561" w14:textId="22E3ED73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516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  <w:vAlign w:val="bottom"/>
          </w:tcPr>
          <w:p w14:paraId="2F775CB1" w14:textId="77777777" w:rsidR="006F6B9D" w:rsidRPr="00D30841" w:rsidRDefault="006F6B9D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BAEEC" w14:textId="228479E4" w:rsidR="006F6B9D" w:rsidRPr="000E5373" w:rsidRDefault="00D110C5" w:rsidP="00D3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600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70" w:type="dxa"/>
            <w:vAlign w:val="bottom"/>
          </w:tcPr>
          <w:p w14:paraId="53E24530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517C8" w14:textId="2A3653D9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4EEE2939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05A2F" w14:textId="63478BDF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  <w:r w:rsidR="006F6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70" w:type="dxa"/>
            <w:vAlign w:val="bottom"/>
          </w:tcPr>
          <w:p w14:paraId="058074D3" w14:textId="77777777" w:rsidR="006F6B9D" w:rsidRPr="000E5373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7B86" w14:textId="5446AF2A" w:rsidR="006F6B9D" w:rsidRPr="000E5373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  <w:r w:rsidR="006F6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</w:tr>
    </w:tbl>
    <w:p w14:paraId="5F41EEE1" w14:textId="7BFBE26F" w:rsidR="00CC14EC" w:rsidRDefault="00CC14EC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BF604B" w14:textId="5ED403DB" w:rsidR="008B09BE" w:rsidRDefault="00315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3869935" w14:textId="4BA049F4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47B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DB05ED2" w14:textId="77777777" w:rsidR="007337DA" w:rsidRPr="004E111C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2326C98" w14:textId="77777777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 มีดังนี้</w:t>
      </w:r>
    </w:p>
    <w:p w14:paraId="637CAF93" w14:textId="77777777" w:rsidR="007337DA" w:rsidRPr="004E111C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7" w:type="dxa"/>
        <w:tblInd w:w="459" w:type="dxa"/>
        <w:tblLook w:val="0000" w:firstRow="0" w:lastRow="0" w:firstColumn="0" w:lastColumn="0" w:noHBand="0" w:noVBand="0"/>
      </w:tblPr>
      <w:tblGrid>
        <w:gridCol w:w="2781"/>
        <w:gridCol w:w="1120"/>
        <w:gridCol w:w="1400"/>
        <w:gridCol w:w="1685"/>
        <w:gridCol w:w="2351"/>
      </w:tblGrid>
      <w:tr w:rsidR="00565F2B" w:rsidRPr="003C47FE" w14:paraId="2A97008A" w14:textId="77777777" w:rsidTr="006F171E">
        <w:trPr>
          <w:trHeight w:val="346"/>
        </w:trPr>
        <w:tc>
          <w:tcPr>
            <w:tcW w:w="2781" w:type="dxa"/>
          </w:tcPr>
          <w:p w14:paraId="1E2446B7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0B99FC9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1C33E2E6" w14:textId="294ECCDB" w:rsidR="00565F2B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ยอดเงินกู้ยืม </w:t>
            </w:r>
          </w:p>
        </w:tc>
        <w:tc>
          <w:tcPr>
            <w:tcW w:w="1685" w:type="dxa"/>
          </w:tcPr>
          <w:p w14:paraId="0D945538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0E95F9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24C14029" w14:textId="77777777" w:rsidTr="006F171E">
        <w:trPr>
          <w:trHeight w:val="346"/>
        </w:trPr>
        <w:tc>
          <w:tcPr>
            <w:tcW w:w="2781" w:type="dxa"/>
          </w:tcPr>
          <w:p w14:paraId="1AEC5B55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789C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461E852A" w14:textId="0EA25430" w:rsidR="00565F2B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D110C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85" w:type="dxa"/>
          </w:tcPr>
          <w:p w14:paraId="1BE775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19992F88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03892A03" w14:textId="77777777" w:rsidTr="006F171E">
        <w:trPr>
          <w:trHeight w:val="346"/>
        </w:trPr>
        <w:tc>
          <w:tcPr>
            <w:tcW w:w="2781" w:type="dxa"/>
          </w:tcPr>
          <w:p w14:paraId="416888A0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24E3405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400" w:type="dxa"/>
          </w:tcPr>
          <w:p w14:paraId="41B3DBCC" w14:textId="1D74356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85" w:type="dxa"/>
          </w:tcPr>
          <w:p w14:paraId="6D2E921C" w14:textId="16A48CA2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2EA8246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37A4FF1A" w14:textId="77777777" w:rsidTr="006F171E">
        <w:tc>
          <w:tcPr>
            <w:tcW w:w="2781" w:type="dxa"/>
          </w:tcPr>
          <w:p w14:paraId="401D571C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120" w:type="dxa"/>
          </w:tcPr>
          <w:p w14:paraId="40A3927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400" w:type="dxa"/>
          </w:tcPr>
          <w:p w14:paraId="57BF7F36" w14:textId="05BCCD17" w:rsidR="00565F2B" w:rsidRPr="003C47FE" w:rsidRDefault="00D110C5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5" w:type="dxa"/>
          </w:tcPr>
          <w:p w14:paraId="5E375332" w14:textId="2620EA0B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1" w:type="dxa"/>
          </w:tcPr>
          <w:p w14:paraId="0B7F8F3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565F2B" w:rsidRPr="003C47FE" w14:paraId="037E60B6" w14:textId="77777777" w:rsidTr="006F171E">
        <w:tc>
          <w:tcPr>
            <w:tcW w:w="2781" w:type="dxa"/>
          </w:tcPr>
          <w:p w14:paraId="4FDB5A0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1EACF67F" w14:textId="13EB407E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685" w:type="dxa"/>
          </w:tcPr>
          <w:p w14:paraId="5FDA1D37" w14:textId="424CFDAF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1" w:type="dxa"/>
          </w:tcPr>
          <w:p w14:paraId="4D9FB8B9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3709CE07" w14:textId="77777777" w:rsidTr="006F171E">
        <w:tc>
          <w:tcPr>
            <w:tcW w:w="2781" w:type="dxa"/>
          </w:tcPr>
          <w:p w14:paraId="2250CEE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2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เพื่อจ่ายค่าก่อสร้างระบบป้องกัน</w:t>
            </w:r>
          </w:p>
        </w:tc>
        <w:tc>
          <w:tcPr>
            <w:tcW w:w="1120" w:type="dxa"/>
          </w:tcPr>
          <w:p w14:paraId="111D6063" w14:textId="1B244A72" w:rsidR="00565F2B" w:rsidRPr="003C47FE" w:rsidRDefault="00D110C5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00" w:type="dxa"/>
          </w:tcPr>
          <w:p w14:paraId="6BC050E6" w14:textId="2BF33081" w:rsidR="00565F2B" w:rsidRPr="00B070E9" w:rsidRDefault="00D110C5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685" w:type="dxa"/>
          </w:tcPr>
          <w:p w14:paraId="2F0776DB" w14:textId="6B7A3728" w:rsidR="00565F2B" w:rsidRPr="003C47FE" w:rsidRDefault="00D110C5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565F2B" w:rsidRPr="003C47F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351" w:type="dxa"/>
          </w:tcPr>
          <w:p w14:paraId="4C676E93" w14:textId="49CA2828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25699E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ระยะเวลา</w:t>
            </w:r>
          </w:p>
        </w:tc>
      </w:tr>
      <w:tr w:rsidR="00565F2B" w:rsidRPr="003C47FE" w14:paraId="4C8B9BE9" w14:textId="77777777" w:rsidTr="006F171E">
        <w:tc>
          <w:tcPr>
            <w:tcW w:w="2781" w:type="dxa"/>
          </w:tcPr>
          <w:p w14:paraId="0E31A71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6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อุทกภัย (จังหวัดปทุมธานี)</w:t>
            </w:r>
          </w:p>
        </w:tc>
        <w:tc>
          <w:tcPr>
            <w:tcW w:w="1120" w:type="dxa"/>
          </w:tcPr>
          <w:p w14:paraId="21E4720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0" w:type="dxa"/>
          </w:tcPr>
          <w:p w14:paraId="33F83A0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85" w:type="dxa"/>
          </w:tcPr>
          <w:p w14:paraId="53F656DF" w14:textId="55C2F9DB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51" w:type="dxa"/>
          </w:tcPr>
          <w:p w14:paraId="2C6F7FEE" w14:textId="66326404" w:rsidR="00565F2B" w:rsidRPr="003C47FE" w:rsidRDefault="00565F2B" w:rsidP="009B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3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110C5">
              <w:rPr>
                <w:rFonts w:ascii="Angsana New" w:hAnsi="Angsana New"/>
                <w:sz w:val="30"/>
                <w:szCs w:val="30"/>
              </w:rPr>
              <w:t>120</w:t>
            </w:r>
            <w:r w:rsidRPr="00521F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1FB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25699E">
              <w:rPr>
                <w:rFonts w:ascii="Angsana New" w:hAnsi="Angsana New" w:hint="cs"/>
                <w:sz w:val="30"/>
                <w:szCs w:val="30"/>
                <w:cs/>
              </w:rPr>
              <w:t xml:space="preserve"> สิ้นสุดในเดือน</w:t>
            </w:r>
            <w:r w:rsidR="009B13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55637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7A7780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</w:tbl>
    <w:p w14:paraId="7AC30948" w14:textId="0A55E7AF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10"/>
        <w:gridCol w:w="1172"/>
        <w:gridCol w:w="269"/>
        <w:gridCol w:w="1193"/>
        <w:gridCol w:w="269"/>
        <w:gridCol w:w="1169"/>
        <w:gridCol w:w="269"/>
        <w:gridCol w:w="1078"/>
      </w:tblGrid>
      <w:tr w:rsidR="0067022A" w:rsidRPr="003C47FE" w14:paraId="7A7726D4" w14:textId="77777777" w:rsidTr="0067022A">
        <w:trPr>
          <w:cantSplit/>
        </w:trPr>
        <w:tc>
          <w:tcPr>
            <w:tcW w:w="1647" w:type="pct"/>
          </w:tcPr>
          <w:p w14:paraId="714A1B88" w14:textId="2E6EE5F0" w:rsidR="0067022A" w:rsidRPr="00185BCE" w:rsidRDefault="0067022A" w:rsidP="00185BC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436" w:type="pct"/>
          </w:tcPr>
          <w:p w14:paraId="430F1DF4" w14:textId="77777777" w:rsidR="0067022A" w:rsidRPr="00884D6D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14:paraId="0B59DFF1" w14:textId="6827DC70" w:rsidR="0067022A" w:rsidRPr="000B70DF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1F0E796" w14:textId="77777777" w:rsidR="0067022A" w:rsidRPr="003C47FE" w:rsidRDefault="0067022A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1F12076" w14:textId="77777777" w:rsidR="0067022A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7D1" w:rsidRPr="003C47FE" w14:paraId="05FAE098" w14:textId="77777777" w:rsidTr="00176203">
        <w:trPr>
          <w:cantSplit/>
        </w:trPr>
        <w:tc>
          <w:tcPr>
            <w:tcW w:w="1647" w:type="pct"/>
          </w:tcPr>
          <w:p w14:paraId="48199CA9" w14:textId="7D244319" w:rsidR="00F927D1" w:rsidRPr="00185BCE" w:rsidRDefault="00185BCE" w:rsidP="00185BC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firstLine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85B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436" w:type="pct"/>
          </w:tcPr>
          <w:p w14:paraId="199BCCCC" w14:textId="77777777" w:rsidR="00F927D1" w:rsidRPr="00E11705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090C79F1" w14:textId="20523DEE" w:rsidR="00F927D1" w:rsidRPr="003C47FE" w:rsidRDefault="00D110C5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3EAEBF22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0E7581D" w14:textId="44CC6F9E" w:rsidR="00F927D1" w:rsidRPr="003C47FE" w:rsidRDefault="00D110C5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62C256E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6A4BF14" w14:textId="5835C3F4" w:rsidR="00F927D1" w:rsidRPr="003C47FE" w:rsidRDefault="00D110C5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9436577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98622C" w14:textId="418322CA" w:rsidR="00F927D1" w:rsidRPr="003C47FE" w:rsidRDefault="00D110C5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337DA" w:rsidRPr="003C47FE" w14:paraId="3F656F0D" w14:textId="77777777" w:rsidTr="00176203">
        <w:trPr>
          <w:cantSplit/>
        </w:trPr>
        <w:tc>
          <w:tcPr>
            <w:tcW w:w="1647" w:type="pct"/>
          </w:tcPr>
          <w:p w14:paraId="0486D9F3" w14:textId="77777777"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463F1A1" w14:textId="77777777" w:rsidR="007337DA" w:rsidRPr="00E11705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7" w:type="pct"/>
            <w:gridSpan w:val="7"/>
          </w:tcPr>
          <w:p w14:paraId="493989BA" w14:textId="77777777"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7DA" w:rsidRPr="003C47FE" w14:paraId="6D7B88A4" w14:textId="77777777" w:rsidTr="00176203">
        <w:trPr>
          <w:cantSplit/>
        </w:trPr>
        <w:tc>
          <w:tcPr>
            <w:tcW w:w="1647" w:type="pct"/>
          </w:tcPr>
          <w:p w14:paraId="31620E54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36" w:type="pct"/>
          </w:tcPr>
          <w:p w14:paraId="19CC86BB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14:paraId="56598215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42E04AC7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</w:tcPr>
          <w:p w14:paraId="31A18464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C60D0D7" w14:textId="77777777" w:rsidR="007337DA" w:rsidRPr="00162C8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493879C8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6A4D7E8" w14:textId="77777777" w:rsidR="007337DA" w:rsidRPr="00162C8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4CFBA87C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810C1B" w:rsidRPr="003C47FE" w14:paraId="34CEDEA9" w14:textId="77777777" w:rsidTr="00176203">
        <w:trPr>
          <w:cantSplit/>
        </w:trPr>
        <w:tc>
          <w:tcPr>
            <w:tcW w:w="1647" w:type="pct"/>
          </w:tcPr>
          <w:p w14:paraId="3735F57D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บางแปลง</w:t>
            </w:r>
          </w:p>
        </w:tc>
        <w:tc>
          <w:tcPr>
            <w:tcW w:w="436" w:type="pct"/>
          </w:tcPr>
          <w:p w14:paraId="2C178445" w14:textId="5034114F" w:rsidR="00810C1B" w:rsidRPr="000739BE" w:rsidRDefault="00D110C5" w:rsidP="00810C1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631" w:type="pct"/>
          </w:tcPr>
          <w:p w14:paraId="1D3A05F6" w14:textId="01E9C097" w:rsidR="00810C1B" w:rsidRPr="0046355A" w:rsidRDefault="00D110C5" w:rsidP="00810C1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B565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14:paraId="56037F5D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F39FA2F" w14:textId="4E0BECC8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810C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14:paraId="4E3FD063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2A54B7" w14:textId="76D46654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B565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14:paraId="50008F6D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8B231D" w14:textId="15E5665A" w:rsidR="00810C1B" w:rsidRPr="0046355A" w:rsidRDefault="00D110C5" w:rsidP="00810C1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810C1B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</w:tr>
      <w:tr w:rsidR="00810C1B" w:rsidRPr="003C47FE" w14:paraId="498C857C" w14:textId="77777777" w:rsidTr="00176203">
        <w:trPr>
          <w:cantSplit/>
        </w:trPr>
        <w:tc>
          <w:tcPr>
            <w:tcW w:w="1647" w:type="pct"/>
          </w:tcPr>
          <w:p w14:paraId="7F40CC09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436" w:type="pct"/>
          </w:tcPr>
          <w:p w14:paraId="73E082E2" w14:textId="77777777" w:rsidR="00810C1B" w:rsidRPr="000739B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709FDA2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553E820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EFCD6EA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4CD86D4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BBA5938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6FD89E3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9FD3C8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0C1B" w:rsidRPr="003C47FE" w14:paraId="6EF01A62" w14:textId="77777777" w:rsidTr="00176203">
        <w:trPr>
          <w:cantSplit/>
        </w:trPr>
        <w:tc>
          <w:tcPr>
            <w:tcW w:w="1647" w:type="pct"/>
          </w:tcPr>
          <w:p w14:paraId="2EE9BA31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436" w:type="pct"/>
          </w:tcPr>
          <w:p w14:paraId="5798C2F7" w14:textId="77777777" w:rsidR="00810C1B" w:rsidRPr="000739B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A7C5D6B" w14:textId="7B89727C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B565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301883A0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377E5BFB" w14:textId="28D0EDE2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810C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059B7145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75529AD" w14:textId="04658C9F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B565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592CA1DF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AC18E" w14:textId="41BB8102" w:rsidR="00810C1B" w:rsidRPr="0046355A" w:rsidRDefault="00D110C5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810C1B" w:rsidRPr="004635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10C1B" w:rsidRPr="003C47FE" w14:paraId="55091D62" w14:textId="77777777" w:rsidTr="00176203">
        <w:trPr>
          <w:cantSplit/>
        </w:trPr>
        <w:tc>
          <w:tcPr>
            <w:tcW w:w="1647" w:type="pct"/>
          </w:tcPr>
          <w:p w14:paraId="0C310B7B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</w:t>
            </w:r>
          </w:p>
        </w:tc>
        <w:tc>
          <w:tcPr>
            <w:tcW w:w="436" w:type="pct"/>
          </w:tcPr>
          <w:p w14:paraId="5092141F" w14:textId="77777777" w:rsidR="00810C1B" w:rsidRPr="000739B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F1ACA13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1C6E218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5DC661F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3467DF7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25B4A3F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33BFA61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010427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0C1B" w:rsidRPr="003C47FE" w14:paraId="4E6A600C" w14:textId="77777777" w:rsidTr="00176203">
        <w:trPr>
          <w:cantSplit/>
        </w:trPr>
        <w:tc>
          <w:tcPr>
            <w:tcW w:w="1647" w:type="pct"/>
          </w:tcPr>
          <w:p w14:paraId="59B92D43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436" w:type="pct"/>
          </w:tcPr>
          <w:p w14:paraId="300A5C6D" w14:textId="77777777" w:rsidR="00810C1B" w:rsidRPr="000739B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8888975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90E0866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A65020E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00C941F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9B5C94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C3B6226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31111D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0C1B" w:rsidRPr="003C47FE" w14:paraId="209AAA45" w14:textId="77777777" w:rsidTr="00176203">
        <w:trPr>
          <w:cantSplit/>
        </w:trPr>
        <w:tc>
          <w:tcPr>
            <w:tcW w:w="1647" w:type="pct"/>
          </w:tcPr>
          <w:p w14:paraId="61F39662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ระบบบำบัดน้ำเสีย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36" w:type="pct"/>
          </w:tcPr>
          <w:p w14:paraId="58DD0843" w14:textId="77777777" w:rsidR="00810C1B" w:rsidRPr="000739BE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292EA4D" w14:textId="27117BFB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9335E65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2B91B09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4F1A03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A5B497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0DD3FB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8A16D4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0C1B" w:rsidRPr="003C47FE" w14:paraId="03883803" w14:textId="77777777" w:rsidTr="00176203">
        <w:trPr>
          <w:cantSplit/>
        </w:trPr>
        <w:tc>
          <w:tcPr>
            <w:tcW w:w="1647" w:type="pct"/>
          </w:tcPr>
          <w:p w14:paraId="6882D814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436" w:type="pct"/>
          </w:tcPr>
          <w:p w14:paraId="7EA86E40" w14:textId="4B59AD91" w:rsidR="00810C1B" w:rsidRPr="000739BE" w:rsidRDefault="00D110C5" w:rsidP="00810C1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E9A782D" w14:textId="7A18F71F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2264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45" w:type="pct"/>
          </w:tcPr>
          <w:p w14:paraId="2701119E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F0DA7DF" w14:textId="22C13527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810C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45" w:type="pct"/>
          </w:tcPr>
          <w:p w14:paraId="79EE0F2B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CC8D9E2" w14:textId="2AB0C39B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2264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45" w:type="pct"/>
          </w:tcPr>
          <w:p w14:paraId="005B9749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4C77960" w14:textId="51EED91C" w:rsidR="00810C1B" w:rsidRPr="0046355A" w:rsidRDefault="00D110C5" w:rsidP="00810C1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810C1B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</w:tr>
      <w:tr w:rsidR="00810C1B" w:rsidRPr="003C47FE" w14:paraId="2E0AF3B1" w14:textId="77777777" w:rsidTr="00176203">
        <w:trPr>
          <w:cantSplit/>
        </w:trPr>
        <w:tc>
          <w:tcPr>
            <w:tcW w:w="1647" w:type="pct"/>
          </w:tcPr>
          <w:p w14:paraId="1BD98EAD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F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36" w:type="pct"/>
          </w:tcPr>
          <w:p w14:paraId="0443568C" w14:textId="77777777" w:rsidR="00810C1B" w:rsidRPr="00162C8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5BE837" w14:textId="62383799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2264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45" w:type="pct"/>
          </w:tcPr>
          <w:p w14:paraId="2EE85807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285DA6A" w14:textId="733153A7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810C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45" w:type="pct"/>
          </w:tcPr>
          <w:p w14:paraId="0418CE22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6A8959D" w14:textId="66C98B69" w:rsidR="00810C1B" w:rsidRPr="0046355A" w:rsidRDefault="00D110C5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2264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45" w:type="pct"/>
          </w:tcPr>
          <w:p w14:paraId="4C8088C4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A0BB425" w14:textId="6ADFD311" w:rsidR="00810C1B" w:rsidRPr="0046355A" w:rsidRDefault="00D110C5" w:rsidP="00810C1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810C1B" w:rsidRPr="004635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</w:tbl>
    <w:p w14:paraId="753397B4" w14:textId="77777777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6"/>
          <w:sz w:val="30"/>
          <w:szCs w:val="30"/>
        </w:rPr>
      </w:pPr>
    </w:p>
    <w:p w14:paraId="574FBC64" w14:textId="53B08F3C" w:rsidR="007337DA" w:rsidRP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D110C5">
        <w:rPr>
          <w:rFonts w:ascii="Angsana New" w:hAnsi="Angsana New"/>
          <w:spacing w:val="-6"/>
          <w:sz w:val="30"/>
          <w:szCs w:val="30"/>
        </w:rPr>
        <w:t>31</w:t>
      </w: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D110C5">
        <w:rPr>
          <w:rFonts w:ascii="Angsana New" w:hAnsi="Angsana New"/>
          <w:spacing w:val="-6"/>
          <w:sz w:val="30"/>
          <w:szCs w:val="30"/>
        </w:rPr>
        <w:t>2566</w:t>
      </w:r>
      <w:r w:rsidRPr="007337DA">
        <w:rPr>
          <w:rFonts w:ascii="Angsana New" w:hAnsi="Angsana New"/>
          <w:spacing w:val="-6"/>
          <w:sz w:val="30"/>
          <w:szCs w:val="30"/>
        </w:rPr>
        <w:t xml:space="preserve"> </w:t>
      </w:r>
      <w:r w:rsidR="00B62172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7337DA">
        <w:rPr>
          <w:rFonts w:ascii="Angsana New" w:hAnsi="Angsana New"/>
          <w:spacing w:val="-6"/>
          <w:sz w:val="30"/>
          <w:szCs w:val="30"/>
          <w:cs/>
        </w:rPr>
        <w:t>บริษัทมีวงเงินสินเชื่อซึ่งยังมิได้เบิกใช้</w:t>
      </w:r>
      <w:r w:rsidRPr="009D18EF">
        <w:rPr>
          <w:rFonts w:ascii="Angsana New" w:hAnsi="Angsana New"/>
          <w:spacing w:val="-6"/>
          <w:sz w:val="30"/>
          <w:szCs w:val="30"/>
          <w:cs/>
        </w:rPr>
        <w:t>เป็</w:t>
      </w:r>
      <w:r w:rsidRPr="009D18EF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9D18EF">
        <w:rPr>
          <w:rFonts w:ascii="Angsana New" w:hAnsi="Angsana New"/>
          <w:spacing w:val="-6"/>
          <w:sz w:val="30"/>
          <w:szCs w:val="30"/>
          <w:cs/>
        </w:rPr>
        <w:t>จำนวนเงินรวม</w:t>
      </w:r>
      <w:r w:rsidR="009D18EF" w:rsidRPr="009D18EF">
        <w:rPr>
          <w:rFonts w:ascii="Angsana New" w:hAnsi="Angsana New"/>
          <w:spacing w:val="-6"/>
          <w:sz w:val="30"/>
          <w:szCs w:val="30"/>
        </w:rPr>
        <w:t xml:space="preserve"> </w:t>
      </w:r>
      <w:r w:rsidR="00D110C5">
        <w:rPr>
          <w:rFonts w:ascii="Angsana New" w:hAnsi="Angsana New"/>
          <w:spacing w:val="-6"/>
          <w:sz w:val="30"/>
          <w:szCs w:val="30"/>
        </w:rPr>
        <w:t>169</w:t>
      </w:r>
      <w:r w:rsidR="00C62766">
        <w:rPr>
          <w:rFonts w:ascii="Angsana New" w:hAnsi="Angsana New"/>
          <w:spacing w:val="-6"/>
          <w:sz w:val="30"/>
          <w:szCs w:val="30"/>
        </w:rPr>
        <w:t>.</w:t>
      </w:r>
      <w:r w:rsidR="00D110C5">
        <w:rPr>
          <w:rFonts w:ascii="Angsana New" w:hAnsi="Angsana New"/>
          <w:spacing w:val="-6"/>
          <w:sz w:val="30"/>
          <w:szCs w:val="30"/>
        </w:rPr>
        <w:t>9</w:t>
      </w:r>
      <w:r w:rsidR="00771290" w:rsidRPr="009D18EF">
        <w:rPr>
          <w:rFonts w:ascii="Angsana New" w:hAnsi="Angsana New"/>
          <w:spacing w:val="-6"/>
          <w:sz w:val="30"/>
          <w:szCs w:val="30"/>
        </w:rPr>
        <w:t xml:space="preserve"> </w:t>
      </w:r>
      <w:r w:rsidRPr="009D18EF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9D18EF">
        <w:rPr>
          <w:rFonts w:ascii="Angsana New" w:hAnsi="Angsana New"/>
          <w:spacing w:val="-6"/>
          <w:sz w:val="30"/>
          <w:szCs w:val="30"/>
        </w:rPr>
        <w:t xml:space="preserve"> </w:t>
      </w:r>
      <w:r w:rsidRPr="009D18EF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D110C5">
        <w:rPr>
          <w:rFonts w:ascii="Angsana New" w:hAnsi="Angsana New"/>
          <w:i/>
          <w:iCs/>
          <w:spacing w:val="-6"/>
          <w:sz w:val="30"/>
          <w:szCs w:val="30"/>
        </w:rPr>
        <w:t>2565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D110C5">
        <w:rPr>
          <w:rFonts w:ascii="Angsana New" w:hAnsi="Angsana New"/>
          <w:i/>
          <w:iCs/>
          <w:spacing w:val="-6"/>
          <w:sz w:val="30"/>
          <w:szCs w:val="30"/>
        </w:rPr>
        <w:t>163</w:t>
      </w:r>
      <w:r w:rsidR="00EC1D41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D110C5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EC1D4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73ED0">
        <w:rPr>
          <w:rFonts w:ascii="Angsana New" w:hAnsi="Angsana New"/>
          <w:i/>
          <w:iCs/>
          <w:spacing w:val="-6"/>
          <w:sz w:val="30"/>
          <w:szCs w:val="30"/>
        </w:rPr>
        <w:br/>
      </w:r>
      <w:r w:rsidRPr="007337DA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</w:p>
    <w:p w14:paraId="28FB26AA" w14:textId="77777777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9338228" w14:textId="78A0E36A" w:rsidR="007D014D" w:rsidRPr="006E0360" w:rsidRDefault="00D110C5" w:rsidP="00B1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15</w:t>
      </w:r>
      <w:r w:rsidR="00B15CA6">
        <w:rPr>
          <w:rFonts w:ascii="Angsana New" w:hAnsi="Angsana New"/>
          <w:bCs/>
          <w:sz w:val="30"/>
          <w:szCs w:val="30"/>
        </w:rPr>
        <w:tab/>
      </w:r>
      <w:r w:rsidR="003D65AC" w:rsidRPr="001F0AFB">
        <w:rPr>
          <w:rFonts w:ascii="Angsana New" w:hAnsi="Angsana New" w:hint="cs"/>
          <w:bCs/>
          <w:sz w:val="30"/>
          <w:szCs w:val="30"/>
          <w:cs/>
        </w:rPr>
        <w:t>ประมาณการหนี้สินสำหรับ</w:t>
      </w:r>
      <w:r w:rsidR="007D014D" w:rsidRPr="001F0AFB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1814FFF1" w14:textId="77777777" w:rsidR="00A766A5" w:rsidRPr="00255C1C" w:rsidRDefault="00A766A5" w:rsidP="00A766A5">
      <w:pPr>
        <w:pStyle w:val="FSBlank"/>
        <w:rPr>
          <w:sz w:val="28"/>
          <w:szCs w:val="28"/>
        </w:rPr>
      </w:pPr>
    </w:p>
    <w:p w14:paraId="78AB77FF" w14:textId="77777777" w:rsidR="00A766A5" w:rsidRDefault="00A766A5" w:rsidP="00A7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5275B5C" w14:textId="77777777" w:rsidR="00A766A5" w:rsidRPr="00255C1C" w:rsidRDefault="00A766A5" w:rsidP="00A766A5">
      <w:pPr>
        <w:pStyle w:val="FSBlank"/>
        <w:rPr>
          <w:sz w:val="28"/>
          <w:szCs w:val="28"/>
        </w:rPr>
      </w:pPr>
    </w:p>
    <w:p w14:paraId="31E8BDA7" w14:textId="16FC2562" w:rsidR="00A766A5" w:rsidRPr="00B221D1" w:rsidRDefault="0009053A" w:rsidP="00A766A5">
      <w:pPr>
        <w:pStyle w:val="FSContent"/>
        <w:ind w:right="-25"/>
        <w:rPr>
          <w:cs/>
        </w:rPr>
      </w:pPr>
      <w:r>
        <w:rPr>
          <w:rFonts w:hint="cs"/>
          <w:cs/>
        </w:rPr>
        <w:t>กลุ่ม</w:t>
      </w:r>
      <w:r w:rsidR="00A766A5" w:rsidRPr="006D6CC7">
        <w:rPr>
          <w:cs/>
        </w:rPr>
        <w:t>บริษัท</w:t>
      </w:r>
      <w:r w:rsidR="00A766A5" w:rsidRPr="007B0175">
        <w:rPr>
          <w:cs/>
        </w:rPr>
        <w:t>จัดการโครงการ</w:t>
      </w:r>
      <w:r w:rsidR="00A766A5">
        <w:rPr>
          <w:rFonts w:hint="cs"/>
          <w:cs/>
        </w:rPr>
        <w:t>ผลประโยชน์ที่กำหนดไว้</w:t>
      </w:r>
      <w:r w:rsidR="00A766A5" w:rsidRPr="007B0175">
        <w:rPr>
          <w:cs/>
        </w:rPr>
        <w:t xml:space="preserve">ตามข้อกำหนดของพระราชบัญญัติคุ้มครองแรงงาน พ.ศ. </w:t>
      </w:r>
      <w:r w:rsidR="00D110C5">
        <w:t>2541</w:t>
      </w:r>
      <w:r w:rsidR="00A766A5" w:rsidRPr="007B0175">
        <w:t xml:space="preserve"> </w:t>
      </w:r>
      <w:r w:rsidR="00A766A5">
        <w:rPr>
          <w:cs/>
        </w:rPr>
        <w:br/>
        <w:t>ใน</w:t>
      </w:r>
      <w:r w:rsidR="00A766A5" w:rsidRPr="007B0175">
        <w:rPr>
          <w:cs/>
        </w:rPr>
        <w:t>การให้ผลประโยชน์เมื่อเกษียณแก่พนักงานตามสิทธิและอายุงาน</w:t>
      </w:r>
      <w:r w:rsidR="00A766A5">
        <w:t xml:space="preserve"> </w:t>
      </w:r>
      <w:r w:rsidR="00A766A5" w:rsidRPr="00EA6008">
        <w:rPr>
          <w:rFonts w:asciiTheme="majorBidi" w:hAnsiTheme="majorBidi" w:cstheme="majorBidi"/>
          <w:cs/>
        </w:rPr>
        <w:t>โครงการผลประโยชน์</w:t>
      </w:r>
      <w:r w:rsidR="00A766A5" w:rsidRPr="00EA6008">
        <w:rPr>
          <w:rFonts w:asciiTheme="majorBidi" w:hAnsiTheme="majorBidi" w:cstheme="majorBidi" w:hint="cs"/>
          <w:cs/>
        </w:rPr>
        <w:t>ที่กำหนดไว้</w:t>
      </w:r>
      <w:r w:rsidR="00A766A5" w:rsidRPr="00EA6008">
        <w:rPr>
          <w:rFonts w:asciiTheme="majorBidi" w:hAnsiTheme="majorBidi" w:cstheme="majorBidi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44D96">
        <w:rPr>
          <w:rFonts w:asciiTheme="majorBidi" w:hAnsiTheme="majorBidi" w:cstheme="majorBidi" w:hint="cs"/>
          <w:cs/>
        </w:rPr>
        <w:t>และ</w:t>
      </w:r>
      <w:r w:rsidR="00A766A5" w:rsidRPr="00EA6008">
        <w:rPr>
          <w:rFonts w:asciiTheme="majorBidi" w:hAnsiTheme="majorBidi" w:cstheme="majorBidi"/>
          <w:cs/>
        </w:rPr>
        <w:t>ความเสี่ยงจาก</w:t>
      </w:r>
      <w:r w:rsidR="00122C23">
        <w:rPr>
          <w:rFonts w:asciiTheme="majorBidi" w:hAnsiTheme="majorBidi" w:cstheme="majorBidi"/>
          <w:cs/>
        </w:rPr>
        <w:br/>
      </w:r>
      <w:r w:rsidR="00A766A5" w:rsidRPr="00EA6008">
        <w:rPr>
          <w:rFonts w:asciiTheme="majorBidi" w:hAnsiTheme="majorBidi" w:cstheme="majorBidi"/>
          <w:cs/>
        </w:rPr>
        <w:t>อัตราดอกเบี้ย</w:t>
      </w:r>
    </w:p>
    <w:p w14:paraId="5AB64968" w14:textId="15FC369A" w:rsidR="00A766A5" w:rsidRPr="00255C1C" w:rsidRDefault="00A766A5" w:rsidP="00FE128B">
      <w:pPr>
        <w:pStyle w:val="FSBlank"/>
        <w:rPr>
          <w:sz w:val="28"/>
          <w:szCs w:val="28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440"/>
        <w:gridCol w:w="270"/>
        <w:gridCol w:w="1464"/>
      </w:tblGrid>
      <w:tr w:rsidR="007F07A9" w:rsidRPr="003C47FE" w14:paraId="2ED82637" w14:textId="77777777" w:rsidTr="008E75D9">
        <w:trPr>
          <w:cantSplit/>
          <w:tblHeader/>
        </w:trPr>
        <w:tc>
          <w:tcPr>
            <w:tcW w:w="3259" w:type="pct"/>
          </w:tcPr>
          <w:p w14:paraId="1DF3EAD0" w14:textId="77777777" w:rsidR="007F07A9" w:rsidRPr="003C47FE" w:rsidRDefault="007F07A9" w:rsidP="007F07A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3183F844" w14:textId="0F5C7FE1" w:rsidR="007F07A9" w:rsidRPr="00AF45C7" w:rsidRDefault="007F07A9" w:rsidP="007F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7F07A9" w:rsidRPr="003C47FE" w14:paraId="398EDA40" w14:textId="77777777" w:rsidTr="008E75D9">
        <w:trPr>
          <w:cantSplit/>
          <w:tblHeader/>
        </w:trPr>
        <w:tc>
          <w:tcPr>
            <w:tcW w:w="3259" w:type="pct"/>
          </w:tcPr>
          <w:p w14:paraId="353ED9D5" w14:textId="77777777" w:rsidR="007F07A9" w:rsidRPr="003C47FE" w:rsidRDefault="007F07A9" w:rsidP="007F07A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741" w:type="pct"/>
            <w:gridSpan w:val="3"/>
          </w:tcPr>
          <w:p w14:paraId="47378FA7" w14:textId="6AA2A24B" w:rsidR="007F07A9" w:rsidRPr="00AF45C7" w:rsidRDefault="007F07A9" w:rsidP="007F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4238C1F0" w14:textId="77777777" w:rsidTr="008E75D9">
        <w:trPr>
          <w:cantSplit/>
          <w:tblHeader/>
        </w:trPr>
        <w:tc>
          <w:tcPr>
            <w:tcW w:w="3259" w:type="pct"/>
          </w:tcPr>
          <w:p w14:paraId="3857A843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15DED21B" w14:textId="1861DEFF" w:rsidR="00564A3B" w:rsidRPr="003C47FE" w:rsidRDefault="00D110C5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02F1F64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</w:tcPr>
          <w:p w14:paraId="4AD4010A" w14:textId="172E2A7D" w:rsidR="00564A3B" w:rsidRPr="003C47FE" w:rsidRDefault="00D110C5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64A3B" w:rsidRPr="003C47FE" w14:paraId="7A2E42FC" w14:textId="77777777" w:rsidTr="008E75D9">
        <w:trPr>
          <w:cantSplit/>
          <w:tblHeader/>
        </w:trPr>
        <w:tc>
          <w:tcPr>
            <w:tcW w:w="3259" w:type="pct"/>
          </w:tcPr>
          <w:p w14:paraId="1674DDD8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C6F7027" w14:textId="77777777"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B9D" w:rsidRPr="003C47FE" w14:paraId="1441F5AB" w14:textId="77777777" w:rsidTr="008E75D9">
        <w:trPr>
          <w:cantSplit/>
        </w:trPr>
        <w:tc>
          <w:tcPr>
            <w:tcW w:w="3259" w:type="pct"/>
          </w:tcPr>
          <w:p w14:paraId="5BCCADF0" w14:textId="1480E8FB" w:rsidR="006F6B9D" w:rsidRPr="005B630A" w:rsidRDefault="006F6B9D" w:rsidP="006F6B9D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90" w:type="pct"/>
          </w:tcPr>
          <w:p w14:paraId="5639BBB5" w14:textId="0C24692D" w:rsidR="006F6B9D" w:rsidRPr="0045617A" w:rsidRDefault="00D110C5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45617A" w:rsidRPr="004561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48" w:type="pct"/>
          </w:tcPr>
          <w:p w14:paraId="7FE301B1" w14:textId="77777777" w:rsidR="006F6B9D" w:rsidRPr="00C108B2" w:rsidRDefault="006F6B9D" w:rsidP="006F6B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42C4D591" w14:textId="1366221D" w:rsidR="006F6B9D" w:rsidRPr="005B630A" w:rsidRDefault="00D110C5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6F6B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</w:tr>
      <w:tr w:rsidR="006F6B9D" w:rsidRPr="003C47FE" w14:paraId="033DB606" w14:textId="77777777" w:rsidTr="008E75D9">
        <w:trPr>
          <w:cantSplit/>
        </w:trPr>
        <w:tc>
          <w:tcPr>
            <w:tcW w:w="3259" w:type="pct"/>
          </w:tcPr>
          <w:p w14:paraId="417A5A5E" w14:textId="77777777" w:rsidR="006F6B9D" w:rsidRPr="005C4EF2" w:rsidRDefault="006F6B9D" w:rsidP="006F6B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0" w:type="pct"/>
          </w:tcPr>
          <w:p w14:paraId="0DE9994D" w14:textId="77777777" w:rsidR="006F6B9D" w:rsidRPr="005C4EF2" w:rsidRDefault="006F6B9D" w:rsidP="006F6B9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8" w:type="pct"/>
          </w:tcPr>
          <w:p w14:paraId="55AAC795" w14:textId="77777777" w:rsidR="006F6B9D" w:rsidRPr="005C4EF2" w:rsidRDefault="006F6B9D" w:rsidP="006F6B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14:paraId="13B78A34" w14:textId="77777777" w:rsidR="006F6B9D" w:rsidRPr="005C4EF2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6B9D" w:rsidRPr="003C47FE" w14:paraId="653B6250" w14:textId="77777777" w:rsidTr="008E75D9">
        <w:trPr>
          <w:cantSplit/>
        </w:trPr>
        <w:tc>
          <w:tcPr>
            <w:tcW w:w="3259" w:type="pct"/>
          </w:tcPr>
          <w:p w14:paraId="717CC271" w14:textId="554F9B1C" w:rsidR="006F6B9D" w:rsidRPr="0009053A" w:rsidRDefault="006F6B9D" w:rsidP="006F6B9D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0905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790" w:type="pct"/>
          </w:tcPr>
          <w:p w14:paraId="5A3C6715" w14:textId="77777777" w:rsidR="006F6B9D" w:rsidRPr="002E6E2F" w:rsidRDefault="006F6B9D" w:rsidP="006F6B9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A4B6F1D" w14:textId="77777777" w:rsidR="006F6B9D" w:rsidRPr="003C47FE" w:rsidRDefault="006F6B9D" w:rsidP="006F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1AF28740" w14:textId="77777777" w:rsidR="006F6B9D" w:rsidRPr="005B630A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B9D" w:rsidRPr="003C47FE" w14:paraId="29C6D27C" w14:textId="77777777" w:rsidTr="008E75D9">
        <w:trPr>
          <w:cantSplit/>
        </w:trPr>
        <w:tc>
          <w:tcPr>
            <w:tcW w:w="3259" w:type="pct"/>
          </w:tcPr>
          <w:p w14:paraId="32377C84" w14:textId="77777777" w:rsidR="006F6B9D" w:rsidRPr="005B630A" w:rsidRDefault="006F6B9D" w:rsidP="006F6B9D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5B63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0" w:type="pct"/>
          </w:tcPr>
          <w:p w14:paraId="15B0AB8C" w14:textId="40342EDC" w:rsidR="006F6B9D" w:rsidRPr="008E75D9" w:rsidRDefault="00D110C5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C6F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148" w:type="pct"/>
          </w:tcPr>
          <w:p w14:paraId="35B1DA4C" w14:textId="77777777" w:rsidR="006F6B9D" w:rsidRPr="00506DE7" w:rsidRDefault="006F6B9D" w:rsidP="006F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0310778B" w14:textId="51B58BB3" w:rsidR="006F6B9D" w:rsidRPr="005B630A" w:rsidRDefault="00D110C5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F6B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754</w:t>
            </w:r>
          </w:p>
        </w:tc>
      </w:tr>
      <w:tr w:rsidR="006F6B9D" w:rsidRPr="003C47FE" w14:paraId="707A4EFA" w14:textId="77777777" w:rsidTr="00A34EBD">
        <w:trPr>
          <w:cantSplit/>
        </w:trPr>
        <w:tc>
          <w:tcPr>
            <w:tcW w:w="3259" w:type="pct"/>
          </w:tcPr>
          <w:p w14:paraId="6EAFE8B0" w14:textId="77777777" w:rsidR="006F6B9D" w:rsidRPr="005B630A" w:rsidRDefault="006F6B9D" w:rsidP="006F6B9D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6D7E9315" w14:textId="06C36C89" w:rsidR="006F6B9D" w:rsidRPr="002E6E2F" w:rsidRDefault="00D110C5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8" w:type="pct"/>
          </w:tcPr>
          <w:p w14:paraId="2BDD833E" w14:textId="77777777" w:rsidR="006F6B9D" w:rsidRPr="00C108B2" w:rsidRDefault="006F6B9D" w:rsidP="006F6B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6C00A9AD" w14:textId="7AC3F691" w:rsidR="006F6B9D" w:rsidRPr="005B630A" w:rsidRDefault="00D110C5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</w:p>
        </w:tc>
      </w:tr>
      <w:tr w:rsidR="006F6B9D" w:rsidRPr="003C47FE" w14:paraId="5CDEBED1" w14:textId="77777777" w:rsidTr="00A34EBD">
        <w:trPr>
          <w:cantSplit/>
        </w:trPr>
        <w:tc>
          <w:tcPr>
            <w:tcW w:w="3259" w:type="pct"/>
          </w:tcPr>
          <w:p w14:paraId="1F34B3D9" w14:textId="77777777" w:rsidR="006F6B9D" w:rsidRPr="005B630A" w:rsidRDefault="006F6B9D" w:rsidP="006F6B9D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43E45C61" w14:textId="3EEBB4CD" w:rsidR="006F6B9D" w:rsidRPr="00A34EBD" w:rsidRDefault="00D110C5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D6B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48" w:type="pct"/>
          </w:tcPr>
          <w:p w14:paraId="2AB8D932" w14:textId="77777777" w:rsidR="006F6B9D" w:rsidRPr="00A34EBD" w:rsidRDefault="006F6B9D" w:rsidP="006F6B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1071127B" w14:textId="0FB77652" w:rsidR="006F6B9D" w:rsidRPr="00A34EBD" w:rsidRDefault="00D110C5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F6B9D"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  <w:tr w:rsidR="006F6B9D" w:rsidRPr="003C47FE" w14:paraId="68244CD2" w14:textId="77777777" w:rsidTr="00A34EBD">
        <w:trPr>
          <w:cantSplit/>
        </w:trPr>
        <w:tc>
          <w:tcPr>
            <w:tcW w:w="3259" w:type="pct"/>
          </w:tcPr>
          <w:p w14:paraId="26C65CB7" w14:textId="375325A1" w:rsidR="006F6B9D" w:rsidRPr="00146857" w:rsidRDefault="006F6B9D" w:rsidP="006F6B9D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22DFA2A9" w14:textId="77777777" w:rsidR="006F6B9D" w:rsidRPr="008E75D9" w:rsidRDefault="006F6B9D" w:rsidP="006F6B9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7870007D" w14:textId="77777777" w:rsidR="006F6B9D" w:rsidRPr="008E75D9" w:rsidRDefault="006F6B9D" w:rsidP="006F6B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BCFA61B" w14:textId="77777777" w:rsidR="006F6B9D" w:rsidRPr="008E75D9" w:rsidRDefault="006F6B9D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F6B9D" w:rsidRPr="003C47FE" w14:paraId="648BC420" w14:textId="77777777" w:rsidTr="00146857">
        <w:trPr>
          <w:cantSplit/>
        </w:trPr>
        <w:tc>
          <w:tcPr>
            <w:tcW w:w="3259" w:type="pct"/>
          </w:tcPr>
          <w:p w14:paraId="0E3CDD54" w14:textId="1DB6B941" w:rsidR="006F6B9D" w:rsidRPr="00146857" w:rsidRDefault="006F6B9D" w:rsidP="006F6B9D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790" w:type="pct"/>
          </w:tcPr>
          <w:p w14:paraId="5003A25A" w14:textId="77777777" w:rsidR="006F6B9D" w:rsidRPr="00BC43D5" w:rsidRDefault="006F6B9D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3678316F" w14:textId="77777777" w:rsidR="006F6B9D" w:rsidRPr="008E75D9" w:rsidRDefault="006F6B9D" w:rsidP="006F6B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14:paraId="3C0D47E4" w14:textId="77777777" w:rsidR="006F6B9D" w:rsidRPr="00BC43D5" w:rsidRDefault="006F6B9D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F6B9D" w:rsidRPr="003C47FE" w14:paraId="30944C74" w14:textId="77777777" w:rsidTr="00146857">
        <w:trPr>
          <w:cantSplit/>
        </w:trPr>
        <w:tc>
          <w:tcPr>
            <w:tcW w:w="3259" w:type="pct"/>
          </w:tcPr>
          <w:p w14:paraId="14B069AF" w14:textId="3E9E146B" w:rsidR="006F6B9D" w:rsidRPr="004D0A44" w:rsidRDefault="006F6B9D" w:rsidP="006F6B9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0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790" w:type="pct"/>
          </w:tcPr>
          <w:p w14:paraId="4ED31772" w14:textId="120327E8" w:rsidR="006F6B9D" w:rsidRPr="00BC43D5" w:rsidRDefault="003450EE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3374516" w14:textId="77777777" w:rsidR="006F6B9D" w:rsidRPr="00BC43D5" w:rsidRDefault="006F6B9D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4A621A35" w14:textId="7BBA532F" w:rsidR="006F6B9D" w:rsidRPr="00BC43D5" w:rsidRDefault="006F6B9D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F6B9D" w:rsidRPr="003C47FE" w14:paraId="241DB7B7" w14:textId="77777777" w:rsidTr="006B49C9">
        <w:trPr>
          <w:cantSplit/>
        </w:trPr>
        <w:tc>
          <w:tcPr>
            <w:tcW w:w="3259" w:type="pct"/>
          </w:tcPr>
          <w:p w14:paraId="2A2363D2" w14:textId="09E8C54F" w:rsidR="006F6B9D" w:rsidRPr="004D0A44" w:rsidRDefault="006F6B9D" w:rsidP="006F6B9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AB9459C" w14:textId="1E1EA0E3" w:rsidR="006F6B9D" w:rsidRPr="00BC43D5" w:rsidRDefault="003450EE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0B02EBE" w14:textId="77777777" w:rsidR="006F6B9D" w:rsidRPr="00BC43D5" w:rsidRDefault="006F6B9D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1FDE3ED" w14:textId="6F2DD28E" w:rsidR="006F6B9D" w:rsidRPr="00BC43D5" w:rsidRDefault="006F6B9D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383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F6B9D" w:rsidRPr="003C47FE" w14:paraId="18EA9D4A" w14:textId="77777777" w:rsidTr="006B49C9">
        <w:trPr>
          <w:cantSplit/>
        </w:trPr>
        <w:tc>
          <w:tcPr>
            <w:tcW w:w="3259" w:type="pct"/>
          </w:tcPr>
          <w:p w14:paraId="4E8307D8" w14:textId="17CEECBE" w:rsidR="006F6B9D" w:rsidRPr="00146857" w:rsidRDefault="006F6B9D" w:rsidP="006F6B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13D0CC9A" w14:textId="180EE162" w:rsidR="006F6B9D" w:rsidRPr="00A34EBD" w:rsidRDefault="003450EE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C45EF56" w14:textId="77777777" w:rsidR="006F6B9D" w:rsidRPr="00A34EBD" w:rsidRDefault="006F6B9D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31FB8358" w14:textId="7DF4FD46" w:rsidR="006F6B9D" w:rsidRPr="00A34EBD" w:rsidRDefault="006F6B9D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719</w:t>
            </w:r>
            <w:r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F6B9D" w:rsidRPr="003C47FE" w14:paraId="60EFB137" w14:textId="77777777" w:rsidTr="006B49C9">
        <w:trPr>
          <w:cantSplit/>
        </w:trPr>
        <w:tc>
          <w:tcPr>
            <w:tcW w:w="3259" w:type="pct"/>
          </w:tcPr>
          <w:p w14:paraId="03379244" w14:textId="77777777" w:rsidR="006F6B9D" w:rsidRPr="00146857" w:rsidRDefault="006F6B9D" w:rsidP="006F6B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05F2EF15" w14:textId="77777777" w:rsidR="006F6B9D" w:rsidRDefault="006F6B9D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3CAAAD5" w14:textId="77777777" w:rsidR="006F6B9D" w:rsidRPr="00BC43D5" w:rsidRDefault="006F6B9D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210892AD" w14:textId="77777777" w:rsidR="006F6B9D" w:rsidRDefault="006F6B9D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F6B9D" w:rsidRPr="003C47FE" w14:paraId="2A7A559E" w14:textId="77777777" w:rsidTr="006B49C9">
        <w:trPr>
          <w:cantSplit/>
        </w:trPr>
        <w:tc>
          <w:tcPr>
            <w:tcW w:w="3259" w:type="pct"/>
          </w:tcPr>
          <w:p w14:paraId="53A40D99" w14:textId="77777777" w:rsidR="006F6B9D" w:rsidRPr="005B630A" w:rsidRDefault="006F6B9D" w:rsidP="006F6B9D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7AA8358" w14:textId="75709141" w:rsidR="006F6B9D" w:rsidRPr="002E6E2F" w:rsidRDefault="00E169E3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437D9BDD" w14:textId="77777777" w:rsidR="006F6B9D" w:rsidRPr="00C108B2" w:rsidRDefault="006F6B9D" w:rsidP="006F6B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4D13F68" w14:textId="5818FC21" w:rsidR="006F6B9D" w:rsidRPr="005B630A" w:rsidRDefault="006F6B9D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855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F6B9D" w:rsidRPr="003C47FE" w14:paraId="5C53AA76" w14:textId="77777777" w:rsidTr="008E75D9">
        <w:trPr>
          <w:cantSplit/>
        </w:trPr>
        <w:tc>
          <w:tcPr>
            <w:tcW w:w="3259" w:type="pct"/>
          </w:tcPr>
          <w:p w14:paraId="32336A43" w14:textId="2D02EEE7" w:rsidR="006F6B9D" w:rsidRPr="005B630A" w:rsidRDefault="006F6B9D" w:rsidP="006F6B9D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79805A56" w14:textId="40D8D3F8" w:rsidR="006F6B9D" w:rsidRPr="00AF55E1" w:rsidRDefault="00D110C5" w:rsidP="006F6B9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504A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8" w:type="pct"/>
          </w:tcPr>
          <w:p w14:paraId="4C1698D1" w14:textId="77777777" w:rsidR="006F6B9D" w:rsidRPr="00C108B2" w:rsidRDefault="006F6B9D" w:rsidP="006F6B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9F16245" w14:textId="675EF366" w:rsidR="006F6B9D" w:rsidRPr="008E75D9" w:rsidRDefault="00D110C5" w:rsidP="006F6B9D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6F6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</w:tr>
    </w:tbl>
    <w:p w14:paraId="64B40C82" w14:textId="77777777" w:rsidR="00AA2822" w:rsidRDefault="00AA2822" w:rsidP="00AA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38"/>
        <w:gridCol w:w="236"/>
        <w:gridCol w:w="1500"/>
      </w:tblGrid>
      <w:tr w:rsidR="0009053A" w:rsidRPr="003C47FE" w14:paraId="3CAA034C" w14:textId="77777777" w:rsidTr="00564A3B">
        <w:trPr>
          <w:cantSplit/>
          <w:tblHeader/>
        </w:trPr>
        <w:tc>
          <w:tcPr>
            <w:tcW w:w="3259" w:type="pct"/>
          </w:tcPr>
          <w:p w14:paraId="2379CA56" w14:textId="77777777" w:rsidR="0009053A" w:rsidRPr="003C47FE" w:rsidRDefault="0009053A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2540755" w14:textId="049F6CD8" w:rsidR="0009053A" w:rsidRPr="00AF45C7" w:rsidRDefault="0009053A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09053A" w:rsidRPr="003C47FE" w14:paraId="1F7871E0" w14:textId="77777777" w:rsidTr="00564A3B">
        <w:trPr>
          <w:cantSplit/>
          <w:tblHeader/>
        </w:trPr>
        <w:tc>
          <w:tcPr>
            <w:tcW w:w="3259" w:type="pct"/>
          </w:tcPr>
          <w:p w14:paraId="614D5605" w14:textId="3DC65E53" w:rsidR="0009053A" w:rsidRPr="00F56E4C" w:rsidRDefault="008B09BE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4A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741" w:type="pct"/>
            <w:gridSpan w:val="3"/>
          </w:tcPr>
          <w:p w14:paraId="6EE9EEBB" w14:textId="630D62E3" w:rsidR="0009053A" w:rsidRPr="00AF45C7" w:rsidRDefault="008B09BE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5321BDFB" w14:textId="77777777" w:rsidTr="00564A3B">
        <w:trPr>
          <w:cantSplit/>
          <w:tblHeader/>
        </w:trPr>
        <w:tc>
          <w:tcPr>
            <w:tcW w:w="3259" w:type="pct"/>
          </w:tcPr>
          <w:p w14:paraId="24091B21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0C6275F7" w14:textId="152DA429" w:rsidR="00564A3B" w:rsidRPr="003C47FE" w:rsidRDefault="00D110C5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38544851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14:paraId="14671F20" w14:textId="6EDB886D" w:rsidR="00564A3B" w:rsidRPr="003C47FE" w:rsidRDefault="00D110C5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64A3B" w:rsidRPr="003C47FE" w14:paraId="53831AF4" w14:textId="77777777" w:rsidTr="00564A3B">
        <w:trPr>
          <w:cantSplit/>
          <w:tblHeader/>
        </w:trPr>
        <w:tc>
          <w:tcPr>
            <w:tcW w:w="3259" w:type="pct"/>
          </w:tcPr>
          <w:p w14:paraId="5082183B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29E8654E" w14:textId="77777777" w:rsidR="00564A3B" w:rsidRPr="00B629AD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29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F6B9D" w:rsidRPr="003C47FE" w14:paraId="172067E6" w14:textId="77777777" w:rsidTr="00564A3B">
        <w:trPr>
          <w:cantSplit/>
        </w:trPr>
        <w:tc>
          <w:tcPr>
            <w:tcW w:w="3259" w:type="pct"/>
          </w:tcPr>
          <w:p w14:paraId="67ADF6A1" w14:textId="77777777" w:rsidR="006F6B9D" w:rsidRPr="003C47FE" w:rsidRDefault="006F6B9D" w:rsidP="006F6B9D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89" w:type="pct"/>
          </w:tcPr>
          <w:p w14:paraId="17DB5F39" w14:textId="16ED417E" w:rsidR="006F6B9D" w:rsidRPr="003C47FE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B2840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55E0D44A" w14:textId="77777777" w:rsidR="006F6B9D" w:rsidRPr="00C108B2" w:rsidRDefault="006F6B9D" w:rsidP="006F6B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3" w:type="pct"/>
          </w:tcPr>
          <w:p w14:paraId="2D3CF8C5" w14:textId="4EF26769" w:rsidR="006F6B9D" w:rsidRPr="003C47FE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F6B9D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F6B9D" w:rsidRPr="003C47FE" w14:paraId="241AC6A8" w14:textId="77777777" w:rsidTr="00564A3B">
        <w:trPr>
          <w:cantSplit/>
        </w:trPr>
        <w:tc>
          <w:tcPr>
            <w:tcW w:w="3259" w:type="pct"/>
          </w:tcPr>
          <w:p w14:paraId="513E9D39" w14:textId="77777777" w:rsidR="006F6B9D" w:rsidRPr="003C47FE" w:rsidRDefault="006F6B9D" w:rsidP="006F6B9D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89" w:type="pct"/>
          </w:tcPr>
          <w:p w14:paraId="6A227629" w14:textId="31A68505" w:rsidR="006F6B9D" w:rsidRPr="00C80D24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2840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9" w:type="pct"/>
          </w:tcPr>
          <w:p w14:paraId="471BF6A9" w14:textId="77777777" w:rsidR="006F6B9D" w:rsidRPr="003C47FE" w:rsidRDefault="006F6B9D" w:rsidP="006F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23" w:type="pct"/>
          </w:tcPr>
          <w:p w14:paraId="16D27D3A" w14:textId="18941989" w:rsidR="006F6B9D" w:rsidRPr="003C47FE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F6B9D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6F6B9D" w:rsidRPr="003C47FE" w14:paraId="35870439" w14:textId="77777777" w:rsidTr="00564A3B">
        <w:trPr>
          <w:cantSplit/>
        </w:trPr>
        <w:tc>
          <w:tcPr>
            <w:tcW w:w="3259" w:type="pct"/>
          </w:tcPr>
          <w:p w14:paraId="3243D16E" w14:textId="77777777" w:rsidR="006F6B9D" w:rsidRPr="003C47FE" w:rsidRDefault="006F6B9D" w:rsidP="006F6B9D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789" w:type="pct"/>
          </w:tcPr>
          <w:p w14:paraId="6EC63DDA" w14:textId="322DE9F4" w:rsidR="006F6B9D" w:rsidRPr="00C80D24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D1A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9" w:type="pct"/>
          </w:tcPr>
          <w:p w14:paraId="463FCCAE" w14:textId="77777777" w:rsidR="006F6B9D" w:rsidRPr="00506DE7" w:rsidRDefault="006F6B9D" w:rsidP="006F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23" w:type="pct"/>
          </w:tcPr>
          <w:p w14:paraId="189C0C0D" w14:textId="6F9B647F" w:rsidR="006F6B9D" w:rsidRPr="003C47FE" w:rsidRDefault="00D110C5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F6B9D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03C101F7" w14:textId="77777777" w:rsidR="00CE020C" w:rsidRDefault="00CE020C" w:rsidP="00DE5684">
      <w:pPr>
        <w:pStyle w:val="FSBlank"/>
        <w:tabs>
          <w:tab w:val="left" w:pos="630"/>
        </w:tabs>
        <w:rPr>
          <w:sz w:val="30"/>
          <w:szCs w:val="30"/>
        </w:rPr>
      </w:pPr>
    </w:p>
    <w:p w14:paraId="4DEF18F7" w14:textId="43E35858" w:rsidR="004F4833" w:rsidRPr="00DE5684" w:rsidRDefault="00ED3836" w:rsidP="00DE5684">
      <w:pPr>
        <w:pStyle w:val="FSBlank"/>
        <w:tabs>
          <w:tab w:val="left" w:pos="630"/>
        </w:tabs>
        <w:rPr>
          <w:sz w:val="30"/>
          <w:szCs w:val="30"/>
        </w:rPr>
      </w:pPr>
      <w:r w:rsidRPr="00DE5684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89D9412" w14:textId="77777777" w:rsidR="004F4833" w:rsidRPr="00DE5684" w:rsidRDefault="004F4833" w:rsidP="00DE5684">
      <w:pPr>
        <w:pStyle w:val="FSBlank"/>
        <w:tabs>
          <w:tab w:val="left" w:pos="630"/>
        </w:tabs>
        <w:rPr>
          <w:sz w:val="30"/>
          <w:szCs w:val="30"/>
        </w:rPr>
      </w:pPr>
    </w:p>
    <w:p w14:paraId="0046564D" w14:textId="091D6983" w:rsidR="00ED3836" w:rsidRPr="00181FDA" w:rsidRDefault="00ED3836" w:rsidP="00A7291C">
      <w:pPr>
        <w:pStyle w:val="FSBlank"/>
        <w:tabs>
          <w:tab w:val="left" w:pos="630"/>
        </w:tabs>
        <w:ind w:left="540" w:firstLine="0"/>
        <w:rPr>
          <w:spacing w:val="-6"/>
          <w:sz w:val="30"/>
          <w:szCs w:val="30"/>
        </w:rPr>
      </w:pPr>
      <w:r w:rsidRPr="00181FDA">
        <w:rPr>
          <w:spacing w:val="-6"/>
          <w:sz w:val="30"/>
          <w:szCs w:val="30"/>
          <w:cs/>
        </w:rPr>
        <w:t>ณ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spacing w:val="-6"/>
          <w:sz w:val="30"/>
          <w:szCs w:val="30"/>
          <w:cs/>
        </w:rPr>
        <w:t>วันที่</w:t>
      </w:r>
      <w:r w:rsidRPr="00181FDA">
        <w:rPr>
          <w:spacing w:val="-6"/>
          <w:sz w:val="30"/>
          <w:szCs w:val="30"/>
        </w:rPr>
        <w:t xml:space="preserve"> </w:t>
      </w:r>
      <w:r w:rsidR="00D110C5">
        <w:rPr>
          <w:spacing w:val="-6"/>
          <w:sz w:val="30"/>
          <w:szCs w:val="30"/>
        </w:rPr>
        <w:t>31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spacing w:val="-6"/>
          <w:sz w:val="30"/>
          <w:szCs w:val="30"/>
          <w:cs/>
        </w:rPr>
        <w:t>ธันวาคม</w:t>
      </w:r>
      <w:r w:rsidRPr="00181FDA">
        <w:rPr>
          <w:spacing w:val="-6"/>
          <w:sz w:val="30"/>
          <w:szCs w:val="30"/>
        </w:rPr>
        <w:t xml:space="preserve"> </w:t>
      </w:r>
      <w:r w:rsidR="00D110C5">
        <w:rPr>
          <w:spacing w:val="-6"/>
          <w:sz w:val="30"/>
          <w:szCs w:val="30"/>
        </w:rPr>
        <w:t>2566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181FDA">
        <w:rPr>
          <w:spacing w:val="-6"/>
          <w:sz w:val="30"/>
          <w:szCs w:val="30"/>
        </w:rPr>
        <w:t xml:space="preserve"> </w:t>
      </w:r>
      <w:r w:rsidR="00D110C5">
        <w:rPr>
          <w:spacing w:val="-6"/>
          <w:sz w:val="30"/>
          <w:szCs w:val="30"/>
        </w:rPr>
        <w:t>12</w:t>
      </w:r>
      <w:r w:rsidRPr="00181FDA">
        <w:rPr>
          <w:spacing w:val="-6"/>
          <w:sz w:val="30"/>
          <w:szCs w:val="30"/>
          <w:cs/>
        </w:rPr>
        <w:t xml:space="preserve"> ปี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i/>
          <w:iCs/>
          <w:spacing w:val="-6"/>
          <w:sz w:val="30"/>
          <w:szCs w:val="30"/>
          <w:cs/>
        </w:rPr>
        <w:t>(</w:t>
      </w:r>
      <w:r w:rsidR="00D110C5">
        <w:rPr>
          <w:i/>
          <w:iCs/>
          <w:spacing w:val="-6"/>
          <w:sz w:val="30"/>
          <w:szCs w:val="30"/>
        </w:rPr>
        <w:t>2565</w:t>
      </w:r>
      <w:r w:rsidRPr="00181FDA">
        <w:rPr>
          <w:i/>
          <w:iCs/>
          <w:spacing w:val="-6"/>
          <w:sz w:val="30"/>
          <w:szCs w:val="30"/>
        </w:rPr>
        <w:t xml:space="preserve">: </w:t>
      </w:r>
      <w:r w:rsidR="00D110C5">
        <w:rPr>
          <w:i/>
          <w:iCs/>
          <w:spacing w:val="-6"/>
          <w:sz w:val="30"/>
          <w:szCs w:val="30"/>
        </w:rPr>
        <w:t>13</w:t>
      </w:r>
      <w:r w:rsidRPr="00181FDA">
        <w:rPr>
          <w:i/>
          <w:iCs/>
          <w:spacing w:val="-6"/>
          <w:sz w:val="30"/>
          <w:szCs w:val="30"/>
        </w:rPr>
        <w:t xml:space="preserve"> </w:t>
      </w:r>
      <w:r w:rsidRPr="00181FDA">
        <w:rPr>
          <w:i/>
          <w:iCs/>
          <w:spacing w:val="-6"/>
          <w:sz w:val="30"/>
          <w:szCs w:val="30"/>
          <w:cs/>
        </w:rPr>
        <w:t>ปี)</w:t>
      </w:r>
    </w:p>
    <w:p w14:paraId="77B4F819" w14:textId="07C7637A" w:rsidR="005C4EF2" w:rsidRPr="00370987" w:rsidRDefault="005C4EF2" w:rsidP="00370987">
      <w:pPr>
        <w:pStyle w:val="FSBlank"/>
        <w:rPr>
          <w:rFonts w:eastAsia="Calibri"/>
          <w:sz w:val="30"/>
          <w:szCs w:val="30"/>
          <w:cs/>
        </w:rPr>
      </w:pPr>
    </w:p>
    <w:p w14:paraId="5B7AF366" w14:textId="77777777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6D863E7" w14:textId="77777777" w:rsidR="005A68F1" w:rsidRPr="00DE5684" w:rsidRDefault="005A68F1" w:rsidP="00DE5684">
      <w:pPr>
        <w:pStyle w:val="FSBlank"/>
        <w:rPr>
          <w:sz w:val="30"/>
          <w:szCs w:val="30"/>
        </w:rPr>
      </w:pPr>
    </w:p>
    <w:p w14:paraId="067D5237" w14:textId="77777777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 w:rsidRPr="00DE5684"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14:paraId="10C7AB6D" w14:textId="77777777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990"/>
        <w:gridCol w:w="6"/>
      </w:tblGrid>
      <w:tr w:rsidR="00B53173" w:rsidRPr="00DE5684" w14:paraId="702B417E" w14:textId="77777777" w:rsidTr="00D55438">
        <w:trPr>
          <w:gridAfter w:val="1"/>
          <w:wAfter w:w="6" w:type="dxa"/>
        </w:trPr>
        <w:tc>
          <w:tcPr>
            <w:tcW w:w="4320" w:type="dxa"/>
          </w:tcPr>
          <w:p w14:paraId="570824DA" w14:textId="77777777" w:rsidR="00B53173" w:rsidRPr="00DE5684" w:rsidRDefault="00B53173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E7A9822" w14:textId="47744B94" w:rsidR="00B53173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3A06EE"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A68F1" w:rsidRPr="00DE5684" w14:paraId="28E1EA5E" w14:textId="77777777" w:rsidTr="00D55438">
        <w:trPr>
          <w:gridAfter w:val="1"/>
          <w:wAfter w:w="6" w:type="dxa"/>
        </w:trPr>
        <w:tc>
          <w:tcPr>
            <w:tcW w:w="4320" w:type="dxa"/>
          </w:tcPr>
          <w:p w14:paraId="0A7025C2" w14:textId="554932F0" w:rsidR="005A68F1" w:rsidRPr="00DE5684" w:rsidRDefault="00D554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0B654737" w14:textId="2E517C9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E020C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769C440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3F9A98BA" w14:textId="4659A494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E020C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110C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A68F1" w:rsidRPr="00DE5684" w14:paraId="33D07B65" w14:textId="77777777" w:rsidTr="00D55438">
        <w:trPr>
          <w:trHeight w:val="434"/>
        </w:trPr>
        <w:tc>
          <w:tcPr>
            <w:tcW w:w="4320" w:type="dxa"/>
          </w:tcPr>
          <w:p w14:paraId="7DE8E6F8" w14:textId="7FD066EB" w:rsidR="005A68F1" w:rsidRPr="00DE5684" w:rsidRDefault="005A68F1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AF1BB97" w14:textId="360BEA02" w:rsidR="005A68F1" w:rsidRPr="00DE5684" w:rsidRDefault="00D110C5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6B687AA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37F6FAE" w14:textId="310C527B" w:rsidR="005A68F1" w:rsidRPr="00DE5684" w:rsidRDefault="00D110C5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3AEC47C5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58A1714" w14:textId="79111679" w:rsidR="005A68F1" w:rsidRPr="00DE5684" w:rsidRDefault="00D110C5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6DA40AD1" w14:textId="77777777" w:rsidR="005A68F1" w:rsidRPr="00DE5684" w:rsidRDefault="005A68F1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</w:tcPr>
          <w:p w14:paraId="493FE8BD" w14:textId="28F73A81" w:rsidR="005A68F1" w:rsidRPr="00DE5684" w:rsidRDefault="00D110C5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5A68F1" w:rsidRPr="00DE5684" w14:paraId="693054C1" w14:textId="77777777" w:rsidTr="00D55438">
        <w:trPr>
          <w:gridAfter w:val="1"/>
          <w:wAfter w:w="6" w:type="dxa"/>
          <w:trHeight w:val="182"/>
        </w:trPr>
        <w:tc>
          <w:tcPr>
            <w:tcW w:w="4320" w:type="dxa"/>
          </w:tcPr>
          <w:p w14:paraId="601A9846" w14:textId="77777777" w:rsidR="005A68F1" w:rsidRPr="00DE5684" w:rsidRDefault="005A68F1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7509350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F6B9D" w:rsidRPr="00DE5684" w14:paraId="63A2D3C7" w14:textId="77777777" w:rsidTr="00D55438">
        <w:tc>
          <w:tcPr>
            <w:tcW w:w="4320" w:type="dxa"/>
          </w:tcPr>
          <w:p w14:paraId="7E305124" w14:textId="77777777" w:rsidR="006F6B9D" w:rsidRPr="00DE5684" w:rsidRDefault="006F6B9D" w:rsidP="006F6B9D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1EA5DAE6" w14:textId="53D5445E" w:rsidR="006F6B9D" w:rsidRPr="00DE5684" w:rsidRDefault="003D14BF" w:rsidP="006F6B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CB771B" w14:textId="77777777" w:rsidR="006F6B9D" w:rsidRPr="00DE5684" w:rsidRDefault="006F6B9D" w:rsidP="006F6B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A52093" w14:textId="746C9A78" w:rsidR="006F6B9D" w:rsidRPr="00DE5684" w:rsidRDefault="006F6B9D" w:rsidP="006F6B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110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DF721C" w14:textId="77777777" w:rsidR="006F6B9D" w:rsidRPr="00DE5684" w:rsidRDefault="006F6B9D" w:rsidP="006F6B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B295353" w14:textId="37B9C2D1" w:rsidR="006F6B9D" w:rsidRPr="00DE5684" w:rsidRDefault="00D110C5" w:rsidP="006F6B9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70" w:type="dxa"/>
          </w:tcPr>
          <w:p w14:paraId="4B6E3EA4" w14:textId="77777777" w:rsidR="006F6B9D" w:rsidRPr="00DE5684" w:rsidRDefault="006F6B9D" w:rsidP="006F6B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</w:tcPr>
          <w:p w14:paraId="5F65E8DA" w14:textId="2BA89407" w:rsidR="006F6B9D" w:rsidRPr="00DE5684" w:rsidRDefault="00D110C5" w:rsidP="006F6B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797</w:t>
            </w:r>
          </w:p>
        </w:tc>
      </w:tr>
      <w:tr w:rsidR="006F6B9D" w:rsidRPr="00DE5684" w14:paraId="2BD76D03" w14:textId="77777777" w:rsidTr="00D55438">
        <w:tc>
          <w:tcPr>
            <w:tcW w:w="4320" w:type="dxa"/>
          </w:tcPr>
          <w:p w14:paraId="78A3584D" w14:textId="77777777" w:rsidR="006F6B9D" w:rsidRPr="00DE5684" w:rsidRDefault="006F6B9D" w:rsidP="006F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2D7F681A" w14:textId="29919A10" w:rsidR="006F6B9D" w:rsidRPr="00DE5684" w:rsidRDefault="00D110C5" w:rsidP="006F6B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  <w:tc>
          <w:tcPr>
            <w:tcW w:w="270" w:type="dxa"/>
          </w:tcPr>
          <w:p w14:paraId="0BC9771A" w14:textId="77777777" w:rsidR="006F6B9D" w:rsidRPr="00DE5684" w:rsidRDefault="006F6B9D" w:rsidP="006F6B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EAE920" w14:textId="447BBD6F" w:rsidR="006F6B9D" w:rsidRPr="00DE5684" w:rsidRDefault="00D110C5" w:rsidP="006F6B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</w:tcPr>
          <w:p w14:paraId="30FE51CF" w14:textId="77777777" w:rsidR="006F6B9D" w:rsidRPr="00DE5684" w:rsidRDefault="006F6B9D" w:rsidP="006F6B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953C3B" w14:textId="35C0E262" w:rsidR="006F6B9D" w:rsidRPr="00DE5684" w:rsidRDefault="00CB5FC0" w:rsidP="006F6B9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110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346898" w14:textId="77777777" w:rsidR="006F6B9D" w:rsidRPr="00DE5684" w:rsidRDefault="006F6B9D" w:rsidP="006F6B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</w:tcPr>
          <w:p w14:paraId="2C9D5BCC" w14:textId="6FDCACEB" w:rsidR="006F6B9D" w:rsidRPr="00DE5684" w:rsidRDefault="006F6B9D" w:rsidP="006F6B9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110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F6B9D" w:rsidRPr="00DE5684" w14:paraId="6942A161" w14:textId="77777777" w:rsidTr="00D55438">
        <w:tc>
          <w:tcPr>
            <w:tcW w:w="4320" w:type="dxa"/>
          </w:tcPr>
          <w:p w14:paraId="027DE602" w14:textId="77777777" w:rsidR="006F6B9D" w:rsidRPr="00DE5684" w:rsidRDefault="006F6B9D" w:rsidP="006F6B9D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2ED8D01" w14:textId="262EB752" w:rsidR="006F6B9D" w:rsidRPr="00DE5684" w:rsidRDefault="00370B7D" w:rsidP="006F6B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110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  <w:r w:rsidR="00A77E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E4734A2" w14:textId="77777777" w:rsidR="006F6B9D" w:rsidRPr="00DE5684" w:rsidRDefault="006F6B9D" w:rsidP="006F6B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BB1074" w14:textId="41F9CC28" w:rsidR="006F6B9D" w:rsidRPr="00DE5684" w:rsidRDefault="006F6B9D" w:rsidP="006F6B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110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F7317AB" w14:textId="77777777" w:rsidR="006F6B9D" w:rsidRPr="00DE5684" w:rsidRDefault="006F6B9D" w:rsidP="006F6B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5FD9C1" w14:textId="641E776F" w:rsidR="006F6B9D" w:rsidRPr="00DE5684" w:rsidRDefault="00D110C5" w:rsidP="006F6B9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270" w:type="dxa"/>
          </w:tcPr>
          <w:p w14:paraId="4131AAC3" w14:textId="77777777" w:rsidR="006F6B9D" w:rsidRPr="00DE5684" w:rsidRDefault="006F6B9D" w:rsidP="006F6B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</w:tcPr>
          <w:p w14:paraId="2970D907" w14:textId="3AF9F545" w:rsidR="006F6B9D" w:rsidRPr="00DE5684" w:rsidRDefault="00D110C5" w:rsidP="006F6B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</w:tbl>
    <w:p w14:paraId="7E3D7EC1" w14:textId="5106A5D7" w:rsidR="00AD3AB0" w:rsidRPr="00370987" w:rsidRDefault="00AD3AB0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1156CD35" w14:textId="77777777" w:rsidR="00016A7D" w:rsidRDefault="00016A7D" w:rsidP="0001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A6FCABD" w14:textId="48D9654A" w:rsidR="005A68F1" w:rsidRPr="00DE5684" w:rsidRDefault="00D110C5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16</w:t>
      </w:r>
      <w:r w:rsidR="005A68F1" w:rsidRPr="00DE5684">
        <w:rPr>
          <w:rFonts w:ascii="Angsana New" w:hAnsi="Angsana New"/>
          <w:bCs/>
          <w:sz w:val="30"/>
          <w:szCs w:val="30"/>
        </w:rPr>
        <w:tab/>
      </w:r>
      <w:r w:rsidR="005A68F1" w:rsidRPr="00DE5684">
        <w:rPr>
          <w:rFonts w:ascii="Angsana New" w:hAnsi="Angsana New" w:hint="cs"/>
          <w:bCs/>
          <w:sz w:val="30"/>
          <w:szCs w:val="30"/>
          <w:cs/>
        </w:rPr>
        <w:t>หุ้นทุนซื้อคืน</w:t>
      </w:r>
    </w:p>
    <w:p w14:paraId="0CD79756" w14:textId="77777777" w:rsidR="00180CDD" w:rsidRPr="00A31B39" w:rsidRDefault="00180CDD" w:rsidP="00DE5684">
      <w:pPr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269D8784" w14:textId="1DFB73B6" w:rsidR="001225E7" w:rsidRPr="00A31B39" w:rsidRDefault="001225E7" w:rsidP="00DE568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D110C5">
        <w:rPr>
          <w:rFonts w:ascii="Angsana New" w:hAnsi="Angsana New"/>
          <w:sz w:val="30"/>
          <w:szCs w:val="30"/>
          <w:lang w:eastAsia="x-none"/>
        </w:rPr>
        <w:t>15</w:t>
      </w:r>
      <w:r w:rsidRP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1B39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110C5">
        <w:rPr>
          <w:rFonts w:ascii="Angsana New" w:hAnsi="Angsana New"/>
          <w:sz w:val="30"/>
          <w:szCs w:val="30"/>
          <w:lang w:eastAsia="x-none"/>
        </w:rPr>
        <w:t>2564</w:t>
      </w:r>
      <w:r w:rsidRP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>คณะกรรมการบริษัทมีมติอนุมัติการจำหน่าย</w:t>
      </w:r>
      <w:r w:rsidR="006F1D5F" w:rsidRPr="00A31B39">
        <w:rPr>
          <w:rFonts w:ascii="Angsana New" w:hAnsi="Angsana New"/>
          <w:sz w:val="30"/>
          <w:szCs w:val="30"/>
          <w:cs/>
          <w:lang w:eastAsia="x-none"/>
        </w:rPr>
        <w:br/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หุ้นทุนซื้อคืนจำนวนรวม </w:t>
      </w:r>
      <w:r w:rsidR="00D110C5">
        <w:rPr>
          <w:rFonts w:ascii="Angsana New" w:hAnsi="Angsana New"/>
          <w:sz w:val="30"/>
          <w:szCs w:val="30"/>
          <w:lang w:eastAsia="x-none"/>
        </w:rPr>
        <w:t>70</w:t>
      </w:r>
      <w:r w:rsidRPr="00A31B39">
        <w:rPr>
          <w:rFonts w:ascii="Angsana New" w:hAnsi="Angsana New"/>
          <w:sz w:val="30"/>
          <w:szCs w:val="30"/>
          <w:lang w:eastAsia="x-none"/>
        </w:rPr>
        <w:t>.</w:t>
      </w:r>
      <w:r w:rsidR="00D110C5">
        <w:rPr>
          <w:rFonts w:ascii="Angsana New" w:hAnsi="Angsana New"/>
          <w:sz w:val="30"/>
          <w:szCs w:val="30"/>
          <w:lang w:eastAsia="x-none"/>
        </w:rPr>
        <w:t>7</w:t>
      </w:r>
      <w:r w:rsidRP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D110C5">
        <w:rPr>
          <w:rFonts w:ascii="Angsana New" w:hAnsi="Angsana New"/>
          <w:sz w:val="30"/>
          <w:szCs w:val="30"/>
          <w:lang w:eastAsia="x-none"/>
        </w:rPr>
        <w:t>3</w:t>
      </w:r>
      <w:r w:rsidRPr="00A31B39">
        <w:rPr>
          <w:rFonts w:ascii="Angsana New" w:hAnsi="Angsana New"/>
          <w:sz w:val="30"/>
          <w:szCs w:val="30"/>
          <w:lang w:eastAsia="x-none"/>
        </w:rPr>
        <w:t>.</w:t>
      </w:r>
      <w:r w:rsidR="00D110C5">
        <w:rPr>
          <w:rFonts w:ascii="Angsana New" w:hAnsi="Angsana New"/>
          <w:sz w:val="30"/>
          <w:szCs w:val="30"/>
          <w:lang w:eastAsia="x-none"/>
        </w:rPr>
        <w:t>5</w:t>
      </w:r>
      <w:r w:rsidRP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D110C5">
        <w:rPr>
          <w:rFonts w:ascii="Angsana New" w:hAnsi="Angsana New"/>
          <w:sz w:val="30"/>
          <w:szCs w:val="30"/>
          <w:lang w:eastAsia="x-none"/>
        </w:rPr>
        <w:t>1</w:t>
      </w:r>
      <w:r w:rsidRP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1B39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D110C5">
        <w:rPr>
          <w:rFonts w:ascii="Angsana New" w:hAnsi="Angsana New"/>
          <w:sz w:val="30"/>
          <w:szCs w:val="30"/>
          <w:lang w:eastAsia="x-none"/>
        </w:rPr>
        <w:t>2564</w:t>
      </w:r>
      <w:r w:rsidRP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D110C5">
        <w:rPr>
          <w:rFonts w:ascii="Angsana New" w:hAnsi="Angsana New"/>
          <w:sz w:val="30"/>
          <w:szCs w:val="30"/>
          <w:lang w:eastAsia="x-none"/>
        </w:rPr>
        <w:t>24</w:t>
      </w:r>
      <w:r w:rsidRP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1B39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D110C5">
        <w:rPr>
          <w:rFonts w:ascii="Angsana New" w:hAnsi="Angsana New"/>
          <w:sz w:val="30"/>
          <w:szCs w:val="30"/>
          <w:lang w:eastAsia="x-none"/>
        </w:rPr>
        <w:t>2566</w:t>
      </w:r>
      <w:r w:rsidRP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0464A993" w14:textId="77777777" w:rsidR="001225E7" w:rsidRPr="00A31B39" w:rsidRDefault="001225E7" w:rsidP="00DE5684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4CA1EFB" w14:textId="298734C6" w:rsidR="001225E7" w:rsidRPr="00A31B39" w:rsidRDefault="001225E7" w:rsidP="006435B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1B39">
        <w:rPr>
          <w:rFonts w:ascii="Angsana New" w:hAnsi="Angsana New"/>
          <w:sz w:val="30"/>
          <w:szCs w:val="30"/>
          <w:cs/>
          <w:lang w:eastAsia="x-none"/>
        </w:rPr>
        <w:t>ในระหว่าง</w:t>
      </w:r>
      <w:r w:rsidRPr="00A31B39">
        <w:rPr>
          <w:rFonts w:ascii="Angsana New" w:hAnsi="Angsana New" w:hint="cs"/>
          <w:sz w:val="30"/>
          <w:szCs w:val="30"/>
          <w:cs/>
          <w:lang w:eastAsia="x-none"/>
        </w:rPr>
        <w:t>ปีสิ้นสุดวันที่</w:t>
      </w:r>
      <w:r w:rsid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110C5">
        <w:rPr>
          <w:rFonts w:ascii="Angsana New" w:hAnsi="Angsana New"/>
          <w:sz w:val="30"/>
          <w:szCs w:val="30"/>
          <w:lang w:eastAsia="x-none"/>
        </w:rPr>
        <w:t>31</w:t>
      </w:r>
      <w:r w:rsidRPr="00A31B39">
        <w:rPr>
          <w:rFonts w:ascii="Angsana New" w:hAnsi="Angsana New" w:hint="cs"/>
          <w:sz w:val="30"/>
          <w:szCs w:val="30"/>
          <w:cs/>
          <w:lang w:eastAsia="x-none"/>
        </w:rPr>
        <w:t xml:space="preserve"> ธันวาคม</w:t>
      </w:r>
      <w:r w:rsid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110C5">
        <w:rPr>
          <w:rFonts w:ascii="Angsana New" w:hAnsi="Angsana New"/>
          <w:sz w:val="30"/>
          <w:szCs w:val="30"/>
          <w:lang w:eastAsia="x-none"/>
        </w:rPr>
        <w:t>2566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บริษัทได้จำหน่ายหุ้นทุนซื้อคืน</w:t>
      </w:r>
      <w:r w:rsidR="00D47912">
        <w:rPr>
          <w:rFonts w:ascii="Angsana New" w:hAnsi="Angsana New" w:hint="cs"/>
          <w:sz w:val="30"/>
          <w:szCs w:val="30"/>
          <w:cs/>
          <w:lang w:eastAsia="x-none"/>
        </w:rPr>
        <w:t>ที่ถืออยู่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>จำนวน</w:t>
      </w:r>
      <w:r w:rsidR="00A31B3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110C5">
        <w:rPr>
          <w:rFonts w:ascii="Angsana New" w:hAnsi="Angsana New"/>
          <w:sz w:val="30"/>
          <w:szCs w:val="30"/>
          <w:lang w:eastAsia="x-none"/>
        </w:rPr>
        <w:t>51</w:t>
      </w:r>
      <w:r w:rsidR="001F178C">
        <w:rPr>
          <w:rFonts w:ascii="Angsana New" w:hAnsi="Angsana New"/>
          <w:sz w:val="30"/>
          <w:szCs w:val="30"/>
          <w:lang w:eastAsia="x-none"/>
        </w:rPr>
        <w:t>.</w:t>
      </w:r>
      <w:r w:rsidR="00D110C5">
        <w:rPr>
          <w:rFonts w:ascii="Angsana New" w:hAnsi="Angsana New"/>
          <w:sz w:val="30"/>
          <w:szCs w:val="30"/>
          <w:lang w:eastAsia="x-none"/>
        </w:rPr>
        <w:t>3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 ล้านหุ้น</w:t>
      </w:r>
      <w:r w:rsidR="00615E66" w:rsidRPr="00A31B39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D309BC" w:rsidRPr="00EC5EF0">
        <w:rPr>
          <w:rFonts w:ascii="Angsana New" w:hAnsi="Angsana New"/>
          <w:i/>
          <w:iCs/>
          <w:sz w:val="30"/>
          <w:szCs w:val="30"/>
          <w:lang w:eastAsia="x-none"/>
        </w:rPr>
        <w:t>(</w:t>
      </w:r>
      <w:r w:rsidR="00D110C5">
        <w:rPr>
          <w:rFonts w:ascii="Angsana New" w:hAnsi="Angsana New"/>
          <w:i/>
          <w:iCs/>
          <w:sz w:val="30"/>
          <w:szCs w:val="30"/>
          <w:lang w:eastAsia="x-none"/>
        </w:rPr>
        <w:t>2565</w:t>
      </w:r>
      <w:r w:rsidR="00EC5EF0" w:rsidRPr="00EC5EF0">
        <w:rPr>
          <w:rFonts w:ascii="Angsana New" w:hAnsi="Angsana New"/>
          <w:i/>
          <w:iCs/>
          <w:sz w:val="30"/>
          <w:szCs w:val="30"/>
          <w:lang w:eastAsia="x-none"/>
        </w:rPr>
        <w:t xml:space="preserve">: </w:t>
      </w:r>
      <w:r w:rsidR="00D110C5">
        <w:rPr>
          <w:rFonts w:ascii="Angsana New" w:hAnsi="Angsana New"/>
          <w:i/>
          <w:iCs/>
          <w:sz w:val="30"/>
          <w:szCs w:val="30"/>
          <w:lang w:eastAsia="x-none"/>
        </w:rPr>
        <w:t>8</w:t>
      </w:r>
      <w:r w:rsidR="00EC5EF0" w:rsidRPr="00EC5EF0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D110C5">
        <w:rPr>
          <w:rFonts w:ascii="Angsana New" w:hAnsi="Angsana New"/>
          <w:i/>
          <w:iCs/>
          <w:sz w:val="30"/>
          <w:szCs w:val="30"/>
          <w:lang w:eastAsia="x-none"/>
        </w:rPr>
        <w:t>7</w:t>
      </w:r>
      <w:r w:rsidR="00EC5EF0" w:rsidRPr="00EC5EF0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EC5EF0" w:rsidRPr="00EC5EF0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ล้านหุ้น</w:t>
      </w:r>
      <w:r w:rsidR="00EC5EF0" w:rsidRPr="00EC5EF0">
        <w:rPr>
          <w:rFonts w:ascii="Angsana New" w:hAnsi="Angsana New"/>
          <w:i/>
          <w:iCs/>
          <w:sz w:val="30"/>
          <w:szCs w:val="30"/>
          <w:lang w:eastAsia="x-none"/>
        </w:rPr>
        <w:t>)</w:t>
      </w:r>
      <w:r w:rsidR="000F01DD" w:rsidRPr="00A31B39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 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>เป็นจำนวนเงิน</w:t>
      </w:r>
      <w:r w:rsidR="00EC5EF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110C5">
        <w:rPr>
          <w:rFonts w:ascii="Angsana New" w:hAnsi="Angsana New"/>
          <w:sz w:val="30"/>
          <w:szCs w:val="30"/>
          <w:lang w:eastAsia="x-none"/>
        </w:rPr>
        <w:t>104</w:t>
      </w:r>
      <w:r w:rsidR="00EC5EF0">
        <w:rPr>
          <w:rFonts w:ascii="Angsana New" w:hAnsi="Angsana New"/>
          <w:sz w:val="30"/>
          <w:szCs w:val="30"/>
          <w:lang w:eastAsia="x-none"/>
        </w:rPr>
        <w:t>.</w:t>
      </w:r>
      <w:r w:rsidR="00D110C5">
        <w:rPr>
          <w:rFonts w:ascii="Angsana New" w:hAnsi="Angsana New"/>
          <w:sz w:val="30"/>
          <w:szCs w:val="30"/>
          <w:lang w:eastAsia="x-none"/>
        </w:rPr>
        <w:t>0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 w:rsidR="00EC5EF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EC5EF0" w:rsidRPr="00EC5EF0">
        <w:rPr>
          <w:rFonts w:ascii="Angsana New" w:hAnsi="Angsana New"/>
          <w:i/>
          <w:iCs/>
          <w:sz w:val="30"/>
          <w:szCs w:val="30"/>
          <w:lang w:eastAsia="x-none"/>
        </w:rPr>
        <w:t>(</w:t>
      </w:r>
      <w:r w:rsidR="00D110C5">
        <w:rPr>
          <w:rFonts w:ascii="Angsana New" w:hAnsi="Angsana New"/>
          <w:i/>
          <w:iCs/>
          <w:sz w:val="30"/>
          <w:szCs w:val="30"/>
          <w:lang w:eastAsia="x-none"/>
        </w:rPr>
        <w:t>2565</w:t>
      </w:r>
      <w:r w:rsidR="00EC5EF0" w:rsidRPr="00EC5EF0">
        <w:rPr>
          <w:rFonts w:ascii="Angsana New" w:hAnsi="Angsana New"/>
          <w:i/>
          <w:iCs/>
          <w:sz w:val="30"/>
          <w:szCs w:val="30"/>
          <w:lang w:eastAsia="x-none"/>
        </w:rPr>
        <w:t xml:space="preserve">: </w:t>
      </w:r>
      <w:r w:rsidR="00D110C5">
        <w:rPr>
          <w:rFonts w:ascii="Angsana New" w:hAnsi="Angsana New"/>
          <w:i/>
          <w:iCs/>
          <w:sz w:val="30"/>
          <w:szCs w:val="30"/>
          <w:lang w:eastAsia="x-none"/>
        </w:rPr>
        <w:t>21</w:t>
      </w:r>
      <w:r w:rsidR="00EC5EF0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D110C5">
        <w:rPr>
          <w:rFonts w:ascii="Angsana New" w:hAnsi="Angsana New"/>
          <w:i/>
          <w:iCs/>
          <w:sz w:val="30"/>
          <w:szCs w:val="30"/>
          <w:lang w:eastAsia="x-none"/>
        </w:rPr>
        <w:t>4</w:t>
      </w:r>
      <w:r w:rsidR="00EC5EF0" w:rsidRPr="00EC5EF0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EC5EF0" w:rsidRPr="00EC5EF0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</w:t>
      </w:r>
      <w:r w:rsidR="00EC5EF0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บาท</w:t>
      </w:r>
      <w:r w:rsidR="00EC5EF0" w:rsidRPr="00EC5EF0">
        <w:rPr>
          <w:rFonts w:ascii="Angsana New" w:hAnsi="Angsana New"/>
          <w:i/>
          <w:iCs/>
          <w:sz w:val="30"/>
          <w:szCs w:val="30"/>
          <w:cs/>
          <w:lang w:eastAsia="x-none"/>
        </w:rPr>
        <w:t>)</w:t>
      </w:r>
      <w:r w:rsidR="00EC5EF0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>ทั้งนี้</w:t>
      </w:r>
      <w:r w:rsidR="00424283" w:rsidRPr="00A31B39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</w:t>
      </w:r>
      <w:r w:rsidR="00424283" w:rsidRPr="00A31B39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ตัดรายการหุ้นทุนซื้อคืน </w:t>
      </w:r>
      <w:r w:rsidR="00424283" w:rsidRPr="00A31B39">
        <w:rPr>
          <w:rFonts w:ascii="Angsana New" w:hAnsi="Angsana New"/>
          <w:spacing w:val="-2"/>
          <w:sz w:val="30"/>
          <w:szCs w:val="30"/>
          <w:cs/>
          <w:lang w:eastAsia="x-none"/>
        </w:rPr>
        <w:t>ส่วนเกินทุนหุ้นทุนซื้อคืน สำรองหุ้นทุนซื้อคืน และบันทึกส่วนต่างในกำไรสะสม</w:t>
      </w:r>
    </w:p>
    <w:p w14:paraId="79134DF5" w14:textId="77777777" w:rsidR="001225E7" w:rsidRPr="00A31B39" w:rsidRDefault="001225E7" w:rsidP="00DE5684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A891CDC" w14:textId="4AF302B3" w:rsidR="00180CDD" w:rsidRPr="00A31B39" w:rsidRDefault="00D110C5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17</w:t>
      </w:r>
      <w:r w:rsidR="00180CDD" w:rsidRPr="00A31B39">
        <w:rPr>
          <w:rFonts w:ascii="Angsana New" w:hAnsi="Angsana New"/>
          <w:bCs/>
          <w:sz w:val="30"/>
          <w:szCs w:val="30"/>
        </w:rPr>
        <w:tab/>
      </w:r>
      <w:r w:rsidR="00180CDD" w:rsidRPr="00A31B39">
        <w:rPr>
          <w:rFonts w:ascii="Angsana New" w:hAnsi="Angsana New"/>
          <w:bCs/>
          <w:sz w:val="30"/>
          <w:szCs w:val="30"/>
          <w:cs/>
        </w:rPr>
        <w:t>ส่วนเกินทุนและสำรอง</w:t>
      </w:r>
    </w:p>
    <w:p w14:paraId="2925197C" w14:textId="77777777" w:rsidR="00180CDD" w:rsidRPr="00A31B39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4F83AA" w14:textId="77777777" w:rsidR="00180CDD" w:rsidRPr="00A31B39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31B3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87ACD86" w14:textId="77777777" w:rsidR="00180CDD" w:rsidRPr="00A31B39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2B736F" w14:textId="0DBDC4FF" w:rsidR="00180CDD" w:rsidRPr="00A31B39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1B3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110C5">
        <w:rPr>
          <w:rFonts w:ascii="Angsana New" w:hAnsi="Angsana New"/>
          <w:sz w:val="30"/>
          <w:szCs w:val="30"/>
        </w:rPr>
        <w:t>2535</w:t>
      </w:r>
      <w:r w:rsidRPr="00A31B39">
        <w:rPr>
          <w:rFonts w:ascii="Angsana New" w:hAnsi="Angsana New"/>
          <w:sz w:val="30"/>
          <w:szCs w:val="30"/>
          <w:cs/>
        </w:rPr>
        <w:t xml:space="preserve"> มาตรา </w:t>
      </w:r>
      <w:r w:rsidR="00D110C5">
        <w:rPr>
          <w:rFonts w:ascii="Angsana New" w:hAnsi="Angsana New"/>
          <w:sz w:val="30"/>
          <w:szCs w:val="30"/>
        </w:rPr>
        <w:t>51</w:t>
      </w:r>
      <w:r w:rsidRPr="00A31B39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A31B39">
        <w:rPr>
          <w:rFonts w:ascii="Angsana New" w:hAnsi="Angsana New"/>
          <w:spacing w:val="-6"/>
          <w:sz w:val="30"/>
          <w:szCs w:val="30"/>
          <w:cs/>
        </w:rPr>
        <w:t>มูลค่าหุ้นที่จดทะเบียนไว้ บริษัทต้องนำเงินค่าหุ้นส่วนเกินนี้ตั้งเป็นทุนสำรอง (</w:t>
      </w:r>
      <w:r w:rsidRPr="00A31B39">
        <w:rPr>
          <w:rFonts w:ascii="Angsana New" w:hAnsi="Angsana New"/>
          <w:spacing w:val="-6"/>
          <w:sz w:val="30"/>
          <w:szCs w:val="30"/>
        </w:rPr>
        <w:t>“</w:t>
      </w:r>
      <w:r w:rsidRPr="00A31B39">
        <w:rPr>
          <w:rFonts w:ascii="Angsana New" w:hAnsi="Angsana New"/>
          <w:spacing w:val="-6"/>
          <w:sz w:val="30"/>
          <w:szCs w:val="30"/>
          <w:cs/>
        </w:rPr>
        <w:t>ส่วนเกินมูลค่าหุ้น</w:t>
      </w:r>
      <w:r w:rsidRPr="00A31B39">
        <w:rPr>
          <w:rFonts w:ascii="Angsana New" w:hAnsi="Angsana New"/>
          <w:spacing w:val="-6"/>
          <w:sz w:val="30"/>
          <w:szCs w:val="30"/>
        </w:rPr>
        <w:t>”</w:t>
      </w:r>
      <w:r w:rsidRPr="00A31B39">
        <w:rPr>
          <w:rFonts w:ascii="Angsana New" w:hAnsi="Angsana New"/>
          <w:spacing w:val="-6"/>
          <w:sz w:val="30"/>
          <w:szCs w:val="30"/>
          <w:cs/>
        </w:rPr>
        <w:t>) ส่วนเกินมูลค่าหุ้นนี้</w:t>
      </w:r>
      <w:r w:rsidRPr="00A31B39">
        <w:rPr>
          <w:rFonts w:ascii="Angsana New" w:hAnsi="Angsana New"/>
          <w:spacing w:val="-4"/>
          <w:sz w:val="30"/>
          <w:szCs w:val="30"/>
          <w:cs/>
        </w:rPr>
        <w:t>จะ</w:t>
      </w:r>
      <w:r w:rsidRPr="00A31B39">
        <w:rPr>
          <w:rFonts w:ascii="Angsana New" w:hAnsi="Angsana New"/>
          <w:sz w:val="30"/>
          <w:szCs w:val="30"/>
          <w:cs/>
        </w:rPr>
        <w:t>นำไปจ่ายเป็นเงินปันผลไม่ได้</w:t>
      </w:r>
    </w:p>
    <w:p w14:paraId="0FF83694" w14:textId="77777777" w:rsidR="00180CDD" w:rsidRPr="00A31B39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5289A8" w14:textId="77777777" w:rsidR="00180CDD" w:rsidRPr="00A31B39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31B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A31B39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3977CD38" w14:textId="77777777" w:rsidR="00180CDD" w:rsidRPr="00A31B39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8B95B" w14:textId="0F9A8F07" w:rsidR="00180CDD" w:rsidRPr="00A31B39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1B3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110C5">
        <w:rPr>
          <w:rFonts w:ascii="Angsana New" w:hAnsi="Angsana New"/>
          <w:sz w:val="30"/>
          <w:szCs w:val="30"/>
        </w:rPr>
        <w:t>2535</w:t>
      </w:r>
      <w:r w:rsidRPr="00A31B39">
        <w:rPr>
          <w:rFonts w:ascii="Angsana New" w:hAnsi="Angsana New"/>
          <w:sz w:val="30"/>
          <w:szCs w:val="30"/>
          <w:cs/>
        </w:rPr>
        <w:t xml:space="preserve"> มาตรา </w:t>
      </w:r>
      <w:r w:rsidR="00D110C5">
        <w:rPr>
          <w:rFonts w:ascii="Angsana New" w:hAnsi="Angsana New"/>
          <w:sz w:val="30"/>
          <w:szCs w:val="30"/>
        </w:rPr>
        <w:t>116</w:t>
      </w:r>
      <w:r w:rsidRPr="00A31B39">
        <w:rPr>
          <w:rFonts w:ascii="Angsana New" w:hAnsi="Angsana New"/>
          <w:sz w:val="30"/>
          <w:szCs w:val="30"/>
          <w:cs/>
        </w:rPr>
        <w:t xml:space="preserve"> บริษัทจะต้องจัดสรร</w:t>
      </w:r>
      <w:r w:rsidRPr="00A31B39">
        <w:rPr>
          <w:rFonts w:ascii="Angsana New" w:hAnsi="Angsana New" w:hint="cs"/>
          <w:sz w:val="30"/>
          <w:szCs w:val="30"/>
          <w:cs/>
        </w:rPr>
        <w:t>ทุน</w:t>
      </w:r>
      <w:r w:rsidRPr="00A31B39">
        <w:rPr>
          <w:rFonts w:ascii="Angsana New" w:hAnsi="Angsana New"/>
          <w:sz w:val="30"/>
          <w:szCs w:val="30"/>
          <w:cs/>
        </w:rPr>
        <w:t xml:space="preserve">สำรอง </w:t>
      </w:r>
      <w:r w:rsidR="00A941B2" w:rsidRPr="00A31B39">
        <w:rPr>
          <w:rFonts w:ascii="Angsana New" w:hAnsi="Angsana New"/>
          <w:sz w:val="30"/>
          <w:szCs w:val="30"/>
        </w:rPr>
        <w:br/>
      </w:r>
      <w:r w:rsidRPr="00A31B39">
        <w:rPr>
          <w:rFonts w:ascii="Angsana New" w:hAnsi="Angsana New"/>
          <w:sz w:val="30"/>
          <w:szCs w:val="30"/>
          <w:cs/>
        </w:rPr>
        <w:t>(</w:t>
      </w:r>
      <w:r w:rsidRPr="00A31B39">
        <w:rPr>
          <w:rFonts w:ascii="Angsana New" w:hAnsi="Angsana New"/>
          <w:sz w:val="30"/>
          <w:szCs w:val="30"/>
        </w:rPr>
        <w:t>“</w:t>
      </w:r>
      <w:r w:rsidRPr="00A31B39">
        <w:rPr>
          <w:rFonts w:ascii="Angsana New" w:hAnsi="Angsana New" w:hint="cs"/>
          <w:sz w:val="30"/>
          <w:szCs w:val="30"/>
          <w:cs/>
        </w:rPr>
        <w:t>ทุน</w:t>
      </w:r>
      <w:r w:rsidRPr="00A31B39">
        <w:rPr>
          <w:rFonts w:ascii="Angsana New" w:hAnsi="Angsana New"/>
          <w:sz w:val="30"/>
          <w:szCs w:val="30"/>
          <w:cs/>
        </w:rPr>
        <w:t>สำรองตามกฎหมาย</w:t>
      </w:r>
      <w:r w:rsidRPr="00A31B39">
        <w:rPr>
          <w:rFonts w:ascii="Angsana New" w:hAnsi="Angsana New"/>
          <w:sz w:val="30"/>
          <w:szCs w:val="30"/>
        </w:rPr>
        <w:t>”</w:t>
      </w:r>
      <w:r w:rsidRPr="00A31B39">
        <w:rPr>
          <w:rFonts w:ascii="Angsana New" w:hAnsi="Angsana New"/>
          <w:sz w:val="30"/>
          <w:szCs w:val="30"/>
          <w:cs/>
        </w:rPr>
        <w:t>)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="00D110C5">
        <w:rPr>
          <w:rFonts w:ascii="Angsana New" w:hAnsi="Angsana New"/>
          <w:sz w:val="30"/>
          <w:szCs w:val="30"/>
        </w:rPr>
        <w:t>5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Pr="00A31B39">
        <w:rPr>
          <w:rFonts w:ascii="Angsana New" w:hAnsi="Angsana New" w:hint="cs"/>
          <w:sz w:val="30"/>
          <w:szCs w:val="30"/>
          <w:cs/>
        </w:rPr>
        <w:t>ทุน</w:t>
      </w:r>
      <w:r w:rsidRPr="00A31B39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D110C5">
        <w:rPr>
          <w:rFonts w:ascii="Angsana New" w:hAnsi="Angsana New"/>
          <w:sz w:val="30"/>
          <w:szCs w:val="30"/>
        </w:rPr>
        <w:t>10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7F5014B" w14:textId="77777777" w:rsidR="00BD475E" w:rsidRPr="00A31B39" w:rsidRDefault="00BD475E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BBB3FF" w14:textId="0784EC77" w:rsidR="00180CDD" w:rsidRPr="00A31B39" w:rsidRDefault="00BD475E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475E">
        <w:rPr>
          <w:rFonts w:ascii="Angsana New" w:hAnsi="Angsana New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Pr="00BD475E">
        <w:rPr>
          <w:rFonts w:ascii="Angsana New" w:hAnsi="Angsana New"/>
          <w:sz w:val="30"/>
          <w:szCs w:val="30"/>
        </w:rPr>
        <w:t xml:space="preserve"> </w:t>
      </w:r>
      <w:r w:rsidRPr="00BD475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z w:val="30"/>
          <w:szCs w:val="30"/>
        </w:rPr>
        <w:t>2565</w:t>
      </w:r>
      <w:r w:rsidRPr="00BD475E">
        <w:rPr>
          <w:rFonts w:ascii="Angsana New" w:hAnsi="Angsana New"/>
          <w:sz w:val="30"/>
          <w:szCs w:val="30"/>
        </w:rPr>
        <w:t xml:space="preserve"> </w:t>
      </w:r>
      <w:r w:rsidRPr="00BD475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D110C5">
        <w:rPr>
          <w:rFonts w:ascii="Angsana New" w:hAnsi="Angsana New"/>
          <w:sz w:val="30"/>
          <w:szCs w:val="30"/>
        </w:rPr>
        <w:t>0</w:t>
      </w:r>
      <w:r w:rsidRPr="00BD475E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01</w:t>
      </w:r>
      <w:r w:rsidRPr="00BD475E">
        <w:rPr>
          <w:rFonts w:ascii="Angsana New" w:hAnsi="Angsana New"/>
          <w:sz w:val="30"/>
          <w:szCs w:val="30"/>
        </w:rPr>
        <w:t xml:space="preserve"> </w:t>
      </w:r>
      <w:r w:rsidRPr="00BD475E">
        <w:rPr>
          <w:rFonts w:ascii="Angsana New" w:hAnsi="Angsana New"/>
          <w:sz w:val="30"/>
          <w:szCs w:val="30"/>
          <w:cs/>
        </w:rPr>
        <w:t>ล้านบาท</w:t>
      </w:r>
    </w:p>
    <w:p w14:paraId="12D46A04" w14:textId="77777777" w:rsidR="00BD475E" w:rsidRPr="00A31B39" w:rsidRDefault="00BD475E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68BC2" w14:textId="546039D0" w:rsidR="00924BCE" w:rsidRPr="00A31B39" w:rsidRDefault="00D91C4C" w:rsidP="00F23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31B39">
        <w:rPr>
          <w:rFonts w:ascii="Angsana New" w:hAnsi="Angsana New" w:hint="cs"/>
          <w:sz w:val="30"/>
          <w:szCs w:val="30"/>
          <w:cs/>
        </w:rPr>
        <w:t>ทุนสำรองตามกฎหมายของบริษัท</w:t>
      </w:r>
      <w:r w:rsidR="005E7123" w:rsidRPr="00A31B3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="005E7123" w:rsidRPr="00A31B39">
        <w:rPr>
          <w:rFonts w:ascii="Angsana New" w:hAnsi="Angsana New"/>
          <w:sz w:val="30"/>
          <w:szCs w:val="30"/>
        </w:rPr>
        <w:t xml:space="preserve"> </w:t>
      </w:r>
      <w:r w:rsidR="005E7123" w:rsidRPr="00A31B3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z w:val="30"/>
          <w:szCs w:val="30"/>
        </w:rPr>
        <w:t>2566</w:t>
      </w:r>
      <w:r w:rsidR="005E7123" w:rsidRPr="00A31B39">
        <w:rPr>
          <w:rFonts w:ascii="Angsana New" w:hAnsi="Angsana New"/>
          <w:sz w:val="30"/>
          <w:szCs w:val="30"/>
        </w:rPr>
        <w:t xml:space="preserve"> </w:t>
      </w:r>
      <w:r w:rsidR="004C7CC0">
        <w:rPr>
          <w:rFonts w:ascii="Angsana New" w:hAnsi="Angsana New" w:hint="cs"/>
          <w:sz w:val="30"/>
          <w:szCs w:val="30"/>
          <w:cs/>
        </w:rPr>
        <w:t xml:space="preserve">และ </w:t>
      </w:r>
      <w:r w:rsidR="00D110C5">
        <w:rPr>
          <w:rFonts w:ascii="Angsana New" w:hAnsi="Angsana New"/>
          <w:sz w:val="30"/>
          <w:szCs w:val="30"/>
        </w:rPr>
        <w:t>2565</w:t>
      </w:r>
      <w:r w:rsidR="004C7CC0">
        <w:rPr>
          <w:rFonts w:ascii="Angsana New" w:hAnsi="Angsana New"/>
          <w:sz w:val="30"/>
          <w:szCs w:val="30"/>
        </w:rPr>
        <w:t xml:space="preserve"> </w:t>
      </w:r>
      <w:r w:rsidR="005E7123" w:rsidRPr="00A31B39">
        <w:rPr>
          <w:rFonts w:ascii="Angsana New" w:hAnsi="Angsana New" w:hint="cs"/>
          <w:sz w:val="30"/>
          <w:szCs w:val="30"/>
          <w:cs/>
        </w:rPr>
        <w:t xml:space="preserve">มีจำนวนเท่ากับร้อยละ </w:t>
      </w:r>
      <w:r w:rsidR="00D110C5">
        <w:rPr>
          <w:rFonts w:ascii="Angsana New" w:hAnsi="Angsana New"/>
          <w:sz w:val="30"/>
          <w:szCs w:val="30"/>
        </w:rPr>
        <w:t>10</w:t>
      </w:r>
      <w:r w:rsidR="005E7123" w:rsidRPr="00A31B39">
        <w:rPr>
          <w:rFonts w:ascii="Angsana New" w:hAnsi="Angsana New"/>
          <w:sz w:val="30"/>
          <w:szCs w:val="30"/>
        </w:rPr>
        <w:t xml:space="preserve"> </w:t>
      </w:r>
      <w:r w:rsidR="005E7123" w:rsidRPr="00A31B39">
        <w:rPr>
          <w:rFonts w:ascii="Angsana New" w:hAnsi="Angsana New" w:hint="cs"/>
          <w:sz w:val="30"/>
          <w:szCs w:val="30"/>
          <w:cs/>
        </w:rPr>
        <w:t>ของทุนจดทะเบียนแล้ว</w:t>
      </w:r>
    </w:p>
    <w:p w14:paraId="31D85BFC" w14:textId="77777777" w:rsidR="00924BCE" w:rsidRDefault="00924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BE2AC5" w14:textId="45D1EAB9" w:rsidR="00180CDD" w:rsidRPr="00DE5684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E5684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</w:t>
      </w:r>
      <w:r w:rsidRPr="00DE56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เพื่อซื้อหุ้นทุนซื้อคืน</w:t>
      </w:r>
    </w:p>
    <w:p w14:paraId="647BA3CD" w14:textId="77777777" w:rsidR="00180CDD" w:rsidRPr="00DE5684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6D31328" w14:textId="7148E58B" w:rsidR="0073237F" w:rsidRDefault="00180CDD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 w:hint="cs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</w:t>
      </w:r>
      <w:r w:rsidR="00B53734">
        <w:rPr>
          <w:rFonts w:ascii="Angsana New" w:hAnsi="Angsana New"/>
          <w:sz w:val="30"/>
          <w:szCs w:val="30"/>
        </w:rPr>
        <w:br/>
      </w:r>
      <w:r w:rsidRPr="00DE5684">
        <w:rPr>
          <w:rFonts w:ascii="Angsana New" w:hAnsi="Angsana New" w:hint="cs"/>
          <w:sz w:val="30"/>
          <w:szCs w:val="30"/>
          <w:cs/>
        </w:rPr>
        <w:t>บริษัท สำรองหุ้นทุนซื้อคืนนี้จะนำไปจ่ายเป็นเงินปันผลไม่ได้</w:t>
      </w:r>
    </w:p>
    <w:p w14:paraId="4C260147" w14:textId="77777777" w:rsidR="0073237F" w:rsidRDefault="0073237F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24AF14" w14:textId="7CEFF566" w:rsidR="0073237F" w:rsidRDefault="00D110C5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18</w:t>
      </w:r>
      <w:r w:rsidR="0073237F" w:rsidRPr="00DE5684">
        <w:rPr>
          <w:rFonts w:ascii="Angsana New" w:hAnsi="Angsana New"/>
          <w:bCs/>
          <w:sz w:val="30"/>
          <w:szCs w:val="30"/>
        </w:rPr>
        <w:tab/>
      </w:r>
      <w:r w:rsidR="0073237F" w:rsidRPr="004C1076">
        <w:rPr>
          <w:rFonts w:ascii="Angsana New" w:hAnsi="Angsana New"/>
          <w:bCs/>
          <w:sz w:val="30"/>
          <w:szCs w:val="30"/>
          <w:cs/>
        </w:rPr>
        <w:t>ส่วนงานดำเนินงาน</w:t>
      </w:r>
      <w:r w:rsidR="0073237F" w:rsidRPr="004C1076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4A731DAD" w14:textId="77777777" w:rsidR="0073237F" w:rsidRDefault="0073237F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4617892F" w14:textId="1D8E373C" w:rsidR="007001C2" w:rsidRPr="0073237F" w:rsidRDefault="00E45B57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6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DE5684"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บริษัทมี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D110C5">
        <w:rPr>
          <w:rFonts w:ascii="Angsana New" w:hAnsi="Angsana New"/>
          <w:sz w:val="30"/>
          <w:szCs w:val="30"/>
        </w:rPr>
        <w:t>2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</w:t>
      </w:r>
      <w:r w:rsidRPr="00DE5684">
        <w:rPr>
          <w:rFonts w:ascii="Angsana New" w:hAnsi="Angsana New" w:hint="cs"/>
          <w:sz w:val="30"/>
          <w:szCs w:val="30"/>
          <w:cs/>
        </w:rPr>
        <w:t>งกลุ่ม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หน่วยงานธุรกิจที่สำคัญนี้ขายสินค้าและให้บริการที่แตกต่างกัน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="00413094" w:rsidRPr="00DE5684"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0FF6A08D" w14:textId="7777777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79F7D9" w14:textId="641BAE86" w:rsidR="007001C2" w:rsidRPr="00DE5684" w:rsidRDefault="007001C2" w:rsidP="00DE568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ส่วนงาน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1</w:t>
      </w:r>
      <w:r w:rsidRPr="00DE5684">
        <w:rPr>
          <w:rFonts w:ascii="Angsana New" w:hAnsi="Angsana New"/>
          <w:sz w:val="30"/>
          <w:szCs w:val="30"/>
          <w:cs/>
        </w:rPr>
        <w:t xml:space="preserve"> ธุรกิจอสังหาริมทรัพย์</w:t>
      </w:r>
    </w:p>
    <w:p w14:paraId="79260344" w14:textId="6809B983" w:rsidR="007001C2" w:rsidRPr="00DE5684" w:rsidRDefault="007001C2" w:rsidP="00DE568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ส่วนงาน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2</w:t>
      </w:r>
      <w:r w:rsidRPr="00DE5684">
        <w:rPr>
          <w:rFonts w:ascii="Angsana New" w:hAnsi="Angsana New"/>
          <w:sz w:val="30"/>
          <w:szCs w:val="30"/>
          <w:cs/>
        </w:rPr>
        <w:t xml:space="preserve"> ธุรกิจให้บริการสาธารณูปโภค</w:t>
      </w:r>
    </w:p>
    <w:p w14:paraId="425833D3" w14:textId="7777777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CC903B0" w14:textId="1B0F1269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ไม่มีส่วนงานใดที่เข้าเกณฑ์เชิงปริมาณเพื่อกำหนด ส่วนงานที่รายงานใน</w:t>
      </w:r>
      <w:r w:rsidRPr="007A4069">
        <w:rPr>
          <w:rFonts w:ascii="Angsana New" w:hAnsi="Angsana New"/>
          <w:sz w:val="30"/>
          <w:szCs w:val="30"/>
          <w:cs/>
        </w:rPr>
        <w:t xml:space="preserve">ปี </w:t>
      </w:r>
      <w:r w:rsidR="00D110C5">
        <w:rPr>
          <w:rFonts w:ascii="Angsana New" w:hAnsi="Angsana New"/>
          <w:sz w:val="30"/>
          <w:szCs w:val="30"/>
        </w:rPr>
        <w:t>2566</w:t>
      </w:r>
      <w:r w:rsidRPr="007A4069">
        <w:rPr>
          <w:rFonts w:ascii="Angsana New" w:hAnsi="Angsana New"/>
          <w:sz w:val="30"/>
          <w:szCs w:val="30"/>
          <w:cs/>
        </w:rPr>
        <w:t xml:space="preserve"> หรือ</w:t>
      </w:r>
      <w:r w:rsidRPr="007A4069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2565</w:t>
      </w:r>
      <w:r w:rsidR="004B785B">
        <w:rPr>
          <w:rFonts w:ascii="Angsana New" w:hAnsi="Angsana New"/>
          <w:sz w:val="30"/>
          <w:szCs w:val="30"/>
        </w:rPr>
        <w:tab/>
      </w:r>
    </w:p>
    <w:p w14:paraId="569F4F34" w14:textId="7777777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38AE56AE" w14:textId="53CBEDA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 w:rsidRPr="00DE5684">
        <w:rPr>
          <w:rFonts w:ascii="Angsana New" w:hAnsi="Angsana New"/>
          <w:spacing w:val="4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</w:t>
      </w:r>
      <w:r w:rsidRPr="00DE5684">
        <w:rPr>
          <w:rFonts w:ascii="Angsana New" w:hAnsi="Angsana New"/>
          <w:sz w:val="30"/>
          <w:szCs w:val="30"/>
          <w:cs/>
        </w:rPr>
        <w:t>ของ</w:t>
      </w:r>
      <w:r w:rsidR="00CD7201" w:rsidRPr="00DE5684">
        <w:rPr>
          <w:rFonts w:ascii="Angsana New" w:hAnsi="Angsana New" w:hint="cs"/>
          <w:sz w:val="30"/>
          <w:szCs w:val="30"/>
          <w:cs/>
        </w:rPr>
        <w:t>กลุ่ม</w:t>
      </w:r>
      <w:r w:rsidRPr="00DE5684">
        <w:rPr>
          <w:rFonts w:ascii="Angsana New" w:hAnsi="Angsana New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DE568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0346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27B33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B37AC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177"/>
      </w:tblGrid>
      <w:tr w:rsidR="00FA4BE4" w:rsidRPr="009114A3" w14:paraId="05B2D870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13A76B" w14:textId="77777777" w:rsidR="00FA4BE4" w:rsidRPr="00CA4D5C" w:rsidRDefault="00FA4BE4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0C0A6434" w14:textId="213360A6" w:rsidR="00FA4BE4" w:rsidRPr="00CA4D5C" w:rsidRDefault="001E7026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D7E98" w:rsidRPr="009114A3" w14:paraId="33EFACBC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60758" w14:textId="77777777" w:rsidR="00FD7E98" w:rsidRPr="00774852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9FD4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27D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0455" w14:textId="77777777" w:rsidR="00FD7E98" w:rsidRPr="008B5ED3" w:rsidRDefault="00FD7E98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highlight w:val="yellow"/>
              </w:rPr>
            </w:pP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ธุรกิจให้บริกา</w:t>
            </w:r>
            <w:r w:rsidR="008B5ED3">
              <w:rPr>
                <w:rFonts w:ascii="Angsana New" w:hAnsi="Angsana New" w:hint="cs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ร</w:t>
            </w: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5008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181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8E3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16E3959F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A4940" w:rsidRPr="009114A3" w14:paraId="04B2BB75" w14:textId="77777777" w:rsidTr="008B5ED3">
        <w:trPr>
          <w:trHeight w:val="24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27613" w14:textId="1657FD45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A31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110C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A31F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A31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7F36" w14:textId="72DDFABF" w:rsidR="008A4940" w:rsidRPr="009114A3" w:rsidRDefault="00D110C5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F8F5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ADA3" w14:textId="3CE8B480" w:rsidR="008A4940" w:rsidRPr="009114A3" w:rsidRDefault="00D110C5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2FDD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0F78" w14:textId="5D789C99" w:rsidR="008A4940" w:rsidRPr="009114A3" w:rsidRDefault="00D110C5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54CD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E6A8" w14:textId="1AF1D77C" w:rsidR="008A4940" w:rsidRPr="009114A3" w:rsidRDefault="00D110C5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9EFC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0F39" w14:textId="54E5A14F" w:rsidR="008A4940" w:rsidRPr="009114A3" w:rsidRDefault="00D110C5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EA34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A755" w14:textId="6E110567" w:rsidR="008A4940" w:rsidRPr="009114A3" w:rsidRDefault="00D110C5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2493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5AD3D3" w14:textId="7917139E" w:rsidR="008A4940" w:rsidRPr="009114A3" w:rsidRDefault="00D110C5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97D16DF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EE36551" w14:textId="2F868982" w:rsidR="008A4940" w:rsidRPr="009114A3" w:rsidRDefault="00D110C5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7D014D" w:rsidRPr="009114A3" w14:paraId="1C52E69E" w14:textId="77777777" w:rsidTr="008B5ED3">
        <w:trPr>
          <w:trHeight w:val="13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E219D" w14:textId="77777777"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9EC6106" w14:textId="77777777"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766EF" w:rsidRPr="009114A3" w14:paraId="26756813" w14:textId="77777777" w:rsidTr="008B5ED3">
        <w:trPr>
          <w:trHeight w:val="191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60128" w14:textId="77777777"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30A6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B47397D" w14:textId="77777777"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3137E3" w:rsidRPr="009114A3" w14:paraId="3BF24F19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5787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F8997B" w14:textId="11FBD80A" w:rsidR="003137E3" w:rsidRPr="00C15FA6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174</w:t>
            </w:r>
            <w:r w:rsidR="00A42E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24C971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50DD79" w14:textId="1ADFCA9F" w:rsidR="003137E3" w:rsidRPr="00C15FA6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102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4D5AAC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9C7218" w14:textId="03712BED" w:rsidR="003137E3" w:rsidRPr="00C15FA6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711</w:t>
            </w:r>
            <w:r w:rsidR="00C61DA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D1D4FE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E4D8AF" w14:textId="090771A2" w:rsidR="003137E3" w:rsidRPr="00C15FA6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732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598531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2579DEA" w14:textId="56ACECEC" w:rsidR="003137E3" w:rsidRPr="002E26AD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32</w:t>
            </w:r>
            <w:r w:rsidR="00473E68" w:rsidRPr="002E26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51F02D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77C3D8" w14:textId="08095582" w:rsidR="003137E3" w:rsidRPr="002E26AD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</w:t>
            </w:r>
            <w:r w:rsidR="003137E3" w:rsidRPr="002E26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A0F29D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882CE7" w14:textId="59B30A38" w:rsidR="003137E3" w:rsidRPr="00C15FA6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918</w:t>
            </w:r>
            <w:r w:rsidR="008B2B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651</w:t>
            </w:r>
          </w:p>
        </w:tc>
        <w:tc>
          <w:tcPr>
            <w:tcW w:w="270" w:type="dxa"/>
            <w:vAlign w:val="bottom"/>
          </w:tcPr>
          <w:p w14:paraId="6D2F8447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2F27EAB" w14:textId="36BBF466" w:rsidR="003137E3" w:rsidRPr="00C15FA6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874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483</w:t>
            </w:r>
          </w:p>
        </w:tc>
      </w:tr>
      <w:tr w:rsidR="003137E3" w:rsidRPr="009114A3" w14:paraId="7C62E3D2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37EA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AF0F0" w14:textId="2FA4415D" w:rsidR="003137E3" w:rsidRPr="00C15FA6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174</w:t>
            </w:r>
            <w:r w:rsidR="00AC3D3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9F45E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07112" w14:textId="7114791B" w:rsidR="003137E3" w:rsidRPr="00C15FA6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102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9ED9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0C678" w14:textId="71B10266" w:rsidR="003137E3" w:rsidRPr="00C15FA6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711</w:t>
            </w:r>
            <w:r w:rsidR="00C61DA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C90E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2FE14C" w14:textId="03A974FD" w:rsidR="003137E3" w:rsidRPr="00C15FA6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732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F7D4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A43FA" w14:textId="2B72B70F" w:rsidR="003137E3" w:rsidRPr="002E26AD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153</w:t>
            </w:r>
            <w:r w:rsidR="002605FC" w:rsidRPr="002E26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9DFE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000BF" w14:textId="18F054E1" w:rsidR="003137E3" w:rsidRPr="002E26AD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170</w:t>
            </w:r>
            <w:r w:rsidR="003137E3" w:rsidRPr="002E26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99AB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91FBF" w14:textId="00381D72" w:rsidR="003137E3" w:rsidRPr="00C15FA6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8B2B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039</w:t>
            </w:r>
            <w:r w:rsidR="008B2B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761</w:t>
            </w:r>
          </w:p>
        </w:tc>
        <w:tc>
          <w:tcPr>
            <w:tcW w:w="270" w:type="dxa"/>
            <w:vAlign w:val="bottom"/>
          </w:tcPr>
          <w:p w14:paraId="5D63A812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39188" w14:textId="1AD28467" w:rsidR="003137E3" w:rsidRPr="00C15FA6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005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938</w:t>
            </w:r>
          </w:p>
        </w:tc>
      </w:tr>
      <w:tr w:rsidR="003137E3" w:rsidRPr="002E26AD" w14:paraId="5103F00C" w14:textId="77777777" w:rsidTr="008B5ED3">
        <w:trPr>
          <w:trHeight w:val="1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F230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A01DE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60D1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CEA1F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89F1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EC4EF" w14:textId="77777777" w:rsidR="003137E3" w:rsidRPr="002E26AD" w:rsidRDefault="003137E3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CB42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372EE" w14:textId="77777777" w:rsidR="003137E3" w:rsidRPr="002E26AD" w:rsidRDefault="003137E3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C0AB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84068" w14:textId="77777777" w:rsidR="003137E3" w:rsidRPr="002E26AD" w:rsidRDefault="003137E3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98EA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863F9E" w14:textId="77777777" w:rsidR="003137E3" w:rsidRPr="002E26AD" w:rsidRDefault="003137E3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7ED9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65F444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58BFB3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ABF1E8E" w14:textId="77777777" w:rsidR="003137E3" w:rsidRPr="002E26A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137E3" w:rsidRPr="009114A3" w14:paraId="17819C13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CDA9F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BCC92" w14:textId="0295892C" w:rsidR="003137E3" w:rsidRPr="00C15FA6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</w:t>
            </w:r>
            <w:r w:rsidR="001C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C977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B4BE90" w14:textId="349C950D" w:rsidR="003137E3" w:rsidRPr="00C15FA6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561B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9721B4" w14:textId="1C412812" w:rsidR="003137E3" w:rsidRPr="00C15FA6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368</w:t>
            </w:r>
            <w:r w:rsidR="0042324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AC56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84570D" w14:textId="6D1AB518" w:rsidR="003137E3" w:rsidRPr="00C15FA6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399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78A6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7D337F" w14:textId="7BFF575F" w:rsidR="003137E3" w:rsidRPr="002E26AD" w:rsidRDefault="00A63ABC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E26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D7C03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FB2FB9" w14:textId="03354F91" w:rsidR="003137E3" w:rsidRPr="002E26AD" w:rsidRDefault="003137E3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E26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7B43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1F95E1" w14:textId="4A386DB7" w:rsidR="003137E3" w:rsidRPr="00C15FA6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452</w:t>
            </w:r>
            <w:r w:rsidR="000059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678</w:t>
            </w:r>
          </w:p>
        </w:tc>
        <w:tc>
          <w:tcPr>
            <w:tcW w:w="270" w:type="dxa"/>
            <w:vAlign w:val="bottom"/>
          </w:tcPr>
          <w:p w14:paraId="16C5A432" w14:textId="77777777" w:rsidR="003137E3" w:rsidRPr="00C15FA6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738C245" w14:textId="3C173A13" w:rsidR="003137E3" w:rsidRPr="00C15FA6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433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065</w:t>
            </w:r>
          </w:p>
        </w:tc>
      </w:tr>
      <w:tr w:rsidR="003137E3" w:rsidRPr="009114A3" w14:paraId="416B1810" w14:textId="77777777" w:rsidTr="0015254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D318F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731EAE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CC9FC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8D9B0A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81CE4F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D49A52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310BBD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9C243B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6CBB8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214FB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BB16E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62B768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22E094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E78C4" w14:textId="36B6C983" w:rsidR="003137E3" w:rsidRPr="009114A3" w:rsidRDefault="00150F2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505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43BB95D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2430D88" w14:textId="528BCE0D" w:rsidR="003137E3" w:rsidRPr="002E26AD" w:rsidRDefault="003137E3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26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Pr="002E26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Pr="002E26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137E3" w:rsidRPr="009114A3" w14:paraId="1822CD2B" w14:textId="77777777" w:rsidTr="0015254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7DB18" w14:textId="5A9A1E14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ของการร่วมค้า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5CF366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F2550F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62BD0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BC512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841CB5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4E0513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258205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F9C4AB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FABF91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9409A6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2F554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CA710D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60023F" w14:textId="77777777" w:rsidR="003137E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4314E8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3860963" w14:textId="77777777" w:rsidR="003137E3" w:rsidRPr="002E26AD" w:rsidRDefault="003137E3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137E3" w:rsidRPr="009114A3" w14:paraId="4370D8BE" w14:textId="77777777" w:rsidTr="008B5ED3">
        <w:trPr>
          <w:trHeight w:val="2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6E8BE" w14:textId="6FD5BEB8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9B8D14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7FF9C1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9D3184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81449C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31DC3A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A9452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78D784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F0D8F7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AC058CA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B2E26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C64FE1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F3500A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27FA6" w14:textId="3EE0B5A6" w:rsidR="003137E3" w:rsidRPr="009B6ACA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  <w:r w:rsidR="0083306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</w:p>
        </w:tc>
        <w:tc>
          <w:tcPr>
            <w:tcW w:w="270" w:type="dxa"/>
            <w:vAlign w:val="bottom"/>
          </w:tcPr>
          <w:p w14:paraId="27F7F26D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E1C0175" w14:textId="7B513AAC" w:rsidR="003137E3" w:rsidRPr="002E26AD" w:rsidRDefault="003137E3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26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  <w:r w:rsidRPr="002E26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808</w:t>
            </w:r>
            <w:r w:rsidRPr="002E26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137E3" w:rsidRPr="009114A3" w14:paraId="742843BD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D8F3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14A3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114A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8AB9A6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C0D6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F2C00A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BE017E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4C3203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278504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26C1E6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E9470E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557CE43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90B0F7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E1B84A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7D071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B44590" w14:textId="494274CE" w:rsidR="003137E3" w:rsidRPr="009114A3" w:rsidRDefault="00B208E1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845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2DD55DE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033F419" w14:textId="5B549818" w:rsidR="003137E3" w:rsidRPr="002E26AD" w:rsidRDefault="003137E3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26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  <w:r w:rsidRPr="002E26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110C5"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  <w:r w:rsidRPr="002E26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137E3" w:rsidRPr="009114A3" w14:paraId="23720491" w14:textId="77777777" w:rsidTr="008B5ED3">
        <w:trPr>
          <w:trHeight w:val="2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B8FA3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82424D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362E87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A3F7D8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67CFCC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9B6CAC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A4D8BA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1B3408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A7F64B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A0577C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931BF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065669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DD4CF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9DACD" w14:textId="4F8E259C" w:rsidR="003137E3" w:rsidRPr="00CA4D5C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399</w:t>
            </w:r>
            <w:r w:rsidR="006A42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065</w:t>
            </w:r>
          </w:p>
        </w:tc>
        <w:tc>
          <w:tcPr>
            <w:tcW w:w="270" w:type="dxa"/>
            <w:vAlign w:val="bottom"/>
          </w:tcPr>
          <w:p w14:paraId="705B9687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AB1C2" w14:textId="5BC02787" w:rsidR="003137E3" w:rsidRPr="00CA4D5C" w:rsidRDefault="00D110C5" w:rsidP="002E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216</w:t>
            </w:r>
            <w:r w:rsidR="003137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898</w:t>
            </w:r>
          </w:p>
        </w:tc>
      </w:tr>
      <w:tr w:rsidR="003137E3" w:rsidRPr="009114A3" w14:paraId="3BF2CA5B" w14:textId="77777777" w:rsidTr="008B5ED3">
        <w:trPr>
          <w:trHeight w:val="1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60524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A02773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16136F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F46D0E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882DB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91046B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35643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F11690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B846E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143BEF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C4712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4F5221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EBEF7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0D0B0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2CA4D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9E7C810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3EBEDB9F" w14:textId="64B11E5C" w:rsidR="00DE5684" w:rsidRDefault="00870DC8" w:rsidP="00684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จังหวะในการรับรู้รายได้ตามส่วนงาน</w:t>
      </w:r>
      <w:r w:rsidR="00F04791">
        <w:rPr>
          <w:rFonts w:ascii="Angsana New" w:hAnsi="Angsana New" w:hint="cs"/>
          <w:sz w:val="30"/>
          <w:szCs w:val="30"/>
          <w:cs/>
        </w:rPr>
        <w:t>ธุรกิจอสังหาริมทรัพย์เป็นแบบ ณ เวลาใดเวลาหนึ่ง</w:t>
      </w:r>
      <w:r w:rsidR="003814B2">
        <w:rPr>
          <w:rFonts w:ascii="Angsana New" w:hAnsi="Angsana New" w:hint="cs"/>
          <w:sz w:val="30"/>
          <w:szCs w:val="30"/>
          <w:cs/>
        </w:rPr>
        <w:t xml:space="preserve"> </w:t>
      </w:r>
      <w:r w:rsidR="00ED6D5D">
        <w:rPr>
          <w:rFonts w:ascii="Angsana New" w:hAnsi="Angsana New" w:hint="cs"/>
          <w:sz w:val="30"/>
          <w:szCs w:val="30"/>
          <w:cs/>
        </w:rPr>
        <w:t>และ</w:t>
      </w:r>
      <w:r w:rsidR="00F04791">
        <w:rPr>
          <w:rFonts w:ascii="Angsana New" w:hAnsi="Angsana New" w:hint="cs"/>
          <w:sz w:val="30"/>
          <w:szCs w:val="30"/>
          <w:cs/>
        </w:rPr>
        <w:t>ส่วนงานธุรกิจให้บริการสาธารณูปโภคเป็นแบบตลอดช่วงเวลาหนึ่ง</w:t>
      </w:r>
    </w:p>
    <w:p w14:paraId="39B106D7" w14:textId="0B0207D9" w:rsidR="00E37374" w:rsidRDefault="00024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6F3FE0" w14:textId="4C799A49" w:rsidR="005074BE" w:rsidRPr="00C17DD3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442F4">
        <w:rPr>
          <w:rFonts w:ascii="Angsana New" w:hAnsi="Angsana New" w:hint="cs"/>
          <w:sz w:val="30"/>
          <w:szCs w:val="30"/>
          <w:cs/>
        </w:rPr>
        <w:t xml:space="preserve">รายละเอียดสินทรัพย์และหนี้สินจำแนกตามส่วนที่รายงาน ณ 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Pr="009442F4">
        <w:rPr>
          <w:rFonts w:ascii="Angsana New" w:hAnsi="Angsana New"/>
          <w:sz w:val="30"/>
          <w:szCs w:val="30"/>
        </w:rPr>
        <w:t xml:space="preserve"> </w:t>
      </w:r>
      <w:r w:rsidRPr="009442F4">
        <w:rPr>
          <w:rFonts w:ascii="Angsana New" w:hAnsi="Angsana New" w:hint="cs"/>
          <w:sz w:val="30"/>
          <w:szCs w:val="30"/>
          <w:cs/>
        </w:rPr>
        <w:t>ธันวาคม</w:t>
      </w:r>
      <w:r w:rsidR="00C17DD3" w:rsidRPr="009442F4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2566</w:t>
      </w:r>
      <w:r w:rsidR="00C17DD3" w:rsidRPr="009442F4">
        <w:rPr>
          <w:rFonts w:ascii="Angsana New" w:hAnsi="Angsana New"/>
          <w:sz w:val="30"/>
          <w:szCs w:val="30"/>
        </w:rPr>
        <w:t xml:space="preserve"> </w:t>
      </w:r>
      <w:r w:rsidR="00C17DD3" w:rsidRPr="009442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D110C5">
        <w:rPr>
          <w:rFonts w:ascii="Angsana New" w:hAnsi="Angsana New"/>
          <w:sz w:val="30"/>
          <w:szCs w:val="30"/>
        </w:rPr>
        <w:t>2565</w:t>
      </w:r>
      <w:r w:rsidRPr="009442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6F26512" w14:textId="77777777" w:rsidR="00825139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138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D832C9" w:rsidRPr="009114A3" w14:paraId="5F444884" w14:textId="77777777" w:rsidTr="003137E3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C1E35" w14:textId="77777777" w:rsidR="00D832C9" w:rsidRPr="00CA4D5C" w:rsidRDefault="00D832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DBFB9B6" w14:textId="5CCBC08E" w:rsidR="00D832C9" w:rsidRPr="00CA4D5C" w:rsidRDefault="00A746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074BE" w:rsidRPr="009114A3" w14:paraId="764E88C1" w14:textId="77777777" w:rsidTr="001731B1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EE225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7863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4AB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9677" w14:textId="3F0C2F3A" w:rsidR="005074BE" w:rsidRPr="009114A3" w:rsidRDefault="00A4408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</w:t>
            </w:r>
            <w:r w:rsidR="005074BE"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9256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A68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92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EF3844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074BE" w:rsidRPr="009114A3" w14:paraId="2827CA34" w14:textId="77777777" w:rsidTr="001731B1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E13E4A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5F33" w14:textId="023EC6B6" w:rsidR="005074BE" w:rsidRPr="009114A3" w:rsidRDefault="00D110C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D17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77" w14:textId="3A5363B5" w:rsidR="005074BE" w:rsidRPr="009114A3" w:rsidRDefault="00D110C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B58B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80DE" w14:textId="133ADFFE" w:rsidR="005074BE" w:rsidRPr="009114A3" w:rsidRDefault="00D110C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A9BB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1FAE" w14:textId="765A2611" w:rsidR="005074BE" w:rsidRPr="009114A3" w:rsidRDefault="00D110C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519E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FA76" w14:textId="468F8618" w:rsidR="005074BE" w:rsidRPr="009114A3" w:rsidRDefault="00D110C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2F1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AEB2" w14:textId="36AEAABE" w:rsidR="005074BE" w:rsidRPr="009114A3" w:rsidRDefault="00D110C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C09F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B38B6C" w14:textId="7872A36F" w:rsidR="005074BE" w:rsidRPr="009114A3" w:rsidRDefault="00D110C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6F88B38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01CD24" w14:textId="2C32E2D3" w:rsidR="005074BE" w:rsidRPr="009114A3" w:rsidRDefault="00D110C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5074BE" w:rsidRPr="009114A3" w14:paraId="6610DCAA" w14:textId="77777777" w:rsidTr="003137E3">
        <w:trPr>
          <w:trHeight w:val="13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4E47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A3E60B6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137E3" w:rsidRPr="002F282A" w14:paraId="2F6B88F8" w14:textId="77777777" w:rsidTr="008168D2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E4897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6392BC" w14:textId="1B8AF09E" w:rsidR="003137E3" w:rsidRPr="009114A3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760</w:t>
            </w:r>
            <w:r w:rsidR="008A7B6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13E1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6499ED" w14:textId="244CEC1F" w:rsidR="003137E3" w:rsidRPr="00E97B4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895</w:t>
            </w:r>
            <w:r w:rsidR="003137E3" w:rsidRPr="00E97B4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DE3" w14:textId="77777777" w:rsidR="003137E3" w:rsidRPr="00E97B41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8E8E6C" w14:textId="65EA5D01" w:rsidR="003137E3" w:rsidRPr="00E97B4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D01A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A0BA" w14:textId="77777777" w:rsidR="003137E3" w:rsidRPr="00E97B41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F4AABB" w14:textId="2B8FB2DF" w:rsidR="003137E3" w:rsidRPr="00E97B4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3137E3" w:rsidRPr="00E97B4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9363" w14:textId="77777777" w:rsidR="003137E3" w:rsidRPr="00E97B41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91136E" w14:textId="513C3F38" w:rsidR="003137E3" w:rsidRPr="00E97B4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810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693</w:t>
            </w:r>
            <w:r w:rsidR="004810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454" w14:textId="77777777" w:rsidR="003137E3" w:rsidRPr="00E97B41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E6ED89" w14:textId="02EB68FA" w:rsidR="003137E3" w:rsidRPr="00E97B4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B3AF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367</w:t>
            </w:r>
            <w:r w:rsidR="00CB3AF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8480" w14:textId="77777777" w:rsidR="003137E3" w:rsidRPr="00E97B41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6EF35A" w14:textId="5C236181" w:rsidR="003137E3" w:rsidRPr="00E97B4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B34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516</w:t>
            </w:r>
            <w:r w:rsidR="001B34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76CB" w14:textId="77777777" w:rsidR="003137E3" w:rsidRPr="00E97B41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2C454E" w14:textId="148ECD5B" w:rsidR="003137E3" w:rsidRPr="008168D2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3137E3" w:rsidRPr="008168D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325</w:t>
            </w:r>
            <w:r w:rsidR="00CB3AF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196</w:t>
            </w:r>
          </w:p>
        </w:tc>
      </w:tr>
      <w:tr w:rsidR="003137E3" w:rsidRPr="002F282A" w14:paraId="3FE4BDD0" w14:textId="77777777" w:rsidTr="008168D2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25E72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9E18C5" w14:textId="1BAEB05B" w:rsidR="003137E3" w:rsidRPr="001731B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A7B6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4A35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10AAD9" w14:textId="1E45E02A" w:rsidR="003137E3" w:rsidRPr="001731B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3137E3" w:rsidRPr="001731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0744" w14:textId="77777777" w:rsidR="003137E3" w:rsidRPr="001731B1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EC3FF" w14:textId="7ABDDFDF" w:rsidR="003137E3" w:rsidRPr="001731B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="00052F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711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FEA17" w14:textId="1BE2B0C7" w:rsidR="003137E3" w:rsidRPr="001731B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1F4E8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66EB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D46A0" w14:textId="1BCECAF4" w:rsidR="003137E3" w:rsidRPr="009114A3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858</w:t>
            </w:r>
            <w:r w:rsidR="00087C5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2857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75EA3" w14:textId="4CAD842D" w:rsidR="003137E3" w:rsidRPr="009114A3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  <w:r w:rsidR="00954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3C33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05814" w14:textId="23C38700" w:rsidR="003137E3" w:rsidRPr="009114A3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906</w:t>
            </w:r>
            <w:r w:rsidR="001B34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DD9E" w14:textId="77777777" w:rsidR="003137E3" w:rsidRPr="009114A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5D4E2" w14:textId="7C9A5C2A" w:rsidR="003137E3" w:rsidRPr="008168D2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137E3" w:rsidRPr="008168D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013</w:t>
            </w:r>
            <w:r w:rsidR="003137E3" w:rsidRPr="008168D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495</w:t>
            </w:r>
          </w:p>
        </w:tc>
      </w:tr>
    </w:tbl>
    <w:p w14:paraId="11DC615E" w14:textId="274550B7" w:rsidR="005074BE" w:rsidRPr="005074BE" w:rsidRDefault="005074BE" w:rsidP="005074BE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20"/>
        </w:tabs>
        <w:rPr>
          <w:rFonts w:ascii="Angsana New" w:hAnsi="Angsana New"/>
          <w:sz w:val="30"/>
          <w:szCs w:val="30"/>
          <w:cs/>
        </w:rPr>
        <w:sectPr w:rsidR="005074BE" w:rsidRPr="005074BE" w:rsidSect="00B37AC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900460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604BDAE" w14:textId="77777777" w:rsidR="00A92316" w:rsidRPr="00D32806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30"/>
          <w:szCs w:val="30"/>
        </w:rPr>
      </w:pPr>
    </w:p>
    <w:p w14:paraId="7EED77C7" w14:textId="2A5F8CD3" w:rsidR="00A92316" w:rsidRPr="003C47FE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6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92316" w:rsidRPr="003C47FE">
        <w:rPr>
          <w:rFonts w:ascii="Angsana New" w:hAnsi="Angsana New"/>
          <w:sz w:val="30"/>
          <w:szCs w:val="30"/>
          <w:cs/>
        </w:rPr>
        <w:t>บริษัทดำเนินธุรกิจในประเทศ</w:t>
      </w:r>
      <w:r w:rsidR="00A92316">
        <w:rPr>
          <w:rFonts w:ascii="Angsana New" w:hAnsi="Angsana New" w:hint="cs"/>
          <w:sz w:val="30"/>
          <w:szCs w:val="30"/>
          <w:cs/>
        </w:rPr>
        <w:t>ไทย</w:t>
      </w:r>
      <w:r w:rsidR="00A92316" w:rsidRPr="003C47FE">
        <w:rPr>
          <w:rFonts w:ascii="Angsana New" w:hAnsi="Angsana New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ไม่มีรายได้จากต่างประเทศหรือสินทรัพย์ในต่างประเทศที่ม</w:t>
      </w:r>
      <w:r w:rsidR="00825139">
        <w:rPr>
          <w:rFonts w:ascii="Angsana New" w:hAnsi="Angsana New" w:hint="cs"/>
          <w:sz w:val="30"/>
          <w:szCs w:val="30"/>
          <w:cs/>
        </w:rPr>
        <w:t>ี</w:t>
      </w:r>
      <w:r w:rsidR="00A92316" w:rsidRPr="003C47FE">
        <w:rPr>
          <w:rFonts w:ascii="Angsana New" w:hAnsi="Angsana New"/>
          <w:sz w:val="30"/>
          <w:szCs w:val="30"/>
          <w:cs/>
        </w:rPr>
        <w:t>สาระสำคัญ</w:t>
      </w:r>
    </w:p>
    <w:p w14:paraId="7718F6A4" w14:textId="77777777" w:rsidR="00A92316" w:rsidRPr="00D06A35" w:rsidRDefault="00A92316" w:rsidP="00B20BDD">
      <w:pPr>
        <w:pStyle w:val="FSBlank"/>
        <w:tabs>
          <w:tab w:val="clear" w:pos="540"/>
        </w:tabs>
        <w:ind w:left="720" w:firstLine="0"/>
        <w:rPr>
          <w:sz w:val="30"/>
          <w:szCs w:val="30"/>
        </w:rPr>
      </w:pPr>
    </w:p>
    <w:p w14:paraId="13BADA68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02597FC2" w14:textId="77777777" w:rsidR="00A92316" w:rsidRPr="00D32806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30"/>
          <w:szCs w:val="30"/>
        </w:rPr>
      </w:pPr>
    </w:p>
    <w:p w14:paraId="3E86DCE4" w14:textId="3EB70C4D" w:rsidR="00A92316" w:rsidRPr="007E4FA6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06A35">
        <w:rPr>
          <w:rFonts w:ascii="Angsana New" w:hAnsi="Angsana New" w:hint="cs"/>
          <w:color w:val="000000"/>
          <w:sz w:val="30"/>
          <w:szCs w:val="30"/>
          <w:cs/>
        </w:rPr>
        <w:t>บริษัทมีรายได้จากลูกค้า</w:t>
      </w:r>
      <w:r w:rsidR="00D425D5">
        <w:rPr>
          <w:rFonts w:ascii="Angsana New" w:hAnsi="Angsana New" w:hint="cs"/>
          <w:color w:val="000000"/>
          <w:sz w:val="30"/>
          <w:szCs w:val="30"/>
          <w:cs/>
        </w:rPr>
        <w:t>ราย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จากส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วนงานธุรกิจอสังหาริมทรัพย์เป็น</w:t>
      </w:r>
      <w:r w:rsidR="00BC2AC8" w:rsidRPr="00CE7D5B">
        <w:rPr>
          <w:rFonts w:ascii="Angsana New" w:hAnsi="Angsana New" w:hint="cs"/>
          <w:color w:val="000000"/>
          <w:sz w:val="30"/>
          <w:szCs w:val="30"/>
          <w:cs/>
        </w:rPr>
        <w:t>เงินประมาณ</w:t>
      </w:r>
      <w:r w:rsidR="00495920">
        <w:rPr>
          <w:rFonts w:ascii="Angsana New" w:hAnsi="Angsana New"/>
          <w:color w:val="000000"/>
          <w:sz w:val="30"/>
          <w:szCs w:val="30"/>
        </w:rPr>
        <w:t xml:space="preserve"> </w:t>
      </w:r>
      <w:r w:rsidR="00D110C5">
        <w:rPr>
          <w:rFonts w:ascii="Angsana New" w:hAnsi="Angsana New"/>
          <w:color w:val="000000"/>
          <w:sz w:val="30"/>
          <w:szCs w:val="30"/>
        </w:rPr>
        <w:t>91</w:t>
      </w:r>
      <w:r w:rsidR="00BC2AC8" w:rsidRPr="00CE7D5B">
        <w:rPr>
          <w:rFonts w:ascii="Angsana New" w:hAnsi="Angsana New"/>
          <w:color w:val="000000"/>
          <w:sz w:val="30"/>
          <w:szCs w:val="30"/>
        </w:rPr>
        <w:t xml:space="preserve"> </w:t>
      </w:r>
      <w:r w:rsidR="00BC2AC8" w:rsidRPr="00CE7D5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D110C5">
        <w:rPr>
          <w:rFonts w:ascii="Angsana New" w:hAnsi="Angsana New"/>
          <w:i/>
          <w:iCs/>
          <w:color w:val="000000"/>
          <w:sz w:val="30"/>
          <w:szCs w:val="30"/>
        </w:rPr>
        <w:t>2565</w:t>
      </w:r>
      <w:r w:rsidR="00A92316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D110C5">
        <w:rPr>
          <w:rFonts w:ascii="Angsana New" w:hAnsi="Angsana New"/>
          <w:i/>
          <w:iCs/>
          <w:color w:val="000000"/>
          <w:sz w:val="30"/>
          <w:szCs w:val="30"/>
        </w:rPr>
        <w:t>58</w:t>
      </w:r>
      <w:r w:rsidR="00DA681C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E6218F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E6218F" w:rsidRPr="007E4FA6">
        <w:rPr>
          <w:rFonts w:ascii="Angsana New" w:hAnsi="Angsana New" w:hint="cs"/>
          <w:color w:val="000000"/>
          <w:sz w:val="30"/>
          <w:szCs w:val="30"/>
          <w:cs/>
        </w:rPr>
        <w:t>จากรายได้ของ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E6218F" w:rsidRPr="007E4FA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</w:p>
    <w:p w14:paraId="56D4DF23" w14:textId="77777777" w:rsidR="00835F9B" w:rsidRPr="007E4FA6" w:rsidRDefault="00835F9B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81170F" w14:textId="77777777" w:rsidR="00897291" w:rsidRPr="00E6218F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Cs/>
          <w:i/>
          <w:iCs/>
          <w:sz w:val="30"/>
          <w:szCs w:val="30"/>
        </w:rPr>
      </w:pP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สิทธิ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ประโยชน์</w:t>
      </w: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จากการส่งเสริมการลงทุน</w:t>
      </w:r>
    </w:p>
    <w:p w14:paraId="565E7004" w14:textId="77777777" w:rsidR="00897291" w:rsidRPr="00B02385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sz w:val="30"/>
          <w:szCs w:val="30"/>
        </w:rPr>
      </w:pPr>
    </w:p>
    <w:p w14:paraId="7FFC33EC" w14:textId="20585589" w:rsidR="00897291" w:rsidRDefault="008E4ED2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97291" w:rsidRPr="00897291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897291" w:rsidRPr="00714D13">
        <w:rPr>
          <w:rFonts w:ascii="Angsana New" w:hAnsi="Angsana New"/>
          <w:spacing w:val="6"/>
          <w:sz w:val="30"/>
          <w:szCs w:val="30"/>
          <w:cs/>
        </w:rPr>
        <w:t>กิจการพัฒนา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โครงการอสังหาริมทรัพย์และเขตส่งเสริมอุตสาหกรรม (จังหวัดนครราชสีมา) การผลิตน้ำเพื่อใช้ในเขตส่งเสริมอุตสาหกรรม (จังหวัดปทุมธานี) และกิจการบริการบำบัดน้ำเสีย (จังหวัดปทุมธานี)</w:t>
      </w:r>
      <w:r w:rsidR="00897291" w:rsidRPr="00F3695E">
        <w:rPr>
          <w:rFonts w:ascii="Angsana New" w:hAnsi="Angsana New"/>
          <w:spacing w:val="6"/>
          <w:sz w:val="30"/>
          <w:szCs w:val="30"/>
        </w:rPr>
        <w:t xml:space="preserve"> 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</w:t>
      </w:r>
      <w:r w:rsidR="00897291" w:rsidRPr="00897291">
        <w:rPr>
          <w:rFonts w:ascii="Angsana New" w:hAnsi="Angsana New"/>
          <w:sz w:val="30"/>
          <w:szCs w:val="30"/>
          <w:cs/>
        </w:rPr>
        <w:t>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  <w:r w:rsidR="00EB7A2E">
        <w:rPr>
          <w:rFonts w:ascii="Angsana New" w:hAnsi="Angsana New" w:hint="cs"/>
          <w:sz w:val="30"/>
          <w:szCs w:val="30"/>
          <w:cs/>
        </w:rPr>
        <w:t xml:space="preserve"> ซึ่งบริษัทต้องถือปฎิบัติตาม</w:t>
      </w:r>
    </w:p>
    <w:p w14:paraId="0960E936" w14:textId="77777777" w:rsidR="00897291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14:paraId="65DF757C" w14:textId="010FA82C" w:rsidR="00897291" w:rsidRPr="00396852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191D50">
        <w:rPr>
          <w:rFonts w:ascii="Angsana New" w:hAnsi="Angsana New"/>
          <w:spacing w:val="-8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</w:t>
      </w:r>
      <w:r w:rsidR="00827088" w:rsidRPr="00191D50">
        <w:rPr>
          <w:rFonts w:ascii="Angsana New" w:hAnsi="Angsana New" w:hint="cs"/>
          <w:spacing w:val="-8"/>
          <w:sz w:val="30"/>
          <w:szCs w:val="30"/>
          <w:cs/>
        </w:rPr>
        <w:t xml:space="preserve">สำหรับแต่ละปีสิ้นสุดวันที่ </w:t>
      </w:r>
      <w:r w:rsidR="00D110C5">
        <w:rPr>
          <w:rFonts w:ascii="Angsana New" w:hAnsi="Angsana New"/>
          <w:spacing w:val="-8"/>
          <w:sz w:val="30"/>
          <w:szCs w:val="30"/>
        </w:rPr>
        <w:t>31</w:t>
      </w:r>
      <w:r w:rsidR="00827088" w:rsidRPr="00191D50">
        <w:rPr>
          <w:rFonts w:ascii="Angsana New" w:hAnsi="Angsana New"/>
          <w:spacing w:val="-8"/>
          <w:sz w:val="30"/>
          <w:szCs w:val="30"/>
        </w:rPr>
        <w:t xml:space="preserve"> </w:t>
      </w:r>
      <w:r w:rsidR="00827088" w:rsidRPr="00191D50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pacing w:val="-8"/>
          <w:sz w:val="30"/>
          <w:szCs w:val="30"/>
        </w:rPr>
        <w:t>2566</w:t>
      </w:r>
      <w:r w:rsidR="00827088" w:rsidRPr="00396852">
        <w:rPr>
          <w:rFonts w:ascii="Angsana New" w:hAnsi="Angsana New"/>
          <w:sz w:val="30"/>
          <w:szCs w:val="30"/>
        </w:rPr>
        <w:t xml:space="preserve"> </w:t>
      </w:r>
      <w:r w:rsidR="00827088" w:rsidRPr="0039685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110C5">
        <w:rPr>
          <w:rFonts w:ascii="Angsana New" w:hAnsi="Angsana New"/>
          <w:sz w:val="30"/>
          <w:szCs w:val="30"/>
        </w:rPr>
        <w:t>2565</w:t>
      </w:r>
      <w:r w:rsidR="00827088" w:rsidRPr="00396852">
        <w:rPr>
          <w:rFonts w:ascii="Angsana New" w:hAnsi="Angsana New"/>
          <w:sz w:val="30"/>
          <w:szCs w:val="30"/>
        </w:rPr>
        <w:t xml:space="preserve"> </w:t>
      </w:r>
      <w:r w:rsidRPr="0039685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8AB1114" w14:textId="77777777" w:rsidR="00897291" w:rsidRPr="00396852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45"/>
        <w:gridCol w:w="1016"/>
        <w:gridCol w:w="145"/>
        <w:gridCol w:w="944"/>
        <w:gridCol w:w="145"/>
        <w:gridCol w:w="1025"/>
        <w:gridCol w:w="145"/>
        <w:gridCol w:w="936"/>
        <w:gridCol w:w="145"/>
        <w:gridCol w:w="1023"/>
        <w:gridCol w:w="9"/>
      </w:tblGrid>
      <w:tr w:rsidR="00CB2557" w:rsidRPr="00A92316" w14:paraId="5E150CDC" w14:textId="77777777" w:rsidTr="001E1CFD">
        <w:trPr>
          <w:gridAfter w:val="1"/>
          <w:wAfter w:w="9" w:type="dxa"/>
        </w:trPr>
        <w:tc>
          <w:tcPr>
            <w:tcW w:w="2520" w:type="dxa"/>
            <w:vAlign w:val="bottom"/>
          </w:tcPr>
          <w:p w14:paraId="65BB0FD8" w14:textId="77777777" w:rsidR="00CB2557" w:rsidRPr="00A92316" w:rsidRDefault="00CB2557" w:rsidP="0035335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9" w:type="dxa"/>
            <w:gridSpan w:val="11"/>
            <w:vAlign w:val="bottom"/>
          </w:tcPr>
          <w:p w14:paraId="545BBAAB" w14:textId="7D83829B" w:rsidR="00CB2557" w:rsidRPr="00A92316" w:rsidRDefault="008E4ED2" w:rsidP="00D00380">
            <w:pPr>
              <w:tabs>
                <w:tab w:val="left" w:pos="2902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/</w:t>
            </w:r>
            <w:r w:rsidR="00CB2557" w:rsidRPr="00EA5054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0BDD" w:rsidRPr="00A92316" w14:paraId="679FD29F" w14:textId="77777777" w:rsidTr="001E1CFD">
        <w:trPr>
          <w:gridAfter w:val="1"/>
          <w:wAfter w:w="9" w:type="dxa"/>
        </w:trPr>
        <w:tc>
          <w:tcPr>
            <w:tcW w:w="2520" w:type="dxa"/>
            <w:vAlign w:val="bottom"/>
          </w:tcPr>
          <w:p w14:paraId="689B2C7C" w14:textId="77777777" w:rsidR="00B20BDD" w:rsidRPr="00EA5054" w:rsidRDefault="00B20BDD" w:rsidP="003533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240685B6" w14:textId="2C70C5BA" w:rsidR="00B20BDD" w:rsidRPr="00EA5054" w:rsidRDefault="00D110C5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94469D7" w14:textId="77777777" w:rsidR="00B20BDD" w:rsidRPr="00EA5054" w:rsidRDefault="00B20BDD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4" w:type="dxa"/>
            <w:gridSpan w:val="5"/>
            <w:vAlign w:val="bottom"/>
          </w:tcPr>
          <w:p w14:paraId="409D24F6" w14:textId="255F2F8F" w:rsidR="00B20BDD" w:rsidRPr="00EA5054" w:rsidRDefault="00D110C5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97291" w:rsidRPr="00A92316" w14:paraId="7BD334DB" w14:textId="77777777" w:rsidTr="001E1CFD">
        <w:tc>
          <w:tcPr>
            <w:tcW w:w="2520" w:type="dxa"/>
            <w:vAlign w:val="bottom"/>
          </w:tcPr>
          <w:p w14:paraId="7960151F" w14:textId="77777777" w:rsidR="00897291" w:rsidRPr="00EA5054" w:rsidRDefault="00897291" w:rsidP="008550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172DA9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723F9FB5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  <w:p w14:paraId="0DDED194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81AC0C1" w14:textId="77777777" w:rsidR="00897291" w:rsidRPr="00EA5054" w:rsidRDefault="00897291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5618979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9E3CD3C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14:paraId="73454E63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4DD12C4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7025CB22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4EEC0B3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6637BDB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1933888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  <w:p w14:paraId="77EC872E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80ADE61" w14:textId="77777777" w:rsidR="00897291" w:rsidRPr="00EA5054" w:rsidRDefault="00897291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4021404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EC6C30E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14:paraId="6A35D59D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E50C699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BDF97E6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7291" w:rsidRPr="00A92316" w14:paraId="03ED486F" w14:textId="77777777" w:rsidTr="001E1CFD">
        <w:tc>
          <w:tcPr>
            <w:tcW w:w="2520" w:type="dxa"/>
            <w:vAlign w:val="bottom"/>
          </w:tcPr>
          <w:p w14:paraId="709FC1BF" w14:textId="77777777" w:rsidR="00897291" w:rsidRPr="00EA5054" w:rsidRDefault="00897291" w:rsidP="008550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8" w:type="dxa"/>
            <w:gridSpan w:val="12"/>
            <w:vAlign w:val="bottom"/>
          </w:tcPr>
          <w:p w14:paraId="3BD8B6E5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37E3" w:rsidRPr="00A92316" w14:paraId="1BCD70E7" w14:textId="77777777" w:rsidTr="00F35E22">
        <w:tc>
          <w:tcPr>
            <w:tcW w:w="2520" w:type="dxa"/>
            <w:vAlign w:val="bottom"/>
          </w:tcPr>
          <w:p w14:paraId="41008A9D" w14:textId="77777777" w:rsidR="003137E3" w:rsidRPr="001E1CF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"/>
              </w:tabs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EA505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D27D08" w14:textId="70B1678A" w:rsidR="003137E3" w:rsidRPr="00EA5054" w:rsidRDefault="005E1FC8" w:rsidP="000D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2136722" w14:textId="7777777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D686B46" w14:textId="21BD944C" w:rsidR="003137E3" w:rsidRPr="00EA5054" w:rsidRDefault="00D110C5" w:rsidP="000D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7C68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9E85A29" w14:textId="7777777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51D7A8F1" w14:textId="7D2DA49C" w:rsidR="003137E3" w:rsidRPr="00EA5054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6F4A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978FB6B" w14:textId="7777777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15217DB" w14:textId="2708D393" w:rsidR="003137E3" w:rsidRPr="00EA5054" w:rsidRDefault="003137E3" w:rsidP="000D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569FA30" w14:textId="71C0C61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DAFBDCF" w14:textId="3A4A580F" w:rsidR="003137E3" w:rsidRPr="00EA5054" w:rsidRDefault="00D110C5" w:rsidP="000D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313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A1174C7" w14:textId="7777777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AB9FA8C" w14:textId="79767A05" w:rsidR="003137E3" w:rsidRPr="00EA5054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313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3137E3" w:rsidRPr="002D757B" w14:paraId="7FF15CE1" w14:textId="77777777" w:rsidTr="00F35E22">
        <w:tc>
          <w:tcPr>
            <w:tcW w:w="2520" w:type="dxa"/>
          </w:tcPr>
          <w:p w14:paraId="33710F8E" w14:textId="77777777" w:rsidR="003137E3" w:rsidRPr="00EA505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5054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6E98EC" w14:textId="440C2599" w:rsidR="003137E3" w:rsidRPr="00EA5054" w:rsidRDefault="00423149" w:rsidP="000D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4ED6383" w14:textId="7777777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20F60E5" w14:textId="49C7A536" w:rsidR="003137E3" w:rsidRPr="00EA5054" w:rsidRDefault="00D110C5" w:rsidP="000D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7C68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30515E5" w14:textId="7777777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0525D0D4" w14:textId="4A19CE65" w:rsidR="003137E3" w:rsidRPr="00EA5054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42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6C9184E" w14:textId="7777777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BB62028" w14:textId="5B635342" w:rsidR="003137E3" w:rsidRPr="00EA5054" w:rsidRDefault="003137E3" w:rsidP="000D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FC84BC" w14:textId="7777777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67CF0D7" w14:textId="4D008B92" w:rsidR="003137E3" w:rsidRPr="00EA5054" w:rsidRDefault="00D110C5" w:rsidP="000D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732</w:t>
            </w:r>
            <w:r w:rsidR="00313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230726D" w14:textId="77777777" w:rsidR="003137E3" w:rsidRPr="00EA5054" w:rsidRDefault="003137E3" w:rsidP="003137E3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7A27F11" w14:textId="5E6C4A44" w:rsidR="003137E3" w:rsidRPr="00EA5054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732</w:t>
            </w:r>
            <w:r w:rsidR="00313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</w:tbl>
    <w:p w14:paraId="69851C4C" w14:textId="77777777" w:rsidR="00E6218F" w:rsidRDefault="00E6218F" w:rsidP="00E6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B59C0C" w14:textId="1AED96AE" w:rsidR="008C164B" w:rsidRPr="00CE6DF9" w:rsidRDefault="008C164B" w:rsidP="00CE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690683" w14:textId="64D31CD0" w:rsidR="007D014D" w:rsidRPr="00B104B2" w:rsidRDefault="00D110C5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19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7D014D" w:rsidRPr="002464E0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14:paraId="632B95B9" w14:textId="77777777" w:rsidR="00B104B2" w:rsidRDefault="00B104B2" w:rsidP="00B10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1263"/>
        <w:gridCol w:w="269"/>
        <w:gridCol w:w="1193"/>
        <w:gridCol w:w="269"/>
        <w:gridCol w:w="1169"/>
        <w:gridCol w:w="269"/>
        <w:gridCol w:w="1078"/>
      </w:tblGrid>
      <w:tr w:rsidR="00655A29" w:rsidRPr="003C47FE" w14:paraId="182466B3" w14:textId="77777777" w:rsidTr="00655A29">
        <w:trPr>
          <w:cantSplit/>
        </w:trPr>
        <w:tc>
          <w:tcPr>
            <w:tcW w:w="1598" w:type="pct"/>
          </w:tcPr>
          <w:p w14:paraId="5003B552" w14:textId="77777777" w:rsidR="00655A29" w:rsidRPr="003C47FE" w:rsidRDefault="00655A29" w:rsidP="002760A7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394FECCC" w14:textId="77777777" w:rsidR="00655A29" w:rsidRPr="00884D6D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</w:tcPr>
          <w:p w14:paraId="438BA0D9" w14:textId="6E6FE8B6" w:rsidR="00655A29" w:rsidRPr="00884D6D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EA6706F" w14:textId="77777777" w:rsidR="00655A29" w:rsidRPr="003C47FE" w:rsidRDefault="00655A29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323436BB" w14:textId="77777777" w:rsidR="00655A29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3C47FE" w14:paraId="74C6BD27" w14:textId="77777777" w:rsidTr="002760A7">
        <w:trPr>
          <w:cantSplit/>
        </w:trPr>
        <w:tc>
          <w:tcPr>
            <w:tcW w:w="1598" w:type="pct"/>
          </w:tcPr>
          <w:p w14:paraId="47848E6F" w14:textId="77777777" w:rsidR="00DA681C" w:rsidRPr="003C47FE" w:rsidRDefault="00DA681C" w:rsidP="00DA681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3591503" w14:textId="77777777" w:rsidR="00DA681C" w:rsidRPr="00E11705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0" w:type="pct"/>
          </w:tcPr>
          <w:p w14:paraId="4B87E204" w14:textId="799804C9" w:rsidR="00DA681C" w:rsidRPr="003C47FE" w:rsidRDefault="00D110C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36F689B2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B0D4E21" w14:textId="0C58C989" w:rsidR="00DA681C" w:rsidRPr="003C47FE" w:rsidRDefault="00D110C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387B0102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1E28C55" w14:textId="6A35035F" w:rsidR="00DA681C" w:rsidRPr="003C47FE" w:rsidRDefault="00D110C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4B2E7437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D4BEE" w14:textId="418693C4" w:rsidR="00DA681C" w:rsidRPr="003C47FE" w:rsidRDefault="00D110C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A681C" w:rsidRPr="003C47FE" w14:paraId="17C8BF4E" w14:textId="77777777" w:rsidTr="002760A7">
        <w:trPr>
          <w:cantSplit/>
        </w:trPr>
        <w:tc>
          <w:tcPr>
            <w:tcW w:w="1598" w:type="pct"/>
          </w:tcPr>
          <w:p w14:paraId="07537D41" w14:textId="77777777" w:rsidR="00DA681C" w:rsidRPr="003C47FE" w:rsidRDefault="00DA681C" w:rsidP="00DA681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28F8D24C" w14:textId="77777777" w:rsidR="00DA681C" w:rsidRPr="00E11705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6CA8837A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37E3" w:rsidRPr="003C47FE" w14:paraId="00E6FB4A" w14:textId="77777777" w:rsidTr="002760A7">
        <w:trPr>
          <w:cantSplit/>
        </w:trPr>
        <w:tc>
          <w:tcPr>
            <w:tcW w:w="1598" w:type="pct"/>
            <w:vAlign w:val="center"/>
          </w:tcPr>
          <w:p w14:paraId="5ED5BD48" w14:textId="7A490633" w:rsidR="003137E3" w:rsidRPr="003C47FE" w:rsidRDefault="003137E3" w:rsidP="003137E3">
            <w:pPr>
              <w:rPr>
                <w:rFonts w:ascii="Angsana New" w:hAnsi="Angsana New"/>
                <w:sz w:val="30"/>
                <w:szCs w:val="30"/>
              </w:rPr>
            </w:pPr>
            <w:r w:rsidRPr="003745A8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436" w:type="pct"/>
          </w:tcPr>
          <w:p w14:paraId="48CB6EF0" w14:textId="77777777" w:rsidR="003137E3" w:rsidRPr="00E11705" w:rsidRDefault="003137E3" w:rsidP="003137E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F6BC9B9" w14:textId="70753DD9" w:rsidR="003137E3" w:rsidRPr="00CD4866" w:rsidRDefault="00D110C5" w:rsidP="003137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89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474</w:t>
            </w:r>
          </w:p>
        </w:tc>
        <w:tc>
          <w:tcPr>
            <w:tcW w:w="145" w:type="pct"/>
          </w:tcPr>
          <w:p w14:paraId="2526A490" w14:textId="77777777" w:rsidR="003137E3" w:rsidRPr="00C108B2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683E06F" w14:textId="1A2BEBDE" w:rsidR="003137E3" w:rsidRPr="009868A9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68</w:t>
            </w:r>
            <w:r w:rsidR="003137E3" w:rsidRPr="009868A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635</w:t>
            </w:r>
          </w:p>
        </w:tc>
        <w:tc>
          <w:tcPr>
            <w:tcW w:w="145" w:type="pct"/>
          </w:tcPr>
          <w:p w14:paraId="1C45DE0A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F63E5B2" w14:textId="18F58665" w:rsidR="003137E3" w:rsidRPr="005961F3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89</w:t>
            </w:r>
            <w:r w:rsidR="00DA69A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474</w:t>
            </w:r>
          </w:p>
        </w:tc>
        <w:tc>
          <w:tcPr>
            <w:tcW w:w="145" w:type="pct"/>
          </w:tcPr>
          <w:p w14:paraId="766FC31D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9D2D7E" w14:textId="23D6961F" w:rsidR="003137E3" w:rsidRPr="009868A9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68</w:t>
            </w:r>
            <w:r w:rsidR="003137E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635</w:t>
            </w:r>
          </w:p>
        </w:tc>
      </w:tr>
      <w:tr w:rsidR="003137E3" w:rsidRPr="003C47FE" w14:paraId="6640FE87" w14:textId="77777777" w:rsidTr="002760A7">
        <w:trPr>
          <w:cantSplit/>
        </w:trPr>
        <w:tc>
          <w:tcPr>
            <w:tcW w:w="1598" w:type="pct"/>
            <w:vAlign w:val="center"/>
          </w:tcPr>
          <w:p w14:paraId="79164FE4" w14:textId="6643CB90" w:rsidR="003137E3" w:rsidRPr="003C47FE" w:rsidRDefault="003137E3" w:rsidP="003137E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6" w:type="pct"/>
          </w:tcPr>
          <w:p w14:paraId="6803D8C9" w14:textId="77777777" w:rsidR="003137E3" w:rsidRPr="00E11705" w:rsidRDefault="003137E3" w:rsidP="003137E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6A073B4" w14:textId="32DDECF3" w:rsidR="003137E3" w:rsidRPr="00CD4866" w:rsidRDefault="00D110C5" w:rsidP="003137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131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601</w:t>
            </w:r>
          </w:p>
        </w:tc>
        <w:tc>
          <w:tcPr>
            <w:tcW w:w="145" w:type="pct"/>
          </w:tcPr>
          <w:p w14:paraId="0483B4AF" w14:textId="77777777" w:rsidR="003137E3" w:rsidRPr="00C108B2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BB74D74" w14:textId="14ABD449" w:rsidR="003137E3" w:rsidRPr="001A080F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167</w:t>
            </w:r>
            <w:r w:rsidR="003137E3" w:rsidRPr="009868A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701</w:t>
            </w:r>
          </w:p>
        </w:tc>
        <w:tc>
          <w:tcPr>
            <w:tcW w:w="145" w:type="pct"/>
          </w:tcPr>
          <w:p w14:paraId="5223379A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C18EE55" w14:textId="242C5B28" w:rsidR="003137E3" w:rsidRPr="005961F3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131</w:t>
            </w:r>
            <w:r w:rsidR="00F64EA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601</w:t>
            </w:r>
          </w:p>
        </w:tc>
        <w:tc>
          <w:tcPr>
            <w:tcW w:w="145" w:type="pct"/>
          </w:tcPr>
          <w:p w14:paraId="537BEF1F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4915399" w14:textId="299CA688" w:rsidR="003137E3" w:rsidRPr="001A080F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167</w:t>
            </w:r>
            <w:r w:rsidR="003137E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701</w:t>
            </w:r>
          </w:p>
        </w:tc>
      </w:tr>
      <w:tr w:rsidR="003137E3" w:rsidRPr="003C47FE" w14:paraId="21DB5B8C" w14:textId="77777777" w:rsidTr="002760A7">
        <w:trPr>
          <w:cantSplit/>
        </w:trPr>
        <w:tc>
          <w:tcPr>
            <w:tcW w:w="1598" w:type="pct"/>
          </w:tcPr>
          <w:p w14:paraId="3843086C" w14:textId="77777777" w:rsidR="003137E3" w:rsidRPr="006D32E8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6" w:type="pct"/>
          </w:tcPr>
          <w:p w14:paraId="7EA6D619" w14:textId="2546F9C6" w:rsidR="003137E3" w:rsidRPr="00E11705" w:rsidRDefault="00D110C5" w:rsidP="003137E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80" w:type="pct"/>
          </w:tcPr>
          <w:p w14:paraId="61707198" w14:textId="7100A53E" w:rsidR="003137E3" w:rsidRPr="00CD4866" w:rsidRDefault="00D110C5" w:rsidP="003137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124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895</w:t>
            </w:r>
          </w:p>
        </w:tc>
        <w:tc>
          <w:tcPr>
            <w:tcW w:w="145" w:type="pct"/>
          </w:tcPr>
          <w:p w14:paraId="31C2BF71" w14:textId="77777777" w:rsidR="003137E3" w:rsidRPr="00C108B2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737291F" w14:textId="23432A6B" w:rsidR="003137E3" w:rsidRPr="009868A9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101</w:t>
            </w:r>
            <w:r w:rsidR="003137E3" w:rsidRPr="009868A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787</w:t>
            </w:r>
          </w:p>
        </w:tc>
        <w:tc>
          <w:tcPr>
            <w:tcW w:w="145" w:type="pct"/>
          </w:tcPr>
          <w:p w14:paraId="3A314049" w14:textId="77777777" w:rsidR="003137E3" w:rsidRPr="001A080F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E7C08F0" w14:textId="0C34A6EA" w:rsidR="003137E3" w:rsidRPr="005961F3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124</w:t>
            </w:r>
            <w:r w:rsidR="00F64EA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895</w:t>
            </w:r>
          </w:p>
        </w:tc>
        <w:tc>
          <w:tcPr>
            <w:tcW w:w="145" w:type="pct"/>
          </w:tcPr>
          <w:p w14:paraId="476F9F8D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8BF30" w14:textId="5B0EBEF3" w:rsidR="003137E3" w:rsidRPr="009868A9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101</w:t>
            </w:r>
            <w:r w:rsidR="003137E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787</w:t>
            </w:r>
          </w:p>
        </w:tc>
      </w:tr>
      <w:tr w:rsidR="003137E3" w:rsidRPr="003C47FE" w14:paraId="0F32E363" w14:textId="77777777" w:rsidTr="002760A7">
        <w:trPr>
          <w:cantSplit/>
        </w:trPr>
        <w:tc>
          <w:tcPr>
            <w:tcW w:w="1598" w:type="pct"/>
          </w:tcPr>
          <w:p w14:paraId="69934E24" w14:textId="444CC51F" w:rsidR="003137E3" w:rsidRPr="006D32E8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436" w:type="pct"/>
          </w:tcPr>
          <w:p w14:paraId="5329B476" w14:textId="77777777" w:rsidR="003137E3" w:rsidRPr="00B070E9" w:rsidRDefault="003137E3" w:rsidP="003137E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1FCF69A" w14:textId="3CC62998" w:rsidR="003137E3" w:rsidRPr="00D535E9" w:rsidRDefault="00D110C5" w:rsidP="003137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72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446</w:t>
            </w:r>
          </w:p>
        </w:tc>
        <w:tc>
          <w:tcPr>
            <w:tcW w:w="145" w:type="pct"/>
          </w:tcPr>
          <w:p w14:paraId="608D1C5A" w14:textId="54AF6814" w:rsidR="003137E3" w:rsidRPr="00C108B2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642" w:type="pct"/>
          </w:tcPr>
          <w:p w14:paraId="2085A18F" w14:textId="6114099B" w:rsidR="003137E3" w:rsidRPr="009868A9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63</w:t>
            </w:r>
            <w:r w:rsidR="003137E3" w:rsidRPr="009868A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193</w:t>
            </w:r>
          </w:p>
        </w:tc>
        <w:tc>
          <w:tcPr>
            <w:tcW w:w="145" w:type="pct"/>
          </w:tcPr>
          <w:p w14:paraId="4193B4E7" w14:textId="46798E18" w:rsidR="003137E3" w:rsidRPr="001A080F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9" w:type="pct"/>
          </w:tcPr>
          <w:p w14:paraId="5A8FE678" w14:textId="5C96758D" w:rsidR="003137E3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72</w:t>
            </w:r>
            <w:r w:rsidR="002E05E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446</w:t>
            </w:r>
          </w:p>
        </w:tc>
        <w:tc>
          <w:tcPr>
            <w:tcW w:w="145" w:type="pct"/>
          </w:tcPr>
          <w:p w14:paraId="5D8980A7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19788E" w14:textId="0CFBB32D" w:rsidR="003137E3" w:rsidRPr="001A080F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63</w:t>
            </w:r>
            <w:r w:rsidR="003137E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193</w:t>
            </w:r>
          </w:p>
        </w:tc>
      </w:tr>
      <w:tr w:rsidR="003137E3" w:rsidRPr="003C47FE" w14:paraId="46797BEB" w14:textId="77777777" w:rsidTr="002760A7">
        <w:trPr>
          <w:cantSplit/>
        </w:trPr>
        <w:tc>
          <w:tcPr>
            <w:tcW w:w="1598" w:type="pct"/>
          </w:tcPr>
          <w:p w14:paraId="7753CBCB" w14:textId="77777777" w:rsidR="003137E3" w:rsidRPr="006D32E8" w:rsidRDefault="003137E3" w:rsidP="003137E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ค่าดูแลระบบสาธารณูปโภค</w:t>
            </w:r>
          </w:p>
        </w:tc>
        <w:tc>
          <w:tcPr>
            <w:tcW w:w="436" w:type="pct"/>
          </w:tcPr>
          <w:p w14:paraId="64BE24F4" w14:textId="77777777" w:rsidR="003137E3" w:rsidRPr="00E11705" w:rsidRDefault="003137E3" w:rsidP="003137E3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6D9C885E" w14:textId="7329A18E" w:rsidR="003137E3" w:rsidRPr="00CD4866" w:rsidRDefault="00D110C5" w:rsidP="003137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57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228</w:t>
            </w:r>
          </w:p>
        </w:tc>
        <w:tc>
          <w:tcPr>
            <w:tcW w:w="145" w:type="pct"/>
          </w:tcPr>
          <w:p w14:paraId="29287549" w14:textId="77777777" w:rsidR="003137E3" w:rsidRPr="00536488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028442B" w14:textId="1A0A6BF8" w:rsidR="003137E3" w:rsidRPr="009868A9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57</w:t>
            </w:r>
            <w:r w:rsidR="003137E3" w:rsidRPr="009868A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165</w:t>
            </w:r>
          </w:p>
        </w:tc>
        <w:tc>
          <w:tcPr>
            <w:tcW w:w="145" w:type="pct"/>
          </w:tcPr>
          <w:p w14:paraId="73CBE682" w14:textId="77777777" w:rsidR="003137E3" w:rsidRPr="001A080F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056EE9A" w14:textId="4F8ADB09" w:rsidR="003137E3" w:rsidRPr="005961F3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57</w:t>
            </w:r>
            <w:r w:rsidR="002E05E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228</w:t>
            </w:r>
          </w:p>
        </w:tc>
        <w:tc>
          <w:tcPr>
            <w:tcW w:w="145" w:type="pct"/>
          </w:tcPr>
          <w:p w14:paraId="520C8101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BDF554" w14:textId="5FC4CD2E" w:rsidR="003137E3" w:rsidRPr="009868A9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57</w:t>
            </w:r>
            <w:r w:rsidR="003137E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165</w:t>
            </w:r>
          </w:p>
        </w:tc>
      </w:tr>
      <w:tr w:rsidR="003137E3" w:rsidRPr="003C47FE" w14:paraId="3DF60DD9" w14:textId="77777777" w:rsidTr="00F8463B">
        <w:trPr>
          <w:cantSplit/>
        </w:trPr>
        <w:tc>
          <w:tcPr>
            <w:tcW w:w="1598" w:type="pct"/>
            <w:vAlign w:val="center"/>
          </w:tcPr>
          <w:p w14:paraId="20CBC138" w14:textId="0FFC931A" w:rsidR="003137E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6" w:type="pct"/>
          </w:tcPr>
          <w:p w14:paraId="43C03B43" w14:textId="77777777" w:rsidR="003137E3" w:rsidRPr="00E11705" w:rsidRDefault="003137E3" w:rsidP="003137E3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0AE62D7" w14:textId="692481A7" w:rsidR="003137E3" w:rsidRPr="00CD4866" w:rsidRDefault="00D110C5" w:rsidP="003137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54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089</w:t>
            </w:r>
          </w:p>
        </w:tc>
        <w:tc>
          <w:tcPr>
            <w:tcW w:w="145" w:type="pct"/>
          </w:tcPr>
          <w:p w14:paraId="7D12A25A" w14:textId="77777777" w:rsidR="003137E3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EEB4524" w14:textId="08717EF4" w:rsidR="003137E3" w:rsidRPr="001A080F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  <w:r w:rsidR="003137E3" w:rsidRPr="009868A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052</w:t>
            </w:r>
          </w:p>
        </w:tc>
        <w:tc>
          <w:tcPr>
            <w:tcW w:w="145" w:type="pct"/>
          </w:tcPr>
          <w:p w14:paraId="32C84607" w14:textId="77777777" w:rsidR="003137E3" w:rsidRPr="001A080F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8334D1D" w14:textId="5C081C59" w:rsidR="003137E3" w:rsidRPr="005961F3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54</w:t>
            </w:r>
            <w:r w:rsidR="008B0F6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089</w:t>
            </w:r>
          </w:p>
        </w:tc>
        <w:tc>
          <w:tcPr>
            <w:tcW w:w="145" w:type="pct"/>
          </w:tcPr>
          <w:p w14:paraId="732231D1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DE086E" w14:textId="32825614" w:rsidR="003137E3" w:rsidRPr="001A080F" w:rsidRDefault="00D110C5" w:rsidP="009868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  <w:r w:rsidR="003137E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052</w:t>
            </w:r>
          </w:p>
        </w:tc>
      </w:tr>
      <w:tr w:rsidR="00FC18DF" w:rsidRPr="003C47FE" w14:paraId="6729D808" w14:textId="77777777" w:rsidTr="002760A7">
        <w:trPr>
          <w:cantSplit/>
        </w:trPr>
        <w:tc>
          <w:tcPr>
            <w:tcW w:w="1598" w:type="pct"/>
          </w:tcPr>
          <w:p w14:paraId="57F7A071" w14:textId="77777777" w:rsidR="00FC18DF" w:rsidRPr="003C47FE" w:rsidRDefault="00FC18DF" w:rsidP="00FC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436" w:type="pct"/>
          </w:tcPr>
          <w:p w14:paraId="51D2E165" w14:textId="77777777" w:rsidR="00FC18DF" w:rsidRPr="00E11705" w:rsidRDefault="00FC18DF" w:rsidP="00FC18D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21DD16F" w14:textId="0CCE747B" w:rsidR="00FC18DF" w:rsidRPr="00CD4866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406</w:t>
            </w:r>
          </w:p>
        </w:tc>
        <w:tc>
          <w:tcPr>
            <w:tcW w:w="145" w:type="pct"/>
          </w:tcPr>
          <w:p w14:paraId="6CF85ED2" w14:textId="77777777" w:rsidR="00FC18DF" w:rsidRPr="00C108B2" w:rsidRDefault="00FC18DF" w:rsidP="00FC18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0F5A93C8" w14:textId="7AD1E95E" w:rsidR="00FC18DF" w:rsidRPr="009868A9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  <w:r w:rsidR="00FC18DF" w:rsidRPr="009868A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154</w:t>
            </w:r>
          </w:p>
        </w:tc>
        <w:tc>
          <w:tcPr>
            <w:tcW w:w="145" w:type="pct"/>
          </w:tcPr>
          <w:p w14:paraId="20E40BF1" w14:textId="77777777" w:rsidR="00FC18DF" w:rsidRPr="001A080F" w:rsidRDefault="00FC18DF" w:rsidP="00FC1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7AADD70" w14:textId="18037D66" w:rsidR="00FC18DF" w:rsidRPr="005961F3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406</w:t>
            </w:r>
          </w:p>
        </w:tc>
        <w:tc>
          <w:tcPr>
            <w:tcW w:w="145" w:type="pct"/>
          </w:tcPr>
          <w:p w14:paraId="20FDF711" w14:textId="77777777" w:rsidR="00FC18DF" w:rsidRPr="001A080F" w:rsidRDefault="00FC18DF" w:rsidP="00FC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9FC17CC" w14:textId="36CB2BB9" w:rsidR="00FC18DF" w:rsidRPr="009868A9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154</w:t>
            </w:r>
          </w:p>
        </w:tc>
      </w:tr>
      <w:tr w:rsidR="00FC18DF" w:rsidRPr="003C47FE" w14:paraId="16EE231C" w14:textId="77777777" w:rsidTr="002760A7">
        <w:trPr>
          <w:cantSplit/>
        </w:trPr>
        <w:tc>
          <w:tcPr>
            <w:tcW w:w="1598" w:type="pct"/>
            <w:vAlign w:val="center"/>
          </w:tcPr>
          <w:p w14:paraId="4B518C76" w14:textId="77777777" w:rsidR="00FC18DF" w:rsidRPr="003C47FE" w:rsidRDefault="00FC18DF" w:rsidP="00FC18DF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436" w:type="pct"/>
          </w:tcPr>
          <w:p w14:paraId="128677BE" w14:textId="77777777" w:rsidR="00FC18DF" w:rsidRPr="00E11705" w:rsidRDefault="00FC18DF" w:rsidP="00FC18D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BAC6494" w14:textId="100606EF" w:rsidR="00FC18DF" w:rsidRPr="00CD4866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708</w:t>
            </w:r>
          </w:p>
        </w:tc>
        <w:tc>
          <w:tcPr>
            <w:tcW w:w="145" w:type="pct"/>
          </w:tcPr>
          <w:p w14:paraId="2F9B5038" w14:textId="77777777" w:rsidR="00FC18DF" w:rsidRPr="00C108B2" w:rsidRDefault="00FC18DF" w:rsidP="00FC18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74612EA3" w14:textId="32E309D7" w:rsidR="00FC18DF" w:rsidRPr="009868A9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  <w:r w:rsidR="00FC18DF" w:rsidRPr="009868A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543</w:t>
            </w:r>
          </w:p>
        </w:tc>
        <w:tc>
          <w:tcPr>
            <w:tcW w:w="145" w:type="pct"/>
          </w:tcPr>
          <w:p w14:paraId="4F470931" w14:textId="77777777" w:rsidR="00FC18DF" w:rsidRPr="001A080F" w:rsidRDefault="00FC18DF" w:rsidP="00FC1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3387EE1" w14:textId="051DC354" w:rsidR="00FC18DF" w:rsidRPr="005961F3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708</w:t>
            </w:r>
          </w:p>
        </w:tc>
        <w:tc>
          <w:tcPr>
            <w:tcW w:w="145" w:type="pct"/>
          </w:tcPr>
          <w:p w14:paraId="59687506" w14:textId="77777777" w:rsidR="00FC18DF" w:rsidRPr="001A080F" w:rsidRDefault="00FC18DF" w:rsidP="00FC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5E479D" w14:textId="2ECF9EF9" w:rsidR="00FC18DF" w:rsidRPr="009868A9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  <w:r w:rsidR="00FC18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543</w:t>
            </w:r>
          </w:p>
        </w:tc>
      </w:tr>
      <w:tr w:rsidR="001765DE" w:rsidRPr="003C47FE" w14:paraId="3CB2D42D" w14:textId="77777777" w:rsidTr="002D3738">
        <w:trPr>
          <w:cantSplit/>
        </w:trPr>
        <w:tc>
          <w:tcPr>
            <w:tcW w:w="1598" w:type="pct"/>
            <w:vAlign w:val="center"/>
          </w:tcPr>
          <w:p w14:paraId="43BD2D93" w14:textId="5FE0E4BB" w:rsidR="001765DE" w:rsidRPr="003C47FE" w:rsidRDefault="001765DE" w:rsidP="00FC18DF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ต้นทุนน้ำ</w:t>
            </w:r>
          </w:p>
        </w:tc>
        <w:tc>
          <w:tcPr>
            <w:tcW w:w="436" w:type="pct"/>
          </w:tcPr>
          <w:p w14:paraId="4B8A4987" w14:textId="77777777" w:rsidR="001765DE" w:rsidRPr="00CD4866" w:rsidRDefault="001765DE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33393D1" w14:textId="197E7CB6" w:rsidR="001765DE" w:rsidRPr="002D3738" w:rsidRDefault="00D110C5" w:rsidP="00C11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EF7FA4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779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CBA6F40" w14:textId="77777777" w:rsidR="001765DE" w:rsidRPr="002D3738" w:rsidRDefault="001765DE" w:rsidP="00C115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574AB82D" w14:textId="50407B78" w:rsidR="001765DE" w:rsidRPr="002D3738" w:rsidRDefault="00D110C5" w:rsidP="00EC68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3"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526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8886C97" w14:textId="77777777" w:rsidR="001765DE" w:rsidRPr="002D3738" w:rsidRDefault="001765DE" w:rsidP="00C1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54BAB951" w14:textId="2EF196DA" w:rsidR="001765DE" w:rsidRPr="002D3738" w:rsidRDefault="00D110C5" w:rsidP="00EC68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EA0850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779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A6437D0" w14:textId="77777777" w:rsidR="001765DE" w:rsidRPr="002D3738" w:rsidRDefault="001765DE" w:rsidP="00C1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11BDE2CF" w14:textId="6CD9D6EC" w:rsidR="001765DE" w:rsidRPr="002D3738" w:rsidRDefault="00D110C5" w:rsidP="00C11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526</w:t>
            </w:r>
          </w:p>
        </w:tc>
      </w:tr>
      <w:tr w:rsidR="00FC18DF" w:rsidRPr="003C47FE" w14:paraId="2C1690F5" w14:textId="77777777" w:rsidTr="00C1150B">
        <w:trPr>
          <w:cantSplit/>
        </w:trPr>
        <w:tc>
          <w:tcPr>
            <w:tcW w:w="1598" w:type="pct"/>
            <w:vAlign w:val="center"/>
          </w:tcPr>
          <w:p w14:paraId="44223D4A" w14:textId="77777777" w:rsidR="00FC18DF" w:rsidRPr="003C47FE" w:rsidRDefault="00FC18DF" w:rsidP="00FC18DF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436" w:type="pct"/>
          </w:tcPr>
          <w:p w14:paraId="7096106E" w14:textId="77777777" w:rsidR="00FC18DF" w:rsidRPr="00CD4866" w:rsidRDefault="00FC18DF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709809D5" w14:textId="4D4AEADF" w:rsidR="00FC18DF" w:rsidRPr="002D3738" w:rsidRDefault="00D110C5" w:rsidP="00C11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  <w:r w:rsidR="00FC18DF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842</w:t>
            </w:r>
          </w:p>
        </w:tc>
        <w:tc>
          <w:tcPr>
            <w:tcW w:w="145" w:type="pct"/>
            <w:vAlign w:val="bottom"/>
          </w:tcPr>
          <w:p w14:paraId="13BE2AD1" w14:textId="77777777" w:rsidR="00FC18DF" w:rsidRPr="002D3738" w:rsidRDefault="00FC18DF" w:rsidP="00C115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017D3FEA" w14:textId="5C43F324" w:rsidR="00FC18DF" w:rsidRPr="002D3738" w:rsidRDefault="00D110C5" w:rsidP="00EC68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  <w:r w:rsidR="00FC18DF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978</w:t>
            </w:r>
          </w:p>
        </w:tc>
        <w:tc>
          <w:tcPr>
            <w:tcW w:w="145" w:type="pct"/>
            <w:vAlign w:val="bottom"/>
          </w:tcPr>
          <w:p w14:paraId="3D099906" w14:textId="77777777" w:rsidR="00FC18DF" w:rsidRPr="002D3738" w:rsidRDefault="00FC18DF" w:rsidP="00C1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17DCFCD" w14:textId="6B63B72C" w:rsidR="00FC18DF" w:rsidRPr="002D3738" w:rsidRDefault="00D110C5" w:rsidP="00EC68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38"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  <w:r w:rsidR="00FC18DF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842</w:t>
            </w:r>
          </w:p>
        </w:tc>
        <w:tc>
          <w:tcPr>
            <w:tcW w:w="145" w:type="pct"/>
            <w:vAlign w:val="bottom"/>
          </w:tcPr>
          <w:p w14:paraId="7299B619" w14:textId="77777777" w:rsidR="00FC18DF" w:rsidRPr="002D3738" w:rsidRDefault="00FC18DF" w:rsidP="00C1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DEBD9FE" w14:textId="105AA7D0" w:rsidR="00FC18DF" w:rsidRPr="002D3738" w:rsidRDefault="00D110C5" w:rsidP="00C11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  <w:r w:rsidR="00FC18DF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978</w:t>
            </w:r>
          </w:p>
        </w:tc>
      </w:tr>
      <w:tr w:rsidR="00FC18DF" w:rsidRPr="003C47FE" w14:paraId="3BBA8D3E" w14:textId="77777777" w:rsidTr="00C51CED">
        <w:trPr>
          <w:cantSplit/>
        </w:trPr>
        <w:tc>
          <w:tcPr>
            <w:tcW w:w="1598" w:type="pct"/>
            <w:vAlign w:val="center"/>
          </w:tcPr>
          <w:p w14:paraId="78C3DCDE" w14:textId="77777777" w:rsidR="00FC18DF" w:rsidRPr="003C47FE" w:rsidRDefault="00FC18DF" w:rsidP="00FC18DF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36" w:type="pct"/>
          </w:tcPr>
          <w:p w14:paraId="0CFD3700" w14:textId="77777777" w:rsidR="00FC18DF" w:rsidRPr="00E11705" w:rsidRDefault="00FC18DF" w:rsidP="00FC18D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6933A256" w14:textId="3FBCDA00" w:rsidR="00FC18DF" w:rsidRPr="002D3738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BB2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765B3C" w:rsidRPr="002D37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BB2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772</w:t>
            </w:r>
          </w:p>
        </w:tc>
        <w:tc>
          <w:tcPr>
            <w:tcW w:w="145" w:type="pct"/>
          </w:tcPr>
          <w:p w14:paraId="7CE7A4F1" w14:textId="77777777" w:rsidR="00FC18DF" w:rsidRPr="002D3738" w:rsidRDefault="00FC18DF" w:rsidP="00FC18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DAF9A60" w14:textId="59A79DC7" w:rsidR="00FC18DF" w:rsidRPr="002D3738" w:rsidRDefault="00D110C5" w:rsidP="00EC68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</w:t>
            </w:r>
            <w:r w:rsidR="006C157C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719</w:t>
            </w:r>
          </w:p>
        </w:tc>
        <w:tc>
          <w:tcPr>
            <w:tcW w:w="145" w:type="pct"/>
          </w:tcPr>
          <w:p w14:paraId="34C23336" w14:textId="77777777" w:rsidR="00FC18DF" w:rsidRPr="002D3738" w:rsidRDefault="00FC18DF" w:rsidP="00FC1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9336C65" w14:textId="1637670E" w:rsidR="00FC18DF" w:rsidRPr="002D3738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A5363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3,983</w:t>
            </w:r>
          </w:p>
        </w:tc>
        <w:tc>
          <w:tcPr>
            <w:tcW w:w="145" w:type="pct"/>
          </w:tcPr>
          <w:p w14:paraId="64D226FF" w14:textId="77777777" w:rsidR="00FC18DF" w:rsidRPr="002D3738" w:rsidRDefault="00FC18DF" w:rsidP="00FC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2EE957" w14:textId="42C146BC" w:rsidR="00FC18DF" w:rsidRPr="002D3738" w:rsidRDefault="00D110C5" w:rsidP="00FC1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46</w:t>
            </w:r>
            <w:r w:rsidR="00FC18DF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171</w:t>
            </w:r>
          </w:p>
        </w:tc>
      </w:tr>
      <w:tr w:rsidR="00FC18DF" w:rsidRPr="003C47FE" w14:paraId="5866C4CE" w14:textId="77777777" w:rsidTr="00C1150B">
        <w:trPr>
          <w:cantSplit/>
        </w:trPr>
        <w:tc>
          <w:tcPr>
            <w:tcW w:w="1598" w:type="pct"/>
          </w:tcPr>
          <w:p w14:paraId="7EC946E1" w14:textId="77777777" w:rsidR="00FC18DF" w:rsidRPr="00BB49DE" w:rsidRDefault="00FC18DF" w:rsidP="00FC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3C20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อสังหาริมทรัพย์ ต้นทุนการให้บริการ 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ในการจัดจำหน่ายและค่าใช้จ่าย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36" w:type="pct"/>
          </w:tcPr>
          <w:p w14:paraId="0AB13142" w14:textId="77777777" w:rsidR="00FC18DF" w:rsidRPr="00BB49DE" w:rsidRDefault="00FC18DF" w:rsidP="00FC18D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FE893" w14:textId="24FCA210" w:rsidR="00FC18DF" w:rsidRPr="0014496D" w:rsidRDefault="00D110C5" w:rsidP="00C11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A53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18DF" w:rsidRPr="001449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53633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5" w:type="pct"/>
            <w:vAlign w:val="bottom"/>
          </w:tcPr>
          <w:p w14:paraId="179A36BB" w14:textId="77777777" w:rsidR="00FC18DF" w:rsidRPr="0014496D" w:rsidRDefault="00FC18DF" w:rsidP="00C1150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F5ABC" w14:textId="05E408CD" w:rsidR="00FC18DF" w:rsidRPr="0014496D" w:rsidRDefault="00D110C5" w:rsidP="00C11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  <w:r w:rsidR="00FC18DF" w:rsidRPr="001449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5" w:type="pct"/>
            <w:vAlign w:val="bottom"/>
          </w:tcPr>
          <w:p w14:paraId="1B68B6A4" w14:textId="77777777" w:rsidR="00FC18DF" w:rsidRPr="0014496D" w:rsidRDefault="00FC18DF" w:rsidP="00C1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90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7E4E4" w14:textId="2E52DED5" w:rsidR="00FC18DF" w:rsidRPr="0014496D" w:rsidRDefault="00A53633" w:rsidP="00C11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671,451</w:t>
            </w:r>
          </w:p>
        </w:tc>
        <w:tc>
          <w:tcPr>
            <w:tcW w:w="145" w:type="pct"/>
            <w:vAlign w:val="bottom"/>
          </w:tcPr>
          <w:p w14:paraId="0754E748" w14:textId="77777777" w:rsidR="00FC18DF" w:rsidRPr="0014496D" w:rsidRDefault="00FC18DF" w:rsidP="00C1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</w:tabs>
              <w:spacing w:after="0" w:line="240" w:lineRule="auto"/>
              <w:ind w:right="-90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2ACAA" w14:textId="034BC6FB" w:rsidR="00FC18DF" w:rsidRPr="0014496D" w:rsidRDefault="00D110C5" w:rsidP="00C115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  <w:r w:rsidR="00FC18DF" w:rsidRPr="001449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</w:tbl>
    <w:p w14:paraId="31A2D72E" w14:textId="0C8E484C" w:rsidR="00471756" w:rsidRDefault="00471756" w:rsidP="003C2030">
      <w:pPr>
        <w:pStyle w:val="FSBlank"/>
        <w:rPr>
          <w:sz w:val="30"/>
          <w:szCs w:val="30"/>
        </w:rPr>
      </w:pPr>
    </w:p>
    <w:p w14:paraId="2A6171B8" w14:textId="77777777" w:rsidR="00AA0F14" w:rsidRDefault="00AA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4E8CB477" w14:textId="44B96042" w:rsidR="007D014D" w:rsidRPr="00A833B9" w:rsidRDefault="00D110C5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20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7D014D" w:rsidRPr="00CE2040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06F4146C" w14:textId="77777777" w:rsidR="007D014D" w:rsidRPr="001A080F" w:rsidRDefault="007D014D" w:rsidP="000F556F">
      <w:pPr>
        <w:pStyle w:val="FSBlank"/>
        <w:rPr>
          <w:sz w:val="16"/>
          <w:szCs w:val="16"/>
        </w:rPr>
      </w:pPr>
      <w:r w:rsidRPr="001A080F">
        <w:rPr>
          <w:sz w:val="16"/>
          <w:szCs w:val="16"/>
          <w:cs/>
        </w:rPr>
        <w:tab/>
      </w:r>
    </w:p>
    <w:p w14:paraId="5CC028E2" w14:textId="77777777" w:rsidR="00D5227B" w:rsidRDefault="00D5227B" w:rsidP="008A4940">
      <w:pPr>
        <w:pStyle w:val="FSBlank"/>
        <w:rPr>
          <w:bCs/>
          <w:i/>
          <w:iCs/>
          <w:sz w:val="30"/>
          <w:szCs w:val="30"/>
        </w:rPr>
      </w:pPr>
      <w:r w:rsidRPr="003C47FE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2ED420A" w14:textId="77777777" w:rsidR="00D5227B" w:rsidRPr="001A080F" w:rsidRDefault="00D5227B" w:rsidP="000F556F">
      <w:pPr>
        <w:pStyle w:val="FSBlank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438"/>
        <w:gridCol w:w="237"/>
        <w:gridCol w:w="1564"/>
      </w:tblGrid>
      <w:tr w:rsidR="009A05D1" w:rsidRPr="003C47FE" w14:paraId="2ABF8910" w14:textId="77777777" w:rsidTr="009104E4">
        <w:trPr>
          <w:cantSplit/>
        </w:trPr>
        <w:tc>
          <w:tcPr>
            <w:tcW w:w="3236" w:type="pct"/>
          </w:tcPr>
          <w:p w14:paraId="730B4E99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13D3430A" w14:textId="79F478C7" w:rsidR="009A05D1" w:rsidRPr="00AF45C7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A05D1" w:rsidRPr="003C47FE" w14:paraId="46B86B4F" w14:textId="77777777" w:rsidTr="009104E4">
        <w:trPr>
          <w:cantSplit/>
        </w:trPr>
        <w:tc>
          <w:tcPr>
            <w:tcW w:w="3236" w:type="pct"/>
          </w:tcPr>
          <w:p w14:paraId="10F9E7A8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5E38DE63" w14:textId="5E7CE694" w:rsidR="009A05D1" w:rsidRPr="00AF45C7" w:rsidRDefault="002E307D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4E4" w:rsidRPr="003C47FE" w14:paraId="07222AF6" w14:textId="77777777" w:rsidTr="009104E4">
        <w:trPr>
          <w:cantSplit/>
        </w:trPr>
        <w:tc>
          <w:tcPr>
            <w:tcW w:w="3236" w:type="pct"/>
          </w:tcPr>
          <w:p w14:paraId="6669B0C7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7FAFAEDC" w14:textId="676EECF8" w:rsidR="009104E4" w:rsidRPr="003C47FE" w:rsidRDefault="00D110C5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11D435B2" w14:textId="77777777" w:rsidR="009104E4" w:rsidRPr="003C47F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</w:tcPr>
          <w:p w14:paraId="151CA63D" w14:textId="1899948F" w:rsidR="009104E4" w:rsidRPr="003C47FE" w:rsidRDefault="00D110C5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104E4" w:rsidRPr="003C47FE" w14:paraId="3AC28E2E" w14:textId="77777777" w:rsidTr="009104E4">
        <w:trPr>
          <w:cantSplit/>
        </w:trPr>
        <w:tc>
          <w:tcPr>
            <w:tcW w:w="3236" w:type="pct"/>
          </w:tcPr>
          <w:p w14:paraId="44D6C6B4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7E91CF16" w14:textId="77777777" w:rsidR="009104E4" w:rsidRPr="009104E4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04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4E4" w:rsidRPr="003C47FE" w14:paraId="55558AF3" w14:textId="77777777" w:rsidTr="009104E4">
        <w:trPr>
          <w:cantSplit/>
        </w:trPr>
        <w:tc>
          <w:tcPr>
            <w:tcW w:w="3236" w:type="pct"/>
          </w:tcPr>
          <w:p w14:paraId="54D5590B" w14:textId="77777777" w:rsidR="009104E4" w:rsidRPr="00D67E3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83" w:type="pct"/>
          </w:tcPr>
          <w:p w14:paraId="17C5EF23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F73DA06" w14:textId="77777777"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3A7FD685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37E3" w:rsidRPr="003C47FE" w14:paraId="1CCF420D" w14:textId="77777777" w:rsidTr="00C51CED">
        <w:trPr>
          <w:cantSplit/>
        </w:trPr>
        <w:tc>
          <w:tcPr>
            <w:tcW w:w="3236" w:type="pct"/>
          </w:tcPr>
          <w:p w14:paraId="4DC075ED" w14:textId="77777777" w:rsidR="003137E3" w:rsidRPr="00D67E3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3" w:type="pct"/>
          </w:tcPr>
          <w:p w14:paraId="6B78E348" w14:textId="5D071BFC" w:rsidR="003137E3" w:rsidRPr="004F5DE1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6C34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29" w:type="pct"/>
          </w:tcPr>
          <w:p w14:paraId="17B4275C" w14:textId="77777777" w:rsidR="003137E3" w:rsidRPr="00506DE7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</w:tcPr>
          <w:p w14:paraId="7556C4F8" w14:textId="4C980303" w:rsidR="003137E3" w:rsidRPr="007C1887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3137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3137E3" w:rsidRPr="003C47FE" w14:paraId="24EA183F" w14:textId="77777777" w:rsidTr="00C51CED">
        <w:trPr>
          <w:cantSplit/>
        </w:trPr>
        <w:tc>
          <w:tcPr>
            <w:tcW w:w="3236" w:type="pct"/>
          </w:tcPr>
          <w:p w14:paraId="5625AC30" w14:textId="47044ACC" w:rsidR="003137E3" w:rsidRPr="00D67E3E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7E4B8181" w14:textId="5106AAB4" w:rsidR="003137E3" w:rsidRPr="002E6E2F" w:rsidRDefault="00E66AFD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B42A6D" w14:textId="77777777" w:rsidR="003137E3" w:rsidRPr="00C108B2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67CC551D" w14:textId="757B0BAB" w:rsidR="003137E3" w:rsidRPr="007C1887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7E3" w:rsidRPr="003C47FE" w14:paraId="5D8441AB" w14:textId="77777777" w:rsidTr="00C51CED">
        <w:trPr>
          <w:cantSplit/>
        </w:trPr>
        <w:tc>
          <w:tcPr>
            <w:tcW w:w="3236" w:type="pct"/>
          </w:tcPr>
          <w:p w14:paraId="43B0F324" w14:textId="77777777" w:rsidR="003137E3" w:rsidRPr="00D67E3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766C8624" w14:textId="194A5BC0" w:rsidR="003137E3" w:rsidRPr="00975C5A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E66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29" w:type="pct"/>
          </w:tcPr>
          <w:p w14:paraId="3C62F9A8" w14:textId="77777777" w:rsidR="003137E3" w:rsidRPr="00C108B2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3C106F22" w14:textId="0C7A6948" w:rsidR="003137E3" w:rsidRPr="00975C5A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3137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</w:p>
        </w:tc>
      </w:tr>
      <w:tr w:rsidR="003137E3" w:rsidRPr="001A080F" w14:paraId="4127B6C4" w14:textId="77777777" w:rsidTr="00C51CED">
        <w:trPr>
          <w:cantSplit/>
        </w:trPr>
        <w:tc>
          <w:tcPr>
            <w:tcW w:w="3236" w:type="pct"/>
          </w:tcPr>
          <w:p w14:paraId="35D8208D" w14:textId="77777777" w:rsidR="003137E3" w:rsidRPr="001A080F" w:rsidRDefault="003137E3" w:rsidP="003137E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3F659C7C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8312407" w14:textId="77777777" w:rsidR="003137E3" w:rsidRPr="001A080F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503FF85C" w14:textId="77777777" w:rsidR="003137E3" w:rsidRPr="001A080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37E3" w:rsidRPr="003C47FE" w14:paraId="2F3BE31C" w14:textId="77777777" w:rsidTr="00C51CED">
        <w:trPr>
          <w:cantSplit/>
        </w:trPr>
        <w:tc>
          <w:tcPr>
            <w:tcW w:w="3236" w:type="pct"/>
          </w:tcPr>
          <w:p w14:paraId="2B9B52C6" w14:textId="77777777" w:rsidR="003137E3" w:rsidRPr="003F67E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7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pct"/>
          </w:tcPr>
          <w:p w14:paraId="00C33A0B" w14:textId="77777777" w:rsidR="003137E3" w:rsidRPr="002E6E2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966FBE" w14:textId="77777777" w:rsidR="003137E3" w:rsidRPr="00C108B2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1249AB43" w14:textId="77777777" w:rsidR="003137E3" w:rsidRPr="00975C5A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7E3" w:rsidRPr="003C47FE" w14:paraId="768CD2A2" w14:textId="77777777" w:rsidTr="00C51CED">
        <w:trPr>
          <w:cantSplit/>
        </w:trPr>
        <w:tc>
          <w:tcPr>
            <w:tcW w:w="3236" w:type="pct"/>
          </w:tcPr>
          <w:p w14:paraId="278484BC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21E4F8CA" w14:textId="37F9540D" w:rsidR="003137E3" w:rsidRPr="002E6E2F" w:rsidRDefault="00E66AFD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798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82924B6" w14:textId="77777777" w:rsidR="003137E3" w:rsidRPr="00C108B2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D725753" w14:textId="434BB710" w:rsidR="003137E3" w:rsidRPr="007C1887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525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7E3" w:rsidRPr="003C47FE" w14:paraId="7208C446" w14:textId="77777777" w:rsidTr="00C51CED">
        <w:trPr>
          <w:cantSplit/>
        </w:trPr>
        <w:tc>
          <w:tcPr>
            <w:tcW w:w="3236" w:type="pct"/>
          </w:tcPr>
          <w:p w14:paraId="137975A2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35A2872B" w14:textId="50805D47" w:rsidR="003137E3" w:rsidRPr="00975C5A" w:rsidRDefault="00E66AFD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72842C1" w14:textId="77777777" w:rsidR="003137E3" w:rsidRPr="00C108B2" w:rsidRDefault="003137E3" w:rsidP="003137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E95C08E" w14:textId="25C78C3F" w:rsidR="003137E3" w:rsidRPr="00975C5A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3137E3" w:rsidRPr="003C47FE" w14:paraId="5A1F5883" w14:textId="77777777" w:rsidTr="00C51CED">
        <w:trPr>
          <w:cantSplit/>
        </w:trPr>
        <w:tc>
          <w:tcPr>
            <w:tcW w:w="3236" w:type="pct"/>
          </w:tcPr>
          <w:p w14:paraId="555EB694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D8F1D10" w14:textId="10516FE7" w:rsidR="003137E3" w:rsidRPr="00975C5A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2908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29" w:type="pct"/>
          </w:tcPr>
          <w:p w14:paraId="665ACBB9" w14:textId="77777777" w:rsidR="003137E3" w:rsidRPr="003C47FE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44465B0A" w14:textId="4D2EB531" w:rsidR="003137E3" w:rsidRPr="00975C5A" w:rsidRDefault="00D110C5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3137E3" w:rsidRPr="008A6F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p w14:paraId="301E45ED" w14:textId="77777777" w:rsidR="001A080F" w:rsidRPr="001A080F" w:rsidRDefault="001A080F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7378E20" w14:textId="25685F57" w:rsidR="00704A21" w:rsidRPr="003C47FE" w:rsidRDefault="00704A21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95427E8" w14:textId="77777777" w:rsidR="00704A21" w:rsidRPr="001A080F" w:rsidRDefault="00704A21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0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91"/>
        <w:gridCol w:w="10"/>
      </w:tblGrid>
      <w:tr w:rsidR="001C5E57" w:rsidRPr="003C47FE" w14:paraId="306AE81B" w14:textId="77777777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1051E851" w14:textId="77777777" w:rsidR="001C5E57" w:rsidRPr="003C47FE" w:rsidRDefault="001C5E57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bottom w:val="nil"/>
            </w:tcBorders>
            <w:shd w:val="clear" w:color="auto" w:fill="auto"/>
          </w:tcPr>
          <w:p w14:paraId="05DAA7FA" w14:textId="7B3524DD" w:rsidR="001C5E57" w:rsidRPr="000B70DF" w:rsidRDefault="001C5E57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4A21" w:rsidRPr="003C47FE" w14:paraId="66D5B5C0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105715D3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  <w:shd w:val="clear" w:color="auto" w:fill="auto"/>
          </w:tcPr>
          <w:p w14:paraId="77ECF419" w14:textId="2522E8B5" w:rsidR="00704A21" w:rsidRPr="003C47FE" w:rsidRDefault="00D110C5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5D68FA" w14:textId="77777777"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14:paraId="12912F71" w14:textId="6A7516BD" w:rsidR="00704A21" w:rsidRPr="003C47FE" w:rsidRDefault="00D110C5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04A21" w:rsidRPr="003C47FE" w14:paraId="662F5454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2FAA6D54" w14:textId="77777777" w:rsidR="00704A21" w:rsidRPr="003C47FE" w:rsidRDefault="00704A21" w:rsidP="004428E4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30FC8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A552FD8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195905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478EFB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90B2E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02BC141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9A187B9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E08506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45BFD9D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81D3FF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52C791F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37E3" w:rsidRPr="003C47FE" w14:paraId="251335B1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40C311F4" w14:textId="77777777" w:rsidR="003137E3" w:rsidRPr="00957064" w:rsidRDefault="003137E3" w:rsidP="003137E3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69485A6" w14:textId="77777777" w:rsidR="003137E3" w:rsidRPr="00957064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D7FA22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AA3D979" w14:textId="147827F0" w:rsidR="003137E3" w:rsidRPr="00957064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</w:t>
            </w:r>
            <w:r w:rsidR="00BB4B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6ADAB8BE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E3D4B" w14:textId="77777777" w:rsidR="003137E3" w:rsidRPr="00957064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B25238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6508FE5D" w14:textId="171A5672" w:rsidR="003137E3" w:rsidRPr="00957064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  <w:r w:rsidR="003137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057</w:t>
            </w:r>
          </w:p>
        </w:tc>
      </w:tr>
      <w:tr w:rsidR="003137E3" w:rsidRPr="003C47FE" w14:paraId="441EC7AB" w14:textId="77777777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6CFF7D19" w14:textId="77777777" w:rsidR="003137E3" w:rsidRPr="00A27E3A" w:rsidRDefault="003137E3" w:rsidP="003137E3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A27E3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06F11F5" w14:textId="6CE9CD49" w:rsidR="003137E3" w:rsidRPr="00957064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010B0CE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5BAFA4" w14:textId="24097A65" w:rsidR="003137E3" w:rsidRPr="00957064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6732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6E1A7F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FB2D9D" w14:textId="02FC4C99" w:rsidR="003137E3" w:rsidRPr="00957064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011B1B5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DB4625" w14:textId="669F097B" w:rsidR="003137E3" w:rsidRPr="00957064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3137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011</w:t>
            </w:r>
          </w:p>
        </w:tc>
      </w:tr>
      <w:tr w:rsidR="003137E3" w:rsidRPr="003C47FE" w14:paraId="7833263C" w14:textId="77777777" w:rsidTr="009F14D2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2EEE95E0" w14:textId="0221FA57" w:rsidR="003137E3" w:rsidRPr="00A27E3A" w:rsidRDefault="003137E3" w:rsidP="003137E3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>ส่วนแบ่ง (กำไร) ขาดทุนของการร่วมค้า</w:t>
            </w:r>
          </w:p>
          <w:p w14:paraId="084E3952" w14:textId="6C8D9A78" w:rsidR="003137E3" w:rsidRPr="00A27E3A" w:rsidRDefault="003137E3" w:rsidP="003137E3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F9B065" w14:textId="77777777" w:rsidR="003137E3" w:rsidRDefault="003137E3" w:rsidP="0064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0DB1B" w14:textId="77777777" w:rsidR="003137E3" w:rsidRPr="00957064" w:rsidRDefault="003137E3" w:rsidP="0064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129D2F" w14:textId="5079FF47" w:rsidR="003137E3" w:rsidRPr="00F042AC" w:rsidRDefault="009E4141" w:rsidP="0064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F042AC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20</w:t>
            </w:r>
            <w:r w:rsidR="008105EF" w:rsidRPr="00F042AC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947</w:t>
            </w:r>
            <w:r w:rsidR="008105EF" w:rsidRPr="00F042A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024F004" w14:textId="77777777" w:rsidR="003137E3" w:rsidRPr="00957064" w:rsidRDefault="003137E3" w:rsidP="0064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87810" w14:textId="77777777" w:rsidR="003137E3" w:rsidRPr="00B070E9" w:rsidRDefault="003137E3" w:rsidP="0064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2B08A" w14:textId="77777777" w:rsidR="003137E3" w:rsidRPr="00957064" w:rsidRDefault="003137E3" w:rsidP="0064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FB853D" w14:textId="5881FC18" w:rsidR="003137E3" w:rsidRPr="00814E80" w:rsidRDefault="00D110C5" w:rsidP="0064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3137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3137E3" w:rsidRPr="003C47FE" w14:paraId="025DAB8D" w14:textId="77777777" w:rsidTr="00176FA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6BDEB6DF" w14:textId="77777777" w:rsidR="003137E3" w:rsidRPr="00957064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A1A7B5A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FB0CBA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E241E06" w14:textId="496BEC7D" w:rsidR="003137E3" w:rsidRPr="00F042AC" w:rsidRDefault="00DC202F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F042AC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6</w:t>
            </w:r>
            <w:r w:rsidR="009E4141" w:rsidRPr="00F042AC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301</w:t>
            </w:r>
            <w:r w:rsidRPr="00F042A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AA0BFF1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072D2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195EA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291119E" w14:textId="40429C34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618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7E3" w:rsidRPr="003C47FE" w14:paraId="491644B9" w14:textId="77777777" w:rsidTr="00176FA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5E8AE8D5" w14:textId="77777777" w:rsidR="003137E3" w:rsidRPr="00957064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2131E75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842847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09E0FF" w14:textId="734D213E" w:rsidR="003137E3" w:rsidRPr="00F042AC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C202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0" w:type="dxa"/>
            <w:shd w:val="clear" w:color="auto" w:fill="auto"/>
          </w:tcPr>
          <w:p w14:paraId="4D0948C4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96589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F92CE8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E3CAF1B" w14:textId="79D1BB23" w:rsidR="003137E3" w:rsidRPr="00957064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137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</w:tr>
      <w:tr w:rsidR="003137E3" w:rsidRPr="003C47FE" w14:paraId="455B486C" w14:textId="77777777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6574399" w14:textId="77777777" w:rsidR="003137E3" w:rsidRPr="00E0024D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0024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C92EFC" w14:textId="77777777" w:rsidR="003137E3" w:rsidRPr="00E0024D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1C2A54" w14:textId="77777777" w:rsidR="003137E3" w:rsidRPr="00E0024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C909581" w14:textId="77777777" w:rsidR="003137E3" w:rsidRPr="00F042A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C47086" w14:textId="77777777" w:rsidR="003137E3" w:rsidRPr="00E0024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81D856B" w14:textId="77777777" w:rsidR="003137E3" w:rsidRPr="00E0024D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94314F" w14:textId="77777777" w:rsidR="003137E3" w:rsidRPr="00E0024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334A2ED" w14:textId="77777777" w:rsidR="003137E3" w:rsidRPr="006709E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7E3" w:rsidRPr="003C47FE" w14:paraId="6972A31F" w14:textId="77777777" w:rsidTr="00176FA5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9F6277B" w14:textId="77777777" w:rsidR="003137E3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3558821" w14:textId="77777777" w:rsidR="003137E3" w:rsidRPr="00E0024D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5429CA" w14:textId="77777777" w:rsidR="003137E3" w:rsidRPr="00E0024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ED3EF05" w14:textId="4195ED63" w:rsidR="003137E3" w:rsidRPr="00F042AC" w:rsidRDefault="001D2D1E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F042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8554FA" w14:textId="77777777" w:rsidR="003137E3" w:rsidRPr="00E0024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D19E391" w14:textId="77777777" w:rsidR="003137E3" w:rsidRPr="00E0024D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3C2F55" w14:textId="77777777" w:rsidR="003137E3" w:rsidRPr="00E0024D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0F09AE2" w14:textId="7374849E" w:rsidR="003137E3" w:rsidRPr="006709EF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137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3137E3" w:rsidRPr="003C47FE" w14:paraId="62253865" w14:textId="77777777" w:rsidTr="00176FA5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DE8BFFD" w14:textId="61BC48B7" w:rsidR="003137E3" w:rsidRPr="00957064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1A440D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B15302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A349D" w14:textId="01269E5C" w:rsidR="003137E3" w:rsidRPr="00F042AC" w:rsidRDefault="001D2D1E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F042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51506B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86C322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F8B3E9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AD334" w14:textId="10B2A718" w:rsidR="003137E3" w:rsidRPr="006709EF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7E3" w:rsidRPr="003C47FE" w14:paraId="63756A8C" w14:textId="77777777" w:rsidTr="00C75165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8F177F9" w14:textId="77777777" w:rsidR="003137E3" w:rsidRPr="00957064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459E7" w14:textId="74D2769A" w:rsidR="003137E3" w:rsidRPr="00312D93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49F9F0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65250" w14:textId="088FBB11" w:rsidR="003137E3" w:rsidRPr="00A724FC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373D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90B702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8997" w14:textId="1CD007EF" w:rsidR="003137E3" w:rsidRPr="00957064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B032BC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717B5" w14:textId="572F9314" w:rsidR="003137E3" w:rsidRPr="00A724FC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3137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  <w:tr w:rsidR="003137E3" w:rsidRPr="003C47FE" w14:paraId="3D3E05E8" w14:textId="77777777" w:rsidTr="000756F3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867622E" w14:textId="77777777" w:rsidR="003137E3" w:rsidRPr="000756F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  <w:u w:val="single"/>
              </w:rPr>
            </w:pPr>
          </w:p>
        </w:tc>
        <w:tc>
          <w:tcPr>
            <w:tcW w:w="5061" w:type="dxa"/>
            <w:gridSpan w:val="8"/>
            <w:tcBorders>
              <w:bottom w:val="nil"/>
            </w:tcBorders>
            <w:shd w:val="clear" w:color="auto" w:fill="auto"/>
          </w:tcPr>
          <w:p w14:paraId="112E6DFC" w14:textId="40D43962" w:rsidR="003137E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7E3" w:rsidRPr="003C47FE" w14:paraId="5FBBEA30" w14:textId="77777777" w:rsidTr="00C75165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F757950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  <w:shd w:val="clear" w:color="auto" w:fill="auto"/>
          </w:tcPr>
          <w:p w14:paraId="28BBB859" w14:textId="12033A08" w:rsidR="003137E3" w:rsidRPr="003C47FE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9BF058" w14:textId="77777777" w:rsidR="003137E3" w:rsidRPr="003C47FE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4"/>
            <w:tcBorders>
              <w:bottom w:val="nil"/>
            </w:tcBorders>
            <w:shd w:val="clear" w:color="auto" w:fill="auto"/>
          </w:tcPr>
          <w:p w14:paraId="2D603AC9" w14:textId="4EF3C0E8" w:rsidR="003137E3" w:rsidRPr="003C47FE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137E3" w:rsidRPr="003C47FE" w14:paraId="497B75AA" w14:textId="77777777" w:rsidTr="00C75165">
        <w:tc>
          <w:tcPr>
            <w:tcW w:w="4140" w:type="dxa"/>
            <w:shd w:val="clear" w:color="auto" w:fill="auto"/>
          </w:tcPr>
          <w:p w14:paraId="471423FB" w14:textId="77777777" w:rsidR="003137E3" w:rsidRPr="003C47FE" w:rsidRDefault="003137E3" w:rsidP="003137E3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AB52747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2B0B97E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0C8E36E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5C99F79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F79464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0472FC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BBD8EE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97E02D2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23EFC65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657AD2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2592BE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37E3" w:rsidRPr="003C47FE" w14:paraId="34A8118B" w14:textId="77777777" w:rsidTr="00C75165">
        <w:tc>
          <w:tcPr>
            <w:tcW w:w="4140" w:type="dxa"/>
            <w:shd w:val="clear" w:color="auto" w:fill="auto"/>
          </w:tcPr>
          <w:p w14:paraId="205DD14D" w14:textId="77777777" w:rsidR="003137E3" w:rsidRPr="00957064" w:rsidRDefault="003137E3" w:rsidP="003137E3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A3348F2" w14:textId="3DBA6ADC" w:rsidR="003137E3" w:rsidRPr="00957064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823AD1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1721AB" w14:textId="29961C43" w:rsidR="003137E3" w:rsidRPr="006709EF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  <w:r w:rsidR="00645A0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61736A5F" w14:textId="77777777" w:rsidR="003137E3" w:rsidRPr="006709E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C4A2C5" w14:textId="77777777" w:rsidR="003137E3" w:rsidRPr="00957064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A51464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D0C1C57" w14:textId="325AADB3" w:rsidR="003137E3" w:rsidRPr="006709EF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  <w:r w:rsidR="003137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3137E3" w:rsidRPr="003C47FE" w14:paraId="3AC9ECA7" w14:textId="77777777">
        <w:tc>
          <w:tcPr>
            <w:tcW w:w="4140" w:type="dxa"/>
            <w:shd w:val="clear" w:color="auto" w:fill="auto"/>
          </w:tcPr>
          <w:p w14:paraId="2EB5D677" w14:textId="77777777" w:rsidR="003137E3" w:rsidRPr="00957064" w:rsidRDefault="003137E3" w:rsidP="003137E3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0F16C53" w14:textId="7F59F12F" w:rsidR="003137E3" w:rsidRPr="006709EF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8D55E82" w14:textId="77777777" w:rsidR="003137E3" w:rsidRPr="006709E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975719" w14:textId="6A8C600C" w:rsidR="003137E3" w:rsidRPr="006709EF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DE6B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F54AEC" w14:textId="77777777" w:rsidR="003137E3" w:rsidRPr="006709E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482EB4" w14:textId="4F8B0EBB" w:rsidR="003137E3" w:rsidRPr="006709EF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34899B" w14:textId="77777777" w:rsidR="003137E3" w:rsidRPr="006709EF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8FCD76" w14:textId="7DE33084" w:rsidR="003137E3" w:rsidRPr="006709EF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="003137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3137E3" w:rsidRPr="003C47FE" w14:paraId="1F08309E" w14:textId="77777777" w:rsidTr="00995C0C">
        <w:tc>
          <w:tcPr>
            <w:tcW w:w="4140" w:type="dxa"/>
            <w:shd w:val="clear" w:color="auto" w:fill="auto"/>
          </w:tcPr>
          <w:p w14:paraId="6F8892C4" w14:textId="77777777" w:rsidR="003137E3" w:rsidRPr="00957064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57349B5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DFA329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28831FC8" w14:textId="0C6EE729" w:rsidR="003137E3" w:rsidRPr="00995C0C" w:rsidRDefault="000C20B9" w:rsidP="00AC3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995C0C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8</w:t>
            </w:r>
            <w:r w:rsidR="008C62D7" w:rsidRPr="00995C0C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353</w:t>
            </w:r>
            <w:r w:rsidRPr="00995C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6704DC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325786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545CDC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</w:tcBorders>
            <w:shd w:val="clear" w:color="auto" w:fill="auto"/>
          </w:tcPr>
          <w:p w14:paraId="1D7B5212" w14:textId="1171E05F" w:rsidR="003137E3" w:rsidRPr="00A47AF0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7E3" w:rsidRPr="003C47FE" w14:paraId="47AA8A82" w14:textId="77777777" w:rsidTr="00995C0C">
        <w:tc>
          <w:tcPr>
            <w:tcW w:w="4140" w:type="dxa"/>
            <w:shd w:val="clear" w:color="auto" w:fill="auto"/>
          </w:tcPr>
          <w:p w14:paraId="183DDA18" w14:textId="77777777" w:rsidR="003137E3" w:rsidRPr="00957064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7E48324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87CD4D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DBD8EA" w14:textId="0B5D1850" w:rsidR="003137E3" w:rsidRPr="00995C0C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46E1B" w:rsidRPr="00995C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0" w:type="dxa"/>
            <w:shd w:val="clear" w:color="auto" w:fill="auto"/>
          </w:tcPr>
          <w:p w14:paraId="051D6FF7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5CF9DF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AC11E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AFF8552" w14:textId="306389AC" w:rsidR="003137E3" w:rsidRPr="00957064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137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</w:tr>
      <w:tr w:rsidR="003137E3" w:rsidRPr="003C47FE" w14:paraId="1810BA23" w14:textId="77777777" w:rsidTr="00995C0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4907065" w14:textId="1F87C48E" w:rsidR="003137E3" w:rsidRPr="00957064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34C45B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5DC607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2D4C2" w14:textId="66BEF4FB" w:rsidR="003137E3" w:rsidRPr="00995C0C" w:rsidRDefault="006464E8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995C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28E4A1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D7B945" w14:textId="77777777" w:rsidR="003137E3" w:rsidRPr="00957064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EB8288" w14:textId="77777777" w:rsidR="003137E3" w:rsidRPr="00957064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B559F" w14:textId="3233AD0C" w:rsidR="003137E3" w:rsidRPr="006709EF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7E3" w:rsidRPr="003C47FE" w14:paraId="02D47617" w14:textId="77777777" w:rsidTr="00C7516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4C1907A" w14:textId="77777777" w:rsidR="003137E3" w:rsidRPr="00957064" w:rsidRDefault="003137E3" w:rsidP="003137E3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08844" w14:textId="2A431C3D" w:rsidR="003137E3" w:rsidRPr="004F6F58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085A69" w14:textId="77777777" w:rsidR="003137E3" w:rsidRPr="004F6F58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179D0" w14:textId="3B45924D" w:rsidR="003137E3" w:rsidRPr="004F6F58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645A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2AEA38" w14:textId="77777777" w:rsidR="003137E3" w:rsidRPr="004F6F58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82F07" w14:textId="609547B8" w:rsidR="003137E3" w:rsidRPr="004F6F58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E0DA5D" w14:textId="77777777" w:rsidR="003137E3" w:rsidRPr="002544EB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5EBD1" w14:textId="53E19642" w:rsidR="003137E3" w:rsidRPr="002544EB" w:rsidRDefault="00D110C5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3137E3" w:rsidRPr="004F6F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p w14:paraId="2BC2F692" w14:textId="77777777" w:rsidR="00637A7B" w:rsidRDefault="00637A7B" w:rsidP="00704A21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577416A9" w14:textId="77777777"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F07F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1B9622D8" w14:textId="77777777" w:rsidR="00D5227B" w:rsidRPr="00F15D08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36"/>
        <w:gridCol w:w="1475"/>
      </w:tblGrid>
      <w:tr w:rsidR="00EF0862" w:rsidRPr="00F07F6D" w14:paraId="3DCDA5C2" w14:textId="77777777" w:rsidTr="00757D94">
        <w:trPr>
          <w:tblHeader/>
        </w:trPr>
        <w:tc>
          <w:tcPr>
            <w:tcW w:w="6030" w:type="dxa"/>
            <w:shd w:val="clear" w:color="auto" w:fill="auto"/>
          </w:tcPr>
          <w:p w14:paraId="79616CD3" w14:textId="77777777" w:rsidR="00EF0862" w:rsidRPr="00F07F6D" w:rsidRDefault="00EF0862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1" w:type="dxa"/>
            <w:gridSpan w:val="3"/>
            <w:tcBorders>
              <w:bottom w:val="nil"/>
            </w:tcBorders>
            <w:shd w:val="clear" w:color="auto" w:fill="auto"/>
          </w:tcPr>
          <w:p w14:paraId="2998CFC4" w14:textId="26836539" w:rsidR="00EF0862" w:rsidRPr="00F07F6D" w:rsidRDefault="00EF0862" w:rsidP="002D6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F471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0862" w:rsidRPr="00F07F6D" w14:paraId="53B4AB03" w14:textId="77777777" w:rsidTr="00757D94">
        <w:trPr>
          <w:tblHeader/>
        </w:trPr>
        <w:tc>
          <w:tcPr>
            <w:tcW w:w="6030" w:type="dxa"/>
            <w:shd w:val="clear" w:color="auto" w:fill="auto"/>
          </w:tcPr>
          <w:p w14:paraId="65B91E58" w14:textId="60F2E293" w:rsidR="00EF0862" w:rsidRPr="00F07F6D" w:rsidRDefault="00EF0862" w:rsidP="00EF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9CE114E" w14:textId="07392264" w:rsidR="00EF0862" w:rsidRPr="00F07F6D" w:rsidRDefault="00D110C5" w:rsidP="00EF08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7A9010" w14:textId="77777777" w:rsidR="00EF0862" w:rsidRPr="00F07F6D" w:rsidRDefault="00EF0862" w:rsidP="00EF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</w:tcPr>
          <w:p w14:paraId="15F58E88" w14:textId="49E78176" w:rsidR="00EF0862" w:rsidRPr="00F07F6D" w:rsidRDefault="00D110C5" w:rsidP="00EF08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2F4376" w:rsidRPr="00F07F6D" w14:paraId="480B8958" w14:textId="77777777" w:rsidTr="00757D94">
        <w:trPr>
          <w:tblHeader/>
        </w:trPr>
        <w:tc>
          <w:tcPr>
            <w:tcW w:w="6030" w:type="dxa"/>
            <w:shd w:val="clear" w:color="auto" w:fill="auto"/>
          </w:tcPr>
          <w:p w14:paraId="52B26AC7" w14:textId="77777777" w:rsidR="002F4376" w:rsidRPr="00F07F6D" w:rsidRDefault="002F4376" w:rsidP="00EF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1" w:type="dxa"/>
            <w:gridSpan w:val="3"/>
            <w:tcBorders>
              <w:bottom w:val="nil"/>
            </w:tcBorders>
            <w:shd w:val="clear" w:color="auto" w:fill="auto"/>
          </w:tcPr>
          <w:p w14:paraId="7589AEAA" w14:textId="44B3268D" w:rsidR="002F4376" w:rsidRPr="00B070E9" w:rsidRDefault="002F4376" w:rsidP="00EF08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F0862" w:rsidRPr="00F07F6D" w14:paraId="2DFF670F" w14:textId="77777777" w:rsidTr="00757D94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32DCA617" w14:textId="77777777" w:rsidR="00EF0862" w:rsidRPr="00762C31" w:rsidRDefault="00EF0862" w:rsidP="00EF0862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762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5DC843D" w14:textId="2528894A" w:rsidR="00EF0862" w:rsidRPr="00F07F6D" w:rsidRDefault="00D110C5" w:rsidP="002F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F00E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7CA07BB" w14:textId="77777777" w:rsidR="00EF0862" w:rsidRPr="00F07F6D" w:rsidRDefault="00EF0862" w:rsidP="00EF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C97562A" w14:textId="4D293D48" w:rsidR="00EF0862" w:rsidRPr="00F07F6D" w:rsidRDefault="00D110C5" w:rsidP="002F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3137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</w:tr>
    </w:tbl>
    <w:p w14:paraId="28FEEEC5" w14:textId="77777777" w:rsidR="002544EB" w:rsidRDefault="002544EB" w:rsidP="0025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8D926D" w14:textId="07924064" w:rsidR="00CC44EA" w:rsidRPr="00376D45" w:rsidRDefault="00D5227B" w:rsidP="00376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รายการเคลื่อนไหวของสินทรัพย์ภาษีเงินได้รอตัดบัญชีที่เกิดขึ้นในระหว่างปีสิ้นสุดวันที่ </w:t>
      </w:r>
      <w:r w:rsidR="00D110C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110C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F770CA1" w14:textId="252C5162" w:rsidR="00C9288F" w:rsidRPr="008D6A58" w:rsidRDefault="00C9288F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4"/>
        <w:gridCol w:w="1262"/>
        <w:gridCol w:w="270"/>
        <w:gridCol w:w="1350"/>
        <w:gridCol w:w="270"/>
        <w:gridCol w:w="1265"/>
        <w:gridCol w:w="271"/>
        <w:gridCol w:w="1258"/>
      </w:tblGrid>
      <w:tr w:rsidR="00C9288F" w:rsidRPr="00247382" w14:paraId="3236D646" w14:textId="77777777" w:rsidTr="00C9288F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F76F3" w14:textId="77777777" w:rsidR="00C9288F" w:rsidRPr="00BC4A3B" w:rsidRDefault="00C9288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F1682F" w14:textId="36CDF4C6" w:rsidR="00C9288F" w:rsidRPr="00C9288F" w:rsidRDefault="00C9288F" w:rsidP="00C9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highlight w:val="yellow"/>
              </w:rPr>
            </w:pPr>
            <w:r w:rsidRPr="00C9288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  <w:r w:rsidRPr="00C9288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/</w:t>
            </w:r>
            <w:r w:rsidRPr="00C9288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A54" w:rsidRPr="00247382" w14:paraId="6D599D2D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E8F84" w14:textId="77777777" w:rsidR="00C06A54" w:rsidRPr="00BC4A3B" w:rsidRDefault="00C06A54" w:rsidP="00C9288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946549" w14:textId="4D872763" w:rsidR="00C06A54" w:rsidRPr="00884D6D" w:rsidRDefault="00C06A54" w:rsidP="00C9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E9368" w14:textId="77777777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0CF55C" w14:textId="417994D1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D8025" w14:textId="77777777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E59" w14:textId="5F52E85E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2E36D46D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550B6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62E15" w14:textId="45F33124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BEE9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02BDF8" w14:textId="4263FC38" w:rsidR="00C06A54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EBE50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18007E" w14:textId="10CFC8D6" w:rsidR="00C06A54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7BE28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7034E" w14:textId="6EBC6E82" w:rsidR="00C06A54" w:rsidRPr="003C47FE" w:rsidRDefault="00C06A54" w:rsidP="00C06A54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6A54" w:rsidRPr="00247382" w14:paraId="6E4C43F2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FC72D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8DEB2" w14:textId="43887C55" w:rsidR="00C06A54" w:rsidRPr="00884D6D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401DE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88C1F" w14:textId="630C0C4E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5F73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411099" w14:textId="121B6843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6AFD8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E7E9D" w14:textId="584FFC70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06A54" w:rsidRPr="00247382" w14:paraId="2612A8B9" w14:textId="77777777">
        <w:tc>
          <w:tcPr>
            <w:tcW w:w="18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DA81B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6DC6A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6A54" w:rsidRPr="00247382" w14:paraId="2473A16B" w14:textId="77777777" w:rsidTr="00C06A54">
        <w:tc>
          <w:tcPr>
            <w:tcW w:w="1824" w:type="pct"/>
            <w:noWrap/>
          </w:tcPr>
          <w:p w14:paraId="34DF8F5C" w14:textId="24A9A44D" w:rsidR="00C06A54" w:rsidRPr="00F61C54" w:rsidRDefault="00D110C5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B8134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E89E5B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FC34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359CD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8F39A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86248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410C1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1116B804" w14:textId="77777777" w:rsidTr="00C06A54">
        <w:tc>
          <w:tcPr>
            <w:tcW w:w="1824" w:type="pct"/>
            <w:noWrap/>
          </w:tcPr>
          <w:p w14:paraId="576BB6B9" w14:textId="6161844E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noWrap/>
            <w:vAlign w:val="bottom"/>
          </w:tcPr>
          <w:p w14:paraId="5A4DB864" w14:textId="788B6565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7B55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6E56CE1" w14:textId="1D279FBC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EC14A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619A0DA5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A640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FAB7E3D" w14:textId="585834B0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27E046FE" w14:textId="77777777" w:rsidTr="00C06A54">
        <w:tc>
          <w:tcPr>
            <w:tcW w:w="1824" w:type="pct"/>
            <w:noWrap/>
          </w:tcPr>
          <w:p w14:paraId="7A92ED4E" w14:textId="5643C41E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71A6D60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E8F5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47E7FC9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900CE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2A0E748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58627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57886D9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8EA" w:rsidRPr="00247382" w14:paraId="235450C3" w14:textId="77777777" w:rsidTr="00C06A54">
        <w:tc>
          <w:tcPr>
            <w:tcW w:w="1824" w:type="pct"/>
            <w:noWrap/>
          </w:tcPr>
          <w:p w14:paraId="5F66425E" w14:textId="02D5EEA8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เกิดขึ้นของลูกหนี้การค้า</w:t>
            </w:r>
          </w:p>
        </w:tc>
        <w:tc>
          <w:tcPr>
            <w:tcW w:w="674" w:type="pct"/>
            <w:noWrap/>
            <w:vAlign w:val="bottom"/>
          </w:tcPr>
          <w:p w14:paraId="710CEF28" w14:textId="5C084549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FB7A9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5F75980C" w14:textId="5369673F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6F367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4BC49799" w14:textId="2CA0CDAE" w:rsidR="003D68EA" w:rsidRPr="005B0435" w:rsidRDefault="008F3A92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8B8F9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3DD13FB" w14:textId="7F87A2C1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3D68EA" w:rsidRPr="00247382" w14:paraId="0359891A" w14:textId="77777777" w:rsidTr="00C06A54">
        <w:tc>
          <w:tcPr>
            <w:tcW w:w="1824" w:type="pct"/>
            <w:noWrap/>
          </w:tcPr>
          <w:p w14:paraId="624796F0" w14:textId="08F40536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674" w:type="pct"/>
            <w:noWrap/>
            <w:vAlign w:val="bottom"/>
          </w:tcPr>
          <w:p w14:paraId="6F764DD3" w14:textId="52B93717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49349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6E32644" w14:textId="4109812D" w:rsidR="003D68EA" w:rsidRPr="005B0435" w:rsidRDefault="008F3A92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FFB3C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896024A" w14:textId="24AD6FA5" w:rsidR="003D68EA" w:rsidRPr="005B0435" w:rsidRDefault="008F3A92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E2B463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2D2F1C33" w14:textId="13A88DDA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3D68EA" w:rsidRPr="00CD7F65" w14:paraId="6361B17D" w14:textId="77777777">
        <w:tc>
          <w:tcPr>
            <w:tcW w:w="1824" w:type="pct"/>
            <w:noWrap/>
          </w:tcPr>
          <w:p w14:paraId="1CED633E" w14:textId="14789CFF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50F39" w14:textId="182E5932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3D68EA" w:rsidRPr="005B04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5E569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BDEAF9B" w14:textId="26F3790F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95E2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3AB91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D9C6D9" w14:textId="4CC86F00" w:rsidR="003D68EA" w:rsidRPr="005B0435" w:rsidRDefault="00A95E2D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E3F42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BDAB4F" w14:textId="0E60D628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602F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3D68EA" w:rsidRPr="00CD7F65" w14:paraId="2D9695F8" w14:textId="77777777">
        <w:tc>
          <w:tcPr>
            <w:tcW w:w="1824" w:type="pct"/>
            <w:noWrap/>
          </w:tcPr>
          <w:p w14:paraId="458F7724" w14:textId="4ADC7077" w:rsidR="003D68EA" w:rsidRPr="003C47FE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A81A3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C10B8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7C0A601F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67A13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60BA3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0932CD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E9A00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8EA" w:rsidRPr="00CD7F65" w14:paraId="4D572345" w14:textId="77777777">
        <w:tc>
          <w:tcPr>
            <w:tcW w:w="1824" w:type="pct"/>
            <w:noWrap/>
          </w:tcPr>
          <w:p w14:paraId="29550589" w14:textId="324474FC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C21649" w14:textId="47C0A1C5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D68EA" w:rsidRPr="005B04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DCD3A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D171AB0" w14:textId="4482756D" w:rsidR="003D68EA" w:rsidRPr="00F61C54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7AC00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3E6294" w14:textId="221F01C8" w:rsidR="003D68EA" w:rsidRPr="005B0435" w:rsidRDefault="00DA5278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894CB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0FF18" w14:textId="132976B9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D456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041</w:t>
            </w:r>
          </w:p>
        </w:tc>
      </w:tr>
      <w:tr w:rsidR="003D68EA" w:rsidRPr="00CD7F65" w14:paraId="693D5091" w14:textId="77777777">
        <w:tc>
          <w:tcPr>
            <w:tcW w:w="1824" w:type="pct"/>
            <w:noWrap/>
          </w:tcPr>
          <w:p w14:paraId="35E306AA" w14:textId="77777777" w:rsidR="003D68EA" w:rsidRPr="002060DA" w:rsidRDefault="003D68EA" w:rsidP="003D68EA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38411" w14:textId="70712B0B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3D68EA" w:rsidRPr="005B04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6E77FD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1FDE965" w14:textId="06AD26F7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41C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FA247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316EC9" w14:textId="6689F34B" w:rsidR="003D68EA" w:rsidRPr="005B0435" w:rsidRDefault="00241CF1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3EB8F" w14:textId="77777777" w:rsidR="003D68EA" w:rsidRPr="005B0435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0C549" w14:textId="4A7A31FC" w:rsidR="003D68EA" w:rsidRPr="005B0435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2719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</w:tr>
      <w:tr w:rsidR="003D68EA" w:rsidRPr="00247382" w14:paraId="567785A6" w14:textId="77777777" w:rsidTr="00C06A54">
        <w:tc>
          <w:tcPr>
            <w:tcW w:w="1824" w:type="pct"/>
            <w:noWrap/>
          </w:tcPr>
          <w:p w14:paraId="3D852770" w14:textId="556C8F5E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6D8D7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99231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A0C5C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6905DA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273A2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AD602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0E17F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8EA" w:rsidRPr="00247382" w14:paraId="589DA696" w14:textId="77777777" w:rsidTr="00C06A54">
        <w:tc>
          <w:tcPr>
            <w:tcW w:w="1824" w:type="pct"/>
            <w:noWrap/>
          </w:tcPr>
          <w:p w14:paraId="28C10882" w14:textId="34F12174" w:rsidR="003D68EA" w:rsidRPr="00B070E9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033ED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84D6A0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A958F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87C31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15DB5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4D6E6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50FD7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8EA" w:rsidRPr="00247382" w14:paraId="5FC1F1DE" w14:textId="77777777" w:rsidTr="00C06A54">
        <w:tc>
          <w:tcPr>
            <w:tcW w:w="1824" w:type="pct"/>
            <w:noWrap/>
          </w:tcPr>
          <w:p w14:paraId="424F1A34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noWrap/>
            <w:vAlign w:val="bottom"/>
          </w:tcPr>
          <w:p w14:paraId="6FAD221E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2C1F2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4D7543A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723D1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79B5CE3B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5AE4F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2AECF6B9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8EA" w:rsidRPr="00247382" w14:paraId="792336CF" w14:textId="77777777" w:rsidTr="00C06A54">
        <w:tc>
          <w:tcPr>
            <w:tcW w:w="1824" w:type="pct"/>
            <w:noWrap/>
          </w:tcPr>
          <w:p w14:paraId="1749AE5E" w14:textId="09C2F0B0" w:rsidR="003D68EA" w:rsidRPr="003C47FE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00B315F5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E0841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F6FA4EB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16A1C4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448A03D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381B4D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407C3C54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8EA" w:rsidRPr="00247382" w14:paraId="71E5F0C3" w14:textId="77777777" w:rsidTr="00C06A54">
        <w:tc>
          <w:tcPr>
            <w:tcW w:w="1824" w:type="pct"/>
            <w:noWrap/>
          </w:tcPr>
          <w:p w14:paraId="2E68C99C" w14:textId="376C3990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เกิดขึ้นของลูกหนี้การค้า</w:t>
            </w:r>
          </w:p>
        </w:tc>
        <w:tc>
          <w:tcPr>
            <w:tcW w:w="674" w:type="pct"/>
            <w:noWrap/>
            <w:vAlign w:val="bottom"/>
          </w:tcPr>
          <w:p w14:paraId="050B3819" w14:textId="4114F0AD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73C311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60F2E8D" w14:textId="26B13197" w:rsidR="003D68EA" w:rsidRPr="003E4ABC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161</w:t>
            </w:r>
            <w:r w:rsidRPr="005B04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9CD15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EBD941E" w14:textId="714B6BAE" w:rsidR="003D68EA" w:rsidRPr="003E4ABC" w:rsidRDefault="003D68EA" w:rsidP="00F2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8158C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78F5CC0" w14:textId="4D64EC0E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3D68EA" w:rsidRPr="00247382" w14:paraId="1D7D3906" w14:textId="77777777" w:rsidTr="00C06A54">
        <w:tc>
          <w:tcPr>
            <w:tcW w:w="1824" w:type="pct"/>
            <w:noWrap/>
          </w:tcPr>
          <w:p w14:paraId="1D525FD4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674" w:type="pct"/>
            <w:noWrap/>
            <w:vAlign w:val="bottom"/>
          </w:tcPr>
          <w:p w14:paraId="7C330C92" w14:textId="59BA1EAB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644F5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4D405806" w14:textId="2D80A6B3" w:rsidR="003D68EA" w:rsidRPr="003E4ABC" w:rsidRDefault="003D68EA" w:rsidP="0027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DC309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4BAFF67A" w14:textId="67688E15" w:rsidR="003D68EA" w:rsidRPr="003E4ABC" w:rsidRDefault="003D68EA" w:rsidP="00F2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F87BA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7556C980" w14:textId="6AED9799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3D68EA" w:rsidRPr="00CD7F65" w14:paraId="215EF4EB" w14:textId="77777777" w:rsidTr="00C06A54">
        <w:tc>
          <w:tcPr>
            <w:tcW w:w="1824" w:type="pct"/>
            <w:noWrap/>
          </w:tcPr>
          <w:p w14:paraId="68016907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674" w:type="pct"/>
            <w:noWrap/>
            <w:vAlign w:val="bottom"/>
          </w:tcPr>
          <w:p w14:paraId="1927272F" w14:textId="07A0568B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3D68EA" w:rsidRPr="005B04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6F04C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10D4C42" w14:textId="053F6687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D68EA" w:rsidRPr="005B04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333FBE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1259A" w14:textId="786508A8" w:rsidR="003D68EA" w:rsidRPr="003E4ABC" w:rsidRDefault="003D68EA" w:rsidP="00F2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C6D05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F3E1F" w14:textId="4C553778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3D68EA" w:rsidRPr="005B04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875</w:t>
            </w:r>
          </w:p>
        </w:tc>
      </w:tr>
      <w:tr w:rsidR="003D68EA" w:rsidRPr="00CD7F65" w14:paraId="100B43CC" w14:textId="77777777" w:rsidTr="00C06A54">
        <w:tc>
          <w:tcPr>
            <w:tcW w:w="1824" w:type="pct"/>
            <w:noWrap/>
          </w:tcPr>
          <w:p w14:paraId="4217B520" w14:textId="32DC0B9E" w:rsidR="003D68EA" w:rsidRPr="003C47FE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674" w:type="pct"/>
            <w:noWrap/>
            <w:vAlign w:val="bottom"/>
          </w:tcPr>
          <w:p w14:paraId="228C6797" w14:textId="77777777" w:rsidR="003D68EA" w:rsidRPr="003E4ABC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ED2F5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59A00FAB" w14:textId="77777777" w:rsidR="003D68EA" w:rsidRPr="003E4ABC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5E6F7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A7562" w14:textId="77777777" w:rsidR="003D68EA" w:rsidRPr="003E4ABC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7620EC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9BBEC" w14:textId="77777777" w:rsidR="003D68EA" w:rsidRPr="003E4ABC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8EA" w:rsidRPr="00CD7F65" w14:paraId="78B4BBAE" w14:textId="77777777" w:rsidTr="00C06A54">
        <w:tc>
          <w:tcPr>
            <w:tcW w:w="1824" w:type="pct"/>
            <w:noWrap/>
          </w:tcPr>
          <w:p w14:paraId="52E6A40D" w14:textId="4A232479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74" w:type="pct"/>
            <w:noWrap/>
            <w:vAlign w:val="bottom"/>
          </w:tcPr>
          <w:p w14:paraId="753067E7" w14:textId="6BDC33B3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D68EA" w:rsidRPr="005B04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0EF94F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27F3739" w14:textId="2D457F65" w:rsidR="003D68EA" w:rsidRPr="00F61C54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6524A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F866C" w14:textId="502AD2D6" w:rsidR="003D68EA" w:rsidRPr="003E4ABC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Pr="005B0435">
              <w:rPr>
                <w:rFonts w:ascii="Angsana New" w:hAnsi="Angsana New"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sz w:val="30"/>
                <w:szCs w:val="30"/>
              </w:rPr>
              <w:t>944</w:t>
            </w:r>
            <w:r w:rsidRPr="005B04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B726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C30571" w14:textId="61AC0A8D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D68EA" w:rsidRPr="005B04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  <w:tr w:rsidR="003D68EA" w:rsidRPr="00CD7F65" w14:paraId="64E8E91D" w14:textId="77777777" w:rsidTr="00C06A54">
        <w:tc>
          <w:tcPr>
            <w:tcW w:w="1824" w:type="pct"/>
            <w:noWrap/>
          </w:tcPr>
          <w:p w14:paraId="4890F753" w14:textId="77777777" w:rsidR="003D68EA" w:rsidRPr="002060DA" w:rsidRDefault="003D68EA" w:rsidP="003D68EA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C6D0164" w14:textId="2BB799A2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D68EA" w:rsidRPr="005B04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DB5C26" w14:textId="77777777" w:rsidR="003D68EA" w:rsidRPr="003E4ABC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66B23B5" w14:textId="550C6F49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D68EA" w:rsidRPr="005B04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457AA5" w14:textId="77777777" w:rsidR="003D68EA" w:rsidRPr="003E4ABC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7EE602" w14:textId="7C7267A8" w:rsidR="003D68EA" w:rsidRPr="003E4ABC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4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B04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10C5"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  <w:r w:rsidRPr="005B04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A9AF0" w14:textId="77777777" w:rsidR="003D68EA" w:rsidRPr="003E4ABC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26DC93" w14:textId="2629F6DC" w:rsidR="003D68EA" w:rsidRPr="003E4ABC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3D68EA" w:rsidRPr="005B04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</w:tr>
    </w:tbl>
    <w:p w14:paraId="713CEA4E" w14:textId="77777777" w:rsidR="008D6A58" w:rsidRPr="008D6A58" w:rsidRDefault="008D6A58" w:rsidP="008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752EA8F5" w14:textId="77777777" w:rsidR="008D6A58" w:rsidRDefault="008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D3B0112" w14:textId="29DBED63" w:rsidR="00D5227B" w:rsidRDefault="00D5227B" w:rsidP="00D0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24B2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สินทรัพย์ภาษีเงินได้รอการตัดบัญชีที่ยังไม่ได้รับรู้</w:t>
      </w:r>
    </w:p>
    <w:p w14:paraId="7BA4CE40" w14:textId="77777777" w:rsidR="00D5227B" w:rsidRPr="006B2B8A" w:rsidRDefault="00D5227B" w:rsidP="002C2E59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4"/>
        <w:gridCol w:w="1261"/>
        <w:gridCol w:w="270"/>
        <w:gridCol w:w="1350"/>
        <w:gridCol w:w="270"/>
        <w:gridCol w:w="1260"/>
        <w:gridCol w:w="270"/>
        <w:gridCol w:w="1265"/>
      </w:tblGrid>
      <w:tr w:rsidR="008C22B3" w:rsidRPr="00247382" w14:paraId="48D17293" w14:textId="77777777" w:rsidTr="008C22B3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181B8" w14:textId="77777777" w:rsidR="008C22B3" w:rsidRPr="00BC4A3B" w:rsidRDefault="008C22B3" w:rsidP="000565F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49DBC" w14:textId="32306E8F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0EFD" w14:textId="77777777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FC3A6" w14:textId="77777777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247382" w14:paraId="6CDF21E3" w14:textId="77777777" w:rsidTr="008C22B3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55E0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5C2CD3" w14:textId="3284FE34" w:rsidR="00DA681C" w:rsidRPr="00BC4A3B" w:rsidRDefault="00D110C5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041D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5AAEDE" w14:textId="5A402427" w:rsidR="00DA681C" w:rsidRPr="00BC4A3B" w:rsidRDefault="00D110C5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3772D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2FF55A" w14:textId="727C9BE7" w:rsidR="00DA681C" w:rsidRPr="00BC4A3B" w:rsidRDefault="00D110C5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46F3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8B4B94" w14:textId="14C5E80C" w:rsidR="00DA681C" w:rsidRPr="00BC4A3B" w:rsidRDefault="00D110C5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A681C" w:rsidRPr="00247382" w14:paraId="0B623147" w14:textId="77777777" w:rsidTr="001A080F">
        <w:tc>
          <w:tcPr>
            <w:tcW w:w="18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3F95A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1BD26" w14:textId="62B79CF9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681C" w:rsidRPr="00247382" w14:paraId="076842CA" w14:textId="77777777" w:rsidTr="008C22B3">
        <w:tc>
          <w:tcPr>
            <w:tcW w:w="1824" w:type="pct"/>
            <w:noWrap/>
          </w:tcPr>
          <w:p w14:paraId="35DC00FC" w14:textId="338323BB" w:rsidR="00DA681C" w:rsidRPr="002060DA" w:rsidRDefault="00DA681C" w:rsidP="00DA681C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60D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EA0E8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FCA8F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AA778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6010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D2BDD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8A643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F1E40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8EA" w:rsidRPr="00247382" w14:paraId="7858EE03" w14:textId="77777777" w:rsidTr="008C22B3">
        <w:tc>
          <w:tcPr>
            <w:tcW w:w="1824" w:type="pct"/>
            <w:noWrap/>
          </w:tcPr>
          <w:p w14:paraId="2790CEA2" w14:textId="77777777" w:rsidR="003D68EA" w:rsidRDefault="003D68EA" w:rsidP="003D68EA">
            <w:pPr>
              <w:spacing w:line="240" w:lineRule="auto"/>
              <w:ind w:left="-15" w:right="-662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ค่าเผื่อขาดทุนจากการลดมูลค่า</w:t>
            </w:r>
          </w:p>
          <w:p w14:paraId="45D6E213" w14:textId="1A39697E" w:rsidR="003D68EA" w:rsidRPr="00652F52" w:rsidRDefault="003D68EA" w:rsidP="003D68EA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74" w:type="pct"/>
            <w:noWrap/>
            <w:vAlign w:val="bottom"/>
          </w:tcPr>
          <w:p w14:paraId="5FABD090" w14:textId="26C4DBD1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  <w:r w:rsidR="00D76D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D0019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9A9AC7A" w14:textId="322A7625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  <w:r w:rsidR="003D68EA" w:rsidRPr="001455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AA5A7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73C1CFA2" w14:textId="72305337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  <w:r w:rsidR="00D76D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75D21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65CCAEC0" w14:textId="5740DB8C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  <w:r w:rsidR="003D68EA" w:rsidRPr="001455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3D68EA" w:rsidRPr="00247382" w14:paraId="57F3AA64" w14:textId="77777777" w:rsidTr="008C22B3">
        <w:tc>
          <w:tcPr>
            <w:tcW w:w="1824" w:type="pct"/>
            <w:noWrap/>
          </w:tcPr>
          <w:p w14:paraId="1571699C" w14:textId="4CCBD3F7" w:rsidR="003D68EA" w:rsidRDefault="003D68EA" w:rsidP="003D68EA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</w:t>
            </w:r>
            <w:r w:rsidR="00173601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  <w:p w14:paraId="06AFE95F" w14:textId="0C654CBD" w:rsidR="003D68EA" w:rsidRPr="002060DA" w:rsidRDefault="003D68EA" w:rsidP="003D68EA">
            <w:pPr>
              <w:spacing w:line="240" w:lineRule="auto"/>
              <w:ind w:left="255" w:right="-662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noWrap/>
            <w:vAlign w:val="bottom"/>
          </w:tcPr>
          <w:p w14:paraId="259893CA" w14:textId="580BCD08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  <w:r w:rsidR="00842C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6A81A6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5FCB245" w14:textId="7D757F50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  <w:r w:rsidR="003D68EA" w:rsidRPr="001455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FC94C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21EA4659" w14:textId="722E708D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  <w:r w:rsidR="00842C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980BA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2EC227C" w14:textId="7FCC9569" w:rsidR="003D68EA" w:rsidRPr="002068F7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  <w:r w:rsidR="003D68EA" w:rsidRPr="001455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3D68EA" w:rsidRPr="00247382" w14:paraId="1075A772" w14:textId="77777777" w:rsidTr="008C22B3">
        <w:tc>
          <w:tcPr>
            <w:tcW w:w="1824" w:type="pct"/>
            <w:noWrap/>
          </w:tcPr>
          <w:p w14:paraId="179B6F16" w14:textId="67D743DB" w:rsidR="003D68EA" w:rsidRDefault="003D68EA" w:rsidP="003D68EA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</w:t>
            </w:r>
          </w:p>
          <w:p w14:paraId="5DF7849A" w14:textId="6EAF10B6" w:rsidR="003D68EA" w:rsidRPr="00652F52" w:rsidRDefault="003D68EA" w:rsidP="003D68EA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ดิน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74" w:type="pct"/>
            <w:noWrap/>
            <w:vAlign w:val="bottom"/>
          </w:tcPr>
          <w:p w14:paraId="7BA6FD81" w14:textId="4214CCA5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  <w:r w:rsidR="00842C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83DD7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449443C" w14:textId="7A06DAAF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  <w:r w:rsidR="003D68EA" w:rsidRPr="001455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B978C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4281C953" w14:textId="4B98CCA1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  <w:r w:rsidR="00842C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54B79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3FD1E06" w14:textId="5146F10D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  <w:r w:rsidR="003D68EA" w:rsidRPr="001455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</w:tr>
      <w:tr w:rsidR="003D68EA" w:rsidRPr="00CD7F65" w14:paraId="7E6A8A26" w14:textId="77777777">
        <w:tc>
          <w:tcPr>
            <w:tcW w:w="1824" w:type="pct"/>
            <w:noWrap/>
          </w:tcPr>
          <w:p w14:paraId="0CA57D09" w14:textId="1F1ED9FC" w:rsidR="003D68EA" w:rsidRPr="00D52676" w:rsidRDefault="003D68EA" w:rsidP="003D68EA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674" w:type="pct"/>
            <w:noWrap/>
            <w:vAlign w:val="bottom"/>
          </w:tcPr>
          <w:p w14:paraId="43BA73B9" w14:textId="172D4032" w:rsidR="003D68EA" w:rsidRPr="001455BD" w:rsidRDefault="00842C5B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F6558C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1F3CD7CB" w14:textId="7CEA6CB4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D68EA" w:rsidRPr="001455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F4ADA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3D5791AB" w14:textId="3E047E74" w:rsidR="003D68EA" w:rsidRPr="001455BD" w:rsidRDefault="00842C5B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C2C5A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E73BB" w14:textId="6781AD40" w:rsidR="003D68EA" w:rsidRPr="001455BD" w:rsidRDefault="003D68EA" w:rsidP="0027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68EA" w:rsidRPr="00CD7F65" w14:paraId="64186106" w14:textId="77777777">
        <w:tc>
          <w:tcPr>
            <w:tcW w:w="1824" w:type="pct"/>
            <w:noWrap/>
          </w:tcPr>
          <w:p w14:paraId="2EDF5BA4" w14:textId="34E3B1A6" w:rsidR="003D68EA" w:rsidRPr="002060DA" w:rsidRDefault="003D68EA" w:rsidP="003D68EA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9CB70E1" w14:textId="217BFA36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  <w:r w:rsidR="002974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63A76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5ED88BA" w14:textId="5D4C30C1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  <w:r w:rsidR="003D68EA" w:rsidRPr="001455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30277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CA2603B" w14:textId="7F9B03C1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  <w:r w:rsidR="002974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27879" w14:textId="77777777" w:rsidR="003D68EA" w:rsidRPr="001455BD" w:rsidRDefault="003D68EA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486E9" w14:textId="10005AEB" w:rsidR="003D68EA" w:rsidRPr="001455BD" w:rsidRDefault="00D110C5" w:rsidP="003D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  <w:r w:rsidR="003D68EA" w:rsidRPr="001455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</w:tr>
    </w:tbl>
    <w:p w14:paraId="0806BEAC" w14:textId="77777777" w:rsidR="001A080F" w:rsidRPr="006B2B8A" w:rsidRDefault="001A080F" w:rsidP="0005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5711E0C5" w14:textId="77777777" w:rsidR="00BF7256" w:rsidRDefault="00704A21" w:rsidP="00BF7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3CA5">
        <w:rPr>
          <w:rFonts w:ascii="Angsana New" w:hAnsi="Angsana New"/>
          <w:sz w:val="30"/>
          <w:szCs w:val="30"/>
          <w:cs/>
        </w:rPr>
        <w:t xml:space="preserve">ผลแตกต่างชั่วคราวที่ใช้หักภาษีที่ยังไม่สิ้นสุดอายุตามกฎหมายเกี่ยวกับภาษีเงินได้ปัจจุบันนั้น 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บริษัทจะใช้ประโยชน์ทางภาษีดังกล่าว</w:t>
      </w:r>
    </w:p>
    <w:p w14:paraId="39A41BAB" w14:textId="4CAB64C5" w:rsidR="001A080F" w:rsidRPr="006B2B8A" w:rsidRDefault="001A080F" w:rsidP="00BF7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4"/>
          <w:szCs w:val="14"/>
        </w:rPr>
      </w:pPr>
    </w:p>
    <w:p w14:paraId="3AECBD56" w14:textId="1EFA2D3B" w:rsidR="007D014D" w:rsidRPr="00747298" w:rsidRDefault="00D110C5" w:rsidP="0017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21</w:t>
      </w:r>
      <w:r w:rsidR="00174CD5">
        <w:rPr>
          <w:rFonts w:ascii="Angsana New" w:hAnsi="Angsana New"/>
          <w:bCs/>
          <w:sz w:val="30"/>
          <w:szCs w:val="30"/>
        </w:rPr>
        <w:tab/>
      </w:r>
      <w:r w:rsidR="00DD6487" w:rsidRPr="0097639A">
        <w:rPr>
          <w:rFonts w:ascii="Angsana New" w:hAnsi="Angsana New"/>
          <w:bCs/>
          <w:sz w:val="30"/>
          <w:szCs w:val="30"/>
          <w:cs/>
        </w:rPr>
        <w:t>กำไร</w:t>
      </w:r>
      <w:r w:rsidR="007D014D" w:rsidRPr="0097639A">
        <w:rPr>
          <w:rFonts w:ascii="Angsana New" w:hAnsi="Angsana New"/>
          <w:bCs/>
          <w:sz w:val="30"/>
          <w:szCs w:val="30"/>
          <w:cs/>
        </w:rPr>
        <w:t>ต่อหุ้น</w:t>
      </w:r>
      <w:r w:rsidR="00E009D3" w:rsidRPr="0097639A">
        <w:rPr>
          <w:rFonts w:ascii="Angsana New" w:hAnsi="Angsana New" w:hint="cs"/>
          <w:bCs/>
          <w:sz w:val="30"/>
          <w:szCs w:val="30"/>
          <w:cs/>
        </w:rPr>
        <w:t>ขั้นพื้นฐาน</w:t>
      </w:r>
    </w:p>
    <w:p w14:paraId="272857C6" w14:textId="77777777" w:rsidR="007D014D" w:rsidRPr="006B2B8A" w:rsidRDefault="007D014D" w:rsidP="001D7B7E">
      <w:pPr>
        <w:pStyle w:val="FSBlank"/>
        <w:rPr>
          <w:sz w:val="14"/>
          <w:szCs w:val="14"/>
        </w:rPr>
      </w:pPr>
    </w:p>
    <w:tbl>
      <w:tblPr>
        <w:tblW w:w="9432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260"/>
        <w:gridCol w:w="270"/>
        <w:gridCol w:w="1152"/>
        <w:gridCol w:w="270"/>
        <w:gridCol w:w="1170"/>
      </w:tblGrid>
      <w:tr w:rsidR="0056061B" w:rsidRPr="00247382" w14:paraId="4364FBEC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E93A" w14:textId="77777777" w:rsidR="0056061B" w:rsidRPr="00BC4A3B" w:rsidRDefault="0056061B" w:rsidP="008760F2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B41E" w14:textId="7AF52D4D" w:rsidR="0056061B" w:rsidRPr="005A2329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AC3EE" w14:textId="77777777" w:rsidR="0056061B" w:rsidRPr="00BC4A3B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B63EB" w14:textId="77777777" w:rsidR="0056061B" w:rsidRPr="00BC4A3B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247382" w14:paraId="23566914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6680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660734" w14:textId="7271028D" w:rsidR="00DA681C" w:rsidRPr="00BC4A3B" w:rsidRDefault="00D110C5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F336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D3C445" w14:textId="4C4AB10A" w:rsidR="00DA681C" w:rsidRPr="00BC4A3B" w:rsidRDefault="00D110C5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D5A5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1F9C30" w14:textId="72DC5B7B" w:rsidR="00DA681C" w:rsidRPr="00BC4A3B" w:rsidRDefault="00D110C5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7BC73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5478A" w14:textId="6309403F" w:rsidR="00DA681C" w:rsidRPr="00BC4A3B" w:rsidRDefault="00D110C5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A681C" w:rsidRPr="00247382" w14:paraId="53DACE47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9E5FA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88D20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D68EA" w:rsidRPr="00247382" w14:paraId="39FC1618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0033F" w14:textId="77777777" w:rsidR="003D68EA" w:rsidRDefault="003D68EA" w:rsidP="003D68EA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C2868D7" w14:textId="03B972E5" w:rsidR="003D68EA" w:rsidRPr="00BC4A3B" w:rsidRDefault="003D68EA" w:rsidP="003D68EA">
            <w:pPr>
              <w:tabs>
                <w:tab w:val="clear" w:pos="227"/>
                <w:tab w:val="clear" w:pos="454"/>
                <w:tab w:val="left" w:pos="435"/>
                <w:tab w:val="left" w:pos="504"/>
              </w:tabs>
              <w:spacing w:line="240" w:lineRule="auto"/>
              <w:ind w:left="345" w:right="-66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ABAEE" w14:textId="40BBDF3B" w:rsidR="003D68EA" w:rsidRPr="00BC4A3B" w:rsidRDefault="00D110C5" w:rsidP="006B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  <w:r w:rsidR="00DB4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1E021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301726" w14:textId="1258339F" w:rsidR="003D68EA" w:rsidRPr="00BC4A3B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3D6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4D962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445081" w14:textId="77B34728" w:rsidR="003D68EA" w:rsidRPr="00BA215B" w:rsidRDefault="00D110C5" w:rsidP="0003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B27E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13EC7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6230F0" w14:textId="461429B9" w:rsidR="003D68EA" w:rsidRPr="00BC4A3B" w:rsidRDefault="00D110C5" w:rsidP="00DB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  <w:r w:rsidR="003D6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</w:tr>
      <w:tr w:rsidR="003D68EA" w:rsidRPr="000A5F94" w14:paraId="707973FE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86552" w14:textId="77777777" w:rsidR="003D68EA" w:rsidRPr="006B2B8A" w:rsidRDefault="003D68EA" w:rsidP="003D68EA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3C304" w14:textId="77777777" w:rsidR="003D68EA" w:rsidRPr="006B2B8A" w:rsidRDefault="003D68EA" w:rsidP="006B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DD748E" w14:textId="77777777" w:rsidR="003D68EA" w:rsidRPr="000A5F9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CD280D" w14:textId="77777777" w:rsidR="003D68EA" w:rsidRPr="000A5F9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66AF7" w14:textId="77777777" w:rsidR="003D68EA" w:rsidRPr="000A5F9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26378" w14:textId="77777777" w:rsidR="003D68EA" w:rsidRPr="000A5F94" w:rsidRDefault="003D68EA" w:rsidP="0003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EAEFD" w14:textId="77777777" w:rsidR="003D68EA" w:rsidRPr="000A5F9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BE2D3" w14:textId="77777777" w:rsidR="003D68EA" w:rsidRPr="000A5F94" w:rsidRDefault="003D68EA" w:rsidP="00DB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D68EA" w:rsidRPr="00247382" w14:paraId="441203EF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3D214" w14:textId="77777777" w:rsidR="003D68EA" w:rsidRPr="00BC4A3B" w:rsidRDefault="003D68EA" w:rsidP="003D68EA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F3E61" w14:textId="77777777" w:rsidR="003D68EA" w:rsidRPr="00BC4A3B" w:rsidRDefault="003D68EA" w:rsidP="006B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8E57A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87C26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F76D4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1E5F42" w14:textId="77777777" w:rsidR="003D68EA" w:rsidRPr="00BC4A3B" w:rsidRDefault="003D68EA" w:rsidP="0003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94250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1E102" w14:textId="77777777" w:rsidR="003D68EA" w:rsidRPr="00BC4A3B" w:rsidRDefault="003D68EA" w:rsidP="00DB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68EA" w:rsidRPr="00247382" w14:paraId="3EC8E193" w14:textId="77777777" w:rsidTr="001A080F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DCB8F" w14:textId="653F6359" w:rsidR="003D68EA" w:rsidRPr="00BC4A3B" w:rsidRDefault="003D68EA" w:rsidP="003D68EA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6D75C" w14:textId="13AE5EA9" w:rsidR="003D68EA" w:rsidRPr="00FD1E2A" w:rsidRDefault="00D110C5" w:rsidP="006B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5ED7" w:rsidRPr="00FD1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E5444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D5ED7" w:rsidRPr="00FD1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0500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0B6EB" w14:textId="77777777" w:rsidR="003D68EA" w:rsidRPr="00FD1E2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645B0" w14:textId="52E9D71D" w:rsidR="003D68EA" w:rsidRPr="00FD1E2A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68EA" w:rsidRPr="00FD1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3D68EA" w:rsidRPr="00FD1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C5591" w14:textId="77777777" w:rsidR="003D68EA" w:rsidRPr="00FD1E2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B736A" w14:textId="7DAA74E9" w:rsidR="003D68EA" w:rsidRPr="00FD1E2A" w:rsidRDefault="00D110C5" w:rsidP="0003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5ED7" w:rsidRPr="00FD1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AD05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D5ED7" w:rsidRPr="00FD1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2E81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79E3E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EB093" w14:textId="1C4D6E6D" w:rsidR="003D68EA" w:rsidRPr="00BC4A3B" w:rsidRDefault="00D110C5" w:rsidP="00DB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6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3D6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3D68EA" w:rsidRPr="00247382" w14:paraId="55BF6FAA" w14:textId="77777777" w:rsidTr="001A080F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2AD01" w14:textId="77777777" w:rsidR="003D68EA" w:rsidRPr="00BC4A3B" w:rsidRDefault="003D68EA" w:rsidP="003D68EA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3C8B8" w14:textId="7B56D0DE" w:rsidR="003D68EA" w:rsidRPr="006B2B8A" w:rsidRDefault="00AD0500" w:rsidP="006B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C87DA8" w:rsidRPr="006B2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80E04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E7AC1" w14:textId="75801303" w:rsidR="003D68EA" w:rsidRPr="00BC4A3B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D6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82D03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5378F8" w14:textId="7E10C5D6" w:rsidR="003D68EA" w:rsidRPr="00BC4A3B" w:rsidRDefault="001C2E81" w:rsidP="0003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4BABA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8C5C58" w14:textId="5035CB76" w:rsidR="003D68EA" w:rsidRPr="00BC4A3B" w:rsidRDefault="00D110C5" w:rsidP="00DB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D6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3D68EA" w:rsidRPr="00247382" w14:paraId="2276771C" w14:textId="77777777" w:rsidTr="001A080F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2BA27A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104F45E" w14:textId="06EDEB9C" w:rsidR="003D68EA" w:rsidRPr="00BC4A3B" w:rsidRDefault="003D68EA" w:rsidP="003D68EA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D11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1F9004" w14:textId="79B0FD74" w:rsidR="003D68EA" w:rsidRPr="00971900" w:rsidRDefault="00D110C5" w:rsidP="006B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52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  <w:r w:rsidR="00AD0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64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AD0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4C970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09B50" w14:textId="7B84F6B5" w:rsidR="003D68EA" w:rsidRPr="00BC4A3B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D6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  <w:r w:rsidR="003D6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32CCB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7A54B0" w14:textId="617D6C67" w:rsidR="003D68EA" w:rsidRPr="00BA215B" w:rsidRDefault="00D110C5" w:rsidP="0003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930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  <w:r w:rsidR="001C2E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64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1C2E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FE830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4B43D7" w14:textId="7C768333" w:rsidR="003D68EA" w:rsidRPr="00BC4A3B" w:rsidRDefault="00D110C5" w:rsidP="00DB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D6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  <w:r w:rsidR="003D6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</w:tr>
      <w:tr w:rsidR="003D68EA" w:rsidRPr="00CD7F65" w14:paraId="3FFAEC58" w14:textId="77777777" w:rsidTr="001A080F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C42525" w14:textId="77777777" w:rsidR="003D68EA" w:rsidRPr="006B2B8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hanging="160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D1CA38" w14:textId="77777777" w:rsidR="003D68EA" w:rsidRPr="006B2B8A" w:rsidRDefault="003D68EA" w:rsidP="006B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78EA6" w14:textId="77777777" w:rsidR="003D68EA" w:rsidRPr="000565F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85B03" w14:textId="77777777" w:rsidR="003D68EA" w:rsidRPr="000565F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83A5C" w14:textId="77777777" w:rsidR="003D68EA" w:rsidRPr="000565F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3C511" w14:textId="77777777" w:rsidR="003D68EA" w:rsidRPr="000565FF" w:rsidRDefault="003D68EA" w:rsidP="0003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9C21DF" w14:textId="77777777" w:rsidR="003D68EA" w:rsidRPr="000565F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C5C3A" w14:textId="77777777" w:rsidR="003D68EA" w:rsidRPr="000565FF" w:rsidRDefault="003D68EA" w:rsidP="00DB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D68EA" w:rsidRPr="00247382" w14:paraId="5BB42971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9CC8E" w14:textId="579C0E9E" w:rsidR="003D68EA" w:rsidRPr="00BC4A3B" w:rsidRDefault="003D68EA" w:rsidP="003D68EA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391C3B" w14:textId="3F603960" w:rsidR="003D68EA" w:rsidRPr="00BC4A3B" w:rsidRDefault="00D110C5" w:rsidP="006B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87E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1C2E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E990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902E4" w14:textId="21C99897" w:rsidR="003D68EA" w:rsidRPr="00BC4A3B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D6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0CCE8" w14:textId="77777777" w:rsidR="003D68EA" w:rsidRPr="00BC4A3B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919F38" w14:textId="69592ABC" w:rsidR="003D68EA" w:rsidRPr="00971900" w:rsidRDefault="00D110C5" w:rsidP="000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87E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175C" w14:textId="77777777" w:rsidR="003D68EA" w:rsidRPr="00BC4A3B" w:rsidRDefault="003D68EA" w:rsidP="000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35"/>
              </w:tabs>
              <w:spacing w:line="240" w:lineRule="auto"/>
              <w:ind w:left="-8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B1F15" w14:textId="1A43F820" w:rsidR="003D68EA" w:rsidRPr="00BC4A3B" w:rsidRDefault="00D110C5" w:rsidP="00DB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D6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</w:tr>
    </w:tbl>
    <w:p w14:paraId="7B192D9C" w14:textId="52863E5F" w:rsidR="00EB315A" w:rsidRPr="001A080F" w:rsidRDefault="00D110C5" w:rsidP="00D65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22</w:t>
      </w:r>
      <w:r w:rsidR="00D65F5A" w:rsidRPr="001A080F">
        <w:rPr>
          <w:rFonts w:ascii="Angsana New" w:hAnsi="Angsana New"/>
          <w:bCs/>
          <w:sz w:val="30"/>
          <w:szCs w:val="30"/>
        </w:rPr>
        <w:tab/>
      </w:r>
      <w:r w:rsidR="004D664B" w:rsidRPr="006E2F8E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0FF7A439" w14:textId="77777777" w:rsidR="00EB315A" w:rsidRPr="000A5F94" w:rsidRDefault="00EB315A" w:rsidP="000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63DD93" w14:textId="77777777" w:rsidR="00BE1280" w:rsidRPr="001A080F" w:rsidRDefault="00BE1280" w:rsidP="00BE1280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A080F">
        <w:rPr>
          <w:rFonts w:ascii="Angsana New" w:hAnsi="Angsana New" w:hint="cs"/>
          <w:sz w:val="30"/>
          <w:szCs w:val="30"/>
          <w:cs/>
          <w:lang w:bidi="th-TH"/>
        </w:rPr>
        <w:t>ผู้ถือหุ้นของบริษัทได้อนุมัติเงินปันผลดังต่อไปนี้</w:t>
      </w:r>
    </w:p>
    <w:p w14:paraId="54381316" w14:textId="77777777" w:rsidR="00BE1280" w:rsidRPr="000A5F94" w:rsidRDefault="00BE1280" w:rsidP="000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A5F94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BE1280" w:rsidRPr="0075189E" w14:paraId="3BD8608D" w14:textId="77777777" w:rsidTr="001A080F">
        <w:trPr>
          <w:trHeight w:val="144"/>
        </w:trPr>
        <w:tc>
          <w:tcPr>
            <w:tcW w:w="2610" w:type="dxa"/>
            <w:vAlign w:val="bottom"/>
          </w:tcPr>
          <w:p w14:paraId="4D9B095E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C34146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10AC0A6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3316C697" w14:textId="0843A044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0BCD4DCC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E2E54C3" w14:textId="099FED86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อัตรา</w:t>
            </w:r>
            <w:r w:rsidR="00BE1280"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8" w:type="dxa"/>
          </w:tcPr>
          <w:p w14:paraId="3276ABE2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0DACDE49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E1280" w:rsidRPr="0075189E" w14:paraId="69C419CC" w14:textId="77777777" w:rsidTr="001A080F">
        <w:trPr>
          <w:trHeight w:val="144"/>
        </w:trPr>
        <w:tc>
          <w:tcPr>
            <w:tcW w:w="2610" w:type="dxa"/>
          </w:tcPr>
          <w:p w14:paraId="76FCC661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536A2D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D1D32C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4314AB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20B38B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8B011F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26B6D0CA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4E7496A5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1280" w:rsidRPr="0075189E" w14:paraId="6C6E3924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231E897E" w14:textId="498406DE" w:rsidR="00BE1280" w:rsidRPr="009A5111" w:rsidRDefault="00D110C5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58D6D34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DA35A33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EC84F75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59D424C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05551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309F553D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6B95C9D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E1280" w:rsidRPr="0075189E" w14:paraId="44486307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5B92FEB5" w14:textId="019004E0" w:rsidR="00BE1280" w:rsidRPr="00BE1280" w:rsidRDefault="00BE1280" w:rsidP="000A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D110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1423D7F" w14:textId="1DBEFAB8" w:rsidR="00BE1280" w:rsidRPr="00846CFF" w:rsidRDefault="00D110C5" w:rsidP="003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C5B33"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5B33" w:rsidRPr="00846CF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553DFF83" w14:textId="77777777" w:rsidR="00BE1280" w:rsidRPr="00846CFF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6801E47" w14:textId="0C56B50F" w:rsidR="00BE1280" w:rsidRPr="00846CFF" w:rsidRDefault="002B3D67" w:rsidP="005B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D110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3C1673E4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68D376" w14:textId="47F0B21C" w:rsidR="00BE1280" w:rsidRPr="001B1B48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7A5E1E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58" w:type="dxa"/>
            <w:shd w:val="clear" w:color="auto" w:fill="auto"/>
          </w:tcPr>
          <w:p w14:paraId="04852359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02A9B9C5" w14:textId="7659BC78" w:rsidR="00BE1280" w:rsidRPr="00BE1280" w:rsidRDefault="00D110C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  <w:r w:rsidR="00C15AE6" w:rsidRPr="00C15AE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4116D2" w:rsidRPr="0075189E" w14:paraId="69214055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2A64DCDD" w14:textId="4175A3BA" w:rsidR="004116D2" w:rsidRPr="00BE1280" w:rsidRDefault="004116D2" w:rsidP="000A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</w:rPr>
            </w:pPr>
            <w:r w:rsidRPr="004116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110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7A79DA15" w14:textId="52B2C9E4" w:rsidR="004116D2" w:rsidRPr="00846CFF" w:rsidRDefault="00D110C5" w:rsidP="003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9F20AF"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20AF"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2FB042A1" w14:textId="1648D105" w:rsidR="004116D2" w:rsidRPr="00846CFF" w:rsidRDefault="004116D2" w:rsidP="009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17F8DCA7" w14:textId="40F51F7B" w:rsidR="004116D2" w:rsidRPr="00846CFF" w:rsidRDefault="00846CFF" w:rsidP="005B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2B3D67"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4135B50E" w14:textId="77777777" w:rsidR="004116D2" w:rsidRPr="00BE1280" w:rsidRDefault="004116D2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6FB161" w14:textId="5B469F89" w:rsidR="004116D2" w:rsidRPr="001B1B48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7A5E1E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58" w:type="dxa"/>
            <w:shd w:val="clear" w:color="auto" w:fill="auto"/>
          </w:tcPr>
          <w:p w14:paraId="0BF4A12C" w14:textId="77777777" w:rsidR="004116D2" w:rsidRPr="00BE1280" w:rsidRDefault="004116D2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42D7BAAC" w14:textId="7CDE46A6" w:rsidR="004116D2" w:rsidRDefault="00D110C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  <w:r w:rsidR="00C15AE6" w:rsidRPr="00C15AE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BE1280" w:rsidRPr="0075189E" w14:paraId="29218D8E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280BE0AF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AB75B95" w14:textId="77777777" w:rsidR="00BE1280" w:rsidRPr="00BE1280" w:rsidRDefault="00BE1280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741644F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2B1E3DF" w14:textId="77777777" w:rsidR="00BE1280" w:rsidRPr="00BE1280" w:rsidRDefault="00BE1280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D7FAC31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FDA6E5" w14:textId="77777777" w:rsidR="00BE1280" w:rsidRPr="00BE1280" w:rsidRDefault="00BE1280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EF889E4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EBC7B" w14:textId="25AFC3BA" w:rsidR="00BE1280" w:rsidRPr="00BE1280" w:rsidRDefault="00D110C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  <w:r w:rsidR="006221D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ED6A6A" w:rsidRPr="0075189E" w14:paraId="6829FBF3" w14:textId="77777777" w:rsidTr="001A080F">
        <w:trPr>
          <w:trHeight w:val="215"/>
        </w:trPr>
        <w:tc>
          <w:tcPr>
            <w:tcW w:w="2610" w:type="dxa"/>
            <w:shd w:val="clear" w:color="auto" w:fill="auto"/>
          </w:tcPr>
          <w:p w14:paraId="1C222A88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620" w:type="dxa"/>
            <w:shd w:val="clear" w:color="auto" w:fill="auto"/>
          </w:tcPr>
          <w:p w14:paraId="65C66484" w14:textId="77777777" w:rsidR="00ED6A6A" w:rsidRPr="00A97622" w:rsidRDefault="00ED6A6A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70B163D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F60E66B" w14:textId="77777777" w:rsidR="00ED6A6A" w:rsidRPr="00684E13" w:rsidRDefault="00ED6A6A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37482EB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7CF485D" w14:textId="77777777" w:rsidR="00ED6A6A" w:rsidRPr="00684E13" w:rsidRDefault="00ED6A6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2617ED35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7EF3C06C" w14:textId="77777777" w:rsidR="00ED6A6A" w:rsidRPr="00684E13" w:rsidRDefault="00ED6A6A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</w:rPr>
            </w:pPr>
          </w:p>
        </w:tc>
      </w:tr>
      <w:tr w:rsidR="003D68EA" w:rsidRPr="0075189E" w14:paraId="0769B3BA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6A52370B" w14:textId="3186BC5F" w:rsidR="003D68EA" w:rsidRPr="00B070E9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6F1693B5" w14:textId="77777777" w:rsidR="003D68EA" w:rsidRPr="00C1755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02D8A7A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E2650BE" w14:textId="77777777" w:rsidR="003D68EA" w:rsidRPr="00C1755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1EF494D8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FED3D9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7611FA34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AB89CF2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D68EA" w:rsidRPr="0075189E" w14:paraId="32EA2BDF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78635986" w14:textId="196BE121" w:rsidR="003D68EA" w:rsidRPr="00B070E9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D110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166E701B" w14:textId="364CBD16" w:rsidR="003D68EA" w:rsidRPr="00C1755F" w:rsidRDefault="00D110C5" w:rsidP="003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3D68EA"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68EA" w:rsidRPr="00846CF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25CF6A31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21299DFD" w14:textId="21D8D87C" w:rsidR="003D68EA" w:rsidRPr="00C1755F" w:rsidRDefault="003D68EA" w:rsidP="005B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D110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549EB1A0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11223C" w14:textId="6FC7853E" w:rsidR="003D68EA" w:rsidRPr="00A97622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3D68EA" w:rsidRPr="001B1B48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58" w:type="dxa"/>
            <w:shd w:val="clear" w:color="auto" w:fill="auto"/>
          </w:tcPr>
          <w:p w14:paraId="175B5335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593D1F3" w14:textId="65816A1B" w:rsidR="003D68EA" w:rsidRPr="00BE1280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  <w:r w:rsidR="003D68E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3D68EA" w:rsidRPr="0075189E" w14:paraId="491C21E4" w14:textId="77777777" w:rsidTr="00416C66">
        <w:trPr>
          <w:trHeight w:val="144"/>
        </w:trPr>
        <w:tc>
          <w:tcPr>
            <w:tcW w:w="2610" w:type="dxa"/>
            <w:shd w:val="clear" w:color="auto" w:fill="auto"/>
          </w:tcPr>
          <w:p w14:paraId="07405662" w14:textId="0A24E234" w:rsidR="003D68EA" w:rsidRPr="009A5111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16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110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A3EA041" w14:textId="4DDEEB00" w:rsidR="003D68EA" w:rsidRPr="00C1755F" w:rsidRDefault="00D110C5" w:rsidP="003F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3D68EA"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68EA"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5F96AF5C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32D23CC8" w14:textId="61D01614" w:rsidR="003D68EA" w:rsidRPr="00C1755F" w:rsidRDefault="003D68EA" w:rsidP="005B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D110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46728EC3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DB9AF8" w14:textId="753DE063" w:rsidR="003D68EA" w:rsidRPr="00A97622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3D68EA" w:rsidRPr="001B1B48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58" w:type="dxa"/>
            <w:shd w:val="clear" w:color="auto" w:fill="auto"/>
          </w:tcPr>
          <w:p w14:paraId="0AD4E48E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2450C180" w14:textId="23538E40" w:rsidR="003D68EA" w:rsidRPr="00BE1280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="003D68E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3D68EA" w:rsidRPr="0075189E" w14:paraId="20867A4A" w14:textId="77777777" w:rsidTr="00416C66">
        <w:trPr>
          <w:trHeight w:val="144"/>
        </w:trPr>
        <w:tc>
          <w:tcPr>
            <w:tcW w:w="2610" w:type="dxa"/>
            <w:shd w:val="clear" w:color="auto" w:fill="auto"/>
          </w:tcPr>
          <w:p w14:paraId="574D123A" w14:textId="35F81695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2C11236" w14:textId="098728AD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E484FA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0CE18C0" w14:textId="21302075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D9864DA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61D6A3" w14:textId="4E59F76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6740415" w14:textId="77777777" w:rsidR="003D68EA" w:rsidRPr="00BE1280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D5D70" w14:textId="22BBEE11" w:rsidR="003D68EA" w:rsidRPr="00BE1280" w:rsidRDefault="00D110C5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  <w:r w:rsidR="003D68E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620E323C" w14:textId="77777777"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B5E87" w:rsidRPr="00CB5E87" w:rsidSect="00B37ACE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5AA2154" w14:textId="50183FB8" w:rsidR="00CB5E87" w:rsidRPr="00407377" w:rsidRDefault="00D110C5" w:rsidP="00DA6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23</w:t>
      </w:r>
      <w:r w:rsidR="00D06A55">
        <w:rPr>
          <w:rFonts w:ascii="Angsana New" w:hAnsi="Angsana New"/>
          <w:bCs/>
          <w:sz w:val="30"/>
          <w:szCs w:val="30"/>
        </w:rPr>
        <w:tab/>
      </w:r>
      <w:r w:rsidR="00CB5E87" w:rsidRPr="00407377">
        <w:rPr>
          <w:rFonts w:ascii="Angsana New" w:hAnsi="Angsana New"/>
          <w:bCs/>
          <w:sz w:val="30"/>
          <w:szCs w:val="30"/>
          <w:cs/>
        </w:rPr>
        <w:t>เครื่องมือทางการเง</w:t>
      </w:r>
      <w:r w:rsidR="00CB5E87" w:rsidRPr="00407377">
        <w:rPr>
          <w:rFonts w:ascii="Angsana New" w:hAnsi="Angsana New" w:hint="cs"/>
          <w:bCs/>
          <w:sz w:val="30"/>
          <w:szCs w:val="30"/>
          <w:cs/>
        </w:rPr>
        <w:t>ิ</w:t>
      </w:r>
      <w:r w:rsidR="00CB5E87" w:rsidRPr="00407377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7ACD852E" w14:textId="691F6EE8" w:rsidR="00CB5E87" w:rsidRPr="006A520A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97B249B" w14:textId="77777777" w:rsidR="00CB5E87" w:rsidRPr="00407377" w:rsidRDefault="00CB5E87" w:rsidP="00DA681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737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38218E" w14:textId="77777777" w:rsidR="00CB5E87" w:rsidRPr="006A520A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86C16DC" w14:textId="77777777" w:rsidR="007C2284" w:rsidRDefault="007C2284" w:rsidP="00DA681C">
      <w:pPr>
        <w:pStyle w:val="block"/>
        <w:spacing w:after="0" w:line="240" w:lineRule="atLeast"/>
        <w:ind w:left="900" w:right="-5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046A0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046A0">
        <w:rPr>
          <w:rFonts w:ascii="Angsana New" w:hAnsi="Angsana New" w:hint="cs"/>
          <w:sz w:val="30"/>
          <w:szCs w:val="30"/>
          <w:cs/>
          <w:lang w:val="en-US" w:bidi="th-TH"/>
        </w:rPr>
        <w:t>ราคาทุนตัดจำหน่ายหาก</w:t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57BB8C40" w14:textId="21A5E9E9" w:rsidR="00B47480" w:rsidRPr="006A520A" w:rsidRDefault="00B47480" w:rsidP="00DE5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Style w:val="TableGrid"/>
        <w:tblW w:w="13887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5"/>
        <w:gridCol w:w="1973"/>
        <w:gridCol w:w="10"/>
        <w:gridCol w:w="236"/>
        <w:gridCol w:w="25"/>
        <w:gridCol w:w="1856"/>
        <w:gridCol w:w="241"/>
        <w:gridCol w:w="1382"/>
        <w:gridCol w:w="53"/>
        <w:gridCol w:w="14"/>
        <w:gridCol w:w="202"/>
        <w:gridCol w:w="53"/>
        <w:gridCol w:w="14"/>
        <w:gridCol w:w="1404"/>
        <w:gridCol w:w="67"/>
        <w:gridCol w:w="45"/>
        <w:gridCol w:w="157"/>
        <w:gridCol w:w="67"/>
        <w:gridCol w:w="45"/>
        <w:gridCol w:w="1318"/>
        <w:gridCol w:w="112"/>
        <w:gridCol w:w="206"/>
        <w:gridCol w:w="23"/>
        <w:gridCol w:w="112"/>
        <w:gridCol w:w="1137"/>
      </w:tblGrid>
      <w:tr w:rsidR="00803A87" w:rsidRPr="00032D1D" w14:paraId="6F2F845E" w14:textId="77777777" w:rsidTr="00F34E00">
        <w:trPr>
          <w:trHeight w:val="72"/>
        </w:trPr>
        <w:tc>
          <w:tcPr>
            <w:tcW w:w="3135" w:type="dxa"/>
            <w:shd w:val="clear" w:color="auto" w:fill="auto"/>
          </w:tcPr>
          <w:p w14:paraId="510068E3" w14:textId="4D60E4F9" w:rsidR="003872F5" w:rsidRPr="00756075" w:rsidRDefault="00B47480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  <w:lang w:eastAsia="x-none"/>
              </w:rPr>
            </w:pPr>
            <w:r>
              <w:rPr>
                <w:lang w:eastAsia="x-none"/>
              </w:rPr>
              <w:br w:type="page"/>
            </w:r>
          </w:p>
        </w:tc>
        <w:tc>
          <w:tcPr>
            <w:tcW w:w="10752" w:type="dxa"/>
            <w:gridSpan w:val="24"/>
          </w:tcPr>
          <w:p w14:paraId="17C4AD0D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803A87" w:rsidRPr="00032D1D" w14:paraId="1C4483F8" w14:textId="77777777" w:rsidTr="00F34E00">
        <w:trPr>
          <w:trHeight w:val="72"/>
        </w:trPr>
        <w:tc>
          <w:tcPr>
            <w:tcW w:w="3135" w:type="dxa"/>
            <w:shd w:val="clear" w:color="auto" w:fill="auto"/>
          </w:tcPr>
          <w:p w14:paraId="0CF5F047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90" w:type="dxa"/>
            <w:gridSpan w:val="9"/>
          </w:tcPr>
          <w:p w14:paraId="520F9D7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  <w:gridSpan w:val="3"/>
          </w:tcPr>
          <w:p w14:paraId="3C180D75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12"/>
          </w:tcPr>
          <w:p w14:paraId="01C922B1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74A85" w:rsidRPr="00032D1D" w14:paraId="76802758" w14:textId="77777777" w:rsidTr="00F34E00">
        <w:trPr>
          <w:trHeight w:val="72"/>
        </w:trPr>
        <w:tc>
          <w:tcPr>
            <w:tcW w:w="3135" w:type="dxa"/>
            <w:shd w:val="clear" w:color="auto" w:fill="auto"/>
          </w:tcPr>
          <w:p w14:paraId="0B878642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69364F31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388F40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18057EBE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  <w:gridSpan w:val="3"/>
          </w:tcPr>
          <w:p w14:paraId="25DBF13A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01C20C6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C616B3C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105BA4A9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26C892EC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77B9206A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3"/>
          </w:tcPr>
          <w:p w14:paraId="141D7F4E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987B6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C829AE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F3ECDF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gridSpan w:val="3"/>
          </w:tcPr>
          <w:p w14:paraId="41D32019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gridSpan w:val="2"/>
          </w:tcPr>
          <w:p w14:paraId="5B8326F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79A67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F33469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2E878D" w14:textId="47DBE694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D110C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gridSpan w:val="3"/>
          </w:tcPr>
          <w:p w14:paraId="1F12D2D0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gridSpan w:val="2"/>
          </w:tcPr>
          <w:p w14:paraId="302E3DF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0B3238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928F39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D415E" w14:textId="45816631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D110C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8" w:type="dxa"/>
            <w:gridSpan w:val="2"/>
          </w:tcPr>
          <w:p w14:paraId="58118DCF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3"/>
          </w:tcPr>
          <w:p w14:paraId="347A3629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C9551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916C5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6B754F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03A87" w:rsidRPr="00032D1D" w14:paraId="599B2776" w14:textId="77777777" w:rsidTr="00F34E00">
        <w:trPr>
          <w:trHeight w:val="72"/>
        </w:trPr>
        <w:tc>
          <w:tcPr>
            <w:tcW w:w="3135" w:type="dxa"/>
            <w:shd w:val="clear" w:color="auto" w:fill="auto"/>
          </w:tcPr>
          <w:p w14:paraId="2D725E65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2" w:type="dxa"/>
            <w:gridSpan w:val="24"/>
          </w:tcPr>
          <w:p w14:paraId="179C133F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4A85" w:rsidRPr="00032D1D" w14:paraId="06554195" w14:textId="77777777" w:rsidTr="00F34E00">
        <w:trPr>
          <w:trHeight w:val="72"/>
          <w:tblHeader/>
        </w:trPr>
        <w:tc>
          <w:tcPr>
            <w:tcW w:w="3135" w:type="dxa"/>
            <w:shd w:val="clear" w:color="auto" w:fill="auto"/>
          </w:tcPr>
          <w:p w14:paraId="3045AFF6" w14:textId="131C9EA2" w:rsidR="00B47480" w:rsidRPr="00032D1D" w:rsidRDefault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4464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983" w:type="dxa"/>
            <w:gridSpan w:val="2"/>
            <w:vAlign w:val="center"/>
          </w:tcPr>
          <w:p w14:paraId="7C7C3EE4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5859874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1367C13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center"/>
          </w:tcPr>
          <w:p w14:paraId="1242A7E4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vAlign w:val="center"/>
          </w:tcPr>
          <w:p w14:paraId="222F9824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16EC6D67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gridSpan w:val="2"/>
            <w:vAlign w:val="center"/>
          </w:tcPr>
          <w:p w14:paraId="072DD779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04AFE246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6A885C7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gridSpan w:val="2"/>
            <w:vAlign w:val="center"/>
          </w:tcPr>
          <w:p w14:paraId="0C4F19B2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center"/>
          </w:tcPr>
          <w:p w14:paraId="51996F7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075" w:rsidRPr="00032D1D" w14:paraId="477F0BCC" w14:textId="77777777" w:rsidTr="00F34E00">
        <w:trPr>
          <w:trHeight w:val="72"/>
        </w:trPr>
        <w:tc>
          <w:tcPr>
            <w:tcW w:w="3135" w:type="dxa"/>
          </w:tcPr>
          <w:p w14:paraId="0FC1AA74" w14:textId="1511E5EA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13B4D5E5" w14:textId="77777777" w:rsidR="00B47480" w:rsidRPr="000F0586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B7E7D0C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5E8FFA71" w14:textId="77777777" w:rsidR="00B47480" w:rsidRPr="000F0586" w:rsidRDefault="00B47480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5487AD06" w14:textId="77777777" w:rsidR="00B47480" w:rsidRPr="000F0586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vAlign w:val="center"/>
          </w:tcPr>
          <w:p w14:paraId="74058F33" w14:textId="77777777" w:rsidR="00B47480" w:rsidRPr="000F0586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1453976F" w14:textId="77777777" w:rsidR="00B47480" w:rsidRPr="000F0586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vAlign w:val="center"/>
          </w:tcPr>
          <w:p w14:paraId="65E53332" w14:textId="77777777" w:rsidR="00B47480" w:rsidRPr="000F0586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24E9F602" w14:textId="77777777" w:rsidR="00B47480" w:rsidRPr="000F0586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3E8F7355" w14:textId="77777777" w:rsidR="00B47480" w:rsidRPr="000F0586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  <w:gridSpan w:val="2"/>
            <w:vAlign w:val="center"/>
          </w:tcPr>
          <w:p w14:paraId="20485E18" w14:textId="77777777" w:rsidR="00B47480" w:rsidRPr="000F0586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center"/>
          </w:tcPr>
          <w:p w14:paraId="134E8CDF" w14:textId="77777777" w:rsidR="00B47480" w:rsidRPr="000F0586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A85" w:rsidRPr="00032D1D" w14:paraId="29D5CC0F" w14:textId="77777777" w:rsidTr="00F34E00">
        <w:trPr>
          <w:trHeight w:val="72"/>
        </w:trPr>
        <w:tc>
          <w:tcPr>
            <w:tcW w:w="3135" w:type="dxa"/>
          </w:tcPr>
          <w:p w14:paraId="6FF46135" w14:textId="77777777" w:rsidR="00BC6745" w:rsidRPr="00A217C7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gridSpan w:val="2"/>
          </w:tcPr>
          <w:p w14:paraId="0D420EC4" w14:textId="3A141928" w:rsidR="00BC6745" w:rsidRPr="000F0586" w:rsidRDefault="00D110C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6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36" w:type="dxa"/>
          </w:tcPr>
          <w:p w14:paraId="3A3D26E2" w14:textId="77777777" w:rsidR="00BC6745" w:rsidRPr="00032D1D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57096FFC" w14:textId="53B33548" w:rsidR="00BC6745" w:rsidRPr="000F0586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01A061E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3"/>
          </w:tcPr>
          <w:p w14:paraId="21697222" w14:textId="51FB814E" w:rsidR="00BC6745" w:rsidRPr="000F0586" w:rsidRDefault="00D110C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6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69" w:type="dxa"/>
            <w:gridSpan w:val="3"/>
            <w:vAlign w:val="center"/>
          </w:tcPr>
          <w:p w14:paraId="654C55E5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2"/>
          </w:tcPr>
          <w:p w14:paraId="3C882056" w14:textId="6722CD7F" w:rsidR="00BC6745" w:rsidRPr="000F0586" w:rsidRDefault="00D110C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6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69" w:type="dxa"/>
            <w:gridSpan w:val="3"/>
            <w:vAlign w:val="bottom"/>
          </w:tcPr>
          <w:p w14:paraId="4D4D5D88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2C09FF87" w14:textId="66CB2131" w:rsidR="00BC6745" w:rsidRPr="00933563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  <w:vAlign w:val="bottom"/>
          </w:tcPr>
          <w:p w14:paraId="169C9EB5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1181563B" w14:textId="50DBAEDA" w:rsidR="00BC6745" w:rsidRPr="000F0586" w:rsidRDefault="00D110C5" w:rsidP="002B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6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756075" w:rsidRPr="00032D1D" w14:paraId="260EFB99" w14:textId="77777777" w:rsidTr="00F34E00">
        <w:trPr>
          <w:trHeight w:val="72"/>
        </w:trPr>
        <w:tc>
          <w:tcPr>
            <w:tcW w:w="3135" w:type="dxa"/>
          </w:tcPr>
          <w:p w14:paraId="0A021EE3" w14:textId="77777777" w:rsidR="00BC6745" w:rsidRPr="00032D1D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gridSpan w:val="2"/>
            <w:vAlign w:val="center"/>
          </w:tcPr>
          <w:p w14:paraId="0E67B03A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AE058AB" w14:textId="77777777" w:rsidR="00BC6745" w:rsidRPr="00C56A61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4BB6696B" w14:textId="77777777" w:rsidR="00BC6745" w:rsidRPr="000F0586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2FF70AC9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vAlign w:val="center"/>
          </w:tcPr>
          <w:p w14:paraId="33657D7D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578BEE4A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vAlign w:val="center"/>
          </w:tcPr>
          <w:p w14:paraId="2E416A78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1E9E526A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3ACC77A9" w14:textId="77777777" w:rsidR="00BC6745" w:rsidRPr="00933563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gridSpan w:val="2"/>
            <w:vAlign w:val="center"/>
          </w:tcPr>
          <w:p w14:paraId="51176F5A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center"/>
          </w:tcPr>
          <w:p w14:paraId="0B17AB30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075" w:rsidRPr="00032D1D" w14:paraId="6EB361D8" w14:textId="77777777" w:rsidTr="00F34E00">
        <w:trPr>
          <w:trHeight w:val="72"/>
        </w:trPr>
        <w:tc>
          <w:tcPr>
            <w:tcW w:w="3135" w:type="dxa"/>
          </w:tcPr>
          <w:p w14:paraId="27D6E809" w14:textId="77777777" w:rsidR="00BC6745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983" w:type="dxa"/>
            <w:gridSpan w:val="2"/>
            <w:vAlign w:val="center"/>
          </w:tcPr>
          <w:p w14:paraId="7A9077BC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34E58AB" w14:textId="77777777" w:rsidR="00BC6745" w:rsidRPr="00C56A61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FAC44DB" w14:textId="77777777" w:rsidR="00BC6745" w:rsidRPr="000F0586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4EDA49E5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vAlign w:val="center"/>
          </w:tcPr>
          <w:p w14:paraId="2751A2D8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01E10B58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vAlign w:val="center"/>
          </w:tcPr>
          <w:p w14:paraId="317CDE66" w14:textId="77777777" w:rsidR="00BC6745" w:rsidRPr="000F0586" w:rsidRDefault="00BC6745" w:rsidP="0080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1E6CC813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4E44434A" w14:textId="77777777" w:rsidR="00BC6745" w:rsidRPr="00933563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gridSpan w:val="2"/>
            <w:vAlign w:val="center"/>
          </w:tcPr>
          <w:p w14:paraId="2BD6452D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center"/>
          </w:tcPr>
          <w:p w14:paraId="56289A46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A85" w:rsidRPr="00032D1D" w14:paraId="580CBB85" w14:textId="77777777" w:rsidTr="00F34E00">
        <w:trPr>
          <w:trHeight w:val="72"/>
        </w:trPr>
        <w:tc>
          <w:tcPr>
            <w:tcW w:w="3135" w:type="dxa"/>
          </w:tcPr>
          <w:p w14:paraId="72BD8351" w14:textId="298FE167" w:rsidR="00BC6745" w:rsidRPr="007A1D24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9308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983" w:type="dxa"/>
            <w:gridSpan w:val="2"/>
            <w:vAlign w:val="bottom"/>
          </w:tcPr>
          <w:p w14:paraId="6B63B156" w14:textId="4DBA2663" w:rsidR="00BC6745" w:rsidRPr="000F0586" w:rsidRDefault="00D110C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2E0F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36" w:type="dxa"/>
          </w:tcPr>
          <w:p w14:paraId="6A971445" w14:textId="77777777" w:rsidR="00BC6745" w:rsidRPr="00C56A61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40F187CA" w14:textId="1DDA03D3" w:rsidR="00BC6745" w:rsidRPr="00A01958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CF3195E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vAlign w:val="bottom"/>
          </w:tcPr>
          <w:p w14:paraId="6520DB7A" w14:textId="5D7BAFC0" w:rsidR="00BC6745" w:rsidRPr="000F0586" w:rsidRDefault="00D110C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019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69" w:type="dxa"/>
            <w:gridSpan w:val="3"/>
            <w:vAlign w:val="center"/>
          </w:tcPr>
          <w:p w14:paraId="3890B73B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vAlign w:val="bottom"/>
          </w:tcPr>
          <w:p w14:paraId="22D21918" w14:textId="70DD7D7D" w:rsidR="00BC6745" w:rsidRPr="00933563" w:rsidRDefault="00D110C5" w:rsidP="00FC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019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69" w:type="dxa"/>
            <w:gridSpan w:val="3"/>
          </w:tcPr>
          <w:p w14:paraId="71196C35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</w:tcPr>
          <w:p w14:paraId="775919D2" w14:textId="16B8884A" w:rsidR="00BC6745" w:rsidRPr="00933563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30409523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38A61F54" w14:textId="0D142108" w:rsidR="00BC6745" w:rsidRPr="00933563" w:rsidRDefault="00D110C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019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B74A85" w:rsidRPr="006A520A" w14:paraId="5C377A90" w14:textId="77777777" w:rsidTr="00F34E00">
        <w:trPr>
          <w:trHeight w:val="72"/>
        </w:trPr>
        <w:tc>
          <w:tcPr>
            <w:tcW w:w="3135" w:type="dxa"/>
          </w:tcPr>
          <w:p w14:paraId="7B82CDA1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3" w:type="dxa"/>
            <w:gridSpan w:val="2"/>
            <w:vAlign w:val="center"/>
          </w:tcPr>
          <w:p w14:paraId="6417A467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7A0AFAA0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123DCBF5" w14:textId="77777777" w:rsidR="00BC6745" w:rsidRPr="006A520A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  <w:vAlign w:val="center"/>
          </w:tcPr>
          <w:p w14:paraId="67C624FB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gridSpan w:val="3"/>
            <w:vAlign w:val="center"/>
          </w:tcPr>
          <w:p w14:paraId="3785AD1E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1E4F1C03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1" w:type="dxa"/>
            <w:gridSpan w:val="2"/>
            <w:vAlign w:val="center"/>
          </w:tcPr>
          <w:p w14:paraId="5BF256D6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7AFA2EF9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6AE9017D" w14:textId="77777777" w:rsidR="00BC6745" w:rsidRPr="006A520A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18" w:type="dxa"/>
            <w:gridSpan w:val="2"/>
            <w:vAlign w:val="center"/>
          </w:tcPr>
          <w:p w14:paraId="07EAFC25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2" w:type="dxa"/>
            <w:gridSpan w:val="3"/>
            <w:vAlign w:val="center"/>
          </w:tcPr>
          <w:p w14:paraId="5CD7C1ED" w14:textId="77777777" w:rsidR="00BC6745" w:rsidRPr="006A520A" w:rsidRDefault="00BC6745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756075" w:rsidRPr="00032D1D" w14:paraId="69D10325" w14:textId="77777777" w:rsidTr="00F34E00">
        <w:trPr>
          <w:trHeight w:val="72"/>
        </w:trPr>
        <w:tc>
          <w:tcPr>
            <w:tcW w:w="3135" w:type="dxa"/>
          </w:tcPr>
          <w:p w14:paraId="5765BB81" w14:textId="77777777" w:rsidR="00BC6745" w:rsidRPr="00032D1D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74D731DB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EA09145" w14:textId="77777777" w:rsidR="00BC6745" w:rsidRPr="00E64F58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70F207DD" w14:textId="77777777" w:rsidR="00BC6745" w:rsidRPr="000F0586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1024969C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vAlign w:val="center"/>
          </w:tcPr>
          <w:p w14:paraId="66B292BF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6BB48C71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vAlign w:val="center"/>
          </w:tcPr>
          <w:p w14:paraId="087CA9D7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center"/>
          </w:tcPr>
          <w:p w14:paraId="318C480A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6DB4848B" w14:textId="77777777" w:rsidR="00BC6745" w:rsidRPr="00933563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gridSpan w:val="2"/>
            <w:vAlign w:val="center"/>
          </w:tcPr>
          <w:p w14:paraId="414DAB54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center"/>
          </w:tcPr>
          <w:p w14:paraId="5BB27F78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A85" w:rsidRPr="00A7632D" w14:paraId="2ABD0508" w14:textId="77777777" w:rsidTr="00F34E00">
        <w:trPr>
          <w:trHeight w:val="72"/>
        </w:trPr>
        <w:tc>
          <w:tcPr>
            <w:tcW w:w="3135" w:type="dxa"/>
          </w:tcPr>
          <w:p w14:paraId="12729981" w14:textId="77777777" w:rsidR="00BC6745" w:rsidRPr="00032D1D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gridSpan w:val="2"/>
            <w:vAlign w:val="bottom"/>
          </w:tcPr>
          <w:p w14:paraId="5177B564" w14:textId="16CF9E72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769AC3" w14:textId="77777777" w:rsidR="00BC6745" w:rsidRPr="00C56A61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791C1815" w14:textId="42BE5283" w:rsidR="00BC6745" w:rsidRPr="00A01958" w:rsidRDefault="00D110C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803A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41" w:type="dxa"/>
            <w:vAlign w:val="center"/>
          </w:tcPr>
          <w:p w14:paraId="45D4D78A" w14:textId="77777777" w:rsidR="00BC6745" w:rsidRPr="00933563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3"/>
            <w:vAlign w:val="bottom"/>
          </w:tcPr>
          <w:p w14:paraId="115D90FE" w14:textId="5DF6B7B8" w:rsidR="00BC6745" w:rsidRPr="00A01958" w:rsidRDefault="00D110C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803A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69" w:type="dxa"/>
            <w:gridSpan w:val="3"/>
            <w:vAlign w:val="center"/>
          </w:tcPr>
          <w:p w14:paraId="4D901B2B" w14:textId="77777777" w:rsidR="00BC6745" w:rsidRPr="00A01958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2"/>
            <w:vAlign w:val="center"/>
          </w:tcPr>
          <w:p w14:paraId="2C6F119F" w14:textId="77777777" w:rsidR="00BC6745" w:rsidRPr="00933563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35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3"/>
            <w:vAlign w:val="center"/>
          </w:tcPr>
          <w:p w14:paraId="3C03C1CD" w14:textId="77777777" w:rsidR="00BC6745" w:rsidRPr="00933563" w:rsidRDefault="00BC674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772EA26C" w14:textId="00785EDD" w:rsidR="00BC6745" w:rsidRPr="00933563" w:rsidRDefault="00D110C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803A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318" w:type="dxa"/>
            <w:gridSpan w:val="2"/>
            <w:vAlign w:val="bottom"/>
          </w:tcPr>
          <w:p w14:paraId="5319F7FA" w14:textId="77777777" w:rsidR="00BC6745" w:rsidRPr="000F0586" w:rsidRDefault="00BC6745" w:rsidP="00BC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264B1DA5" w14:textId="23DF9AFC" w:rsidR="00BC6745" w:rsidRPr="00803A87" w:rsidRDefault="00D110C5" w:rsidP="0093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803A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C617B0" w:rsidRPr="00304DB2" w14:paraId="40E4FF45" w14:textId="77777777" w:rsidTr="00F34E00">
        <w:trPr>
          <w:trHeight w:val="72"/>
        </w:trPr>
        <w:tc>
          <w:tcPr>
            <w:tcW w:w="3135" w:type="dxa"/>
            <w:shd w:val="clear" w:color="auto" w:fill="auto"/>
          </w:tcPr>
          <w:p w14:paraId="593619A8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2" w:type="dxa"/>
            <w:gridSpan w:val="24"/>
          </w:tcPr>
          <w:p w14:paraId="0B832311" w14:textId="2ABAA774" w:rsidR="00C617B0" w:rsidRPr="00304DB2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AF524B" w:rsidRPr="00032D1D" w14:paraId="28E8FFDA" w14:textId="77777777" w:rsidTr="00F34E00">
        <w:trPr>
          <w:trHeight w:val="72"/>
          <w:tblHeader/>
        </w:trPr>
        <w:tc>
          <w:tcPr>
            <w:tcW w:w="3135" w:type="dxa"/>
            <w:shd w:val="clear" w:color="auto" w:fill="auto"/>
          </w:tcPr>
          <w:p w14:paraId="2C21C778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8"/>
          </w:tcPr>
          <w:p w14:paraId="26EE126C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  <w:gridSpan w:val="3"/>
          </w:tcPr>
          <w:p w14:paraId="16458C2F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13"/>
          </w:tcPr>
          <w:p w14:paraId="051F9D7A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74A85" w:rsidRPr="00032D1D" w14:paraId="394EA969" w14:textId="77777777" w:rsidTr="00F34E00">
        <w:trPr>
          <w:trHeight w:val="72"/>
          <w:tblHeader/>
        </w:trPr>
        <w:tc>
          <w:tcPr>
            <w:tcW w:w="3135" w:type="dxa"/>
            <w:shd w:val="clear" w:color="auto" w:fill="auto"/>
          </w:tcPr>
          <w:p w14:paraId="7F5477B8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99FD894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9B28B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AC2052" w14:textId="309DB3C5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1F60A044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8F10633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3187C6E4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40E5F60A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1" w:type="dxa"/>
            <w:gridSpan w:val="3"/>
          </w:tcPr>
          <w:p w14:paraId="511CB5F9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557DF137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B9BAA10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7DD814E8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65A6F41A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50EF71F8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CF41FD9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7678C4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039BC5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7BA09D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gridSpan w:val="3"/>
          </w:tcPr>
          <w:p w14:paraId="4CB954E8" w14:textId="76E89D5F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gridSpan w:val="3"/>
          </w:tcPr>
          <w:p w14:paraId="496FCFE6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7897D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25F92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931BE" w14:textId="4BBD3906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D110C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gridSpan w:val="3"/>
          </w:tcPr>
          <w:p w14:paraId="58C6075C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gridSpan w:val="3"/>
          </w:tcPr>
          <w:p w14:paraId="40153D3F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B839D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54DCD3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86CBB" w14:textId="178E5B08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D110C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41" w:type="dxa"/>
            <w:gridSpan w:val="3"/>
          </w:tcPr>
          <w:p w14:paraId="4F603938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gridSpan w:val="2"/>
          </w:tcPr>
          <w:p w14:paraId="397FF9C7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E185D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99628" w14:textId="77777777" w:rsidR="00C617B0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A24570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617B0" w:rsidRPr="00032D1D" w14:paraId="7FFEE9DC" w14:textId="77777777" w:rsidTr="00F34E00">
        <w:trPr>
          <w:trHeight w:val="72"/>
          <w:tblHeader/>
        </w:trPr>
        <w:tc>
          <w:tcPr>
            <w:tcW w:w="3135" w:type="dxa"/>
            <w:shd w:val="clear" w:color="auto" w:fill="auto"/>
          </w:tcPr>
          <w:p w14:paraId="19C6052D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2" w:type="dxa"/>
            <w:gridSpan w:val="24"/>
          </w:tcPr>
          <w:p w14:paraId="5CC155A1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7B0" w:rsidRPr="00032D1D" w14:paraId="2791EBA7" w14:textId="77777777" w:rsidTr="00F34E00">
        <w:trPr>
          <w:trHeight w:val="72"/>
          <w:tblHeader/>
        </w:trPr>
        <w:tc>
          <w:tcPr>
            <w:tcW w:w="3135" w:type="dxa"/>
            <w:shd w:val="clear" w:color="auto" w:fill="auto"/>
          </w:tcPr>
          <w:p w14:paraId="715E9E18" w14:textId="4EF88F49" w:rsidR="00C617B0" w:rsidRPr="001A080F" w:rsidRDefault="003212C5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12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212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212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752" w:type="dxa"/>
            <w:gridSpan w:val="24"/>
          </w:tcPr>
          <w:p w14:paraId="55E4049D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74A85" w:rsidRPr="00032D1D" w14:paraId="70269E73" w14:textId="77777777" w:rsidTr="00F34E00">
        <w:trPr>
          <w:trHeight w:val="72"/>
        </w:trPr>
        <w:tc>
          <w:tcPr>
            <w:tcW w:w="3135" w:type="dxa"/>
          </w:tcPr>
          <w:p w14:paraId="240A3FBC" w14:textId="1624CDF5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73" w:type="dxa"/>
          </w:tcPr>
          <w:p w14:paraId="383BCF83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3"/>
          </w:tcPr>
          <w:p w14:paraId="6994A19D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0608F9C0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61FBF1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470B0113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Merge w:val="restart"/>
          </w:tcPr>
          <w:p w14:paraId="6C8F87D6" w14:textId="54EA4484" w:rsidR="00C617B0" w:rsidRPr="00032D1D" w:rsidRDefault="00C617B0" w:rsidP="00C617B0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gridSpan w:val="5"/>
          </w:tcPr>
          <w:p w14:paraId="167DECBB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77EF87EA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gridSpan w:val="2"/>
          </w:tcPr>
          <w:p w14:paraId="3B3E0EE0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" w:type="dxa"/>
            <w:gridSpan w:val="3"/>
          </w:tcPr>
          <w:p w14:paraId="56CD6C62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1C3D09B" w14:textId="77777777" w:rsidR="00C617B0" w:rsidRPr="00032D1D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85" w:rsidRPr="00032D1D" w14:paraId="1EDA8CDE" w14:textId="77777777" w:rsidTr="00F34E00">
        <w:trPr>
          <w:trHeight w:val="72"/>
        </w:trPr>
        <w:tc>
          <w:tcPr>
            <w:tcW w:w="3135" w:type="dxa"/>
          </w:tcPr>
          <w:p w14:paraId="1499A14F" w14:textId="54882649" w:rsidR="00C617B0" w:rsidRPr="00A217C7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73" w:type="dxa"/>
          </w:tcPr>
          <w:p w14:paraId="64CE0D2B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3"/>
          </w:tcPr>
          <w:p w14:paraId="4FDC10AC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48787F75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1BE97B3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7CE92F5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Merge/>
          </w:tcPr>
          <w:p w14:paraId="76A357FE" w14:textId="76B459D3" w:rsidR="00C617B0" w:rsidRPr="00032D1D" w:rsidRDefault="00C617B0" w:rsidP="00C617B0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gridSpan w:val="5"/>
          </w:tcPr>
          <w:p w14:paraId="385AEF7F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13A2BD85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gridSpan w:val="2"/>
          </w:tcPr>
          <w:p w14:paraId="654D5DBF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" w:type="dxa"/>
            <w:gridSpan w:val="3"/>
          </w:tcPr>
          <w:p w14:paraId="64125EB2" w14:textId="77777777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FC7CB9A" w14:textId="77777777" w:rsidR="00C617B0" w:rsidRPr="00032D1D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85" w:rsidRPr="0047177D" w14:paraId="0F061789" w14:textId="77777777" w:rsidTr="00F34E00">
        <w:trPr>
          <w:trHeight w:val="72"/>
        </w:trPr>
        <w:tc>
          <w:tcPr>
            <w:tcW w:w="3135" w:type="dxa"/>
          </w:tcPr>
          <w:p w14:paraId="415AE3C9" w14:textId="36951FC5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73" w:type="dxa"/>
            <w:vAlign w:val="bottom"/>
          </w:tcPr>
          <w:p w14:paraId="56E16644" w14:textId="728BFE09" w:rsidR="00C617B0" w:rsidRPr="0047177D" w:rsidRDefault="00D110C5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C6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71" w:type="dxa"/>
            <w:gridSpan w:val="3"/>
          </w:tcPr>
          <w:p w14:paraId="201D2D26" w14:textId="77777777" w:rsidR="00C617B0" w:rsidRPr="0047177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1A59DA9B" w14:textId="437C45B8" w:rsidR="00C617B0" w:rsidRPr="0047177D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42430F2" w14:textId="77777777" w:rsidR="00C617B0" w:rsidRPr="0047177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B767613" w14:textId="5AE50EC2" w:rsidR="00C617B0" w:rsidRPr="0047177D" w:rsidRDefault="00D110C5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C6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69" w:type="dxa"/>
            <w:gridSpan w:val="3"/>
            <w:vMerge/>
          </w:tcPr>
          <w:p w14:paraId="35A5A11C" w14:textId="3582FBD9" w:rsidR="00C617B0" w:rsidRPr="0047177D" w:rsidRDefault="00C617B0" w:rsidP="00C617B0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gridSpan w:val="5"/>
            <w:vAlign w:val="bottom"/>
          </w:tcPr>
          <w:p w14:paraId="7DC9AB71" w14:textId="1E69E503" w:rsidR="00C617B0" w:rsidRPr="0047177D" w:rsidRDefault="00D110C5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C6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69" w:type="dxa"/>
            <w:gridSpan w:val="3"/>
            <w:vAlign w:val="bottom"/>
          </w:tcPr>
          <w:p w14:paraId="3CC2F6A7" w14:textId="77777777" w:rsidR="00C617B0" w:rsidRPr="0047177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1E7D2E06" w14:textId="3B74AEC2" w:rsidR="00C617B0" w:rsidRPr="0047177D" w:rsidRDefault="00C617B0" w:rsidP="002B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1" w:type="dxa"/>
            <w:gridSpan w:val="3"/>
            <w:vAlign w:val="bottom"/>
          </w:tcPr>
          <w:p w14:paraId="435B6F5A" w14:textId="77777777" w:rsidR="00C617B0" w:rsidRPr="0047177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25CB9B00" w14:textId="5043FEFF" w:rsidR="00C617B0" w:rsidRPr="0047177D" w:rsidRDefault="00D110C5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C6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B74A85" w:rsidRPr="00E64F58" w14:paraId="17462CEE" w14:textId="77777777" w:rsidTr="00F34E00">
        <w:trPr>
          <w:trHeight w:val="72"/>
        </w:trPr>
        <w:tc>
          <w:tcPr>
            <w:tcW w:w="3135" w:type="dxa"/>
          </w:tcPr>
          <w:p w14:paraId="77C18FA6" w14:textId="77777777" w:rsidR="00C617B0" w:rsidRPr="00A31604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73" w:type="dxa"/>
            <w:vAlign w:val="bottom"/>
          </w:tcPr>
          <w:p w14:paraId="57B0CBF0" w14:textId="77777777" w:rsidR="00C617B0" w:rsidRPr="00A31604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1" w:type="dxa"/>
            <w:gridSpan w:val="3"/>
          </w:tcPr>
          <w:p w14:paraId="348CA11C" w14:textId="77777777" w:rsidR="00C617B0" w:rsidRPr="00A31604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56" w:type="dxa"/>
          </w:tcPr>
          <w:p w14:paraId="120D90BB" w14:textId="77777777" w:rsidR="00C617B0" w:rsidRPr="00A31604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41" w:type="dxa"/>
          </w:tcPr>
          <w:p w14:paraId="2D761C71" w14:textId="77777777" w:rsidR="00C617B0" w:rsidRPr="00A31604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382" w:type="dxa"/>
            <w:vAlign w:val="bottom"/>
          </w:tcPr>
          <w:p w14:paraId="272DF1F8" w14:textId="77777777" w:rsidR="00C617B0" w:rsidRPr="00A31604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69" w:type="dxa"/>
            <w:gridSpan w:val="3"/>
            <w:vMerge/>
          </w:tcPr>
          <w:p w14:paraId="64180627" w14:textId="02025518" w:rsidR="00C617B0" w:rsidRPr="00A31604" w:rsidRDefault="00C617B0" w:rsidP="00C617B0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583" w:type="dxa"/>
            <w:gridSpan w:val="5"/>
            <w:vAlign w:val="bottom"/>
          </w:tcPr>
          <w:p w14:paraId="06602974" w14:textId="77777777" w:rsidR="00C617B0" w:rsidRPr="00A31604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3222EABC" w14:textId="77777777" w:rsidR="00C617B0" w:rsidRPr="00A31604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0093EC7E" w14:textId="77777777" w:rsidR="00C617B0" w:rsidRPr="00F56841" w:rsidRDefault="00C617B0" w:rsidP="002B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" w:type="dxa"/>
            <w:gridSpan w:val="3"/>
            <w:vAlign w:val="bottom"/>
          </w:tcPr>
          <w:p w14:paraId="45E4481C" w14:textId="77777777" w:rsidR="00C617B0" w:rsidRPr="00A31604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137" w:type="dxa"/>
            <w:vAlign w:val="bottom"/>
          </w:tcPr>
          <w:p w14:paraId="61AF25B3" w14:textId="77777777" w:rsidR="00C617B0" w:rsidRPr="00F56841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85" w:rsidRPr="00E64F58" w14:paraId="0712E781" w14:textId="77777777" w:rsidTr="00F34E00">
        <w:trPr>
          <w:trHeight w:val="72"/>
        </w:trPr>
        <w:tc>
          <w:tcPr>
            <w:tcW w:w="3135" w:type="dxa"/>
          </w:tcPr>
          <w:p w14:paraId="7A366553" w14:textId="7AD65464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73" w:type="dxa"/>
            <w:vAlign w:val="bottom"/>
          </w:tcPr>
          <w:p w14:paraId="13DA0A34" w14:textId="77777777" w:rsidR="00C617B0" w:rsidRPr="00E64F5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gridSpan w:val="3"/>
          </w:tcPr>
          <w:p w14:paraId="2EC639D8" w14:textId="77777777" w:rsidR="00C617B0" w:rsidRPr="00E64F5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56" w:type="dxa"/>
          </w:tcPr>
          <w:p w14:paraId="05A5DBDA" w14:textId="77777777" w:rsidR="00C617B0" w:rsidRPr="00E64F58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1" w:type="dxa"/>
          </w:tcPr>
          <w:p w14:paraId="46EFFF81" w14:textId="77777777" w:rsidR="00C617B0" w:rsidRPr="00E64F5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2" w:type="dxa"/>
            <w:vAlign w:val="bottom"/>
          </w:tcPr>
          <w:p w14:paraId="0029D262" w14:textId="77777777" w:rsidR="00C617B0" w:rsidRPr="00E64F5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gridSpan w:val="3"/>
            <w:vMerge/>
          </w:tcPr>
          <w:p w14:paraId="3041D038" w14:textId="2970A811" w:rsidR="00C617B0" w:rsidRPr="00E64F58" w:rsidRDefault="00C617B0" w:rsidP="00C617B0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83" w:type="dxa"/>
            <w:gridSpan w:val="5"/>
            <w:vAlign w:val="bottom"/>
          </w:tcPr>
          <w:p w14:paraId="44276824" w14:textId="77777777" w:rsidR="00C617B0" w:rsidRPr="00E64F58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36D30DD0" w14:textId="77777777" w:rsidR="00C617B0" w:rsidRPr="00E64F5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59C5AB25" w14:textId="77777777" w:rsidR="00C617B0" w:rsidRPr="00F56841" w:rsidRDefault="00C617B0" w:rsidP="002B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" w:type="dxa"/>
            <w:gridSpan w:val="3"/>
            <w:vAlign w:val="bottom"/>
          </w:tcPr>
          <w:p w14:paraId="0F438854" w14:textId="77777777" w:rsidR="00C617B0" w:rsidRPr="00E64F5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7" w:type="dxa"/>
            <w:vAlign w:val="bottom"/>
          </w:tcPr>
          <w:p w14:paraId="2CD1C8D9" w14:textId="77777777" w:rsidR="00C617B0" w:rsidRPr="00F56841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85" w:rsidRPr="00E64F58" w14:paraId="382E58FD" w14:textId="77777777" w:rsidTr="00F34E00">
        <w:trPr>
          <w:trHeight w:val="72"/>
        </w:trPr>
        <w:tc>
          <w:tcPr>
            <w:tcW w:w="3135" w:type="dxa"/>
          </w:tcPr>
          <w:p w14:paraId="7B47FBF4" w14:textId="73818FDC" w:rsidR="00C617B0" w:rsidRPr="00032D1D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73" w:type="dxa"/>
            <w:vAlign w:val="bottom"/>
          </w:tcPr>
          <w:p w14:paraId="1399B368" w14:textId="247612D1" w:rsidR="00C617B0" w:rsidRPr="005B10E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3"/>
          </w:tcPr>
          <w:p w14:paraId="0A8468B0" w14:textId="77777777" w:rsidR="00C617B0" w:rsidRPr="005B10E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14B0DB7E" w14:textId="4DABF8B2" w:rsidR="00C617B0" w:rsidRPr="005B10E8" w:rsidRDefault="00D110C5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C6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41" w:type="dxa"/>
          </w:tcPr>
          <w:p w14:paraId="5FE1230C" w14:textId="77777777" w:rsidR="00C617B0" w:rsidRPr="005B10E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B0A7EFD" w14:textId="50720D0D" w:rsidR="00C617B0" w:rsidRPr="005B10E8" w:rsidRDefault="00D110C5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C6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69" w:type="dxa"/>
            <w:gridSpan w:val="3"/>
            <w:vMerge/>
          </w:tcPr>
          <w:p w14:paraId="45DFED9B" w14:textId="46E421F8" w:rsidR="00C617B0" w:rsidRPr="005B10E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gridSpan w:val="5"/>
            <w:vAlign w:val="bottom"/>
          </w:tcPr>
          <w:p w14:paraId="548555C0" w14:textId="742DB821" w:rsidR="00C617B0" w:rsidRPr="005B10E8" w:rsidRDefault="00C617B0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3"/>
            <w:vAlign w:val="bottom"/>
          </w:tcPr>
          <w:p w14:paraId="1A379007" w14:textId="77777777" w:rsidR="00C617B0" w:rsidRPr="005B10E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09D17E2" w14:textId="1FFFA4E6" w:rsidR="00C617B0" w:rsidRPr="005B10E8" w:rsidRDefault="00D110C5" w:rsidP="002B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C6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341" w:type="dxa"/>
            <w:gridSpan w:val="3"/>
            <w:vAlign w:val="bottom"/>
          </w:tcPr>
          <w:p w14:paraId="05AA33EA" w14:textId="77777777" w:rsidR="00C617B0" w:rsidRPr="005B10E8" w:rsidRDefault="00C617B0" w:rsidP="00C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6D964051" w14:textId="386ECD41" w:rsidR="00C617B0" w:rsidRPr="00DF1988" w:rsidRDefault="00D110C5" w:rsidP="00F3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C6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</w:tr>
    </w:tbl>
    <w:p w14:paraId="2490FC48" w14:textId="77777777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1F5E93DB" w14:textId="4426EE4E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  <w:sectPr w:rsidR="00A31604" w:rsidSect="00B37ACE">
          <w:head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B76FA41" w14:textId="155B0AC1" w:rsidR="004B3AA5" w:rsidRDefault="00543061" w:rsidP="005D1D5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061">
        <w:rPr>
          <w:rFonts w:ascii="Angsana New" w:hAnsi="Angsana New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Pr="00543061">
        <w:rPr>
          <w:rFonts w:ascii="Angsana New" w:hAnsi="Angsana New"/>
          <w:sz w:val="30"/>
          <w:szCs w:val="30"/>
          <w:cs/>
          <w:lang w:val="en-US" w:bidi="th-TH"/>
        </w:rPr>
        <w:t>งบแสดงฐานะการเงิน</w:t>
      </w:r>
    </w:p>
    <w:p w14:paraId="6005E5A0" w14:textId="77777777" w:rsidR="00543061" w:rsidRPr="00B14C98" w:rsidRDefault="00543061" w:rsidP="00543061">
      <w:pPr>
        <w:pStyle w:val="block"/>
        <w:spacing w:after="0" w:line="240" w:lineRule="atLeast"/>
        <w:ind w:left="108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270"/>
        <w:gridCol w:w="5220"/>
      </w:tblGrid>
      <w:tr w:rsidR="004B3AA5" w:rsidRPr="00474634" w14:paraId="3CA7D1AB" w14:textId="77777777" w:rsidTr="001A080F">
        <w:trPr>
          <w:tblHeader/>
        </w:trPr>
        <w:tc>
          <w:tcPr>
            <w:tcW w:w="3780" w:type="dxa"/>
            <w:shd w:val="clear" w:color="auto" w:fill="auto"/>
          </w:tcPr>
          <w:p w14:paraId="0E6B4E68" w14:textId="77777777" w:rsidR="004B3AA5" w:rsidRPr="0065759C" w:rsidRDefault="004B3AA5" w:rsidP="00651D1B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5ABA780" w14:textId="77777777" w:rsidR="004B3AA5" w:rsidRPr="0065759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6545AA6C" w14:textId="77777777" w:rsidR="004B3AA5" w:rsidRPr="00385421" w:rsidRDefault="004B3AA5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B3AA5" w:rsidRPr="00474634" w14:paraId="232FC6AF" w14:textId="77777777" w:rsidTr="001A080F">
        <w:tc>
          <w:tcPr>
            <w:tcW w:w="3780" w:type="dxa"/>
            <w:shd w:val="clear" w:color="auto" w:fill="auto"/>
          </w:tcPr>
          <w:p w14:paraId="0D235E32" w14:textId="358A5A4A" w:rsidR="004B3AA5" w:rsidRPr="00790E2C" w:rsidRDefault="004B3AA5" w:rsidP="00651D1B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="001B4C80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20E16C2C" w14:textId="77777777" w:rsidR="004B3AA5" w:rsidRPr="00790E2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02FF9CD2" w14:textId="2DA99C7D" w:rsidR="004B3AA5" w:rsidRPr="00790E2C" w:rsidRDefault="00DB3D91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D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 ซึ่งอ้างอิงราคาหรืออัตราผลตอบแทน ที่ประกาศโดยสมาคมตลาดตราสารหนี้ไทย ณ วันที่วัดมูลค่าเงินลงทุน และเทคนิคการเปรียบเทียบราคาตลาด</w:t>
            </w:r>
          </w:p>
        </w:tc>
      </w:tr>
    </w:tbl>
    <w:p w14:paraId="50EF4A4E" w14:textId="741B5892" w:rsidR="000201E8" w:rsidRPr="00B14C98" w:rsidRDefault="000201E8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21BF77" w14:textId="2EC6CD43" w:rsidR="00ED4E02" w:rsidRPr="00630DA5" w:rsidRDefault="006C3D6C" w:rsidP="001A0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30DA5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22717A0A" w14:textId="77777777" w:rsidR="00ED4E02" w:rsidRPr="00B14C98" w:rsidRDefault="00ED4E02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027A91" w14:textId="77777777" w:rsidR="007D014D" w:rsidRPr="009F55A3" w:rsidRDefault="007D014D" w:rsidP="004C554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0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55A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524B331" w14:textId="77777777" w:rsidR="007D014D" w:rsidRPr="00B14C9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FB2036" w14:textId="77777777" w:rsidR="0079387C" w:rsidRPr="0079387C" w:rsidRDefault="0079387C" w:rsidP="005E275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C0FA76A" w14:textId="77777777" w:rsidR="0079387C" w:rsidRPr="00B14C98" w:rsidRDefault="0079387C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64149" w14:textId="081A764A" w:rsidR="0079387C" w:rsidRPr="0079387C" w:rsidRDefault="0079387C" w:rsidP="005E275D">
      <w:pPr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และติดตามนโยบายการบริหารความเสี่ยงของ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5354B3" w14:textId="77777777" w:rsidR="0079387C" w:rsidRPr="00B14C98" w:rsidRDefault="0079387C" w:rsidP="005E275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E5464C" w14:textId="3A329290" w:rsidR="0079387C" w:rsidRPr="0079387C" w:rsidRDefault="0079387C" w:rsidP="005E275D">
      <w:pPr>
        <w:tabs>
          <w:tab w:val="clear" w:pos="454"/>
          <w:tab w:val="clear" w:pos="680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543061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2781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155" w14:textId="77777777" w:rsidR="0079387C" w:rsidRPr="00B14C98" w:rsidRDefault="0079387C" w:rsidP="005E275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2CA29" w14:textId="531A2292" w:rsidR="00543061" w:rsidRPr="00FF11E4" w:rsidRDefault="0079387C" w:rsidP="00FF11E4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บริษัทเผชิญอยู่ 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 xml:space="preserve">บริษัทกำกับดูแลโดยผ่านทางผู้ตรวจสอบภายใน 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A50AEFF" w14:textId="77777777" w:rsidR="00DB3D91" w:rsidRPr="00FF11E4" w:rsidRDefault="00DB3D91" w:rsidP="00FF11E4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8B2179" w14:textId="6FED2EB6" w:rsidR="0079387C" w:rsidRPr="009F55A3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17365" w:rsidRPr="009F55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110C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58FF9C5" w14:textId="77777777" w:rsidR="0079387C" w:rsidRPr="009C6068" w:rsidRDefault="0079387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6DDA1A" w14:textId="07386D2B" w:rsidR="0079387C" w:rsidRPr="00543061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4306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43061">
        <w:rPr>
          <w:rFonts w:asciiTheme="majorBidi" w:hAnsiTheme="majorBidi" w:cstheme="majorBidi"/>
          <w:sz w:val="30"/>
          <w:szCs w:val="30"/>
          <w:cs/>
        </w:rPr>
        <w:t>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454E1A1" w14:textId="77777777" w:rsidR="0079387C" w:rsidRPr="009C6068" w:rsidRDefault="0079387C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08A38" w14:textId="76418960" w:rsidR="0079387C" w:rsidRPr="00791B85" w:rsidRDefault="0079387C" w:rsidP="00460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FE334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D110C5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D110C5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B8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DA3710A" w14:textId="77777777" w:rsidR="00477910" w:rsidRPr="009C6068" w:rsidRDefault="00477910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47FA5" w14:textId="2BC9649F" w:rsidR="00477910" w:rsidRPr="00001B7D" w:rsidRDefault="00477910" w:rsidP="004605F4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ความเสี่ยงด้านเครดิตของ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Pr="003E12E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</w:t>
      </w:r>
      <w:r w:rsidR="00C51CE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การผิดนัดชำระซึ่งเกี่ยวข้องกับอุตสาหกรรม</w:t>
      </w:r>
      <w:r w:rsidR="0076123F">
        <w:rPr>
          <w:rFonts w:asciiTheme="majorBidi" w:hAnsiTheme="majorBidi" w:cstheme="majorBidi" w:hint="cs"/>
          <w:spacing w:val="-6"/>
          <w:sz w:val="30"/>
          <w:szCs w:val="30"/>
          <w:cs/>
        </w:rPr>
        <w:t>และประเทศ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ที่ลูกค้าดำเนินธุรกิจอยู่</w:t>
      </w:r>
      <w:r w:rsidRPr="003E12E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1311D62E" w14:textId="77777777" w:rsidR="00477910" w:rsidRPr="009C6068" w:rsidRDefault="00477910" w:rsidP="0047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525224" w14:textId="1ACBF530" w:rsidR="00477910" w:rsidRPr="00791B85" w:rsidRDefault="00DB72DA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C51CED">
        <w:rPr>
          <w:rFonts w:asciiTheme="majorBidi" w:hAnsiTheme="majorBidi" w:hint="cs"/>
          <w:sz w:val="30"/>
          <w:szCs w:val="30"/>
          <w:cs/>
        </w:rPr>
        <w:t>กำหนด</w:t>
      </w:r>
      <w:r w:rsidR="00142858" w:rsidRPr="00142858">
        <w:rPr>
          <w:rFonts w:asciiTheme="majorBidi" w:hAnsiTheme="majorBidi"/>
          <w:sz w:val="30"/>
          <w:szCs w:val="30"/>
          <w:cs/>
        </w:rPr>
        <w:t>นโยบายด้านเครดิตเพื่อวิเคราะห์ความน่าเชื่อถือของลูกค้ารายใหม่แต่ละรายก่อนที่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บริษัทจะเสนอระยะเวลาและเงื่อนไข</w:t>
      </w:r>
      <w:r w:rsidR="002A4D53">
        <w:rPr>
          <w:rFonts w:asciiTheme="majorBidi" w:hAnsiTheme="majorBidi" w:hint="cs"/>
          <w:sz w:val="30"/>
          <w:szCs w:val="30"/>
          <w:cs/>
        </w:rPr>
        <w:t>ทางการค้า</w:t>
      </w:r>
      <w:r w:rsidR="00142858" w:rsidRPr="00142858">
        <w:rPr>
          <w:rFonts w:asciiTheme="majorBidi" w:hAnsiTheme="majorBidi"/>
          <w:sz w:val="30"/>
          <w:szCs w:val="30"/>
          <w:cs/>
        </w:rPr>
        <w:t xml:space="preserve"> </w:t>
      </w:r>
      <w:r w:rsidR="003F1905"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บริษัทจะทบทวนวงเงิน</w:t>
      </w:r>
      <w:r w:rsidR="00142858" w:rsidRPr="00142858">
        <w:rPr>
          <w:rFonts w:asciiTheme="majorBidi" w:hAnsiTheme="majorBidi"/>
          <w:spacing w:val="-6"/>
          <w:sz w:val="30"/>
          <w:szCs w:val="30"/>
          <w:cs/>
        </w:rPr>
        <w:t>ยอดขายจะกำหนดไว้สำหรับลูกค้าแต่ละรายและจะทบทวนอย่างสม่ำเสมอ ยอดขายที่เกินกว่า</w:t>
      </w:r>
      <w:r w:rsidR="00142858" w:rsidRPr="00142858">
        <w:rPr>
          <w:rFonts w:asciiTheme="majorBidi" w:hAnsiTheme="majorBidi"/>
          <w:sz w:val="30"/>
          <w:szCs w:val="30"/>
          <w:cs/>
        </w:rPr>
        <w:t>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7260818" w14:textId="77777777" w:rsidR="00477910" w:rsidRPr="009C6068" w:rsidRDefault="00477910" w:rsidP="0047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15276" w14:textId="7CB65CF8" w:rsidR="00477910" w:rsidRDefault="002A4D53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77910" w:rsidRPr="00791B85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0C5">
        <w:rPr>
          <w:rFonts w:asciiTheme="majorBidi" w:hAnsiTheme="majorBidi" w:cstheme="majorBidi"/>
          <w:sz w:val="30"/>
          <w:szCs w:val="30"/>
        </w:rPr>
        <w:t>30</w:t>
      </w:r>
      <w:r w:rsidR="00477910" w:rsidRPr="00791B8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70C5D">
        <w:rPr>
          <w:rFonts w:asciiTheme="majorBidi" w:hAnsiTheme="majorBidi" w:cstheme="majorBidi" w:hint="cs"/>
          <w:sz w:val="30"/>
          <w:szCs w:val="30"/>
          <w:cs/>
        </w:rPr>
        <w:t>วัน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D53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FF11E4">
        <w:rPr>
          <w:rFonts w:asciiTheme="majorBidi" w:hAnsiTheme="majorBidi"/>
          <w:sz w:val="30"/>
          <w:szCs w:val="30"/>
          <w:cs/>
        </w:rPr>
        <w:br/>
      </w:r>
      <w:r w:rsidRPr="002A4D53">
        <w:rPr>
          <w:rFonts w:asciiTheme="majorBidi" w:hAnsiTheme="majorBidi"/>
          <w:sz w:val="30"/>
          <w:szCs w:val="30"/>
          <w:cs/>
        </w:rPr>
        <w:t>อายุหนี้คงค้างนับจากวันที่ถึงกำหนดชำระสำหรับ</w:t>
      </w:r>
      <w:r w:rsidR="00FF11E4">
        <w:rPr>
          <w:rFonts w:asciiTheme="majorBidi" w:hAnsiTheme="majorBidi" w:hint="cs"/>
          <w:sz w:val="30"/>
          <w:szCs w:val="30"/>
          <w:cs/>
        </w:rPr>
        <w:t>ลูกหนี้แต่ละราย</w:t>
      </w:r>
      <w:r w:rsidRPr="002A4D53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</w:t>
      </w:r>
      <w:r w:rsidR="00123ABD">
        <w:rPr>
          <w:rFonts w:asciiTheme="majorBidi" w:hAnsiTheme="majorBidi"/>
          <w:sz w:val="30"/>
          <w:szCs w:val="30"/>
        </w:rPr>
        <w:br/>
      </w:r>
      <w:r w:rsidRPr="002A4D53">
        <w:rPr>
          <w:rFonts w:asciiTheme="majorBidi" w:hAnsiTheme="majorBidi"/>
          <w:sz w:val="30"/>
          <w:szCs w:val="30"/>
          <w:cs/>
        </w:rPr>
        <w:t>ตลอดอายุที่คาดการณ์ไว้ของลูกหนี้</w:t>
      </w:r>
    </w:p>
    <w:p w14:paraId="28957F97" w14:textId="77777777" w:rsidR="00EA15A4" w:rsidRPr="009C6068" w:rsidRDefault="00EA15A4" w:rsidP="00001B7D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4A23D" w14:textId="2A13C8BE" w:rsidR="00791B85" w:rsidRDefault="002A4D53" w:rsidP="002A4D53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sz w:val="30"/>
          <w:szCs w:val="30"/>
        </w:rPr>
      </w:pPr>
      <w:r w:rsidRPr="002A4D53">
        <w:rPr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F12E43">
        <w:rPr>
          <w:rFonts w:hint="cs"/>
          <w:sz w:val="30"/>
          <w:szCs w:val="30"/>
          <w:cs/>
        </w:rPr>
        <w:t>ประกอบงบการเงิน</w:t>
      </w:r>
      <w:r w:rsidRPr="002A4D53">
        <w:rPr>
          <w:sz w:val="30"/>
          <w:szCs w:val="30"/>
          <w:cs/>
        </w:rPr>
        <w:t>ข้อ</w:t>
      </w:r>
      <w:r w:rsidR="007A55DC">
        <w:rPr>
          <w:sz w:val="30"/>
          <w:szCs w:val="30"/>
        </w:rPr>
        <w:t xml:space="preserve"> </w:t>
      </w:r>
      <w:r w:rsidR="00D110C5">
        <w:rPr>
          <w:rFonts w:ascii="Angsana New" w:hAnsi="Angsana New"/>
          <w:bCs/>
          <w:sz w:val="30"/>
          <w:szCs w:val="30"/>
        </w:rPr>
        <w:t>6</w:t>
      </w:r>
    </w:p>
    <w:p w14:paraId="1E63D5E2" w14:textId="3B56154E" w:rsidR="007253ED" w:rsidRDefault="007253ED" w:rsidP="00C2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288F43" w14:textId="4E025AA9" w:rsidR="00343AAE" w:rsidRPr="00791B85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1157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D110C5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D110C5">
        <w:rPr>
          <w:rFonts w:asciiTheme="majorBidi" w:hAnsiTheme="majorBidi" w:cstheme="majorBidi"/>
          <w:sz w:val="30"/>
          <w:szCs w:val="30"/>
        </w:rPr>
        <w:t>2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210CAF2B" w14:textId="77777777" w:rsidR="00343AAE" w:rsidRPr="00E07FD9" w:rsidRDefault="00343AAE" w:rsidP="0034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8D670" w14:textId="29FE1DD7" w:rsidR="00343AAE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ความเสี่ยงด้านเครดิตของ</w:t>
      </w:r>
      <w:r w:rsidR="009C6068">
        <w:rPr>
          <w:rFonts w:ascii="Angsana New" w:hAnsi="Angsana New" w:hint="cs"/>
          <w:spacing w:val="4"/>
          <w:sz w:val="30"/>
          <w:szCs w:val="30"/>
          <w:cs/>
          <w:lang w:eastAsia="x-none"/>
        </w:rPr>
        <w:t>กลุ่ม</w:t>
      </w: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บริษัทที่เกิดจากเงินสดและรายการเทียบเท่าเงินสด</w:t>
      </w:r>
      <w:r w:rsidRPr="00286CE1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9C6068">
        <w:rPr>
          <w:rFonts w:asciiTheme="majorBidi" w:hAnsiTheme="majorBidi" w:hint="cs"/>
          <w:spacing w:val="4"/>
          <w:sz w:val="30"/>
          <w:szCs w:val="30"/>
          <w:cs/>
        </w:rPr>
        <w:t>มี</w:t>
      </w:r>
      <w:r w:rsidRPr="00343AAE">
        <w:rPr>
          <w:rFonts w:asciiTheme="majorBidi" w:hAnsi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2842D8" w:rsidRPr="002A543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9C6068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2E379461" w14:textId="77777777" w:rsidR="00A7722C" w:rsidRPr="00E07FD9" w:rsidRDefault="00A7722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D99387" w14:textId="77777777" w:rsidR="00534231" w:rsidRDefault="0053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544134C" w14:textId="4828AD39" w:rsidR="00A7722C" w:rsidRPr="00055FAA" w:rsidRDefault="00A7722C" w:rsidP="00D90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  <w:tab w:val="left" w:pos="15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329F9" w:rsidRPr="00055F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110C5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055F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3FA51E14" w14:textId="77777777" w:rsidR="00A7722C" w:rsidRPr="00E07FD9" w:rsidRDefault="00A7722C" w:rsidP="00A77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3C7E1" w14:textId="5E708A70" w:rsidR="00534231" w:rsidRDefault="0095207D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 และลดผลกระทบจากความผันผวน</w:t>
      </w:r>
      <w:r w:rsidR="00FE2C61">
        <w:rPr>
          <w:rFonts w:asciiTheme="majorBidi" w:hAnsiTheme="majorBidi"/>
          <w:sz w:val="30"/>
          <w:szCs w:val="30"/>
        </w:rPr>
        <w:br/>
      </w:r>
      <w:r w:rsidR="00A7722C" w:rsidRPr="00A7722C">
        <w:rPr>
          <w:rFonts w:asciiTheme="majorBidi" w:hAnsiTheme="majorBidi"/>
          <w:sz w:val="30"/>
          <w:szCs w:val="30"/>
          <w:cs/>
        </w:rPr>
        <w:t>ในกระแสเงินสด</w:t>
      </w:r>
    </w:p>
    <w:p w14:paraId="05BEAA56" w14:textId="77777777" w:rsidR="00534231" w:rsidRDefault="00534231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D2E977" w14:textId="60CDEA12" w:rsidR="00300434" w:rsidRDefault="004F5D60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207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5207D" w:rsidRPr="0095207D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95207D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56998C0E" w14:textId="77777777" w:rsidR="000056C5" w:rsidRDefault="000056C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0056C5" w:rsidRPr="00CD10EF" w14:paraId="5C21D813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51719DF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72485640" w14:textId="523D989B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056C5" w:rsidRPr="00CD10EF" w14:paraId="7D8495DB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196B3070" w14:textId="77777777" w:rsidR="000056C5" w:rsidRPr="009B67A4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2E02DE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4030D1BF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2BEB50B9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0056C5" w:rsidRPr="00CD10EF" w14:paraId="093AB1E8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275EBCA" w14:textId="1D436EFB" w:rsidR="000056C5" w:rsidRPr="009B67A4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60E3A0B0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9866E4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4CB00255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75657FD" w14:textId="5CB7CBC9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A47F8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C27E4BC" w14:textId="5147F0BC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217EF2DD" w14:textId="6F1A59D8" w:rsidR="000056C5" w:rsidRDefault="00D110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37D7C9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F5E0924" w14:textId="4BD84C5E" w:rsidR="000056C5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1A317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2A6A3F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56C5" w:rsidRPr="00CD10EF" w14:paraId="388E84B2" w14:textId="77777777" w:rsidTr="00DF1988">
        <w:trPr>
          <w:tblHeader/>
        </w:trPr>
        <w:tc>
          <w:tcPr>
            <w:tcW w:w="3510" w:type="dxa"/>
            <w:shd w:val="clear" w:color="auto" w:fill="auto"/>
          </w:tcPr>
          <w:p w14:paraId="2BC7BB8B" w14:textId="77777777" w:rsidR="000056C5" w:rsidRPr="00CD10EF" w:rsidRDefault="000056C5" w:rsidP="00DF1988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72880F" w14:textId="77777777" w:rsidR="000056C5" w:rsidRPr="00E84793" w:rsidRDefault="000056C5" w:rsidP="00DF1988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CDA62A4" w14:textId="77777777" w:rsidR="000056C5" w:rsidRPr="00CD10EF" w:rsidRDefault="000056C5" w:rsidP="00DF1988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71071A72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056C5" w:rsidRPr="00CD10EF" w14:paraId="37EA90E4" w14:textId="77777777" w:rsidTr="00DF1988">
        <w:tc>
          <w:tcPr>
            <w:tcW w:w="3510" w:type="dxa"/>
            <w:shd w:val="clear" w:color="auto" w:fill="auto"/>
          </w:tcPr>
          <w:p w14:paraId="4E856F1D" w14:textId="05B22984" w:rsidR="000056C5" w:rsidRPr="00CD10EF" w:rsidRDefault="00D110C5" w:rsidP="00DF19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0048C31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798319C6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580C960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BA38E0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B24AA6B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AA7176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DCF843F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11508E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C4C5877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6C5" w:rsidRPr="00CD10EF" w14:paraId="45C2E932" w14:textId="77777777" w:rsidTr="00DF1988">
        <w:tc>
          <w:tcPr>
            <w:tcW w:w="3510" w:type="dxa"/>
            <w:shd w:val="clear" w:color="auto" w:fill="auto"/>
          </w:tcPr>
          <w:p w14:paraId="3CC5557E" w14:textId="77777777" w:rsidR="000056C5" w:rsidRPr="00CD10EF" w:rsidRDefault="000056C5" w:rsidP="00DF19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96D945E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7BE1D2EE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165ED2C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487C70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DDAAB28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E4E888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0B9A2CB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CA7031C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E2F4050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6C5" w:rsidRPr="00CD10EF" w14:paraId="2B115CF2" w14:textId="77777777" w:rsidTr="00DF1988">
        <w:tc>
          <w:tcPr>
            <w:tcW w:w="3510" w:type="dxa"/>
            <w:shd w:val="clear" w:color="auto" w:fill="auto"/>
          </w:tcPr>
          <w:p w14:paraId="6178FC7A" w14:textId="77777777" w:rsidR="000056C5" w:rsidRPr="00543286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797AC1F0" w14:textId="118ECC69" w:rsidR="000056C5" w:rsidRPr="00CD10EF" w:rsidRDefault="00C66D3E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86" w:type="dxa"/>
            <w:shd w:val="clear" w:color="auto" w:fill="auto"/>
          </w:tcPr>
          <w:p w14:paraId="756F0A6C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FEFC35A" w14:textId="7EDBD20A" w:rsidR="000056C5" w:rsidRPr="00CD10EF" w:rsidRDefault="00F9551B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80" w:type="dxa"/>
            <w:shd w:val="clear" w:color="auto" w:fill="auto"/>
          </w:tcPr>
          <w:p w14:paraId="6C261FBF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D9CCA3E" w14:textId="17AA67CA" w:rsidR="000056C5" w:rsidRPr="00CD10EF" w:rsidRDefault="00C51FA4" w:rsidP="00E20D6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0756B5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B9641B5" w14:textId="6B31236E" w:rsidR="000056C5" w:rsidRPr="00CD10EF" w:rsidRDefault="00C51FA4" w:rsidP="00E20D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63A26F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3F5B4275" w14:textId="74AD46EB" w:rsidR="000056C5" w:rsidRPr="00CD10EF" w:rsidRDefault="00ED79E5" w:rsidP="00E20D6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0056C5" w:rsidRPr="00CD10EF" w14:paraId="3093E4E7" w14:textId="77777777" w:rsidTr="00DF1988">
        <w:tc>
          <w:tcPr>
            <w:tcW w:w="3510" w:type="dxa"/>
            <w:shd w:val="clear" w:color="auto" w:fill="auto"/>
          </w:tcPr>
          <w:p w14:paraId="54276C9B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77E5519" w14:textId="25EAE040" w:rsidR="000056C5" w:rsidRPr="00CD10EF" w:rsidRDefault="00AA7FE0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26,443</w:t>
            </w:r>
          </w:p>
        </w:tc>
        <w:tc>
          <w:tcPr>
            <w:tcW w:w="186" w:type="dxa"/>
            <w:shd w:val="clear" w:color="auto" w:fill="auto"/>
          </w:tcPr>
          <w:p w14:paraId="14934AF2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1AED57E" w14:textId="789B64A2" w:rsidR="000056C5" w:rsidRPr="00CD10EF" w:rsidRDefault="00F9551B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26,443</w:t>
            </w:r>
          </w:p>
        </w:tc>
        <w:tc>
          <w:tcPr>
            <w:tcW w:w="180" w:type="dxa"/>
            <w:shd w:val="clear" w:color="auto" w:fill="auto"/>
          </w:tcPr>
          <w:p w14:paraId="5B4129B9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DEA8E39" w14:textId="7F5C6594" w:rsidR="000056C5" w:rsidRPr="00CD10EF" w:rsidRDefault="00C51FA4" w:rsidP="00E20D6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5F0FC0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BEC1A16" w14:textId="57291CAF" w:rsidR="000056C5" w:rsidRPr="00CD10EF" w:rsidRDefault="00C51FA4" w:rsidP="00E20D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B16F97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112FD7F" w14:textId="4ACB8F82" w:rsidR="000056C5" w:rsidRPr="00CD10EF" w:rsidRDefault="00ED79E5" w:rsidP="00E20D6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26,443</w:t>
            </w:r>
          </w:p>
        </w:tc>
      </w:tr>
      <w:tr w:rsidR="00F9551B" w:rsidRPr="00CD10EF" w14:paraId="2BF9BF01" w14:textId="77777777" w:rsidTr="00DF1988">
        <w:tc>
          <w:tcPr>
            <w:tcW w:w="3510" w:type="dxa"/>
            <w:shd w:val="clear" w:color="auto" w:fill="auto"/>
          </w:tcPr>
          <w:p w14:paraId="34C13DBF" w14:textId="77777777" w:rsidR="00F9551B" w:rsidRPr="00CD10EF" w:rsidRDefault="00F9551B" w:rsidP="00F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46A9B54" w14:textId="4418A164" w:rsidR="00F9551B" w:rsidRPr="00CD10EF" w:rsidRDefault="00F9551B" w:rsidP="00F9551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746BA4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186" w:type="dxa"/>
            <w:shd w:val="clear" w:color="auto" w:fill="auto"/>
          </w:tcPr>
          <w:p w14:paraId="38D5E8A4" w14:textId="77777777" w:rsidR="00F9551B" w:rsidRPr="00CD10EF" w:rsidRDefault="00F9551B" w:rsidP="00F955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14AB0A0" w14:textId="63C54A1D" w:rsidR="00F9551B" w:rsidRPr="00CD10EF" w:rsidRDefault="00F9551B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0B09E1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180" w:type="dxa"/>
            <w:shd w:val="clear" w:color="auto" w:fill="auto"/>
          </w:tcPr>
          <w:p w14:paraId="2966A3D2" w14:textId="77777777" w:rsidR="00F9551B" w:rsidRPr="00CD10EF" w:rsidRDefault="00F9551B" w:rsidP="00F9551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1A783E2" w14:textId="16B1DD9F" w:rsidR="00F9551B" w:rsidRPr="00CD10EF" w:rsidRDefault="00C51FA4" w:rsidP="00F9551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B5D36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1B3DC8D" w14:textId="5F3E4ACD" w:rsidR="00F9551B" w:rsidRPr="00CD10EF" w:rsidRDefault="00C51FA4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20D17B" w14:textId="77777777" w:rsidR="00F9551B" w:rsidRPr="00CD10EF" w:rsidRDefault="00F9551B" w:rsidP="00F9551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21147BC" w14:textId="3F16A661" w:rsidR="00F9551B" w:rsidRPr="00CD10EF" w:rsidRDefault="00ED79E5" w:rsidP="00F9551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0B09E1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F9551B" w:rsidRPr="00CD10EF" w14:paraId="5AEC17A1" w14:textId="77777777" w:rsidTr="00DF1988">
        <w:tc>
          <w:tcPr>
            <w:tcW w:w="3510" w:type="dxa"/>
            <w:shd w:val="clear" w:color="auto" w:fill="auto"/>
          </w:tcPr>
          <w:p w14:paraId="27215CAF" w14:textId="77777777" w:rsidR="00F9551B" w:rsidRPr="00165D7C" w:rsidRDefault="00F9551B" w:rsidP="00F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45ED7ED0" w14:textId="03DCA748" w:rsidR="00F9551B" w:rsidRPr="00165D7C" w:rsidRDefault="00F9551B" w:rsidP="00F9551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2,271</w:t>
            </w:r>
          </w:p>
        </w:tc>
        <w:tc>
          <w:tcPr>
            <w:tcW w:w="186" w:type="dxa"/>
            <w:shd w:val="clear" w:color="auto" w:fill="auto"/>
          </w:tcPr>
          <w:p w14:paraId="4326D837" w14:textId="77777777" w:rsidR="00F9551B" w:rsidRPr="00165D7C" w:rsidRDefault="00F9551B" w:rsidP="00F955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44189FA" w14:textId="68D1556F" w:rsidR="00F9551B" w:rsidRPr="00165D7C" w:rsidRDefault="00F9551B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2,271</w:t>
            </w:r>
          </w:p>
        </w:tc>
        <w:tc>
          <w:tcPr>
            <w:tcW w:w="180" w:type="dxa"/>
            <w:shd w:val="clear" w:color="auto" w:fill="auto"/>
          </w:tcPr>
          <w:p w14:paraId="2157070D" w14:textId="77777777" w:rsidR="00F9551B" w:rsidRPr="00165D7C" w:rsidRDefault="00F9551B" w:rsidP="00F9551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2B63F49" w14:textId="408FE42B" w:rsidR="00F9551B" w:rsidRPr="00165D7C" w:rsidRDefault="00C51FA4" w:rsidP="00F9551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A6AAE3" w14:textId="77777777" w:rsidR="00F9551B" w:rsidRPr="00165D7C" w:rsidRDefault="00F9551B" w:rsidP="00F9551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8F6985C" w14:textId="73C88385" w:rsidR="00F9551B" w:rsidRPr="00165D7C" w:rsidRDefault="00C51FA4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3FEFB8" w14:textId="77777777" w:rsidR="00F9551B" w:rsidRPr="00165D7C" w:rsidRDefault="00F9551B" w:rsidP="00F9551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ADC27B5" w14:textId="597797D3" w:rsidR="00F9551B" w:rsidRPr="00165D7C" w:rsidRDefault="00ED79E5" w:rsidP="00F9551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2,271</w:t>
            </w:r>
          </w:p>
        </w:tc>
      </w:tr>
      <w:tr w:rsidR="00F9551B" w:rsidRPr="00CD10EF" w14:paraId="2181CF16" w14:textId="77777777" w:rsidTr="00DF1988">
        <w:tc>
          <w:tcPr>
            <w:tcW w:w="3510" w:type="dxa"/>
            <w:shd w:val="clear" w:color="auto" w:fill="auto"/>
          </w:tcPr>
          <w:p w14:paraId="2E536344" w14:textId="77777777" w:rsidR="00F9551B" w:rsidRPr="00CD10EF" w:rsidRDefault="00F9551B" w:rsidP="00F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5013F122" w14:textId="5B3D8985" w:rsidR="00F9551B" w:rsidRPr="00CD10EF" w:rsidRDefault="00F9551B" w:rsidP="00F9551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164,089</w:t>
            </w:r>
          </w:p>
        </w:tc>
        <w:tc>
          <w:tcPr>
            <w:tcW w:w="186" w:type="dxa"/>
            <w:shd w:val="clear" w:color="auto" w:fill="auto"/>
          </w:tcPr>
          <w:p w14:paraId="28167F7E" w14:textId="77777777" w:rsidR="00F9551B" w:rsidRPr="00CD10EF" w:rsidRDefault="00F9551B" w:rsidP="00F955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225CBF6" w14:textId="17A17F45" w:rsidR="00F9551B" w:rsidRPr="00CD10EF" w:rsidRDefault="006E2A9B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14:paraId="7F0E3EE8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090405E" w14:textId="7E3DE257" w:rsidR="00F9551B" w:rsidRPr="00CD10EF" w:rsidRDefault="00AE3C25" w:rsidP="00F9551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108,000</w:t>
            </w:r>
          </w:p>
        </w:tc>
        <w:tc>
          <w:tcPr>
            <w:tcW w:w="180" w:type="dxa"/>
            <w:shd w:val="clear" w:color="auto" w:fill="auto"/>
          </w:tcPr>
          <w:p w14:paraId="19025142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8F4152A" w14:textId="23674A7E" w:rsidR="00F9551B" w:rsidRPr="00CD10EF" w:rsidRDefault="00D95796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20,127</w:t>
            </w:r>
          </w:p>
        </w:tc>
        <w:tc>
          <w:tcPr>
            <w:tcW w:w="180" w:type="dxa"/>
            <w:shd w:val="clear" w:color="auto" w:fill="auto"/>
          </w:tcPr>
          <w:p w14:paraId="16DCAAFA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A97ED92" w14:textId="2E9500B8" w:rsidR="00F9551B" w:rsidRPr="00CD10EF" w:rsidRDefault="00D95796" w:rsidP="00F9551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164,127</w:t>
            </w:r>
          </w:p>
        </w:tc>
      </w:tr>
      <w:tr w:rsidR="00F9551B" w:rsidRPr="00CD10EF" w14:paraId="1DC7C191" w14:textId="77777777" w:rsidTr="00DF1988">
        <w:tc>
          <w:tcPr>
            <w:tcW w:w="3510" w:type="dxa"/>
            <w:shd w:val="clear" w:color="auto" w:fill="auto"/>
          </w:tcPr>
          <w:p w14:paraId="0BF238B1" w14:textId="77777777" w:rsidR="00F9551B" w:rsidRPr="00A53741" w:rsidRDefault="00F9551B" w:rsidP="00F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58C88" w14:textId="06E1F1A1" w:rsidR="00F9551B" w:rsidRPr="00CD10EF" w:rsidRDefault="00F9551B" w:rsidP="00F9551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4,420</w:t>
            </w:r>
          </w:p>
        </w:tc>
        <w:tc>
          <w:tcPr>
            <w:tcW w:w="186" w:type="dxa"/>
            <w:shd w:val="clear" w:color="auto" w:fill="auto"/>
          </w:tcPr>
          <w:p w14:paraId="469D1A04" w14:textId="77777777" w:rsidR="00F9551B" w:rsidRPr="00CD10EF" w:rsidRDefault="00F9551B" w:rsidP="00F955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3FBF8C7" w14:textId="392DC020" w:rsidR="00F9551B" w:rsidRPr="00CD10EF" w:rsidRDefault="00B63F59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2,777</w:t>
            </w:r>
          </w:p>
        </w:tc>
        <w:tc>
          <w:tcPr>
            <w:tcW w:w="180" w:type="dxa"/>
            <w:shd w:val="clear" w:color="auto" w:fill="auto"/>
          </w:tcPr>
          <w:p w14:paraId="44839E4B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85C7F56" w14:textId="00C3F1BC" w:rsidR="00F9551B" w:rsidRPr="00CD10EF" w:rsidRDefault="00816552" w:rsidP="00F9551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B857EC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80" w:type="dxa"/>
            <w:shd w:val="clear" w:color="auto" w:fill="auto"/>
          </w:tcPr>
          <w:p w14:paraId="5F8DC2C8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C7669DE" w14:textId="11C69A3D" w:rsidR="00F9551B" w:rsidRPr="00CD10EF" w:rsidRDefault="00B857EC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80" w:type="dxa"/>
            <w:shd w:val="clear" w:color="auto" w:fill="auto"/>
          </w:tcPr>
          <w:p w14:paraId="45C8431D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EC384BB" w14:textId="632FD195" w:rsidR="00F9551B" w:rsidRPr="00CD10EF" w:rsidRDefault="00737D20" w:rsidP="00F9551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4,629</w:t>
            </w:r>
          </w:p>
        </w:tc>
      </w:tr>
      <w:tr w:rsidR="00F9551B" w:rsidRPr="00CD10EF" w14:paraId="6D427DCB" w14:textId="77777777" w:rsidTr="00DF1988">
        <w:tc>
          <w:tcPr>
            <w:tcW w:w="3510" w:type="dxa"/>
            <w:shd w:val="clear" w:color="auto" w:fill="auto"/>
          </w:tcPr>
          <w:p w14:paraId="1359A408" w14:textId="77777777" w:rsidR="00F9551B" w:rsidRPr="00CD10EF" w:rsidRDefault="00F9551B" w:rsidP="00F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67DE7" w14:textId="1293752A" w:rsidR="00F9551B" w:rsidRPr="00CD10EF" w:rsidRDefault="00F9551B" w:rsidP="00F9551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  <w:tc>
          <w:tcPr>
            <w:tcW w:w="186" w:type="dxa"/>
            <w:shd w:val="clear" w:color="auto" w:fill="auto"/>
          </w:tcPr>
          <w:p w14:paraId="3B48ED32" w14:textId="77777777" w:rsidR="00F9551B" w:rsidRPr="00CD10EF" w:rsidRDefault="00F9551B" w:rsidP="00F955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06EC1" w14:textId="2B304D30" w:rsidR="00F9551B" w:rsidRPr="00CD10EF" w:rsidRDefault="00B63F59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65C8EB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7D99AF0" w14:textId="6F680DBB" w:rsidR="00F9551B" w:rsidRPr="00CD10EF" w:rsidRDefault="00B63F59" w:rsidP="00F9551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  <w:tc>
          <w:tcPr>
            <w:tcW w:w="180" w:type="dxa"/>
            <w:shd w:val="clear" w:color="auto" w:fill="auto"/>
          </w:tcPr>
          <w:p w14:paraId="5219D289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EBA72" w14:textId="11027EE3" w:rsidR="00F9551B" w:rsidRPr="00CD10EF" w:rsidRDefault="00ED79E5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3377BD" w14:textId="77777777" w:rsidR="00F9551B" w:rsidRPr="00CD10EF" w:rsidRDefault="00F9551B" w:rsidP="00F9551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4E855CB5" w14:textId="4862CA95" w:rsidR="00F9551B" w:rsidRPr="00CD10EF" w:rsidRDefault="00ED79E5" w:rsidP="00F9551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</w:tr>
      <w:tr w:rsidR="00F9551B" w:rsidRPr="003D40C6" w14:paraId="02A4DA2B" w14:textId="77777777" w:rsidTr="00DF1988">
        <w:tc>
          <w:tcPr>
            <w:tcW w:w="3510" w:type="dxa"/>
            <w:shd w:val="clear" w:color="auto" w:fill="auto"/>
          </w:tcPr>
          <w:p w14:paraId="2AE0C01F" w14:textId="77777777" w:rsidR="00F9551B" w:rsidRPr="00CD10EF" w:rsidRDefault="00F9551B" w:rsidP="00F955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723FB" w14:textId="24AE45F0" w:rsidR="00F9551B" w:rsidRPr="003B02D6" w:rsidRDefault="00BE247B" w:rsidP="00F9551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260,948</w:t>
            </w:r>
          </w:p>
        </w:tc>
        <w:tc>
          <w:tcPr>
            <w:tcW w:w="186" w:type="dxa"/>
            <w:shd w:val="clear" w:color="auto" w:fill="auto"/>
          </w:tcPr>
          <w:p w14:paraId="5D6C08EF" w14:textId="77777777" w:rsidR="00F9551B" w:rsidRPr="003B02D6" w:rsidRDefault="00F9551B" w:rsidP="00F955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F8DDF" w14:textId="7BCD4FB4" w:rsidR="00F9551B" w:rsidRPr="003B02D6" w:rsidRDefault="00071734" w:rsidP="00F9551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</w:t>
            </w:r>
            <w:r w:rsidR="00E01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180" w:type="dxa"/>
            <w:shd w:val="clear" w:color="auto" w:fill="auto"/>
          </w:tcPr>
          <w:p w14:paraId="48125DB5" w14:textId="77777777" w:rsidR="00F9551B" w:rsidRPr="00B9597B" w:rsidRDefault="00F9551B" w:rsidP="00F9551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BD5A" w14:textId="51A16E66" w:rsidR="00F9551B" w:rsidRPr="003B02D6" w:rsidRDefault="00BC49A7" w:rsidP="00F9551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113,806</w:t>
            </w:r>
          </w:p>
        </w:tc>
        <w:tc>
          <w:tcPr>
            <w:tcW w:w="180" w:type="dxa"/>
            <w:shd w:val="clear" w:color="auto" w:fill="auto"/>
          </w:tcPr>
          <w:p w14:paraId="6EE9DBF1" w14:textId="77777777" w:rsidR="00F9551B" w:rsidRPr="003B02D6" w:rsidRDefault="00F9551B" w:rsidP="00F9551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799E0" w14:textId="3ADDF5F6" w:rsidR="00F9551B" w:rsidRPr="003B02D6" w:rsidRDefault="00BC49A7" w:rsidP="00F9551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20,695</w:t>
            </w:r>
          </w:p>
        </w:tc>
        <w:tc>
          <w:tcPr>
            <w:tcW w:w="180" w:type="dxa"/>
            <w:shd w:val="clear" w:color="auto" w:fill="auto"/>
          </w:tcPr>
          <w:p w14:paraId="64C6DA73" w14:textId="77777777" w:rsidR="00F9551B" w:rsidRPr="00B9597B" w:rsidRDefault="00F9551B" w:rsidP="00F9551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750D5" w14:textId="405B6CFB" w:rsidR="00F9551B" w:rsidRPr="003D40C6" w:rsidRDefault="006522BA" w:rsidP="00F9551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261,195</w:t>
            </w:r>
          </w:p>
        </w:tc>
      </w:tr>
    </w:tbl>
    <w:p w14:paraId="251C989A" w14:textId="77777777" w:rsidR="000056C5" w:rsidRPr="0095207D" w:rsidRDefault="000056C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3289C" w14:textId="01FF2B32" w:rsidR="004F5D60" w:rsidRDefault="004F5D6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E81B6B" w:rsidRPr="00CD10EF" w14:paraId="28C10188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633D632" w14:textId="77777777" w:rsidR="00E81B6B" w:rsidRPr="00CD10EF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6DAD346C" w14:textId="297CAA22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1B6B" w:rsidRPr="00CD10EF" w14:paraId="7108BD0D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F648046" w14:textId="77777777" w:rsidR="00E81B6B" w:rsidRPr="009B67A4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99A3F2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2A333C5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0A9E2BF3" w14:textId="77777777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E81B6B" w:rsidRPr="00CD10EF" w14:paraId="39DB9526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77498944" w14:textId="49CD838C" w:rsidR="00E81B6B" w:rsidRPr="009B67A4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B23E51F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19B400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741B206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FB6859A" w14:textId="567F8929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046BA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1628FB" w14:textId="0AB1E47E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02F1619" w14:textId="5896E46D" w:rsidR="00E81B6B" w:rsidRDefault="00D110C5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81B6B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81B6B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FB305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D339D0F" w14:textId="5B872576" w:rsidR="00E81B6B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D24E9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91DDE07" w14:textId="77777777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1B6B" w:rsidRPr="00CD10EF" w14:paraId="0C0D77CA" w14:textId="77777777" w:rsidTr="00063B2E">
        <w:trPr>
          <w:tblHeader/>
        </w:trPr>
        <w:tc>
          <w:tcPr>
            <w:tcW w:w="3510" w:type="dxa"/>
            <w:shd w:val="clear" w:color="auto" w:fill="auto"/>
          </w:tcPr>
          <w:p w14:paraId="37F5AE25" w14:textId="77777777" w:rsidR="00E81B6B" w:rsidRPr="00CD10EF" w:rsidRDefault="00E81B6B" w:rsidP="00063B2E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268506" w14:textId="77777777" w:rsidR="00E81B6B" w:rsidRPr="00E84793" w:rsidRDefault="00E81B6B" w:rsidP="00063B2E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BCA313D" w14:textId="77777777" w:rsidR="00E81B6B" w:rsidRPr="00CD10EF" w:rsidRDefault="00E81B6B" w:rsidP="00063B2E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26CFC6E1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81B6B" w:rsidRPr="00CD10EF" w14:paraId="712EDC8A" w14:textId="77777777" w:rsidTr="00063B2E">
        <w:tc>
          <w:tcPr>
            <w:tcW w:w="3510" w:type="dxa"/>
            <w:shd w:val="clear" w:color="auto" w:fill="auto"/>
          </w:tcPr>
          <w:p w14:paraId="7BB92FE2" w14:textId="240B4E90" w:rsidR="00E81B6B" w:rsidRPr="00CD10EF" w:rsidRDefault="00D110C5" w:rsidP="00063B2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A6EF77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5E17C47A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0D96405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DEFCA4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B8EFDD7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ACE7EB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F49C870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9B2EA8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8599ED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80F" w:rsidRPr="00CD10EF" w14:paraId="67988AAE" w14:textId="77777777" w:rsidTr="00063B2E">
        <w:tc>
          <w:tcPr>
            <w:tcW w:w="3510" w:type="dxa"/>
            <w:shd w:val="clear" w:color="auto" w:fill="auto"/>
          </w:tcPr>
          <w:p w14:paraId="2DCF9CCF" w14:textId="216FBCDD" w:rsidR="001A080F" w:rsidRPr="00CD10EF" w:rsidRDefault="001A080F" w:rsidP="001A08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10BF82A6" w14:textId="77777777" w:rsidR="001A080F" w:rsidRPr="00CD10EF" w:rsidRDefault="001A080F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E03DECB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586C5F9" w14:textId="77777777" w:rsidR="001A080F" w:rsidRPr="00CD10EF" w:rsidRDefault="001A080F" w:rsidP="001A08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65AC15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D879E89" w14:textId="77777777" w:rsidR="001A080F" w:rsidRPr="00CD10EF" w:rsidRDefault="001A080F" w:rsidP="001A08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9BFD0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A08ACB" w14:textId="77777777" w:rsidR="001A080F" w:rsidRPr="00CD10EF" w:rsidRDefault="001A080F" w:rsidP="001A08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F96DBC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AF36C8E" w14:textId="77777777" w:rsidR="001A080F" w:rsidRPr="00CD10EF" w:rsidRDefault="001A080F" w:rsidP="001A08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555" w:rsidRPr="00CD10EF" w14:paraId="6758CFBD" w14:textId="77777777" w:rsidTr="00063B2E">
        <w:tc>
          <w:tcPr>
            <w:tcW w:w="3510" w:type="dxa"/>
            <w:shd w:val="clear" w:color="auto" w:fill="auto"/>
          </w:tcPr>
          <w:p w14:paraId="620D223B" w14:textId="4FA57699" w:rsidR="007B3555" w:rsidRPr="00543286" w:rsidRDefault="007B3555" w:rsidP="007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2CE7164A" w14:textId="22A878C7" w:rsidR="007B3555" w:rsidRPr="00CD10EF" w:rsidRDefault="007B3555" w:rsidP="007B355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86" w:type="dxa"/>
            <w:shd w:val="clear" w:color="auto" w:fill="auto"/>
          </w:tcPr>
          <w:p w14:paraId="384EDB17" w14:textId="77777777" w:rsidR="007B3555" w:rsidRPr="00CD10EF" w:rsidRDefault="007B3555" w:rsidP="007B35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437E2C3" w14:textId="342E2E2E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80" w:type="dxa"/>
            <w:shd w:val="clear" w:color="auto" w:fill="auto"/>
          </w:tcPr>
          <w:p w14:paraId="2F0331C6" w14:textId="77777777" w:rsidR="007B3555" w:rsidRPr="00CD10EF" w:rsidRDefault="007B3555" w:rsidP="007B3555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8995817" w14:textId="6AAE63EA" w:rsidR="007B3555" w:rsidRPr="00CD10EF" w:rsidRDefault="007B3555" w:rsidP="007B3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D5380F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7D458CA" w14:textId="3F3BF39B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EFFD8" w14:textId="77777777" w:rsidR="007B3555" w:rsidRPr="00CD10EF" w:rsidRDefault="007B3555" w:rsidP="007B3555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F89DFBA" w14:textId="79FD54DA" w:rsidR="007B3555" w:rsidRPr="00CD10EF" w:rsidRDefault="007B3555" w:rsidP="007B355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7B3555" w:rsidRPr="00CD10EF" w14:paraId="5E0C30A9" w14:textId="77777777" w:rsidTr="00063B2E">
        <w:tc>
          <w:tcPr>
            <w:tcW w:w="3510" w:type="dxa"/>
            <w:shd w:val="clear" w:color="auto" w:fill="auto"/>
          </w:tcPr>
          <w:p w14:paraId="55267886" w14:textId="7AC3F899" w:rsidR="007B3555" w:rsidRPr="00CD10EF" w:rsidRDefault="007B3555" w:rsidP="007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FEA97FA" w14:textId="06AD1D58" w:rsidR="007B3555" w:rsidRPr="00CD10EF" w:rsidRDefault="007B3555" w:rsidP="007B355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26,443</w:t>
            </w:r>
          </w:p>
        </w:tc>
        <w:tc>
          <w:tcPr>
            <w:tcW w:w="186" w:type="dxa"/>
            <w:shd w:val="clear" w:color="auto" w:fill="auto"/>
          </w:tcPr>
          <w:p w14:paraId="25D52FDB" w14:textId="77777777" w:rsidR="007B3555" w:rsidRPr="00CD10EF" w:rsidRDefault="007B3555" w:rsidP="007B35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E99BCD2" w14:textId="3A4B6D0B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26,443</w:t>
            </w:r>
          </w:p>
        </w:tc>
        <w:tc>
          <w:tcPr>
            <w:tcW w:w="180" w:type="dxa"/>
            <w:shd w:val="clear" w:color="auto" w:fill="auto"/>
          </w:tcPr>
          <w:p w14:paraId="6AEDC371" w14:textId="77777777" w:rsidR="007B3555" w:rsidRPr="00CD10EF" w:rsidRDefault="007B3555" w:rsidP="007B3555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E6FA955" w14:textId="7AA3220C" w:rsidR="007B3555" w:rsidRPr="00CD10EF" w:rsidRDefault="007B3555" w:rsidP="007B3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FEF47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4B68FC" w14:textId="5F5E2B81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75E7E" w14:textId="77777777" w:rsidR="007B3555" w:rsidRPr="00CD10EF" w:rsidRDefault="007B3555" w:rsidP="007B3555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7C0E48A" w14:textId="3AB7EB86" w:rsidR="007B3555" w:rsidRPr="00CD10EF" w:rsidRDefault="007B3555" w:rsidP="007B355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26,443</w:t>
            </w:r>
          </w:p>
        </w:tc>
      </w:tr>
      <w:tr w:rsidR="007B3555" w:rsidRPr="00CD10EF" w14:paraId="3937EFF5" w14:textId="77777777" w:rsidTr="00063B2E">
        <w:tc>
          <w:tcPr>
            <w:tcW w:w="3510" w:type="dxa"/>
            <w:shd w:val="clear" w:color="auto" w:fill="auto"/>
          </w:tcPr>
          <w:p w14:paraId="14B3BBE2" w14:textId="6D0EBC83" w:rsidR="007B3555" w:rsidRPr="00CD10EF" w:rsidRDefault="007B3555" w:rsidP="007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E3B8393" w14:textId="3CD35097" w:rsidR="007B3555" w:rsidRPr="00CD10EF" w:rsidRDefault="007B3555" w:rsidP="007B355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58,251</w:t>
            </w:r>
          </w:p>
        </w:tc>
        <w:tc>
          <w:tcPr>
            <w:tcW w:w="186" w:type="dxa"/>
            <w:shd w:val="clear" w:color="auto" w:fill="auto"/>
          </w:tcPr>
          <w:p w14:paraId="5C337A43" w14:textId="77777777" w:rsidR="007B3555" w:rsidRPr="00CD10EF" w:rsidRDefault="007B3555" w:rsidP="007B35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DE650B4" w14:textId="11C793B0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58,251</w:t>
            </w:r>
          </w:p>
        </w:tc>
        <w:tc>
          <w:tcPr>
            <w:tcW w:w="180" w:type="dxa"/>
            <w:shd w:val="clear" w:color="auto" w:fill="auto"/>
          </w:tcPr>
          <w:p w14:paraId="47B2E69A" w14:textId="77777777" w:rsidR="007B3555" w:rsidRPr="00CD10EF" w:rsidRDefault="007B3555" w:rsidP="007B3555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5457A49" w14:textId="307990D1" w:rsidR="007B3555" w:rsidRPr="00CD10EF" w:rsidRDefault="007B3555" w:rsidP="007B3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12247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03CDCE1" w14:textId="42B57F83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F26A78" w14:textId="77777777" w:rsidR="007B3555" w:rsidRPr="00CD10EF" w:rsidRDefault="007B3555" w:rsidP="007B3555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3EB696A" w14:textId="47E99969" w:rsidR="007B3555" w:rsidRPr="00CD10EF" w:rsidRDefault="007B3555" w:rsidP="007B355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58,251</w:t>
            </w:r>
          </w:p>
        </w:tc>
      </w:tr>
      <w:tr w:rsidR="007B3555" w:rsidRPr="00CD10EF" w14:paraId="4EDA2115" w14:textId="77777777" w:rsidTr="00063B2E">
        <w:tc>
          <w:tcPr>
            <w:tcW w:w="3510" w:type="dxa"/>
            <w:shd w:val="clear" w:color="auto" w:fill="auto"/>
          </w:tcPr>
          <w:p w14:paraId="31FD6BC9" w14:textId="53BBEC3C" w:rsidR="007B3555" w:rsidRPr="00165D7C" w:rsidRDefault="007B3555" w:rsidP="007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621CD96E" w14:textId="67AF1C4C" w:rsidR="007B3555" w:rsidRPr="00165D7C" w:rsidRDefault="007B3555" w:rsidP="007B355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2,271</w:t>
            </w:r>
          </w:p>
        </w:tc>
        <w:tc>
          <w:tcPr>
            <w:tcW w:w="186" w:type="dxa"/>
            <w:shd w:val="clear" w:color="auto" w:fill="auto"/>
          </w:tcPr>
          <w:p w14:paraId="07CE41E2" w14:textId="77777777" w:rsidR="007B3555" w:rsidRPr="00165D7C" w:rsidRDefault="007B3555" w:rsidP="007B35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EC22451" w14:textId="43DD7091" w:rsidR="007B3555" w:rsidRPr="00165D7C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2,271</w:t>
            </w:r>
          </w:p>
        </w:tc>
        <w:tc>
          <w:tcPr>
            <w:tcW w:w="180" w:type="dxa"/>
            <w:shd w:val="clear" w:color="auto" w:fill="auto"/>
          </w:tcPr>
          <w:p w14:paraId="48F7E728" w14:textId="77777777" w:rsidR="007B3555" w:rsidRPr="00165D7C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96BB80E" w14:textId="2134462A" w:rsidR="007B3555" w:rsidRPr="00165D7C" w:rsidRDefault="007B3555" w:rsidP="007B3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80D8B6" w14:textId="77777777" w:rsidR="007B3555" w:rsidRPr="00165D7C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E069FF9" w14:textId="6D748AC7" w:rsidR="007B3555" w:rsidRPr="00165D7C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33F5D7" w14:textId="77777777" w:rsidR="007B3555" w:rsidRPr="00165D7C" w:rsidRDefault="007B3555" w:rsidP="007B3555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76AFF8A" w14:textId="2AFCE61C" w:rsidR="007B3555" w:rsidRPr="00165D7C" w:rsidRDefault="007B3555" w:rsidP="007B355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2,271</w:t>
            </w:r>
          </w:p>
        </w:tc>
      </w:tr>
      <w:tr w:rsidR="007B3555" w:rsidRPr="00CD10EF" w14:paraId="28670676" w14:textId="77777777" w:rsidTr="00063B2E">
        <w:tc>
          <w:tcPr>
            <w:tcW w:w="3510" w:type="dxa"/>
            <w:shd w:val="clear" w:color="auto" w:fill="auto"/>
          </w:tcPr>
          <w:p w14:paraId="2133F534" w14:textId="213D0AAF" w:rsidR="007B3555" w:rsidRPr="00CD10EF" w:rsidRDefault="007B3555" w:rsidP="007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615285CF" w14:textId="431496B7" w:rsidR="007B3555" w:rsidRPr="00CD10EF" w:rsidRDefault="007B3555" w:rsidP="007B355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164,089</w:t>
            </w:r>
          </w:p>
        </w:tc>
        <w:tc>
          <w:tcPr>
            <w:tcW w:w="186" w:type="dxa"/>
            <w:shd w:val="clear" w:color="auto" w:fill="auto"/>
          </w:tcPr>
          <w:p w14:paraId="35E43FB3" w14:textId="77777777" w:rsidR="007B3555" w:rsidRPr="00CD10EF" w:rsidRDefault="007B3555" w:rsidP="007B35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06C8647" w14:textId="07E6BC75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14:paraId="2E6819E0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AB5762C" w14:textId="39D87D0A" w:rsidR="007B3555" w:rsidRPr="00CD10EF" w:rsidRDefault="007B3555" w:rsidP="007B3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108,000</w:t>
            </w:r>
          </w:p>
        </w:tc>
        <w:tc>
          <w:tcPr>
            <w:tcW w:w="180" w:type="dxa"/>
            <w:shd w:val="clear" w:color="auto" w:fill="auto"/>
          </w:tcPr>
          <w:p w14:paraId="4E8360FB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12C65B6" w14:textId="4141CCBD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20,127</w:t>
            </w:r>
          </w:p>
        </w:tc>
        <w:tc>
          <w:tcPr>
            <w:tcW w:w="180" w:type="dxa"/>
            <w:shd w:val="clear" w:color="auto" w:fill="auto"/>
          </w:tcPr>
          <w:p w14:paraId="3F46B981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7476128" w14:textId="14583BEA" w:rsidR="007B3555" w:rsidRPr="00CD10EF" w:rsidRDefault="007B3555" w:rsidP="007B355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164,127</w:t>
            </w:r>
          </w:p>
        </w:tc>
      </w:tr>
      <w:tr w:rsidR="007B3555" w:rsidRPr="00CD10EF" w14:paraId="30ACFF19" w14:textId="77777777" w:rsidTr="00063B2E">
        <w:tc>
          <w:tcPr>
            <w:tcW w:w="3510" w:type="dxa"/>
            <w:shd w:val="clear" w:color="auto" w:fill="auto"/>
          </w:tcPr>
          <w:p w14:paraId="136FA8EC" w14:textId="0AEFBB90" w:rsidR="007B3555" w:rsidRPr="00A53741" w:rsidRDefault="007B3555" w:rsidP="007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02739" w14:textId="17FF3DE7" w:rsidR="007B3555" w:rsidRPr="00CD10EF" w:rsidRDefault="007B3555" w:rsidP="007B355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4,420</w:t>
            </w:r>
          </w:p>
        </w:tc>
        <w:tc>
          <w:tcPr>
            <w:tcW w:w="186" w:type="dxa"/>
            <w:shd w:val="clear" w:color="auto" w:fill="auto"/>
          </w:tcPr>
          <w:p w14:paraId="29DD861B" w14:textId="77777777" w:rsidR="007B3555" w:rsidRPr="00CD10EF" w:rsidRDefault="007B3555" w:rsidP="007B35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26E8FD4" w14:textId="35F67BBE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2,777</w:t>
            </w:r>
          </w:p>
        </w:tc>
        <w:tc>
          <w:tcPr>
            <w:tcW w:w="180" w:type="dxa"/>
            <w:shd w:val="clear" w:color="auto" w:fill="auto"/>
          </w:tcPr>
          <w:p w14:paraId="56907F92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07AEFCA" w14:textId="4BF60409" w:rsidR="007B3555" w:rsidRPr="00CD10EF" w:rsidRDefault="007B3555" w:rsidP="007B3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1,284</w:t>
            </w:r>
          </w:p>
        </w:tc>
        <w:tc>
          <w:tcPr>
            <w:tcW w:w="180" w:type="dxa"/>
            <w:shd w:val="clear" w:color="auto" w:fill="auto"/>
          </w:tcPr>
          <w:p w14:paraId="074DD381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FB7BB67" w14:textId="3805A935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80" w:type="dxa"/>
            <w:shd w:val="clear" w:color="auto" w:fill="auto"/>
          </w:tcPr>
          <w:p w14:paraId="569D44F5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A6B47C3" w14:textId="4C392B39" w:rsidR="007B3555" w:rsidRPr="00CD10EF" w:rsidRDefault="007B3555" w:rsidP="007B355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4,629</w:t>
            </w:r>
          </w:p>
        </w:tc>
      </w:tr>
      <w:tr w:rsidR="007B3555" w:rsidRPr="00CD10EF" w14:paraId="5E95791B" w14:textId="77777777" w:rsidTr="00063B2E">
        <w:tc>
          <w:tcPr>
            <w:tcW w:w="3510" w:type="dxa"/>
            <w:shd w:val="clear" w:color="auto" w:fill="auto"/>
          </w:tcPr>
          <w:p w14:paraId="77C33433" w14:textId="3F54722F" w:rsidR="007B3555" w:rsidRPr="00CD10EF" w:rsidRDefault="007B3555" w:rsidP="007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8BBB" w14:textId="483C02CC" w:rsidR="007B3555" w:rsidRPr="00CD10EF" w:rsidRDefault="007B3555" w:rsidP="007B355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  <w:tc>
          <w:tcPr>
            <w:tcW w:w="186" w:type="dxa"/>
            <w:shd w:val="clear" w:color="auto" w:fill="auto"/>
          </w:tcPr>
          <w:p w14:paraId="741B3A81" w14:textId="77777777" w:rsidR="007B3555" w:rsidRPr="00CD10EF" w:rsidRDefault="007B3555" w:rsidP="007B35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06232" w14:textId="414424D3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E3F167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5B0E312" w14:textId="6E458EE3" w:rsidR="007B3555" w:rsidRPr="00CD10EF" w:rsidRDefault="007B3555" w:rsidP="007B3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  <w:tc>
          <w:tcPr>
            <w:tcW w:w="180" w:type="dxa"/>
            <w:shd w:val="clear" w:color="auto" w:fill="auto"/>
          </w:tcPr>
          <w:p w14:paraId="0E03FD89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3BFF" w14:textId="7D878B4E" w:rsidR="007B3555" w:rsidRPr="00CD10EF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648D91" w14:textId="77777777" w:rsidR="007B3555" w:rsidRPr="00CD10EF" w:rsidRDefault="007B3555" w:rsidP="007B3555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1297A4AF" w14:textId="53F81E74" w:rsidR="007B3555" w:rsidRPr="00CD10EF" w:rsidRDefault="007B3555" w:rsidP="007B355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</w:tr>
      <w:tr w:rsidR="007B3555" w:rsidRPr="004A4B64" w14:paraId="60E5759A" w14:textId="77777777" w:rsidTr="00063B2E">
        <w:tc>
          <w:tcPr>
            <w:tcW w:w="3510" w:type="dxa"/>
            <w:shd w:val="clear" w:color="auto" w:fill="auto"/>
          </w:tcPr>
          <w:p w14:paraId="2753EF1B" w14:textId="77777777" w:rsidR="007B3555" w:rsidRPr="00CD10EF" w:rsidRDefault="007B3555" w:rsidP="007B35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8A0AB" w14:textId="70B5305D" w:rsidR="007B3555" w:rsidRPr="003B02D6" w:rsidRDefault="007B3555" w:rsidP="007B355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260,370</w:t>
            </w:r>
          </w:p>
        </w:tc>
        <w:tc>
          <w:tcPr>
            <w:tcW w:w="186" w:type="dxa"/>
            <w:shd w:val="clear" w:color="auto" w:fill="auto"/>
          </w:tcPr>
          <w:p w14:paraId="1808B35D" w14:textId="77777777" w:rsidR="007B3555" w:rsidRPr="003B02D6" w:rsidRDefault="007B3555" w:rsidP="007B355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5B833" w14:textId="720D5306" w:rsidR="007B3555" w:rsidRPr="003B02D6" w:rsidRDefault="007B3555" w:rsidP="007B355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126,116</w:t>
            </w:r>
          </w:p>
        </w:tc>
        <w:tc>
          <w:tcPr>
            <w:tcW w:w="180" w:type="dxa"/>
            <w:shd w:val="clear" w:color="auto" w:fill="auto"/>
          </w:tcPr>
          <w:p w14:paraId="420845F5" w14:textId="77777777" w:rsidR="007B3555" w:rsidRPr="00B9597B" w:rsidRDefault="007B3555" w:rsidP="007B355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0A224" w14:textId="0436F51C" w:rsidR="007B3555" w:rsidRPr="003B02D6" w:rsidRDefault="007B3555" w:rsidP="007B3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113,806</w:t>
            </w:r>
          </w:p>
        </w:tc>
        <w:tc>
          <w:tcPr>
            <w:tcW w:w="180" w:type="dxa"/>
            <w:shd w:val="clear" w:color="auto" w:fill="auto"/>
          </w:tcPr>
          <w:p w14:paraId="46092CA0" w14:textId="77777777" w:rsidR="007B3555" w:rsidRPr="003B02D6" w:rsidRDefault="007B3555" w:rsidP="007B35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BF07" w14:textId="4B65E440" w:rsidR="007B3555" w:rsidRPr="003B02D6" w:rsidRDefault="007B3555" w:rsidP="007B355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20,695</w:t>
            </w:r>
          </w:p>
        </w:tc>
        <w:tc>
          <w:tcPr>
            <w:tcW w:w="180" w:type="dxa"/>
            <w:shd w:val="clear" w:color="auto" w:fill="auto"/>
          </w:tcPr>
          <w:p w14:paraId="030A65A2" w14:textId="77777777" w:rsidR="007B3555" w:rsidRPr="00B9597B" w:rsidRDefault="007B3555" w:rsidP="007B355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9B585" w14:textId="1EF2441E" w:rsidR="007B3555" w:rsidRPr="004A4B64" w:rsidRDefault="007B3555" w:rsidP="007B355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260,617</w:t>
            </w:r>
          </w:p>
        </w:tc>
      </w:tr>
    </w:tbl>
    <w:p w14:paraId="1F2293DF" w14:textId="69E11415" w:rsidR="00940C9D" w:rsidRPr="00E20D6E" w:rsidRDefault="00940C9D" w:rsidP="0094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936687" w:rsidRPr="00CD10EF" w14:paraId="2938C70F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35EE2D3" w14:textId="3C4DFE02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1F6CBA6E" w14:textId="5E2B63C9" w:rsidR="00936687" w:rsidRPr="00CD10EF" w:rsidRDefault="002F284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6687" w:rsidRPr="00CD10EF" w14:paraId="575D3B84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A61E16E" w14:textId="77777777" w:rsidR="00936687" w:rsidRPr="009B67A4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11F461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3D908A7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5A38FD60" w14:textId="7424B8DA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936687" w:rsidRPr="00CD10EF" w14:paraId="550D1336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FA7F251" w14:textId="658C3D3B" w:rsidR="00936687" w:rsidRPr="009B67A4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DB0BA49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07FBDF" w14:textId="1FE74762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625669F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82BD4F1" w14:textId="16397DC3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94DB79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94C2BB9" w14:textId="5BA220C2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DB47418" w14:textId="4D136F16" w:rsidR="00936687" w:rsidRDefault="00D110C5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68CF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7EACE2D" w14:textId="01E02A86" w:rsidR="00936687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4642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BB2CA71" w14:textId="410ED860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36687" w:rsidRPr="00CD10EF" w14:paraId="587D5BF9" w14:textId="77777777" w:rsidTr="00063B2E">
        <w:trPr>
          <w:tblHeader/>
        </w:trPr>
        <w:tc>
          <w:tcPr>
            <w:tcW w:w="3510" w:type="dxa"/>
            <w:shd w:val="clear" w:color="auto" w:fill="auto"/>
          </w:tcPr>
          <w:p w14:paraId="02394DAA" w14:textId="77777777" w:rsidR="00936687" w:rsidRPr="00CD10EF" w:rsidRDefault="00936687" w:rsidP="0093668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65239C" w14:textId="5F71A773" w:rsidR="00936687" w:rsidRPr="00E84793" w:rsidRDefault="00936687" w:rsidP="00936687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22140200" w14:textId="77777777" w:rsidR="00936687" w:rsidRPr="00CD10EF" w:rsidRDefault="00936687" w:rsidP="0093668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749D7ACF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36687" w:rsidRPr="00CD10EF" w14:paraId="48F1D54A" w14:textId="77777777" w:rsidTr="00063B2E">
        <w:tc>
          <w:tcPr>
            <w:tcW w:w="3510" w:type="dxa"/>
            <w:shd w:val="clear" w:color="auto" w:fill="auto"/>
          </w:tcPr>
          <w:p w14:paraId="77890AB9" w14:textId="66260E77" w:rsidR="00936687" w:rsidRPr="00CD10EF" w:rsidRDefault="00D110C5" w:rsidP="0093668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5F6D562A" w14:textId="77777777" w:rsidR="00936687" w:rsidRPr="00CD10EF" w:rsidRDefault="00936687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008F65F3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846C2D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AD8859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554A64C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7C7952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146EBBF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CED7A0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232FBC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687" w:rsidRPr="00CD10EF" w14:paraId="671DF026" w14:textId="77777777" w:rsidTr="00063B2E">
        <w:tc>
          <w:tcPr>
            <w:tcW w:w="3510" w:type="dxa"/>
            <w:shd w:val="clear" w:color="auto" w:fill="auto"/>
          </w:tcPr>
          <w:p w14:paraId="7FCD4954" w14:textId="38E7F108" w:rsidR="00936687" w:rsidRPr="00CD10EF" w:rsidRDefault="00936687" w:rsidP="0093668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018328E9" w14:textId="77777777" w:rsidR="00936687" w:rsidRPr="00CD10EF" w:rsidRDefault="00936687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FC51CD5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67EFD4F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CA1F45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31E9540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508368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6CDE760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432295E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369A64E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8EA" w:rsidRPr="00CD10EF" w14:paraId="5A80F7C0" w14:textId="77777777" w:rsidTr="00063B2E">
        <w:tc>
          <w:tcPr>
            <w:tcW w:w="3510" w:type="dxa"/>
            <w:shd w:val="clear" w:color="auto" w:fill="auto"/>
          </w:tcPr>
          <w:p w14:paraId="0090431D" w14:textId="3F7F6146" w:rsidR="003D68EA" w:rsidRPr="00543286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396B7119" w14:textId="27CA1B46" w:rsidR="003D68EA" w:rsidRPr="00CD10EF" w:rsidRDefault="003D68EA" w:rsidP="003D68E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6" w:type="dxa"/>
            <w:shd w:val="clear" w:color="auto" w:fill="auto"/>
          </w:tcPr>
          <w:p w14:paraId="69DEA373" w14:textId="77777777" w:rsidR="003D68EA" w:rsidRPr="00CD10EF" w:rsidRDefault="003D68EA" w:rsidP="003D68E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D315024" w14:textId="7ED57C5E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07DC34FF" w14:textId="77777777" w:rsidR="003D68EA" w:rsidRPr="00CD10EF" w:rsidRDefault="003D68EA" w:rsidP="003D68E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5E9CBCB" w14:textId="30CCB818" w:rsidR="003D68EA" w:rsidRPr="00CD10EF" w:rsidRDefault="003D68EA" w:rsidP="001C25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3BE438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5AEF809" w14:textId="1BEFD4E5" w:rsidR="003D68EA" w:rsidRPr="00CD10EF" w:rsidRDefault="003D68E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6E33E2" w14:textId="77777777" w:rsidR="003D68EA" w:rsidRPr="00CD10EF" w:rsidRDefault="003D68EA" w:rsidP="003D68E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2C92AEF" w14:textId="209BBA2F" w:rsidR="003D68EA" w:rsidRPr="00CD10EF" w:rsidRDefault="003D68EA" w:rsidP="003D68E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3D68EA" w:rsidRPr="00CD10EF" w14:paraId="112F08E1" w14:textId="77777777" w:rsidTr="00063B2E">
        <w:tc>
          <w:tcPr>
            <w:tcW w:w="3510" w:type="dxa"/>
            <w:shd w:val="clear" w:color="auto" w:fill="auto"/>
          </w:tcPr>
          <w:p w14:paraId="20AD744B" w14:textId="2E300BD6" w:rsidR="003D68EA" w:rsidRPr="00CD10E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53182B" w14:textId="39E20E55" w:rsidR="003D68EA" w:rsidRPr="00CD10EF" w:rsidRDefault="003D68EA" w:rsidP="003D68E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22,828</w:t>
            </w:r>
          </w:p>
        </w:tc>
        <w:tc>
          <w:tcPr>
            <w:tcW w:w="186" w:type="dxa"/>
            <w:shd w:val="clear" w:color="auto" w:fill="auto"/>
          </w:tcPr>
          <w:p w14:paraId="43D308EE" w14:textId="77777777" w:rsidR="003D68EA" w:rsidRPr="00CD10EF" w:rsidRDefault="003D68EA" w:rsidP="003D68E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20A6E1A" w14:textId="0803C699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22,828</w:t>
            </w:r>
          </w:p>
        </w:tc>
        <w:tc>
          <w:tcPr>
            <w:tcW w:w="180" w:type="dxa"/>
            <w:shd w:val="clear" w:color="auto" w:fill="auto"/>
          </w:tcPr>
          <w:p w14:paraId="352E948B" w14:textId="77777777" w:rsidR="003D68EA" w:rsidRPr="00CD10EF" w:rsidRDefault="003D68EA" w:rsidP="003D68E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7055BB5" w14:textId="0F41A1AB" w:rsidR="003D68EA" w:rsidRPr="00CD10EF" w:rsidRDefault="003D68EA" w:rsidP="001C25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C05F9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39DE56C" w14:textId="3578B2BF" w:rsidR="003D68EA" w:rsidRPr="00CD10EF" w:rsidRDefault="003D68E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70A0C" w14:textId="77777777" w:rsidR="003D68EA" w:rsidRPr="00CD10EF" w:rsidRDefault="003D68EA" w:rsidP="003D68E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0C92F7A" w14:textId="05A6611E" w:rsidR="003D68EA" w:rsidRPr="00CD10EF" w:rsidRDefault="003D68EA" w:rsidP="003D68E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22,828</w:t>
            </w:r>
          </w:p>
        </w:tc>
      </w:tr>
      <w:tr w:rsidR="003D68EA" w:rsidRPr="00CD10EF" w14:paraId="71EC82C5" w14:textId="77777777" w:rsidTr="00C21581">
        <w:tc>
          <w:tcPr>
            <w:tcW w:w="3510" w:type="dxa"/>
            <w:shd w:val="clear" w:color="auto" w:fill="auto"/>
          </w:tcPr>
          <w:p w14:paraId="547463FF" w14:textId="11CA3A5F" w:rsidR="003D68EA" w:rsidRPr="00CD10E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02D19B0" w14:textId="22AC400C" w:rsidR="003D68EA" w:rsidRPr="00CD10EF" w:rsidRDefault="003D68EA" w:rsidP="003D68E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77,999</w:t>
            </w:r>
          </w:p>
        </w:tc>
        <w:tc>
          <w:tcPr>
            <w:tcW w:w="186" w:type="dxa"/>
            <w:shd w:val="clear" w:color="auto" w:fill="auto"/>
          </w:tcPr>
          <w:p w14:paraId="2D3F2591" w14:textId="77777777" w:rsidR="003D68EA" w:rsidRPr="00CD10EF" w:rsidRDefault="003D68EA" w:rsidP="003D68E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6A910117" w14:textId="3F24943C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77,999</w:t>
            </w:r>
          </w:p>
        </w:tc>
        <w:tc>
          <w:tcPr>
            <w:tcW w:w="180" w:type="dxa"/>
            <w:shd w:val="clear" w:color="auto" w:fill="auto"/>
          </w:tcPr>
          <w:p w14:paraId="57E3D241" w14:textId="77777777" w:rsidR="003D68EA" w:rsidRPr="00CD10EF" w:rsidRDefault="003D68EA" w:rsidP="003D68E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A05EDF7" w14:textId="32C0B974" w:rsidR="003D68EA" w:rsidRPr="00CD10EF" w:rsidRDefault="003D68EA" w:rsidP="001C25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6FB37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56048B1" w14:textId="1AED1DD3" w:rsidR="003D68EA" w:rsidRPr="00CD10EF" w:rsidRDefault="003D68E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194BB" w14:textId="77777777" w:rsidR="003D68EA" w:rsidRPr="00CD10EF" w:rsidRDefault="003D68EA" w:rsidP="003D68E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8438907" w14:textId="64AA0A1F" w:rsidR="003D68EA" w:rsidRPr="00CD10EF" w:rsidRDefault="003D68EA" w:rsidP="003D68E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77,999</w:t>
            </w:r>
          </w:p>
        </w:tc>
      </w:tr>
      <w:tr w:rsidR="003D68EA" w:rsidRPr="00CD10EF" w14:paraId="55BC148E" w14:textId="77777777" w:rsidTr="00063B2E">
        <w:tc>
          <w:tcPr>
            <w:tcW w:w="3510" w:type="dxa"/>
            <w:shd w:val="clear" w:color="auto" w:fill="auto"/>
          </w:tcPr>
          <w:p w14:paraId="1961A65F" w14:textId="7E00B93A" w:rsidR="003D68EA" w:rsidRPr="00CD10E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52384614" w14:textId="1753F8A1" w:rsidR="003D68EA" w:rsidRPr="00CD10EF" w:rsidRDefault="003D68EA" w:rsidP="003D68E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86" w:type="dxa"/>
            <w:shd w:val="clear" w:color="auto" w:fill="auto"/>
          </w:tcPr>
          <w:p w14:paraId="53E5569D" w14:textId="77777777" w:rsidR="003D68EA" w:rsidRPr="00CD10EF" w:rsidRDefault="003D68EA" w:rsidP="003D68E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038ADB6" w14:textId="49374E61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80" w:type="dxa"/>
            <w:shd w:val="clear" w:color="auto" w:fill="auto"/>
          </w:tcPr>
          <w:p w14:paraId="396CEF71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32A911A" w14:textId="0A0CEB0B" w:rsidR="003D68EA" w:rsidRPr="00CD10EF" w:rsidRDefault="003D68EA" w:rsidP="001C25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0D5E20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2E0B6A3" w14:textId="5123A32A" w:rsidR="003D68EA" w:rsidRPr="00CD10EF" w:rsidRDefault="003D68E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CB49DB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EDD2AB5" w14:textId="6CEE590F" w:rsidR="003D68EA" w:rsidRPr="00CD10EF" w:rsidRDefault="003D68EA" w:rsidP="003D68E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</w:tr>
      <w:tr w:rsidR="003D68EA" w:rsidRPr="00CD10EF" w14:paraId="19257A06" w14:textId="77777777" w:rsidTr="00063B2E">
        <w:tc>
          <w:tcPr>
            <w:tcW w:w="3510" w:type="dxa"/>
            <w:shd w:val="clear" w:color="auto" w:fill="auto"/>
          </w:tcPr>
          <w:p w14:paraId="2B6D6B45" w14:textId="25AA5C88" w:rsidR="003D68EA" w:rsidRPr="00CD10E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1FB90E2F" w14:textId="15170821" w:rsidR="003D68EA" w:rsidRPr="00CD10EF" w:rsidRDefault="003D68EA" w:rsidP="003D68E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200,070</w:t>
            </w:r>
          </w:p>
        </w:tc>
        <w:tc>
          <w:tcPr>
            <w:tcW w:w="186" w:type="dxa"/>
            <w:shd w:val="clear" w:color="auto" w:fill="auto"/>
          </w:tcPr>
          <w:p w14:paraId="1961EBEE" w14:textId="77777777" w:rsidR="003D68EA" w:rsidRPr="00CD10EF" w:rsidRDefault="003D68EA" w:rsidP="003D68E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CA4CE8B" w14:textId="19C32038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14:paraId="39949678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45D499F" w14:textId="3FEDB89A" w:rsidR="003D68EA" w:rsidRPr="00CD10EF" w:rsidRDefault="003D68EA" w:rsidP="003D68E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14:paraId="59DE0BF0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67CD25A" w14:textId="47B8381F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20,127</w:t>
            </w:r>
          </w:p>
        </w:tc>
        <w:tc>
          <w:tcPr>
            <w:tcW w:w="180" w:type="dxa"/>
            <w:shd w:val="clear" w:color="auto" w:fill="auto"/>
          </w:tcPr>
          <w:p w14:paraId="6D9E8A34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628DFFA" w14:textId="227B4F88" w:rsidR="003D68EA" w:rsidRPr="00CD10EF" w:rsidRDefault="003D68EA" w:rsidP="003D68E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200,127</w:t>
            </w:r>
          </w:p>
        </w:tc>
      </w:tr>
      <w:tr w:rsidR="003D68EA" w:rsidRPr="00CD10EF" w14:paraId="6D8591DC" w14:textId="77777777" w:rsidTr="00063B2E">
        <w:tc>
          <w:tcPr>
            <w:tcW w:w="3510" w:type="dxa"/>
            <w:shd w:val="clear" w:color="auto" w:fill="auto"/>
          </w:tcPr>
          <w:p w14:paraId="4DE93A2F" w14:textId="6E97532D" w:rsidR="003D68EA" w:rsidRPr="00A53741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A0215" w14:textId="71230EA9" w:rsidR="003D68EA" w:rsidRPr="00CD10EF" w:rsidRDefault="003D68EA" w:rsidP="003D68E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6,327</w:t>
            </w:r>
          </w:p>
        </w:tc>
        <w:tc>
          <w:tcPr>
            <w:tcW w:w="186" w:type="dxa"/>
            <w:shd w:val="clear" w:color="auto" w:fill="auto"/>
          </w:tcPr>
          <w:p w14:paraId="08DE8D6A" w14:textId="77777777" w:rsidR="003D68EA" w:rsidRPr="00CD10EF" w:rsidRDefault="003D68EA" w:rsidP="003D68E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CE3CE4F" w14:textId="5146586E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80" w:type="dxa"/>
            <w:shd w:val="clear" w:color="auto" w:fill="auto"/>
          </w:tcPr>
          <w:p w14:paraId="2A6E8C62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E0C63B7" w14:textId="384B1022" w:rsidR="003D68EA" w:rsidRPr="00CD10EF" w:rsidRDefault="003D68EA" w:rsidP="003D68E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2,639</w:t>
            </w:r>
          </w:p>
        </w:tc>
        <w:tc>
          <w:tcPr>
            <w:tcW w:w="180" w:type="dxa"/>
            <w:shd w:val="clear" w:color="auto" w:fill="auto"/>
          </w:tcPr>
          <w:p w14:paraId="6C5A54B2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0701C2F" w14:textId="2966F66A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80" w:type="dxa"/>
            <w:shd w:val="clear" w:color="auto" w:fill="auto"/>
          </w:tcPr>
          <w:p w14:paraId="47F62A17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B9873A" w14:textId="42F3F309" w:rsidR="003D68EA" w:rsidRPr="00CD10EF" w:rsidRDefault="003D68EA" w:rsidP="003D68E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6,830</w:t>
            </w:r>
          </w:p>
        </w:tc>
      </w:tr>
      <w:tr w:rsidR="003D68EA" w:rsidRPr="00CD10EF" w14:paraId="75B2E139" w14:textId="77777777" w:rsidTr="00063B2E">
        <w:tc>
          <w:tcPr>
            <w:tcW w:w="3510" w:type="dxa"/>
            <w:shd w:val="clear" w:color="auto" w:fill="auto"/>
          </w:tcPr>
          <w:p w14:paraId="4DC709ED" w14:textId="3E5EE194" w:rsidR="003D68EA" w:rsidRPr="00CD10EF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A974" w14:textId="05D2FDCB" w:rsidR="003D68EA" w:rsidRPr="00CD10EF" w:rsidRDefault="003D68EA" w:rsidP="003D68E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7,574</w:t>
            </w:r>
          </w:p>
        </w:tc>
        <w:tc>
          <w:tcPr>
            <w:tcW w:w="186" w:type="dxa"/>
            <w:shd w:val="clear" w:color="auto" w:fill="auto"/>
          </w:tcPr>
          <w:p w14:paraId="6475B79B" w14:textId="77777777" w:rsidR="003D68EA" w:rsidRPr="00CD10EF" w:rsidRDefault="003D68EA" w:rsidP="003D68E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1A7CD" w14:textId="7AD6C3DC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4,777</w:t>
            </w:r>
          </w:p>
        </w:tc>
        <w:tc>
          <w:tcPr>
            <w:tcW w:w="180" w:type="dxa"/>
            <w:shd w:val="clear" w:color="auto" w:fill="auto"/>
          </w:tcPr>
          <w:p w14:paraId="275F2BEE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92515BE" w14:textId="48A12D99" w:rsidR="003D68EA" w:rsidRPr="00CD10EF" w:rsidRDefault="003D68EA" w:rsidP="003D68E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2,797</w:t>
            </w:r>
          </w:p>
        </w:tc>
        <w:tc>
          <w:tcPr>
            <w:tcW w:w="180" w:type="dxa"/>
            <w:shd w:val="clear" w:color="auto" w:fill="auto"/>
          </w:tcPr>
          <w:p w14:paraId="6EBFCA0D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73F1F" w14:textId="60FDE34A" w:rsidR="003D68EA" w:rsidRPr="00CD10EF" w:rsidRDefault="003D68E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FD5F67" w14:textId="77777777" w:rsidR="003D68EA" w:rsidRPr="00CD10EF" w:rsidRDefault="003D68EA" w:rsidP="003D68E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2141D5C6" w14:textId="77A4FC24" w:rsidR="003D68EA" w:rsidRPr="00CD10EF" w:rsidRDefault="003D68EA" w:rsidP="003D68E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7,574</w:t>
            </w:r>
          </w:p>
        </w:tc>
      </w:tr>
      <w:tr w:rsidR="003D68EA" w:rsidRPr="00CD10EF" w14:paraId="4B2AC4E5" w14:textId="77777777" w:rsidTr="00535727">
        <w:tc>
          <w:tcPr>
            <w:tcW w:w="3510" w:type="dxa"/>
            <w:shd w:val="clear" w:color="auto" w:fill="auto"/>
          </w:tcPr>
          <w:p w14:paraId="6A772ECE" w14:textId="42B4D32E" w:rsidR="003D68EA" w:rsidRPr="00CD10EF" w:rsidRDefault="003D68EA" w:rsidP="003D68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B92A3" w14:textId="6C1E2290" w:rsidR="003D68EA" w:rsidRPr="00535727" w:rsidRDefault="003D68EA" w:rsidP="003D68E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316,211</w:t>
            </w:r>
          </w:p>
        </w:tc>
        <w:tc>
          <w:tcPr>
            <w:tcW w:w="186" w:type="dxa"/>
            <w:shd w:val="clear" w:color="auto" w:fill="auto"/>
          </w:tcPr>
          <w:p w14:paraId="63457671" w14:textId="77777777" w:rsidR="003D68EA" w:rsidRPr="00CD10EF" w:rsidRDefault="003D68EA" w:rsidP="003D68E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DB75F" w14:textId="15C4D9CF" w:rsidR="003D68EA" w:rsidRPr="00CD10EF" w:rsidRDefault="003D68EA" w:rsidP="003D68E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145,687</w:t>
            </w:r>
          </w:p>
        </w:tc>
        <w:tc>
          <w:tcPr>
            <w:tcW w:w="180" w:type="dxa"/>
            <w:shd w:val="clear" w:color="auto" w:fill="auto"/>
          </w:tcPr>
          <w:p w14:paraId="26D0AE0D" w14:textId="77777777" w:rsidR="003D68EA" w:rsidRPr="00CD10EF" w:rsidRDefault="003D68EA" w:rsidP="003D68E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1E9FD" w14:textId="4BA0060F" w:rsidR="003D68EA" w:rsidRPr="00CD10EF" w:rsidRDefault="003D68EA" w:rsidP="003D68E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149,436</w:t>
            </w:r>
          </w:p>
        </w:tc>
        <w:tc>
          <w:tcPr>
            <w:tcW w:w="180" w:type="dxa"/>
            <w:shd w:val="clear" w:color="auto" w:fill="auto"/>
          </w:tcPr>
          <w:p w14:paraId="7A6A4A66" w14:textId="77777777" w:rsidR="003D68EA" w:rsidRPr="00CD10EF" w:rsidRDefault="003D68EA" w:rsidP="003D68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533CC" w14:textId="2F28735B" w:rsidR="003D68EA" w:rsidRPr="00CD10EF" w:rsidRDefault="003D68EA" w:rsidP="003D68E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21,648</w:t>
            </w:r>
          </w:p>
        </w:tc>
        <w:tc>
          <w:tcPr>
            <w:tcW w:w="180" w:type="dxa"/>
            <w:shd w:val="clear" w:color="auto" w:fill="auto"/>
          </w:tcPr>
          <w:p w14:paraId="749105FA" w14:textId="77777777" w:rsidR="003D68EA" w:rsidRPr="00CD10EF" w:rsidRDefault="003D68EA" w:rsidP="003D68E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F4519" w14:textId="0E81728A" w:rsidR="003D68EA" w:rsidRPr="00CD10EF" w:rsidRDefault="003D68EA" w:rsidP="003D68E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316,771</w:t>
            </w:r>
          </w:p>
        </w:tc>
      </w:tr>
    </w:tbl>
    <w:p w14:paraId="0EAEA5EF" w14:textId="321C8401" w:rsidR="00940C9D" w:rsidRPr="00A06870" w:rsidRDefault="00940C9D" w:rsidP="0094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1301F3" w:rsidRPr="00CD10EF" w14:paraId="15B2E9D5" w14:textId="77777777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4B3D4A20" w14:textId="77777777" w:rsidR="001301F3" w:rsidRPr="00CD10EF" w:rsidRDefault="0013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0951799B" w14:textId="0567E19C" w:rsidR="001301F3" w:rsidRPr="00CD10EF" w:rsidRDefault="002F284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01F3" w:rsidRPr="00CD10EF" w14:paraId="15AE164C" w14:textId="77777777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BC13E8A" w14:textId="77777777" w:rsidR="001301F3" w:rsidRPr="009B67A4" w:rsidRDefault="0013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88E36A" w14:textId="77777777" w:rsidR="001301F3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1892497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554D687B" w14:textId="77777777" w:rsidR="001301F3" w:rsidRPr="00CD10EF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1301F3" w:rsidRPr="00CD10EF" w14:paraId="18FFB47B" w14:textId="77777777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29A0C65" w14:textId="74EFD83B" w:rsidR="001301F3" w:rsidRPr="009B67A4" w:rsidRDefault="0013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ADA4DAA" w14:textId="77777777" w:rsidR="001301F3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E25DD5" w14:textId="77777777" w:rsidR="001301F3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3E367D96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B7CA8BA" w14:textId="78DE6C6C" w:rsidR="001301F3" w:rsidRPr="00CD10EF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1BB1E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85435AE" w14:textId="7AD3F0A3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19C2E80" w14:textId="53AADEE4" w:rsidR="001301F3" w:rsidRDefault="00D110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301F3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1301F3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0B99F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9CDC96C" w14:textId="71CF7209" w:rsidR="001301F3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110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52B12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422E87" w14:textId="77777777" w:rsidR="001301F3" w:rsidRPr="00CD10EF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01F3" w:rsidRPr="00CD10EF" w14:paraId="13549B35" w14:textId="77777777">
        <w:trPr>
          <w:tblHeader/>
        </w:trPr>
        <w:tc>
          <w:tcPr>
            <w:tcW w:w="3510" w:type="dxa"/>
            <w:shd w:val="clear" w:color="auto" w:fill="auto"/>
          </w:tcPr>
          <w:p w14:paraId="24BB9872" w14:textId="77777777" w:rsidR="001301F3" w:rsidRPr="00CD10EF" w:rsidRDefault="001301F3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D40503" w14:textId="77777777" w:rsidR="001301F3" w:rsidRPr="00E84793" w:rsidRDefault="001301F3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FD11564" w14:textId="77777777" w:rsidR="001301F3" w:rsidRPr="00CD10EF" w:rsidRDefault="001301F3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332E53E1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301F3" w:rsidRPr="00CD10EF" w14:paraId="5F997886" w14:textId="77777777">
        <w:tc>
          <w:tcPr>
            <w:tcW w:w="3510" w:type="dxa"/>
            <w:shd w:val="clear" w:color="auto" w:fill="auto"/>
          </w:tcPr>
          <w:p w14:paraId="2FD30A22" w14:textId="4393BC1F" w:rsidR="001301F3" w:rsidRPr="00CD10EF" w:rsidRDefault="00D110C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E3897F0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6C29A701" w14:textId="77777777" w:rsidR="001301F3" w:rsidRPr="00CD10EF" w:rsidRDefault="00130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4F8C2E2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5912C6" w14:textId="77777777" w:rsidR="001301F3" w:rsidRPr="00CD10EF" w:rsidRDefault="00130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231F206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1E9D95" w14:textId="77777777" w:rsidR="001301F3" w:rsidRPr="00CD10EF" w:rsidRDefault="00130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E9028F4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8011F3" w14:textId="77777777" w:rsidR="001301F3" w:rsidRPr="00CD10EF" w:rsidRDefault="00130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5B3D740A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01F3" w:rsidRPr="00CD10EF" w14:paraId="26C5C145" w14:textId="77777777">
        <w:tc>
          <w:tcPr>
            <w:tcW w:w="3510" w:type="dxa"/>
            <w:shd w:val="clear" w:color="auto" w:fill="auto"/>
          </w:tcPr>
          <w:p w14:paraId="1DB1A52B" w14:textId="77777777" w:rsidR="001301F3" w:rsidRPr="00CD10EF" w:rsidRDefault="001301F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31A1918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5B418994" w14:textId="77777777" w:rsidR="001301F3" w:rsidRPr="00CD10EF" w:rsidRDefault="00130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C47E720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7ABA32" w14:textId="77777777" w:rsidR="001301F3" w:rsidRPr="00CD10EF" w:rsidRDefault="00130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8460EDF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B53A7B" w14:textId="77777777" w:rsidR="001301F3" w:rsidRPr="00CD10EF" w:rsidRDefault="00130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D9166BD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1F2346" w14:textId="77777777" w:rsidR="001301F3" w:rsidRPr="00CD10EF" w:rsidRDefault="00130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B98FA44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43A" w:rsidRPr="00CD10EF" w14:paraId="1B44B508" w14:textId="77777777">
        <w:tc>
          <w:tcPr>
            <w:tcW w:w="3510" w:type="dxa"/>
            <w:shd w:val="clear" w:color="auto" w:fill="auto"/>
          </w:tcPr>
          <w:p w14:paraId="0B94413F" w14:textId="77777777" w:rsidR="00F6043A" w:rsidRPr="00543286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5197C4CF" w14:textId="0B98DAF6" w:rsidR="00F6043A" w:rsidRPr="00CD10EF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6" w:type="dxa"/>
            <w:shd w:val="clear" w:color="auto" w:fill="auto"/>
          </w:tcPr>
          <w:p w14:paraId="46661882" w14:textId="77777777" w:rsidR="00F6043A" w:rsidRPr="00CD10EF" w:rsidRDefault="00F6043A" w:rsidP="00F604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5C70EDD" w14:textId="7138ED80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509213BE" w14:textId="77777777" w:rsidR="00F6043A" w:rsidRPr="00CD10EF" w:rsidRDefault="00F6043A" w:rsidP="00F6043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F0C499A" w14:textId="7B15BB8C" w:rsidR="00F6043A" w:rsidRPr="00CD10EF" w:rsidRDefault="00F6043A" w:rsidP="001C25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7049CC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FCC016F" w14:textId="348927D7" w:rsidR="00F6043A" w:rsidRPr="00CD10EF" w:rsidRDefault="00F6043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5FCF7F" w14:textId="77777777" w:rsidR="00F6043A" w:rsidRPr="00CD10EF" w:rsidRDefault="00F6043A" w:rsidP="00F6043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6A8229D" w14:textId="450F8768" w:rsidR="00F6043A" w:rsidRPr="00CD10EF" w:rsidRDefault="00F6043A" w:rsidP="00F604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F6043A" w:rsidRPr="00CD10EF" w14:paraId="22D82F0E" w14:textId="77777777">
        <w:tc>
          <w:tcPr>
            <w:tcW w:w="3510" w:type="dxa"/>
            <w:shd w:val="clear" w:color="auto" w:fill="auto"/>
          </w:tcPr>
          <w:p w14:paraId="35E1BF23" w14:textId="77777777" w:rsidR="00F6043A" w:rsidRPr="00CD10EF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06E6347" w14:textId="14C96335" w:rsidR="00F6043A" w:rsidRPr="00CD10EF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22,828</w:t>
            </w:r>
          </w:p>
        </w:tc>
        <w:tc>
          <w:tcPr>
            <w:tcW w:w="186" w:type="dxa"/>
            <w:shd w:val="clear" w:color="auto" w:fill="auto"/>
          </w:tcPr>
          <w:p w14:paraId="15E3722A" w14:textId="77777777" w:rsidR="00F6043A" w:rsidRPr="00CD10EF" w:rsidRDefault="00F6043A" w:rsidP="00F604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19F60CA" w14:textId="5DDD361F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22,828</w:t>
            </w:r>
          </w:p>
        </w:tc>
        <w:tc>
          <w:tcPr>
            <w:tcW w:w="180" w:type="dxa"/>
            <w:shd w:val="clear" w:color="auto" w:fill="auto"/>
          </w:tcPr>
          <w:p w14:paraId="6A5113AD" w14:textId="77777777" w:rsidR="00F6043A" w:rsidRPr="00CD10EF" w:rsidRDefault="00F6043A" w:rsidP="00F6043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36CBC13" w14:textId="5BE0C5EB" w:rsidR="00F6043A" w:rsidRPr="00CD10EF" w:rsidRDefault="00F6043A" w:rsidP="001C25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77F1C7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D834712" w14:textId="31B7185B" w:rsidR="00F6043A" w:rsidRPr="00CD10EF" w:rsidRDefault="00F6043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A46F7" w14:textId="77777777" w:rsidR="00F6043A" w:rsidRPr="00CD10EF" w:rsidRDefault="00F6043A" w:rsidP="00F6043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C91723B" w14:textId="7BCD99F8" w:rsidR="00F6043A" w:rsidRPr="00CD10EF" w:rsidRDefault="00F6043A" w:rsidP="00F604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22,828</w:t>
            </w:r>
          </w:p>
        </w:tc>
      </w:tr>
      <w:tr w:rsidR="00F6043A" w:rsidRPr="00CD10EF" w14:paraId="1FCC0E24" w14:textId="77777777">
        <w:tc>
          <w:tcPr>
            <w:tcW w:w="3510" w:type="dxa"/>
            <w:shd w:val="clear" w:color="auto" w:fill="auto"/>
          </w:tcPr>
          <w:p w14:paraId="5A91FC08" w14:textId="77777777" w:rsidR="00F6043A" w:rsidRPr="00CD10EF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D7EB7D8" w14:textId="14D58E03" w:rsidR="00F6043A" w:rsidRPr="00CD10EF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76,918</w:t>
            </w:r>
          </w:p>
        </w:tc>
        <w:tc>
          <w:tcPr>
            <w:tcW w:w="186" w:type="dxa"/>
            <w:shd w:val="clear" w:color="auto" w:fill="auto"/>
          </w:tcPr>
          <w:p w14:paraId="715F9363" w14:textId="77777777" w:rsidR="00F6043A" w:rsidRPr="00CD10EF" w:rsidRDefault="00F6043A" w:rsidP="00F604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AA62676" w14:textId="5D5FD232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76,918</w:t>
            </w:r>
          </w:p>
        </w:tc>
        <w:tc>
          <w:tcPr>
            <w:tcW w:w="180" w:type="dxa"/>
            <w:shd w:val="clear" w:color="auto" w:fill="auto"/>
          </w:tcPr>
          <w:p w14:paraId="531E737A" w14:textId="77777777" w:rsidR="00F6043A" w:rsidRPr="00CD10EF" w:rsidRDefault="00F6043A" w:rsidP="00F6043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240FDD7" w14:textId="347E9E40" w:rsidR="00F6043A" w:rsidRPr="00CD10EF" w:rsidRDefault="00F6043A" w:rsidP="001C25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56F7E0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D700CE3" w14:textId="587B1CA4" w:rsidR="00F6043A" w:rsidRPr="00CD10EF" w:rsidRDefault="00F6043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AB495D" w14:textId="77777777" w:rsidR="00F6043A" w:rsidRPr="00CD10EF" w:rsidRDefault="00F6043A" w:rsidP="00F6043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C2A5A04" w14:textId="499C887C" w:rsidR="00F6043A" w:rsidRPr="00CD10EF" w:rsidRDefault="00F6043A" w:rsidP="00F604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76,918</w:t>
            </w:r>
          </w:p>
        </w:tc>
      </w:tr>
      <w:tr w:rsidR="00F6043A" w:rsidRPr="00CD10EF" w14:paraId="3521B128" w14:textId="77777777">
        <w:tc>
          <w:tcPr>
            <w:tcW w:w="3510" w:type="dxa"/>
            <w:shd w:val="clear" w:color="auto" w:fill="auto"/>
          </w:tcPr>
          <w:p w14:paraId="724747E0" w14:textId="77777777" w:rsidR="00F6043A" w:rsidRPr="00CD10EF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339D638C" w14:textId="77616FEC" w:rsidR="00F6043A" w:rsidRPr="00CD10EF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86" w:type="dxa"/>
            <w:shd w:val="clear" w:color="auto" w:fill="auto"/>
          </w:tcPr>
          <w:p w14:paraId="3800BF69" w14:textId="77777777" w:rsidR="00F6043A" w:rsidRPr="00CD10EF" w:rsidRDefault="00F6043A" w:rsidP="00F604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FBBF8E9" w14:textId="247F7EE3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80" w:type="dxa"/>
            <w:shd w:val="clear" w:color="auto" w:fill="auto"/>
          </w:tcPr>
          <w:p w14:paraId="3948CD59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8FAACD8" w14:textId="351A10B9" w:rsidR="00F6043A" w:rsidRPr="00CD10EF" w:rsidRDefault="00F6043A" w:rsidP="001C25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C5A853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0D72110" w14:textId="5C802511" w:rsidR="00F6043A" w:rsidRPr="00CD10EF" w:rsidRDefault="00F6043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1C4365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F5258B4" w14:textId="117DB1B2" w:rsidR="00F6043A" w:rsidRPr="00CD10EF" w:rsidRDefault="00F6043A" w:rsidP="00F604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</w:tr>
      <w:tr w:rsidR="00F6043A" w:rsidRPr="00CD10EF" w14:paraId="26935978" w14:textId="77777777">
        <w:tc>
          <w:tcPr>
            <w:tcW w:w="3510" w:type="dxa"/>
            <w:shd w:val="clear" w:color="auto" w:fill="auto"/>
          </w:tcPr>
          <w:p w14:paraId="6896151C" w14:textId="77777777" w:rsidR="00F6043A" w:rsidRPr="00CD10EF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60B4BB3F" w14:textId="67140EB7" w:rsidR="00F6043A" w:rsidRPr="00CD10EF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200,070</w:t>
            </w:r>
          </w:p>
        </w:tc>
        <w:tc>
          <w:tcPr>
            <w:tcW w:w="186" w:type="dxa"/>
            <w:shd w:val="clear" w:color="auto" w:fill="auto"/>
          </w:tcPr>
          <w:p w14:paraId="10804531" w14:textId="77777777" w:rsidR="00F6043A" w:rsidRPr="00CD10EF" w:rsidRDefault="00F6043A" w:rsidP="00F604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3EB3275" w14:textId="22F13EED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14:paraId="10FB7B30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AB19B42" w14:textId="752AC695" w:rsidR="00F6043A" w:rsidRPr="00CD10EF" w:rsidRDefault="00F6043A" w:rsidP="00F6043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14:paraId="2A9DFD02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9FFFAE4" w14:textId="7FB7E4D1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20,127</w:t>
            </w:r>
          </w:p>
        </w:tc>
        <w:tc>
          <w:tcPr>
            <w:tcW w:w="180" w:type="dxa"/>
            <w:shd w:val="clear" w:color="auto" w:fill="auto"/>
          </w:tcPr>
          <w:p w14:paraId="3C48A30B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A3A8E6" w14:textId="32AF0CF3" w:rsidR="00F6043A" w:rsidRPr="00CD10EF" w:rsidRDefault="00F6043A" w:rsidP="00F604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200,127</w:t>
            </w:r>
          </w:p>
        </w:tc>
      </w:tr>
      <w:tr w:rsidR="00F6043A" w:rsidRPr="00CD10EF" w14:paraId="48D0041E" w14:textId="77777777">
        <w:tc>
          <w:tcPr>
            <w:tcW w:w="3510" w:type="dxa"/>
            <w:shd w:val="clear" w:color="auto" w:fill="auto"/>
          </w:tcPr>
          <w:p w14:paraId="7DDC293B" w14:textId="77777777" w:rsidR="00F6043A" w:rsidRPr="00A53741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26B812" w14:textId="455EA776" w:rsidR="00F6043A" w:rsidRPr="00CD10EF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6,327</w:t>
            </w:r>
          </w:p>
        </w:tc>
        <w:tc>
          <w:tcPr>
            <w:tcW w:w="186" w:type="dxa"/>
            <w:shd w:val="clear" w:color="auto" w:fill="auto"/>
          </w:tcPr>
          <w:p w14:paraId="227032ED" w14:textId="77777777" w:rsidR="00F6043A" w:rsidRPr="00CD10EF" w:rsidRDefault="00F6043A" w:rsidP="00F604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55E8444" w14:textId="6F0E63C2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80" w:type="dxa"/>
            <w:shd w:val="clear" w:color="auto" w:fill="auto"/>
          </w:tcPr>
          <w:p w14:paraId="56051133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B71ABF8" w14:textId="649B3FAF" w:rsidR="00F6043A" w:rsidRPr="00CD10EF" w:rsidRDefault="00F6043A" w:rsidP="00F6043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2,639</w:t>
            </w:r>
          </w:p>
        </w:tc>
        <w:tc>
          <w:tcPr>
            <w:tcW w:w="180" w:type="dxa"/>
            <w:shd w:val="clear" w:color="auto" w:fill="auto"/>
          </w:tcPr>
          <w:p w14:paraId="72DF05C8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70EDCECD" w14:textId="62C723D3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80" w:type="dxa"/>
            <w:shd w:val="clear" w:color="auto" w:fill="auto"/>
          </w:tcPr>
          <w:p w14:paraId="6E238621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3DDA356" w14:textId="44A7A22D" w:rsidR="00F6043A" w:rsidRPr="00CD10EF" w:rsidRDefault="00F6043A" w:rsidP="00F604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6,830</w:t>
            </w:r>
          </w:p>
        </w:tc>
      </w:tr>
      <w:tr w:rsidR="00F6043A" w:rsidRPr="00CD10EF" w14:paraId="4393B914" w14:textId="77777777">
        <w:tc>
          <w:tcPr>
            <w:tcW w:w="3510" w:type="dxa"/>
            <w:shd w:val="clear" w:color="auto" w:fill="auto"/>
          </w:tcPr>
          <w:p w14:paraId="6F3ABF9F" w14:textId="77777777" w:rsidR="00F6043A" w:rsidRPr="00CD10EF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636F7" w14:textId="6486EFC0" w:rsidR="00F6043A" w:rsidRPr="00CD10EF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7,574</w:t>
            </w:r>
          </w:p>
        </w:tc>
        <w:tc>
          <w:tcPr>
            <w:tcW w:w="186" w:type="dxa"/>
            <w:shd w:val="clear" w:color="auto" w:fill="auto"/>
          </w:tcPr>
          <w:p w14:paraId="2407737B" w14:textId="77777777" w:rsidR="00F6043A" w:rsidRPr="00CD10EF" w:rsidRDefault="00F6043A" w:rsidP="00F604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5EFAD" w14:textId="07BBF471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4,777</w:t>
            </w:r>
          </w:p>
        </w:tc>
        <w:tc>
          <w:tcPr>
            <w:tcW w:w="180" w:type="dxa"/>
            <w:shd w:val="clear" w:color="auto" w:fill="auto"/>
          </w:tcPr>
          <w:p w14:paraId="2C28B051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3000DF8E" w14:textId="3ADB8F68" w:rsidR="00F6043A" w:rsidRPr="00CD10EF" w:rsidRDefault="00F6043A" w:rsidP="00F6043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2,797</w:t>
            </w:r>
          </w:p>
        </w:tc>
        <w:tc>
          <w:tcPr>
            <w:tcW w:w="180" w:type="dxa"/>
            <w:shd w:val="clear" w:color="auto" w:fill="auto"/>
          </w:tcPr>
          <w:p w14:paraId="2C8D130B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5946" w14:textId="2DEBF3CC" w:rsidR="00F6043A" w:rsidRPr="00CD10EF" w:rsidRDefault="00F6043A" w:rsidP="001C253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0DA8D2" w14:textId="77777777" w:rsidR="00F6043A" w:rsidRPr="00CD10EF" w:rsidRDefault="00F6043A" w:rsidP="00F6043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1E126AB1" w14:textId="759992F4" w:rsidR="00F6043A" w:rsidRPr="00CD10EF" w:rsidRDefault="00F6043A" w:rsidP="00F604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7,574</w:t>
            </w:r>
          </w:p>
        </w:tc>
      </w:tr>
      <w:tr w:rsidR="00F6043A" w:rsidRPr="00CD10EF" w14:paraId="4A3DDCB1" w14:textId="77777777">
        <w:tc>
          <w:tcPr>
            <w:tcW w:w="3510" w:type="dxa"/>
            <w:shd w:val="clear" w:color="auto" w:fill="auto"/>
          </w:tcPr>
          <w:p w14:paraId="153017A0" w14:textId="77777777" w:rsidR="00F6043A" w:rsidRPr="00CD10EF" w:rsidRDefault="00F6043A" w:rsidP="00F604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7030E" w14:textId="784E8BDB" w:rsidR="00F6043A" w:rsidRPr="00535727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315,130</w:t>
            </w:r>
          </w:p>
        </w:tc>
        <w:tc>
          <w:tcPr>
            <w:tcW w:w="186" w:type="dxa"/>
            <w:shd w:val="clear" w:color="auto" w:fill="auto"/>
          </w:tcPr>
          <w:p w14:paraId="350D1730" w14:textId="77777777" w:rsidR="00F6043A" w:rsidRPr="00CD10EF" w:rsidRDefault="00F6043A" w:rsidP="00F604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F63E1" w14:textId="6DBD8A6B" w:rsidR="00F6043A" w:rsidRPr="00CD10EF" w:rsidRDefault="00F6043A" w:rsidP="00F604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144,606</w:t>
            </w:r>
          </w:p>
        </w:tc>
        <w:tc>
          <w:tcPr>
            <w:tcW w:w="180" w:type="dxa"/>
            <w:shd w:val="clear" w:color="auto" w:fill="auto"/>
          </w:tcPr>
          <w:p w14:paraId="64E7879A" w14:textId="77777777" w:rsidR="00F6043A" w:rsidRPr="00CD10EF" w:rsidRDefault="00F6043A" w:rsidP="00F6043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A091F" w14:textId="4E107E6A" w:rsidR="00F6043A" w:rsidRPr="00CD10EF" w:rsidRDefault="00F6043A" w:rsidP="00F6043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149,436</w:t>
            </w:r>
          </w:p>
        </w:tc>
        <w:tc>
          <w:tcPr>
            <w:tcW w:w="180" w:type="dxa"/>
            <w:shd w:val="clear" w:color="auto" w:fill="auto"/>
          </w:tcPr>
          <w:p w14:paraId="304CAC80" w14:textId="77777777" w:rsidR="00F6043A" w:rsidRPr="00CD10EF" w:rsidRDefault="00F6043A" w:rsidP="00F6043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273DC" w14:textId="32688222" w:rsidR="00F6043A" w:rsidRPr="00CD10EF" w:rsidRDefault="00F6043A" w:rsidP="00F6043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21,648</w:t>
            </w:r>
          </w:p>
        </w:tc>
        <w:tc>
          <w:tcPr>
            <w:tcW w:w="180" w:type="dxa"/>
            <w:shd w:val="clear" w:color="auto" w:fill="auto"/>
          </w:tcPr>
          <w:p w14:paraId="0FA36BBB" w14:textId="77777777" w:rsidR="00F6043A" w:rsidRPr="00CD10EF" w:rsidRDefault="00F6043A" w:rsidP="00F6043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8B03D" w14:textId="5519FF22" w:rsidR="00F6043A" w:rsidRPr="00CD10EF" w:rsidRDefault="00F6043A" w:rsidP="00F604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315,690</w:t>
            </w:r>
          </w:p>
        </w:tc>
      </w:tr>
    </w:tbl>
    <w:p w14:paraId="663061E8" w14:textId="77777777" w:rsidR="001301F3" w:rsidRPr="00D3379D" w:rsidRDefault="001301F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84357" w14:textId="3B062F1E" w:rsidR="003232A6" w:rsidRPr="0011461F" w:rsidRDefault="003232A6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20519E" w:rsidRPr="001146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110C5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1146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1C7C332E" w14:textId="77777777" w:rsidR="003232A6" w:rsidRPr="004C554B" w:rsidRDefault="003232A6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E47AFC" w14:textId="697657BA" w:rsidR="00CD79E3" w:rsidRPr="004C554B" w:rsidRDefault="00A841A2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C554B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4C554B">
        <w:rPr>
          <w:rFonts w:asciiTheme="majorBidi" w:hAnsiTheme="majorBidi"/>
          <w:sz w:val="30"/>
          <w:szCs w:val="30"/>
          <w:cs/>
        </w:rPr>
        <w:br/>
        <w:t>อันเนื่องมาจากการเปลี่ยนแปลงของราคาตลาด ความเสี่ยงด้านตลาดมีดังนี้</w:t>
      </w:r>
    </w:p>
    <w:p w14:paraId="15AAA179" w14:textId="77777777" w:rsidR="00A841A2" w:rsidRPr="004C554B" w:rsidRDefault="00A841A2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64F0C29" w14:textId="7BF77022" w:rsidR="008C7AFE" w:rsidRPr="004C554B" w:rsidRDefault="008C7AFE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554B">
        <w:rPr>
          <w:rFonts w:asciiTheme="majorBidi" w:hAnsiTheme="majorBidi" w:cstheme="majorBidi"/>
          <w:sz w:val="30"/>
          <w:szCs w:val="30"/>
        </w:rPr>
        <w:t>(</w:t>
      </w:r>
      <w:r w:rsidR="009F50CA" w:rsidRPr="004C554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D110C5">
        <w:rPr>
          <w:rFonts w:asciiTheme="majorBidi" w:hAnsiTheme="majorBidi" w:cstheme="majorBidi"/>
          <w:sz w:val="30"/>
          <w:szCs w:val="30"/>
        </w:rPr>
        <w:t>3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D110C5">
        <w:rPr>
          <w:rFonts w:asciiTheme="majorBidi" w:hAnsiTheme="majorBidi" w:cstheme="majorBidi"/>
          <w:sz w:val="30"/>
          <w:szCs w:val="30"/>
        </w:rPr>
        <w:t>1</w:t>
      </w:r>
      <w:r w:rsidRPr="004C554B">
        <w:rPr>
          <w:rFonts w:asciiTheme="majorBidi" w:hAnsiTheme="majorBidi" w:cstheme="majorBidi"/>
          <w:sz w:val="30"/>
          <w:szCs w:val="30"/>
        </w:rPr>
        <w:t>)</w:t>
      </w:r>
      <w:r w:rsidRPr="004C554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4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1192490E" w14:textId="77777777" w:rsidR="00AD02BD" w:rsidRPr="004C554B" w:rsidRDefault="00AD02BD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4094E7E" w14:textId="2883C5DE" w:rsidR="00CD79E3" w:rsidRPr="004C554B" w:rsidRDefault="00E35408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554B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="008C7AFE" w:rsidRPr="004C554B">
        <w:rPr>
          <w:rFonts w:ascii="Angsana New" w:hAnsi="Angsana New" w:hint="cs"/>
          <w:sz w:val="30"/>
          <w:szCs w:val="30"/>
          <w:cs/>
          <w:lang w:eastAsia="x-none"/>
        </w:rPr>
        <w:t>บริษัทไม่มีสินทรัพย์และหนี้สินที่เป็นเงินตราต่างประเทศ</w:t>
      </w:r>
    </w:p>
    <w:p w14:paraId="18DBE3D9" w14:textId="77777777" w:rsidR="00A841A2" w:rsidRPr="004C554B" w:rsidRDefault="00A841A2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4F849" w14:textId="3113DA2A" w:rsidR="00CD79E3" w:rsidRPr="004C554B" w:rsidRDefault="00CD79E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554B">
        <w:rPr>
          <w:rFonts w:asciiTheme="majorBidi" w:hAnsiTheme="majorBidi" w:cstheme="majorBidi"/>
          <w:sz w:val="30"/>
          <w:szCs w:val="30"/>
        </w:rPr>
        <w:t>(</w:t>
      </w:r>
      <w:r w:rsidR="003C3FF0" w:rsidRPr="004C554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D110C5">
        <w:rPr>
          <w:rFonts w:asciiTheme="majorBidi" w:hAnsiTheme="majorBidi" w:cstheme="majorBidi"/>
          <w:sz w:val="30"/>
          <w:szCs w:val="30"/>
        </w:rPr>
        <w:t>3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D110C5">
        <w:rPr>
          <w:rFonts w:asciiTheme="majorBidi" w:hAnsiTheme="majorBidi" w:cstheme="majorBidi"/>
          <w:sz w:val="30"/>
          <w:szCs w:val="30"/>
        </w:rPr>
        <w:t>2</w:t>
      </w:r>
      <w:r w:rsidRPr="004C554B">
        <w:rPr>
          <w:rFonts w:asciiTheme="majorBidi" w:hAnsiTheme="majorBidi" w:cstheme="majorBidi"/>
          <w:sz w:val="30"/>
          <w:szCs w:val="30"/>
        </w:rPr>
        <w:t>)</w:t>
      </w:r>
      <w:r w:rsidRPr="004C554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4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1385F16C" w14:textId="77777777" w:rsidR="00CD79E3" w:rsidRPr="004C554B" w:rsidRDefault="00CD79E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E5722" w14:textId="03BA1594" w:rsidR="00CD10EF" w:rsidRPr="004C554B" w:rsidRDefault="00CD79E3" w:rsidP="00FE6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554B">
        <w:rPr>
          <w:rFonts w:ascii="Angsana New" w:hAnsi="Angsana New"/>
          <w:sz w:val="30"/>
          <w:szCs w:val="30"/>
          <w:cs/>
          <w:lang w:eastAsia="x-none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="00285DDE" w:rsidRPr="004C554B">
        <w:rPr>
          <w:rFonts w:ascii="Angsana New" w:hAnsi="Angsana New"/>
          <w:sz w:val="30"/>
          <w:szCs w:val="30"/>
          <w:cs/>
          <w:lang w:eastAsia="x-none"/>
        </w:rPr>
        <w:br/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ส่งผลกระทบต่อผลการดำเนินงานและกระแสเงินสดของ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บริษัท เนื่องจากเงินกู้ยืม</w:t>
      </w:r>
      <w:r w:rsidR="00720945" w:rsidRPr="004C554B">
        <w:rPr>
          <w:rFonts w:ascii="Angsana New" w:hAnsi="Angsana New"/>
          <w:sz w:val="30"/>
          <w:szCs w:val="30"/>
          <w:cs/>
          <w:lang w:eastAsia="x-none"/>
        </w:rPr>
        <w:t xml:space="preserve">ส่วนใหญ่มีอัตราดอกเบี้ยคงที่ 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>(ดูหมายเหตุ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ประกอบงบการเงิน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 xml:space="preserve">ข้อ </w:t>
      </w:r>
      <w:r w:rsidR="00D110C5">
        <w:rPr>
          <w:rFonts w:ascii="Angsana New" w:hAnsi="Angsana New"/>
          <w:sz w:val="30"/>
          <w:szCs w:val="30"/>
          <w:lang w:eastAsia="x-none"/>
        </w:rPr>
        <w:t>14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 xml:space="preserve">) 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ทำให้กลุ่ม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บริษัทมี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ความเสี่ยงต่ำจากการเปลี่ยนแปลงของอัตราดอกเบี้ย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1E14E880" w14:textId="1AC0F8DB" w:rsidR="003A643E" w:rsidRPr="004C554B" w:rsidRDefault="00D110C5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24</w:t>
      </w:r>
      <w:r w:rsidR="00EC79EC" w:rsidRPr="004C554B">
        <w:rPr>
          <w:rFonts w:ascii="Angsana New" w:hAnsi="Angsana New"/>
          <w:bCs/>
          <w:sz w:val="30"/>
          <w:szCs w:val="30"/>
        </w:rPr>
        <w:tab/>
      </w:r>
      <w:r w:rsidR="003A643E" w:rsidRPr="004C554B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23282DA6" w14:textId="77777777" w:rsidR="00CD10EF" w:rsidRPr="00EE7037" w:rsidRDefault="00CD10EF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76C0727" w14:textId="5D0F1D72" w:rsidR="00A91FB4" w:rsidRPr="004C554B" w:rsidRDefault="007D014D" w:rsidP="004C554B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ko-KR"/>
        </w:rPr>
      </w:pPr>
      <w:r w:rsidRPr="004C554B">
        <w:rPr>
          <w:rFonts w:ascii="Angsana New" w:hAnsi="Angsana New"/>
          <w:sz w:val="30"/>
          <w:szCs w:val="30"/>
          <w:cs/>
          <w:lang w:eastAsia="ko-KR"/>
        </w:rPr>
        <w:t>นโยบายของคณะกรรมการบริษัทคือ</w:t>
      </w:r>
      <w:r w:rsidR="00A43ABC" w:rsidRPr="004C554B">
        <w:rPr>
          <w:rFonts w:ascii="Angsana New" w:hAnsi="Angsana New"/>
          <w:sz w:val="30"/>
          <w:szCs w:val="30"/>
          <w:lang w:eastAsia="ko-KR"/>
        </w:rPr>
        <w:t xml:space="preserve"> 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การรักษาระดับเงินทุนให้มั่นคงเพื่อรักษา</w:t>
      </w:r>
      <w:r w:rsidR="00906847" w:rsidRPr="004C554B">
        <w:rPr>
          <w:rFonts w:ascii="Angsana New" w:hAnsi="Angsana New" w:hint="cs"/>
          <w:sz w:val="30"/>
          <w:szCs w:val="30"/>
          <w:cs/>
          <w:lang w:eastAsia="ko-KR"/>
        </w:rPr>
        <w:t>ความเชื่อมั่นของ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นักลงทุน เจ้าหนี้</w:t>
      </w:r>
      <w:r w:rsidRPr="004C554B">
        <w:rPr>
          <w:rFonts w:ascii="Angsana New" w:hAnsi="Angsana New"/>
          <w:spacing w:val="8"/>
          <w:sz w:val="30"/>
          <w:szCs w:val="30"/>
          <w:cs/>
          <w:lang w:eastAsia="ko-KR"/>
        </w:rPr>
        <w:t>และตลาดและก่อให้เกิดการพัฒนาของธุรกิจในอนาคต</w:t>
      </w:r>
      <w:r w:rsidRPr="004C554B">
        <w:rPr>
          <w:rFonts w:ascii="Angsana New" w:hAnsi="Angsana New"/>
          <w:color w:val="FFFFFF"/>
          <w:spacing w:val="8"/>
          <w:sz w:val="30"/>
          <w:szCs w:val="30"/>
          <w:lang w:eastAsia="ko-KR"/>
        </w:rPr>
        <w:t>/</w:t>
      </w:r>
      <w:r w:rsidRPr="004C554B">
        <w:rPr>
          <w:rFonts w:ascii="Angsana New" w:hAnsi="Angsana New"/>
          <w:spacing w:val="8"/>
          <w:sz w:val="30"/>
          <w:szCs w:val="30"/>
          <w:cs/>
          <w:lang w:eastAsia="ko-KR"/>
        </w:rPr>
        <w:t>คณะกรรมการได้มีการกำกับดูแลผลตอบแทนจากการ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ลงทุน</w:t>
      </w:r>
      <w:r w:rsidR="00843DC1" w:rsidRPr="004C554B">
        <w:rPr>
          <w:rFonts w:ascii="Angsana New" w:hAnsi="Angsana New" w:hint="cs"/>
          <w:sz w:val="30"/>
          <w:szCs w:val="30"/>
          <w:cs/>
          <w:lang w:eastAsia="ko-KR"/>
        </w:rPr>
        <w:t>อย่างสม่ำเสมอ</w:t>
      </w:r>
      <w:r w:rsidRPr="004C554B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="00843DC1" w:rsidRPr="004C554B">
        <w:rPr>
          <w:rFonts w:ascii="Angsana New" w:hAnsi="Angsana New" w:hint="cs"/>
          <w:sz w:val="30"/>
          <w:szCs w:val="30"/>
          <w:cs/>
          <w:lang w:eastAsia="ko-KR"/>
        </w:rPr>
        <w:t>โดย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 xml:space="preserve">พิจารณาจากสัดส่วนของผลตอบแทนจากกิจกรรมดำเนินงานต่อส่วนของเจ้าของรวม </w:t>
      </w:r>
      <w:r w:rsidR="00897724" w:rsidRPr="004C554B">
        <w:rPr>
          <w:rFonts w:ascii="Angsana New" w:hAnsi="Angsana New" w:hint="cs"/>
          <w:sz w:val="30"/>
          <w:szCs w:val="30"/>
          <w:cs/>
          <w:lang w:eastAsia="ko-KR"/>
        </w:rPr>
        <w:t xml:space="preserve">ซึ่งไม่รวมส่วนได้เสียที่ไม่มีอำนาจควบคุม 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อีกทั้งยังกำกับดูแลระดับการจ่ายเงินปันผลให้แก่ผู้ถือหุ้นสามัญ</w:t>
      </w:r>
    </w:p>
    <w:p w14:paraId="07A84FE6" w14:textId="77777777" w:rsidR="000151E3" w:rsidRPr="00EE7037" w:rsidRDefault="0001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ko-KR"/>
        </w:rPr>
      </w:pPr>
    </w:p>
    <w:p w14:paraId="596AB76B" w14:textId="5BBEEE1A" w:rsidR="00BF3AAF" w:rsidRPr="004C554B" w:rsidRDefault="00D110C5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25</w:t>
      </w:r>
      <w:r w:rsidR="004E443F" w:rsidRPr="004C554B">
        <w:rPr>
          <w:rFonts w:ascii="Angsana New" w:hAnsi="Angsana New"/>
          <w:bCs/>
          <w:sz w:val="30"/>
          <w:szCs w:val="30"/>
        </w:rPr>
        <w:tab/>
      </w:r>
      <w:r w:rsidR="00BF3AAF" w:rsidRPr="004C554B">
        <w:rPr>
          <w:rFonts w:ascii="Angsana New" w:hAnsi="Angsana New"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0B62E1" w14:textId="77777777" w:rsidR="007D014D" w:rsidRPr="00EE7037" w:rsidRDefault="007D014D" w:rsidP="004C554B">
      <w:pPr>
        <w:pStyle w:val="FSBlank"/>
      </w:pPr>
      <w:r w:rsidRPr="00EE7037">
        <w:rPr>
          <w:cs/>
        </w:rPr>
        <w:tab/>
      </w:r>
      <w:r w:rsidR="001310C0" w:rsidRPr="00EE7037">
        <w:rPr>
          <w:cs/>
        </w:rPr>
        <w:tab/>
      </w:r>
    </w:p>
    <w:p w14:paraId="45DD37DE" w14:textId="77777777" w:rsidR="004D0B29" w:rsidRPr="004C554B" w:rsidRDefault="004D0B29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C554B">
        <w:rPr>
          <w:rFonts w:ascii="Angsana New" w:hAnsi="Angsana New"/>
          <w:b/>
          <w:bCs/>
          <w:sz w:val="30"/>
          <w:szCs w:val="30"/>
          <w:cs/>
        </w:rPr>
        <w:tab/>
      </w:r>
      <w:r w:rsidRPr="004C554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5622D" w:rsidRPr="004C55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4C554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C554B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4C554B">
        <w:rPr>
          <w:rFonts w:ascii="Angsana New" w:hAnsi="Angsana New"/>
          <w:b/>
          <w:bCs/>
          <w:sz w:val="30"/>
          <w:szCs w:val="30"/>
        </w:rPr>
        <w:tab/>
      </w:r>
      <w:r w:rsidRPr="004C55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52B5094D" w14:textId="77777777" w:rsidR="00C61B14" w:rsidRPr="00EE7037" w:rsidRDefault="00C61B14" w:rsidP="004C554B">
      <w:pPr>
        <w:pStyle w:val="FSBlank"/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C61B14" w:rsidRPr="004C554B" w14:paraId="0543B73F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E05" w14:textId="77777777" w:rsidR="00C61B14" w:rsidRPr="004C554B" w:rsidRDefault="00C61B14" w:rsidP="004C554B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B080A2" w14:textId="1D19B613" w:rsidR="00C61B14" w:rsidRPr="004C554B" w:rsidRDefault="009E5859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C554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C61B14" w:rsidRPr="004C554B" w14:paraId="64A6F417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9B10C" w14:textId="77777777" w:rsidR="00C61B14" w:rsidRPr="004C554B" w:rsidRDefault="00C61B14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69E5EF" w14:textId="5E08920C" w:rsidR="00C61B14" w:rsidRPr="004C554B" w:rsidRDefault="00BF12E8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B14" w:rsidRPr="004C554B" w14:paraId="471F3F56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42CA7" w14:textId="27C42822" w:rsidR="00C61B14" w:rsidRPr="004C554B" w:rsidRDefault="00C61B14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1C6C7" w14:textId="1A275299" w:rsidR="00C61B14" w:rsidRPr="004C554B" w:rsidRDefault="00D110C5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39E67" w14:textId="77777777" w:rsidR="00C61B14" w:rsidRPr="004C554B" w:rsidRDefault="00C61B14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0B4A7" w14:textId="7E615ADA" w:rsidR="00C61B14" w:rsidRPr="004C554B" w:rsidRDefault="00D110C5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61B14" w:rsidRPr="004C554B" w14:paraId="52E38426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A9D3" w14:textId="77777777" w:rsidR="00C61B14" w:rsidRPr="004C554B" w:rsidRDefault="00C61B14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8C67D" w14:textId="77777777" w:rsidR="00C61B14" w:rsidRPr="004C554B" w:rsidRDefault="00C61B14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5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B14" w:rsidRPr="004C554B" w14:paraId="76F10405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17E5E" w14:textId="669C8050" w:rsidR="00C61B14" w:rsidRPr="004C554B" w:rsidRDefault="00C61B14" w:rsidP="004C554B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9D0D0" w14:textId="77777777" w:rsidR="00C61B14" w:rsidRPr="004C554B" w:rsidRDefault="00C61B14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C8E5D" w14:textId="77777777" w:rsidR="00C61B14" w:rsidRPr="004C554B" w:rsidRDefault="00C61B14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E2E3F" w14:textId="77777777" w:rsidR="00C61B14" w:rsidRPr="004C554B" w:rsidRDefault="00C61B14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043A" w:rsidRPr="004C554B" w14:paraId="554D8563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3FC90" w14:textId="2D40EC9C" w:rsidR="00F6043A" w:rsidRPr="004C554B" w:rsidRDefault="00F6043A" w:rsidP="00F6043A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FD059E" w14:textId="7271BF69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C0E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D480F" w14:textId="77777777" w:rsidR="00F6043A" w:rsidRPr="00FC5BB8" w:rsidRDefault="00F6043A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5209C4" w14:textId="086F8E38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604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</w:tr>
      <w:tr w:rsidR="00F6043A" w:rsidRPr="004C554B" w14:paraId="07FDF151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63C50" w14:textId="6DA5993B" w:rsidR="00F6043A" w:rsidRPr="004C554B" w:rsidRDefault="00F6043A" w:rsidP="00F6043A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4B0B0" w14:textId="01DCD542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B3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31DE" w14:textId="77777777" w:rsidR="00F6043A" w:rsidRPr="00FC5BB8" w:rsidRDefault="00F6043A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64FAFF" w14:textId="0B8E5012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04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F6043A" w:rsidRPr="004C554B" w14:paraId="3B2A3CFE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67EFF1" w14:textId="307FFE98" w:rsidR="00F6043A" w:rsidRPr="004C554B" w:rsidRDefault="00F6043A" w:rsidP="00F6043A">
            <w:pPr>
              <w:spacing w:line="240" w:lineRule="auto"/>
              <w:ind w:right="-662" w:hanging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CE119" w14:textId="0BF8303E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5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428D2" w14:textId="77777777" w:rsidR="00F6043A" w:rsidRPr="00FC5BB8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9E43" w14:textId="26764E66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604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</w:tr>
      <w:tr w:rsidR="00F6043A" w:rsidRPr="004C554B" w14:paraId="3CC044F8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72BAA5" w14:textId="77777777" w:rsidR="00F6043A" w:rsidRPr="004C554B" w:rsidRDefault="00F6043A" w:rsidP="00F6043A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F3058" w14:textId="5B7A170E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285B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E8918" w14:textId="77777777" w:rsidR="00F6043A" w:rsidRPr="00FC5BB8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E3191" w14:textId="48B733DF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F604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922</w:t>
            </w:r>
          </w:p>
        </w:tc>
      </w:tr>
    </w:tbl>
    <w:p w14:paraId="46EF4154" w14:textId="77777777" w:rsidR="00243BC3" w:rsidRPr="00EE7037" w:rsidRDefault="008B6A22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  <w:r w:rsidRPr="00EE7037">
        <w:rPr>
          <w:rFonts w:ascii="Angsana New" w:hAnsi="Angsana New"/>
          <w:b/>
          <w:bCs/>
          <w:sz w:val="20"/>
          <w:szCs w:val="20"/>
          <w:cs/>
        </w:rPr>
        <w:tab/>
      </w:r>
    </w:p>
    <w:p w14:paraId="478FF92C" w14:textId="63AA12BF" w:rsidR="00D40CA7" w:rsidRPr="004C554B" w:rsidRDefault="00243BC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="007D014D" w:rsidRPr="004C554B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7D014D" w:rsidRPr="004C554B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D014D" w:rsidRPr="004C554B">
        <w:rPr>
          <w:rFonts w:ascii="Angsana New" w:hAnsi="Angsana New"/>
          <w:b/>
          <w:bCs/>
          <w:sz w:val="30"/>
          <w:szCs w:val="30"/>
        </w:rPr>
        <w:tab/>
      </w:r>
      <w:r w:rsidR="00F30171" w:rsidRPr="004C55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7956E5EC" w14:textId="77777777" w:rsidR="00D40CA7" w:rsidRPr="00EE7037" w:rsidRDefault="00D40CA7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213D9A" w:rsidRPr="004C554B" w14:paraId="158F9308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F7FE1" w14:textId="77777777" w:rsidR="00213D9A" w:rsidRPr="004C554B" w:rsidRDefault="00213D9A" w:rsidP="00213D9A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999900" w14:textId="6B5D697A" w:rsidR="00213D9A" w:rsidRPr="004C554B" w:rsidRDefault="00213D9A" w:rsidP="0021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C554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213D9A" w:rsidRPr="004C554B" w14:paraId="554F8384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86177" w14:textId="77777777" w:rsidR="00213D9A" w:rsidRPr="004C554B" w:rsidRDefault="00213D9A" w:rsidP="00213D9A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8FD79E" w14:textId="3360E6FC" w:rsidR="00213D9A" w:rsidRPr="004C554B" w:rsidRDefault="00213D9A" w:rsidP="0021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CBF" w:rsidRPr="004C554B" w14:paraId="0B703BD5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56036" w14:textId="2B4467D6" w:rsidR="00D83CBF" w:rsidRPr="004C554B" w:rsidRDefault="00D83CBF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8CBD7" w14:textId="4345E651" w:rsidR="00D83CBF" w:rsidRPr="004C554B" w:rsidRDefault="00D110C5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B0DF" w14:textId="77777777" w:rsidR="00D83CBF" w:rsidRPr="004C554B" w:rsidRDefault="00D83CBF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5CF1" w14:textId="2F7400DC" w:rsidR="00D83CBF" w:rsidRPr="004C554B" w:rsidRDefault="00D110C5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83CBF" w:rsidRPr="004C554B" w14:paraId="2B0BE192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40948" w14:textId="77777777" w:rsidR="00D83CBF" w:rsidRPr="004C554B" w:rsidRDefault="00D83CBF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5041E" w14:textId="77777777" w:rsidR="00D83CBF" w:rsidRPr="004C554B" w:rsidRDefault="00D83CBF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5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043A" w:rsidRPr="004C554B" w14:paraId="3038E7A7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95C75" w14:textId="77777777" w:rsidR="00F6043A" w:rsidRPr="004C554B" w:rsidRDefault="00F6043A" w:rsidP="00F6043A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554B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CB3BF" w14:textId="2E58604D" w:rsidR="00F6043A" w:rsidRPr="004C554B" w:rsidRDefault="00D110C5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8658F" w14:textId="77777777" w:rsidR="00F6043A" w:rsidRPr="004C554B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CC7C6" w14:textId="3516E633" w:rsidR="00F6043A" w:rsidRPr="004C554B" w:rsidRDefault="00D110C5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F6043A" w:rsidRPr="004C554B" w14:paraId="43FC11DC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BB3C2" w14:textId="77777777" w:rsidR="00F6043A" w:rsidRPr="004C554B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554B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4C554B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4C55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554B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CBD4E5" w14:textId="3C8CD325" w:rsidR="00F6043A" w:rsidRPr="004C554B" w:rsidRDefault="00D110C5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48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3309A" w14:textId="77777777" w:rsidR="00F6043A" w:rsidRPr="004C554B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C74DD" w14:textId="2A2C44CD" w:rsidR="00F6043A" w:rsidRPr="004C554B" w:rsidRDefault="00D110C5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04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</w:tr>
      <w:tr w:rsidR="00F6043A" w:rsidRPr="004C554B" w14:paraId="71729051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45FB04" w14:textId="77777777" w:rsidR="00F6043A" w:rsidRPr="004C554B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4C554B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B96FA" w14:textId="38997EFD" w:rsidR="00F6043A" w:rsidRPr="004C554B" w:rsidRDefault="00D110C5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48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BDC73" w14:textId="77777777" w:rsidR="00F6043A" w:rsidRPr="004C554B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4E359" w14:textId="1419888F" w:rsidR="00F6043A" w:rsidRPr="004C554B" w:rsidRDefault="00D110C5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604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F6043A" w:rsidRPr="004C554B" w14:paraId="24A3A27B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175C1A" w14:textId="77777777" w:rsidR="00F6043A" w:rsidRPr="004C554B" w:rsidRDefault="00F6043A" w:rsidP="00F6043A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521D8" w14:textId="4B35CF7D" w:rsidR="00F6043A" w:rsidRPr="004C554B" w:rsidRDefault="00D110C5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948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0317D" w14:textId="77777777" w:rsidR="00F6043A" w:rsidRPr="004C554B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74FF8" w14:textId="1CFA225D" w:rsidR="00F6043A" w:rsidRPr="004C554B" w:rsidRDefault="00D110C5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604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</w:tr>
    </w:tbl>
    <w:p w14:paraId="215283BC" w14:textId="77777777" w:rsidR="00AE4C0E" w:rsidRPr="00EE7037" w:rsidRDefault="00AE4C0E" w:rsidP="004C554B">
      <w:pPr>
        <w:pStyle w:val="FSContent"/>
        <w:spacing w:line="240" w:lineRule="auto"/>
        <w:ind w:left="900"/>
        <w:rPr>
          <w:sz w:val="20"/>
          <w:szCs w:val="20"/>
        </w:rPr>
      </w:pPr>
    </w:p>
    <w:p w14:paraId="30873CCB" w14:textId="325AC62B" w:rsidR="007D014D" w:rsidRPr="004C554B" w:rsidRDefault="007D014D" w:rsidP="004C554B">
      <w:pPr>
        <w:pStyle w:val="FSContent"/>
        <w:spacing w:line="240" w:lineRule="auto"/>
        <w:ind w:left="900"/>
      </w:pPr>
      <w:r w:rsidRPr="004C554B">
        <w:rPr>
          <w:cs/>
        </w:rPr>
        <w:t>บริษัท</w:t>
      </w:r>
      <w:r w:rsidR="00F30171" w:rsidRPr="004C554B">
        <w:rPr>
          <w:rFonts w:hint="cs"/>
          <w:cs/>
        </w:rPr>
        <w:t>ได้ทำ</w:t>
      </w:r>
      <w:r w:rsidRPr="004C554B">
        <w:rPr>
          <w:cs/>
        </w:rPr>
        <w:t>สัญญาเช่าอุปกรณ์สำนักงาน</w:t>
      </w:r>
      <w:r w:rsidR="00485B22" w:rsidRPr="004C554B">
        <w:t xml:space="preserve"> </w:t>
      </w:r>
      <w:r w:rsidRPr="004C554B">
        <w:rPr>
          <w:cs/>
        </w:rPr>
        <w:t xml:space="preserve">โดยมีระยะเวลา </w:t>
      </w:r>
      <w:r w:rsidR="00D110C5">
        <w:t>3</w:t>
      </w:r>
      <w:r w:rsidRPr="004C554B">
        <w:t xml:space="preserve"> </w:t>
      </w:r>
      <w:r w:rsidR="006448F1" w:rsidRPr="004C554B">
        <w:rPr>
          <w:rFonts w:hint="cs"/>
          <w:cs/>
        </w:rPr>
        <w:t>ถึง</w:t>
      </w:r>
      <w:r w:rsidRPr="004C554B">
        <w:t xml:space="preserve"> </w:t>
      </w:r>
      <w:r w:rsidR="00D110C5">
        <w:t>5</w:t>
      </w:r>
      <w:r w:rsidRPr="004C554B">
        <w:rPr>
          <w:cs/>
        </w:rPr>
        <w:t xml:space="preserve"> ปี</w:t>
      </w:r>
      <w:r w:rsidR="00A33084" w:rsidRPr="004C554B">
        <w:rPr>
          <w:rFonts w:hint="cs"/>
          <w:cs/>
        </w:rPr>
        <w:t xml:space="preserve"> </w:t>
      </w:r>
      <w:r w:rsidR="00A80807">
        <w:rPr>
          <w:rFonts w:hint="cs"/>
          <w:cs/>
        </w:rPr>
        <w:t>ซึ่งจะสิ้นสุดในปี</w:t>
      </w:r>
      <w:r w:rsidR="00A80807" w:rsidRPr="004C554B">
        <w:rPr>
          <w:rFonts w:hint="cs"/>
          <w:cs/>
        </w:rPr>
        <w:t xml:space="preserve"> </w:t>
      </w:r>
      <w:r w:rsidR="00D110C5">
        <w:t>2567</w:t>
      </w:r>
      <w:r w:rsidR="00A80807">
        <w:t xml:space="preserve"> </w:t>
      </w:r>
      <w:r w:rsidRPr="004C554B">
        <w:rPr>
          <w:cs/>
        </w:rPr>
        <w:t xml:space="preserve">และสัญญาเช่าที่ดินแปลงหนึ่ง โดยมีระยะเวลา </w:t>
      </w:r>
      <w:r w:rsidR="00D110C5">
        <w:t>30</w:t>
      </w:r>
      <w:r w:rsidRPr="004C554B">
        <w:rPr>
          <w:cs/>
        </w:rPr>
        <w:t xml:space="preserve"> ปี </w:t>
      </w:r>
      <w:r w:rsidR="00BF12E8">
        <w:rPr>
          <w:rFonts w:hint="cs"/>
          <w:cs/>
        </w:rPr>
        <w:t>ซึ่งจะสิ้นสุดในปี</w:t>
      </w:r>
      <w:r w:rsidR="00261CC5" w:rsidRPr="004C554B">
        <w:rPr>
          <w:rFonts w:hint="cs"/>
          <w:cs/>
        </w:rPr>
        <w:t xml:space="preserve"> </w:t>
      </w:r>
      <w:r w:rsidR="00D110C5">
        <w:t>2579</w:t>
      </w:r>
      <w:r w:rsidR="00B50B30">
        <w:rPr>
          <w:rFonts w:hint="cs"/>
          <w:cs/>
        </w:rPr>
        <w:t xml:space="preserve"> </w:t>
      </w:r>
    </w:p>
    <w:p w14:paraId="14712516" w14:textId="6FDB61C9" w:rsidR="008B6A22" w:rsidRPr="004C554B" w:rsidRDefault="008B6A22" w:rsidP="004C554B">
      <w:pPr>
        <w:pStyle w:val="FSBlank"/>
        <w:tabs>
          <w:tab w:val="clear" w:pos="540"/>
          <w:tab w:val="left" w:pos="900"/>
        </w:tabs>
        <w:rPr>
          <w:b/>
          <w:bCs/>
          <w:i/>
          <w:iCs/>
          <w:sz w:val="30"/>
          <w:szCs w:val="30"/>
        </w:rPr>
      </w:pPr>
      <w:r w:rsidRPr="004C554B">
        <w:rPr>
          <w:b/>
          <w:bCs/>
          <w:i/>
          <w:iCs/>
          <w:sz w:val="30"/>
          <w:szCs w:val="30"/>
          <w:cs/>
        </w:rPr>
        <w:t>(</w:t>
      </w:r>
      <w:r w:rsidR="001D3743" w:rsidRPr="004C554B">
        <w:rPr>
          <w:rFonts w:hint="cs"/>
          <w:b/>
          <w:bCs/>
          <w:i/>
          <w:iCs/>
          <w:sz w:val="30"/>
          <w:szCs w:val="30"/>
          <w:cs/>
        </w:rPr>
        <w:t>ค</w:t>
      </w:r>
      <w:r w:rsidRPr="004C554B">
        <w:rPr>
          <w:b/>
          <w:bCs/>
          <w:i/>
          <w:iCs/>
          <w:sz w:val="30"/>
          <w:szCs w:val="30"/>
          <w:cs/>
        </w:rPr>
        <w:t xml:space="preserve">)  </w:t>
      </w:r>
      <w:r w:rsidRPr="004C554B">
        <w:rPr>
          <w:b/>
          <w:bCs/>
          <w:i/>
          <w:iCs/>
          <w:sz w:val="30"/>
          <w:szCs w:val="30"/>
        </w:rPr>
        <w:tab/>
      </w:r>
      <w:r w:rsidRPr="004C554B">
        <w:rPr>
          <w:rFonts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53A87AF5" w14:textId="77777777" w:rsidR="00624305" w:rsidRPr="004C554B" w:rsidRDefault="00624305" w:rsidP="004C554B">
      <w:pPr>
        <w:pStyle w:val="FSBlank"/>
        <w:rPr>
          <w:sz w:val="30"/>
          <w:szCs w:val="30"/>
        </w:rPr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EE7037" w:rsidRPr="004C554B" w14:paraId="115D9372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C1F27" w14:textId="77777777" w:rsidR="00EE7037" w:rsidRPr="004C554B" w:rsidRDefault="00EE7037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3E964" w14:textId="77777777" w:rsidR="00EE7037" w:rsidRPr="004C554B" w:rsidRDefault="00E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C554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E7037" w:rsidRPr="004C554B" w14:paraId="6A40BD22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E4864" w14:textId="77777777" w:rsidR="00EE7037" w:rsidRPr="004C554B" w:rsidRDefault="00EE7037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5C0536" w14:textId="77777777" w:rsidR="00EE7037" w:rsidRPr="004C554B" w:rsidRDefault="00EE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037" w:rsidRPr="004C554B" w14:paraId="164758F7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BD5B" w14:textId="10688D03" w:rsidR="00EE7037" w:rsidRPr="004C554B" w:rsidRDefault="00EE7037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10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13D80" w14:textId="2B46CC48" w:rsidR="00EE7037" w:rsidRPr="004C554B" w:rsidRDefault="00D110C5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1317D" w14:textId="77777777" w:rsidR="00EE7037" w:rsidRPr="004C554B" w:rsidRDefault="00EE7037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46805" w14:textId="64EBD0D0" w:rsidR="00EE7037" w:rsidRPr="004C554B" w:rsidRDefault="00D110C5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E7037" w:rsidRPr="004C554B" w14:paraId="68C10C5C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CCAB4" w14:textId="77777777" w:rsidR="00EE7037" w:rsidRPr="004C554B" w:rsidRDefault="00EE7037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94677" w14:textId="77777777" w:rsidR="00EE7037" w:rsidRPr="004C554B" w:rsidRDefault="00EE7037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5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043A" w:rsidRPr="004C554B" w14:paraId="6CA4CE88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40A0D" w14:textId="7794CFD8" w:rsidR="00F6043A" w:rsidRPr="004C554B" w:rsidRDefault="00F6043A" w:rsidP="00F6043A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26C64" w14:textId="146BA46A" w:rsidR="00F6043A" w:rsidRPr="001476DC" w:rsidRDefault="00D110C5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A855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4FFBC" w14:textId="77777777" w:rsidR="00F6043A" w:rsidRPr="004C554B" w:rsidRDefault="00F6043A" w:rsidP="00F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3AD1B" w14:textId="0CE0BAA1" w:rsidR="00F6043A" w:rsidRPr="001476DC" w:rsidRDefault="00D110C5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F604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</w:tr>
      <w:tr w:rsidR="00F6043A" w:rsidRPr="004C554B" w14:paraId="7655271F" w14:textId="77777777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8C5AA" w14:textId="77777777" w:rsidR="00F6043A" w:rsidRPr="004C554B" w:rsidRDefault="00F6043A" w:rsidP="00F6043A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3DD68" w14:textId="11418397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="000369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519FAC" w14:textId="77777777" w:rsidR="00F6043A" w:rsidRPr="00FC5BB8" w:rsidRDefault="00F6043A" w:rsidP="00F6043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674880" w14:textId="408D7F15" w:rsidR="00F6043A" w:rsidRPr="00FC5BB8" w:rsidRDefault="00D110C5" w:rsidP="00F6043A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F604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</w:t>
            </w:r>
          </w:p>
        </w:tc>
      </w:tr>
    </w:tbl>
    <w:p w14:paraId="509A1A9F" w14:textId="77777777" w:rsidR="00EE7037" w:rsidRDefault="007D014D" w:rsidP="0021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4C554B">
        <w:rPr>
          <w:rFonts w:ascii="Angsana New" w:hAnsi="Angsana New"/>
          <w:sz w:val="30"/>
          <w:szCs w:val="30"/>
          <w:cs/>
        </w:rPr>
        <w:tab/>
      </w:r>
    </w:p>
    <w:p w14:paraId="30F90A55" w14:textId="77777777" w:rsidR="00AB1C71" w:rsidRPr="008E31CC" w:rsidRDefault="00AB1C71" w:rsidP="004C554B">
      <w:pPr>
        <w:pStyle w:val="FSBlank"/>
        <w:rPr>
          <w:b/>
          <w:bCs/>
          <w:i/>
          <w:iCs/>
          <w:sz w:val="30"/>
          <w:szCs w:val="30"/>
          <w:highlight w:val="green"/>
        </w:rPr>
      </w:pPr>
      <w:r w:rsidRPr="004C554B">
        <w:rPr>
          <w:b/>
          <w:bCs/>
          <w:i/>
          <w:iCs/>
          <w:sz w:val="30"/>
          <w:szCs w:val="30"/>
          <w:cs/>
        </w:rPr>
        <w:t>(</w:t>
      </w:r>
      <w:r w:rsidR="00CD2BD1" w:rsidRPr="004C554B">
        <w:rPr>
          <w:rFonts w:hint="cs"/>
          <w:b/>
          <w:bCs/>
          <w:i/>
          <w:iCs/>
          <w:sz w:val="30"/>
          <w:szCs w:val="30"/>
          <w:cs/>
        </w:rPr>
        <w:t>ง</w:t>
      </w:r>
      <w:r w:rsidRPr="004C554B">
        <w:rPr>
          <w:b/>
          <w:bCs/>
          <w:i/>
          <w:iCs/>
          <w:sz w:val="30"/>
          <w:szCs w:val="30"/>
          <w:cs/>
        </w:rPr>
        <w:t>)</w:t>
      </w:r>
      <w:r w:rsidRPr="004C554B">
        <w:rPr>
          <w:b/>
          <w:bCs/>
          <w:sz w:val="30"/>
          <w:szCs w:val="30"/>
          <w:cs/>
        </w:rPr>
        <w:t xml:space="preserve">  </w:t>
      </w:r>
      <w:r w:rsidRPr="00D10C4D">
        <w:rPr>
          <w:b/>
          <w:bCs/>
          <w:sz w:val="30"/>
          <w:szCs w:val="30"/>
        </w:rPr>
        <w:tab/>
      </w:r>
      <w:r w:rsidRPr="008D2504">
        <w:rPr>
          <w:rFonts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D0E3BDD" w14:textId="77777777" w:rsidR="00624305" w:rsidRPr="008E31CC" w:rsidRDefault="00624305" w:rsidP="004C554B">
      <w:pPr>
        <w:pStyle w:val="FSBlank"/>
        <w:rPr>
          <w:sz w:val="30"/>
          <w:szCs w:val="30"/>
          <w:highlight w:val="green"/>
        </w:rPr>
      </w:pPr>
    </w:p>
    <w:p w14:paraId="061B7716" w14:textId="6D0D10E8" w:rsidR="007E3F27" w:rsidRPr="004C554B" w:rsidRDefault="007D014D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D2504">
        <w:rPr>
          <w:rFonts w:ascii="Angsana New" w:hAnsi="Angsana New"/>
          <w:sz w:val="30"/>
          <w:szCs w:val="30"/>
          <w:cs/>
        </w:rPr>
        <w:tab/>
        <w:t>ณ วันที่</w:t>
      </w:r>
      <w:r w:rsidRPr="008D2504">
        <w:rPr>
          <w:rFonts w:ascii="Angsana New" w:hAnsi="Angsana New"/>
          <w:color w:val="FFFFFF"/>
          <w:sz w:val="30"/>
          <w:szCs w:val="30"/>
        </w:rPr>
        <w:t>/</w:t>
      </w:r>
      <w:r w:rsidR="00D110C5">
        <w:rPr>
          <w:rFonts w:ascii="Angsana New" w:hAnsi="Angsana New"/>
          <w:sz w:val="30"/>
          <w:szCs w:val="30"/>
        </w:rPr>
        <w:t>31</w:t>
      </w:r>
      <w:r w:rsidRPr="008D2504">
        <w:rPr>
          <w:rFonts w:ascii="Angsana New" w:hAnsi="Angsana New"/>
          <w:color w:val="FFFFFF"/>
          <w:sz w:val="30"/>
          <w:szCs w:val="30"/>
        </w:rPr>
        <w:t>/</w:t>
      </w:r>
      <w:r w:rsidRPr="008D2504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z w:val="30"/>
          <w:szCs w:val="30"/>
        </w:rPr>
        <w:t>2566</w:t>
      </w:r>
      <w:r w:rsidRPr="008D2504">
        <w:rPr>
          <w:rFonts w:ascii="Angsana New" w:hAnsi="Angsana New"/>
          <w:sz w:val="30"/>
          <w:szCs w:val="30"/>
        </w:rPr>
        <w:t xml:space="preserve"> </w:t>
      </w:r>
      <w:r w:rsidRPr="008D2504">
        <w:rPr>
          <w:rFonts w:ascii="Angsana New" w:hAnsi="Angsana New"/>
          <w:sz w:val="30"/>
          <w:szCs w:val="30"/>
          <w:cs/>
        </w:rPr>
        <w:t>บริษัทมีหนังสือค้ำประกันที่</w:t>
      </w:r>
      <w:r w:rsidR="00A33084" w:rsidRPr="008D250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D2504">
        <w:rPr>
          <w:rFonts w:ascii="Angsana New" w:hAnsi="Angsana New"/>
          <w:sz w:val="30"/>
          <w:szCs w:val="30"/>
          <w:cs/>
        </w:rPr>
        <w:t>ในประเทศ</w:t>
      </w:r>
      <w:r w:rsidR="00FF1308" w:rsidRPr="008D2504">
        <w:rPr>
          <w:rFonts w:ascii="Angsana New" w:hAnsi="Angsana New" w:hint="cs"/>
          <w:sz w:val="30"/>
          <w:szCs w:val="30"/>
          <w:cs/>
        </w:rPr>
        <w:t>บาง</w:t>
      </w:r>
      <w:r w:rsidRPr="008D2504">
        <w:rPr>
          <w:rFonts w:ascii="Angsana New" w:hAnsi="Angsana New"/>
          <w:sz w:val="30"/>
          <w:szCs w:val="30"/>
          <w:cs/>
        </w:rPr>
        <w:t>แห่งออกเพื่อค้ำประกันบริษัทต่อหน่วยงานราชการสำหรับการจัดสรรที่ดินเพื่อสาธารณูปโภค</w:t>
      </w:r>
      <w:r w:rsidR="00902D9F" w:rsidRPr="008D2504">
        <w:rPr>
          <w:rFonts w:ascii="Angsana New" w:hAnsi="Angsana New" w:hint="cs"/>
          <w:sz w:val="30"/>
          <w:szCs w:val="30"/>
          <w:cs/>
        </w:rPr>
        <w:t xml:space="preserve"> </w:t>
      </w:r>
      <w:r w:rsidRPr="008D2504">
        <w:rPr>
          <w:rFonts w:ascii="Angsana New" w:hAnsi="Angsana New"/>
          <w:sz w:val="30"/>
          <w:szCs w:val="30"/>
          <w:cs/>
        </w:rPr>
        <w:t>ทำสัญญาเช่าที่ดิน</w:t>
      </w:r>
      <w:r w:rsidR="00B7056D" w:rsidRPr="008D2504">
        <w:rPr>
          <w:rFonts w:ascii="Angsana New" w:hAnsi="Angsana New"/>
          <w:sz w:val="30"/>
          <w:szCs w:val="30"/>
        </w:rPr>
        <w:t xml:space="preserve"> </w:t>
      </w:r>
      <w:r w:rsidR="00B7056D" w:rsidRPr="008D2504">
        <w:rPr>
          <w:rFonts w:ascii="Angsana New" w:hAnsi="Angsana New" w:hint="cs"/>
          <w:sz w:val="30"/>
          <w:szCs w:val="30"/>
          <w:cs/>
        </w:rPr>
        <w:t>และเพื่อการปฎิบัติตามสัญญากับการประปาส่วนภูมิภาค</w:t>
      </w:r>
      <w:r w:rsidRPr="008D2504">
        <w:rPr>
          <w:rFonts w:ascii="Angsana New" w:hAnsi="Angsana New"/>
          <w:sz w:val="30"/>
          <w:szCs w:val="30"/>
          <w:cs/>
        </w:rPr>
        <w:t>เป็นจำนวนเงิน</w:t>
      </w:r>
      <w:r w:rsidR="00A312B2" w:rsidRPr="008D2504">
        <w:rPr>
          <w:rFonts w:ascii="Angsana New" w:hAnsi="Angsana New"/>
          <w:sz w:val="30"/>
          <w:szCs w:val="30"/>
          <w:cs/>
        </w:rPr>
        <w:t xml:space="preserve">รวม </w:t>
      </w:r>
      <w:r w:rsidR="00D110C5">
        <w:rPr>
          <w:rFonts w:ascii="Angsana New" w:hAnsi="Angsana New"/>
          <w:sz w:val="30"/>
          <w:szCs w:val="30"/>
        </w:rPr>
        <w:t>87</w:t>
      </w:r>
      <w:r w:rsidR="00883B9E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3</w:t>
      </w:r>
      <w:r w:rsidR="00B7056D" w:rsidRPr="008D2504">
        <w:rPr>
          <w:rFonts w:ascii="Angsana New" w:hAnsi="Angsana New"/>
          <w:sz w:val="30"/>
          <w:szCs w:val="30"/>
        </w:rPr>
        <w:t xml:space="preserve"> </w:t>
      </w:r>
      <w:r w:rsidRPr="008D2504">
        <w:rPr>
          <w:rFonts w:ascii="Angsana New" w:hAnsi="Angsana New"/>
          <w:sz w:val="30"/>
          <w:szCs w:val="30"/>
          <w:cs/>
        </w:rPr>
        <w:t>ล้านบาท</w:t>
      </w:r>
      <w:r w:rsidRPr="008D2504">
        <w:rPr>
          <w:rFonts w:ascii="Angsana New" w:hAnsi="Angsana New"/>
          <w:sz w:val="30"/>
          <w:szCs w:val="30"/>
        </w:rPr>
        <w:t xml:space="preserve"> </w:t>
      </w:r>
      <w:r w:rsidRPr="008D2504">
        <w:rPr>
          <w:rFonts w:ascii="Angsana New" w:hAnsi="Angsana New"/>
          <w:i/>
          <w:iCs/>
          <w:sz w:val="30"/>
          <w:szCs w:val="30"/>
        </w:rPr>
        <w:t>(</w:t>
      </w:r>
      <w:r w:rsidR="00D110C5">
        <w:rPr>
          <w:rFonts w:ascii="Angsana New" w:hAnsi="Angsana New"/>
          <w:i/>
          <w:iCs/>
          <w:sz w:val="30"/>
          <w:szCs w:val="30"/>
        </w:rPr>
        <w:t>2565</w:t>
      </w:r>
      <w:r w:rsidRPr="008D2504">
        <w:rPr>
          <w:rFonts w:ascii="Angsana New" w:hAnsi="Angsana New"/>
          <w:i/>
          <w:iCs/>
          <w:sz w:val="30"/>
          <w:szCs w:val="30"/>
        </w:rPr>
        <w:t xml:space="preserve">: </w:t>
      </w:r>
      <w:r w:rsidR="00D110C5">
        <w:rPr>
          <w:rFonts w:ascii="Angsana New" w:hAnsi="Angsana New"/>
          <w:i/>
          <w:iCs/>
          <w:sz w:val="30"/>
          <w:szCs w:val="30"/>
        </w:rPr>
        <w:t>87</w:t>
      </w:r>
      <w:r w:rsidR="00B7056D" w:rsidRPr="008D2504">
        <w:rPr>
          <w:rFonts w:ascii="Angsana New" w:hAnsi="Angsana New"/>
          <w:i/>
          <w:iCs/>
          <w:sz w:val="30"/>
          <w:szCs w:val="30"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3</w:t>
      </w:r>
      <w:r w:rsidRPr="008D2504">
        <w:rPr>
          <w:rFonts w:ascii="Angsana New" w:hAnsi="Angsana New"/>
          <w:i/>
          <w:iCs/>
          <w:sz w:val="30"/>
          <w:szCs w:val="30"/>
        </w:rPr>
        <w:t xml:space="preserve"> </w:t>
      </w:r>
      <w:r w:rsidRPr="008D2504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5B940FC" w14:textId="77777777" w:rsidR="001A080F" w:rsidRDefault="001A080F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sz w:val="30"/>
          <w:szCs w:val="30"/>
        </w:rPr>
      </w:pPr>
    </w:p>
    <w:p w14:paraId="2DF13FB6" w14:textId="2AB2DA7A" w:rsidR="007C7EFF" w:rsidRPr="004C554B" w:rsidRDefault="00D110C5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26</w:t>
      </w:r>
      <w:r w:rsidR="00522EA4" w:rsidRPr="004C554B">
        <w:rPr>
          <w:rFonts w:ascii="Angsana New" w:hAnsi="Angsana New"/>
          <w:bCs/>
          <w:sz w:val="30"/>
          <w:szCs w:val="30"/>
        </w:rPr>
        <w:tab/>
      </w:r>
      <w:r w:rsidR="007C7EFF" w:rsidRPr="004C554B">
        <w:rPr>
          <w:rFonts w:ascii="Angsana New" w:hAnsi="Angsana New" w:hint="cs"/>
          <w:bCs/>
          <w:sz w:val="30"/>
          <w:szCs w:val="30"/>
          <w:cs/>
        </w:rPr>
        <w:t>สัญญาที่สำคัญ</w:t>
      </w:r>
      <w:r w:rsidR="007C7EFF" w:rsidRPr="004C554B">
        <w:rPr>
          <w:rFonts w:ascii="Angsana New" w:hAnsi="Angsana New"/>
          <w:bCs/>
          <w:sz w:val="30"/>
          <w:szCs w:val="30"/>
          <w:cs/>
        </w:rPr>
        <w:t>กับกิจการที่ไม่เกี่ยวข้องกัน</w:t>
      </w:r>
    </w:p>
    <w:p w14:paraId="1B25FA6B" w14:textId="77777777" w:rsidR="00B87FB5" w:rsidRPr="004C554B" w:rsidRDefault="00B87FB5" w:rsidP="004C554B">
      <w:pPr>
        <w:pStyle w:val="FSBlank"/>
        <w:rPr>
          <w:sz w:val="30"/>
          <w:szCs w:val="30"/>
        </w:rPr>
      </w:pPr>
    </w:p>
    <w:p w14:paraId="1B04916C" w14:textId="5DA4CC82" w:rsidR="00722DDC" w:rsidRPr="004359E9" w:rsidRDefault="00B87FB5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1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110C5">
        <w:rPr>
          <w:rFonts w:ascii="Angsana New" w:hAnsi="Angsana New"/>
          <w:sz w:val="30"/>
          <w:szCs w:val="30"/>
        </w:rPr>
        <w:t>1</w:t>
      </w:r>
      <w:r w:rsidRPr="00BC1D11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110C5">
        <w:rPr>
          <w:rFonts w:ascii="Angsana New" w:hAnsi="Angsana New"/>
          <w:sz w:val="30"/>
          <w:szCs w:val="30"/>
        </w:rPr>
        <w:t>2560</w:t>
      </w:r>
      <w:r w:rsidRPr="00BC1D11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C1D11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BC1D11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D110C5">
        <w:rPr>
          <w:rFonts w:ascii="Angsana New" w:hAnsi="Angsana New"/>
          <w:bCs/>
          <w:spacing w:val="-4"/>
          <w:sz w:val="30"/>
          <w:szCs w:val="30"/>
        </w:rPr>
        <w:t>15</w:t>
      </w:r>
      <w:r w:rsidRPr="00BC1D1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BC1D11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BC1D11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BC1D1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110C5">
        <w:rPr>
          <w:rFonts w:ascii="Angsana New" w:hAnsi="Angsana New"/>
          <w:bCs/>
          <w:sz w:val="30"/>
          <w:szCs w:val="30"/>
        </w:rPr>
        <w:t>16</w:t>
      </w:r>
      <w:r w:rsidRPr="00BC1D11">
        <w:rPr>
          <w:rFonts w:ascii="Angsana New" w:hAnsi="Angsana New"/>
          <w:bCs/>
          <w:sz w:val="30"/>
          <w:szCs w:val="30"/>
        </w:rPr>
        <w:t xml:space="preserve"> </w:t>
      </w:r>
      <w:r w:rsidRPr="00BC1D11">
        <w:rPr>
          <w:rFonts w:ascii="Angsana New" w:hAnsi="Angsana New"/>
          <w:b/>
          <w:sz w:val="30"/>
          <w:szCs w:val="30"/>
          <w:cs/>
        </w:rPr>
        <w:t>ปีตามอายุสัญญา</w:t>
      </w:r>
      <w:r w:rsidRPr="00BC1D11">
        <w:rPr>
          <w:rFonts w:ascii="Angsana New" w:hAnsi="Angsana New" w:hint="cs"/>
          <w:b/>
          <w:sz w:val="30"/>
          <w:szCs w:val="30"/>
          <w:cs/>
        </w:rPr>
        <w:t xml:space="preserve"> บริษัทมี</w:t>
      </w:r>
      <w:r w:rsidR="00D55F39" w:rsidRPr="00BC1D11">
        <w:rPr>
          <w:rFonts w:ascii="Angsana New" w:hAnsi="Angsana New"/>
          <w:b/>
          <w:sz w:val="30"/>
          <w:szCs w:val="30"/>
        </w:rPr>
        <w:br/>
      </w:r>
      <w:r w:rsidRPr="00BC1D11">
        <w:rPr>
          <w:rFonts w:ascii="Angsana New" w:hAnsi="Angsana New" w:hint="cs"/>
          <w:b/>
          <w:sz w:val="30"/>
          <w:szCs w:val="30"/>
          <w:cs/>
        </w:rPr>
        <w:t xml:space="preserve">รายได้รอตัดบัญชีจากสัญญาดังกล่าว ณ วันที่ </w:t>
      </w:r>
      <w:r w:rsidR="00D110C5">
        <w:rPr>
          <w:rFonts w:ascii="Angsana New" w:hAnsi="Angsana New"/>
          <w:sz w:val="30"/>
          <w:szCs w:val="30"/>
        </w:rPr>
        <w:t>31</w:t>
      </w:r>
      <w:r w:rsidRPr="00BC1D11">
        <w:rPr>
          <w:rFonts w:ascii="Angsana New" w:hAnsi="Angsana New"/>
          <w:color w:val="FFFFFF"/>
          <w:sz w:val="30"/>
          <w:szCs w:val="30"/>
        </w:rPr>
        <w:t>/</w:t>
      </w:r>
      <w:r w:rsidRPr="00BC1D11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hAnsi="Angsana New"/>
          <w:sz w:val="30"/>
          <w:szCs w:val="30"/>
        </w:rPr>
        <w:t>2566</w:t>
      </w:r>
      <w:r w:rsidRPr="00BC1D11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E17323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9</w:t>
      </w:r>
      <w:r w:rsidR="00E17323">
        <w:rPr>
          <w:rFonts w:ascii="Angsana New" w:hAnsi="Angsana New"/>
          <w:sz w:val="30"/>
          <w:szCs w:val="30"/>
        </w:rPr>
        <w:t>.</w:t>
      </w:r>
      <w:r w:rsidR="00D110C5">
        <w:rPr>
          <w:rFonts w:ascii="Angsana New" w:hAnsi="Angsana New"/>
          <w:sz w:val="30"/>
          <w:szCs w:val="30"/>
        </w:rPr>
        <w:t>1</w:t>
      </w:r>
      <w:r w:rsidR="00E17323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 w:hint="cs"/>
          <w:sz w:val="30"/>
          <w:szCs w:val="30"/>
          <w:cs/>
        </w:rPr>
        <w:t>ล้านบาท</w:t>
      </w:r>
      <w:r w:rsidR="00FB5507" w:rsidRPr="00BC1D11">
        <w:rPr>
          <w:rFonts w:ascii="Angsana New" w:hAnsi="Angsana New"/>
          <w:sz w:val="30"/>
          <w:szCs w:val="30"/>
        </w:rPr>
        <w:t xml:space="preserve"> </w:t>
      </w:r>
      <w:r w:rsidR="00FB5507" w:rsidRPr="00BC1D11">
        <w:rPr>
          <w:rFonts w:ascii="Angsana New" w:hAnsi="Angsana New"/>
          <w:i/>
          <w:iCs/>
          <w:sz w:val="30"/>
          <w:szCs w:val="30"/>
        </w:rPr>
        <w:t>(</w:t>
      </w:r>
      <w:r w:rsidR="00D110C5">
        <w:rPr>
          <w:rFonts w:ascii="Angsana New" w:hAnsi="Angsana New"/>
          <w:i/>
          <w:iCs/>
          <w:sz w:val="30"/>
          <w:szCs w:val="30"/>
        </w:rPr>
        <w:t>2565</w:t>
      </w:r>
      <w:r w:rsidR="00FB5507" w:rsidRPr="00BC1D11">
        <w:rPr>
          <w:rFonts w:ascii="Angsana New" w:hAnsi="Angsana New"/>
          <w:i/>
          <w:iCs/>
          <w:sz w:val="30"/>
          <w:szCs w:val="30"/>
        </w:rPr>
        <w:t xml:space="preserve">: </w:t>
      </w:r>
      <w:r w:rsidR="00D110C5">
        <w:rPr>
          <w:rFonts w:ascii="Angsana New" w:hAnsi="Angsana New"/>
          <w:i/>
          <w:iCs/>
          <w:sz w:val="30"/>
          <w:szCs w:val="30"/>
        </w:rPr>
        <w:t>10</w:t>
      </w:r>
      <w:r w:rsidR="00B76B6C">
        <w:rPr>
          <w:rFonts w:ascii="Angsana New" w:hAnsi="Angsana New"/>
          <w:i/>
          <w:iCs/>
          <w:sz w:val="30"/>
          <w:szCs w:val="30"/>
        </w:rPr>
        <w:t>.</w:t>
      </w:r>
      <w:r w:rsidR="00D110C5">
        <w:rPr>
          <w:rFonts w:ascii="Angsana New" w:hAnsi="Angsana New"/>
          <w:i/>
          <w:iCs/>
          <w:sz w:val="30"/>
          <w:szCs w:val="30"/>
        </w:rPr>
        <w:t>0</w:t>
      </w:r>
      <w:r w:rsidR="00BC1D11" w:rsidRPr="00BC1D11">
        <w:rPr>
          <w:rFonts w:ascii="Angsana New" w:hAnsi="Angsana New"/>
          <w:i/>
          <w:iCs/>
          <w:sz w:val="30"/>
          <w:szCs w:val="30"/>
        </w:rPr>
        <w:t xml:space="preserve"> </w:t>
      </w:r>
      <w:r w:rsidR="00FB5507" w:rsidRPr="00BC1D11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94B98B4" w14:textId="77777777" w:rsidR="00D10489" w:rsidRPr="004359E9" w:rsidRDefault="00D10489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97D0546" w14:textId="05946E0D" w:rsidR="00A91BC2" w:rsidRPr="004C554B" w:rsidRDefault="00E20D4F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13015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21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Pr="00313015">
        <w:rPr>
          <w:rFonts w:ascii="Angsana New" w:hAnsi="Angsana New" w:hint="cs"/>
          <w:sz w:val="30"/>
          <w:szCs w:val="30"/>
          <w:cs/>
        </w:rPr>
        <w:t>ตุลาคม</w:t>
      </w:r>
      <w:r w:rsidR="00CB1CD1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2562</w:t>
      </w:r>
      <w:r w:rsidR="00CB1CD1">
        <w:rPr>
          <w:rFonts w:ascii="Angsana New" w:hAnsi="Angsana New"/>
          <w:sz w:val="30"/>
          <w:szCs w:val="30"/>
        </w:rPr>
        <w:t xml:space="preserve"> </w:t>
      </w:r>
      <w:r w:rsidRPr="00313015">
        <w:rPr>
          <w:rFonts w:ascii="Angsana New" w:hAnsi="Angsana New" w:hint="cs"/>
          <w:sz w:val="30"/>
          <w:szCs w:val="30"/>
          <w:cs/>
        </w:rPr>
        <w:t>บริษัทได้ทำสัญญาการใช้</w:t>
      </w:r>
      <w:r w:rsidR="0048443C" w:rsidRPr="00313015">
        <w:rPr>
          <w:rFonts w:ascii="Angsana New" w:hAnsi="Angsana New" w:hint="cs"/>
          <w:sz w:val="30"/>
          <w:szCs w:val="30"/>
          <w:cs/>
        </w:rPr>
        <w:t>โครงสร้างพื้นฐาน และสัญญาการใช้พื้นที่สำหรับระบบสายส่งระบบท่อ และโครงสร้างพื้นฐาน</w:t>
      </w:r>
      <w:r w:rsidRPr="00313015">
        <w:rPr>
          <w:rFonts w:ascii="Angsana New" w:hAnsi="Angsana New" w:hint="cs"/>
          <w:sz w:val="30"/>
          <w:szCs w:val="30"/>
          <w:cs/>
        </w:rPr>
        <w:t>กับบริษัทแห่งหนึ่ง</w:t>
      </w:r>
      <w:r w:rsidRPr="00313015">
        <w:rPr>
          <w:rFonts w:ascii="Angsana New" w:hAnsi="Angsana New"/>
          <w:sz w:val="30"/>
          <w:szCs w:val="30"/>
          <w:cs/>
        </w:rPr>
        <w:t xml:space="preserve"> </w:t>
      </w:r>
      <w:r w:rsidRPr="00313015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313015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313015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91FD7">
        <w:rPr>
          <w:rFonts w:ascii="Angsana New" w:hAnsi="Angsana New"/>
          <w:b/>
          <w:spacing w:val="-4"/>
          <w:sz w:val="30"/>
          <w:szCs w:val="30"/>
          <w:cs/>
        </w:rPr>
        <w:t>จำนวน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50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Pr="00191F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91F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91F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191FD7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19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Pr="00313015">
        <w:rPr>
          <w:rFonts w:ascii="Angsana New" w:hAnsi="Angsana New"/>
          <w:b/>
          <w:sz w:val="30"/>
          <w:szCs w:val="30"/>
          <w:cs/>
        </w:rPr>
        <w:t>ปี</w:t>
      </w:r>
      <w:r w:rsidR="00A33084" w:rsidRPr="0031301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13015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313015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D110C5">
        <w:rPr>
          <w:rFonts w:ascii="Angsana New" w:hAnsi="Angsana New"/>
          <w:sz w:val="30"/>
          <w:szCs w:val="30"/>
        </w:rPr>
        <w:t>31</w:t>
      </w:r>
      <w:r w:rsidR="00406C47">
        <w:rPr>
          <w:rFonts w:ascii="Angsana New" w:hAnsi="Angsana New" w:hint="cs"/>
          <w:sz w:val="30"/>
          <w:szCs w:val="30"/>
          <w:cs/>
        </w:rPr>
        <w:t xml:space="preserve"> </w:t>
      </w:r>
      <w:r w:rsidRPr="00313015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313015">
        <w:rPr>
          <w:rFonts w:ascii="Angsana New" w:hAnsi="Angsana New"/>
          <w:sz w:val="30"/>
          <w:szCs w:val="30"/>
          <w:cs/>
        </w:rPr>
        <w:t>2</w:t>
      </w:r>
      <w:r w:rsidR="00814E80" w:rsidRPr="00313015">
        <w:rPr>
          <w:rFonts w:ascii="Angsana New" w:hAnsi="Angsana New"/>
          <w:sz w:val="30"/>
          <w:szCs w:val="30"/>
          <w:cs/>
        </w:rPr>
        <w:t>56</w:t>
      </w:r>
      <w:r w:rsidR="00BC1D11" w:rsidRPr="00313015">
        <w:rPr>
          <w:rFonts w:ascii="Angsana New" w:hAnsi="Angsana New"/>
          <w:sz w:val="30"/>
          <w:szCs w:val="30"/>
          <w:cs/>
        </w:rPr>
        <w:t>6</w:t>
      </w:r>
      <w:r w:rsidR="00B658A0">
        <w:rPr>
          <w:rFonts w:ascii="Angsana New" w:hAnsi="Angsana New"/>
          <w:sz w:val="30"/>
          <w:szCs w:val="30"/>
        </w:rPr>
        <w:t xml:space="preserve"> </w:t>
      </w:r>
      <w:r w:rsidRPr="00A044F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044FB">
        <w:rPr>
          <w:rFonts w:ascii="Angsana New" w:hAnsi="Angsana New"/>
          <w:sz w:val="30"/>
          <w:szCs w:val="30"/>
          <w:cs/>
        </w:rPr>
        <w:t>39</w:t>
      </w:r>
      <w:r w:rsidR="00D03CAA">
        <w:rPr>
          <w:rFonts w:ascii="Angsana New" w:hAnsi="Angsana New"/>
          <w:sz w:val="30"/>
          <w:szCs w:val="30"/>
          <w:cs/>
        </w:rPr>
        <w:t>.0</w:t>
      </w:r>
      <w:r w:rsidR="00A044FB">
        <w:rPr>
          <w:rFonts w:ascii="Angsana New" w:hAnsi="Angsana New"/>
          <w:sz w:val="30"/>
          <w:szCs w:val="30"/>
          <w:cs/>
        </w:rPr>
        <w:t xml:space="preserve"> </w:t>
      </w:r>
      <w:r w:rsidRPr="00A452EA">
        <w:rPr>
          <w:rFonts w:ascii="Angsana New" w:hAnsi="Angsana New" w:hint="cs"/>
          <w:sz w:val="30"/>
          <w:szCs w:val="30"/>
          <w:cs/>
        </w:rPr>
        <w:t>ล้านบาท</w:t>
      </w:r>
      <w:r w:rsidRPr="00A452EA">
        <w:rPr>
          <w:rFonts w:ascii="Angsana New" w:hAnsi="Angsana New"/>
          <w:sz w:val="30"/>
          <w:szCs w:val="30"/>
          <w:cs/>
        </w:rPr>
        <w:t xml:space="preserve"> </w:t>
      </w:r>
      <w:r w:rsidRPr="00A452EA">
        <w:rPr>
          <w:rFonts w:ascii="Angsana New" w:hAnsi="Angsana New"/>
          <w:i/>
          <w:iCs/>
          <w:sz w:val="30"/>
          <w:szCs w:val="30"/>
          <w:cs/>
        </w:rPr>
        <w:t>(</w:t>
      </w:r>
      <w:r w:rsidR="00B070E9" w:rsidRPr="00313015">
        <w:rPr>
          <w:rFonts w:ascii="Angsana New" w:hAnsi="Angsana New"/>
          <w:i/>
          <w:iCs/>
          <w:sz w:val="30"/>
          <w:szCs w:val="30"/>
          <w:cs/>
        </w:rPr>
        <w:t>2</w:t>
      </w:r>
      <w:r w:rsidR="00814E80" w:rsidRPr="00313015">
        <w:rPr>
          <w:rFonts w:ascii="Angsana New" w:hAnsi="Angsana New"/>
          <w:i/>
          <w:iCs/>
          <w:sz w:val="30"/>
          <w:szCs w:val="30"/>
          <w:cs/>
        </w:rPr>
        <w:t>56</w:t>
      </w:r>
      <w:r w:rsidR="00313015" w:rsidRPr="00313015">
        <w:rPr>
          <w:rFonts w:ascii="Angsana New" w:hAnsi="Angsana New"/>
          <w:i/>
          <w:iCs/>
          <w:sz w:val="30"/>
          <w:szCs w:val="30"/>
          <w:cs/>
        </w:rPr>
        <w:t>5</w:t>
      </w:r>
      <w:r w:rsidR="00FF5708" w:rsidRPr="00313015">
        <w:rPr>
          <w:rFonts w:ascii="Angsana New" w:hAnsi="Angsana New"/>
          <w:i/>
          <w:iCs/>
          <w:sz w:val="30"/>
          <w:szCs w:val="30"/>
          <w:cs/>
        </w:rPr>
        <w:t>:</w:t>
      </w:r>
      <w:r w:rsidR="00934513" w:rsidRPr="00BC1D11">
        <w:rPr>
          <w:rFonts w:ascii="Angsana New" w:hAnsi="Angsana New"/>
          <w:i/>
          <w:iCs/>
          <w:sz w:val="30"/>
          <w:szCs w:val="30"/>
        </w:rPr>
        <w:t xml:space="preserve"> </w:t>
      </w:r>
      <w:r w:rsidR="00B070E9" w:rsidRPr="00313015">
        <w:rPr>
          <w:rFonts w:ascii="Angsana New" w:hAnsi="Angsana New"/>
          <w:i/>
          <w:iCs/>
          <w:sz w:val="30"/>
          <w:szCs w:val="30"/>
          <w:cs/>
        </w:rPr>
        <w:t>4</w:t>
      </w:r>
      <w:r w:rsidR="00313015" w:rsidRPr="00313015">
        <w:rPr>
          <w:rFonts w:ascii="Angsana New" w:hAnsi="Angsana New"/>
          <w:i/>
          <w:iCs/>
          <w:sz w:val="30"/>
          <w:szCs w:val="30"/>
          <w:cs/>
        </w:rPr>
        <w:t>1.6</w:t>
      </w:r>
      <w:r w:rsidR="00E72D7C" w:rsidRPr="0031301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72D7C" w:rsidRPr="0031301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31301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C40038D" w14:textId="77777777" w:rsidR="003D6B4F" w:rsidRPr="00CF1812" w:rsidRDefault="003D6B4F" w:rsidP="00CF1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3D6B4F" w:rsidRPr="00CF1812" w:rsidSect="00B37ACE">
      <w:headerReference w:type="default" r:id="rId29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3C216" w14:textId="77777777" w:rsidR="008B6EAC" w:rsidRDefault="008B6EAC" w:rsidP="004956B4">
      <w:r>
        <w:separator/>
      </w:r>
    </w:p>
  </w:endnote>
  <w:endnote w:type="continuationSeparator" w:id="0">
    <w:p w14:paraId="65CB7A07" w14:textId="77777777" w:rsidR="008B6EAC" w:rsidRDefault="008B6EAC" w:rsidP="004956B4">
      <w:r>
        <w:continuationSeparator/>
      </w:r>
    </w:p>
  </w:endnote>
  <w:endnote w:type="continuationNotice" w:id="1">
    <w:p w14:paraId="3092FA8D" w14:textId="77777777" w:rsidR="008B6EAC" w:rsidRDefault="008B6E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3D55" w14:textId="6F0AF76A" w:rsidR="00CE6DF9" w:rsidRPr="003021FF" w:rsidRDefault="00CE6DF9" w:rsidP="00B06928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D110C5">
      <w:rPr>
        <w:rStyle w:val="PageNumber"/>
        <w:rFonts w:ascii="Angsana New" w:hAnsi="Angsana New"/>
        <w:noProof/>
        <w:sz w:val="30"/>
        <w:szCs w:val="30"/>
      </w:rPr>
      <w:t>2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16DAE09" w14:textId="77777777" w:rsidR="00CE6DF9" w:rsidRDefault="00CE6DF9" w:rsidP="00B06928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45A5" w14:textId="478C7AC8" w:rsidR="00CE6DF9" w:rsidRPr="00D83FF5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917BE5">
      <w:rPr>
        <w:rFonts w:ascii="Angsana New" w:hAnsi="Angsana New"/>
        <w:noProof/>
        <w:sz w:val="30"/>
        <w:szCs w:val="30"/>
      </w:rPr>
      <w:t>NNCLT3-Ye'23-set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D110C5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D110C5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D00E" w14:textId="2FCE43BC" w:rsidR="00764E16" w:rsidRPr="003021FF" w:rsidRDefault="00764E16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D110C5">
      <w:rPr>
        <w:rStyle w:val="PageNumber"/>
        <w:rFonts w:ascii="Angsana New" w:hAnsi="Angsana New"/>
        <w:noProof/>
        <w:sz w:val="30"/>
        <w:szCs w:val="30"/>
      </w:rPr>
      <w:t>8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E258C4A" w14:textId="77777777" w:rsidR="00764E16" w:rsidRPr="00080062" w:rsidRDefault="00764E16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78F0A" w14:textId="3FE15AAB" w:rsidR="00764E16" w:rsidRPr="00D83FF5" w:rsidRDefault="00764E16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17BE5">
      <w:rPr>
        <w:rFonts w:ascii="Angsana New" w:hAnsi="Angsana New"/>
        <w:noProof/>
        <w:sz w:val="30"/>
        <w:szCs w:val="30"/>
      </w:rPr>
      <w:t>NNCLT3-Ye'23-set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D110C5">
      <w:rPr>
        <w:rStyle w:val="PageNumber"/>
        <w:rFonts w:ascii="Angsana New" w:hAnsi="Angsana New"/>
        <w:noProof/>
        <w:sz w:val="30"/>
        <w:szCs w:val="30"/>
      </w:rPr>
      <w:t>9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E5FF" w14:textId="28A3EF83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D110C5">
      <w:rPr>
        <w:rStyle w:val="PageNumber"/>
        <w:rFonts w:ascii="Angsana New" w:hAnsi="Angsana New"/>
        <w:noProof/>
        <w:sz w:val="30"/>
        <w:szCs w:val="30"/>
      </w:rPr>
      <w:t>6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4974932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BEA4" w14:textId="2D7025DA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D110C5">
      <w:rPr>
        <w:rStyle w:val="PageNumber"/>
        <w:rFonts w:ascii="Angsana New" w:hAnsi="Angsana New"/>
        <w:noProof/>
        <w:sz w:val="30"/>
        <w:szCs w:val="30"/>
      </w:rPr>
      <w:t>1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3C64F27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92571" w14:textId="004950B1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D110C5">
      <w:rPr>
        <w:rStyle w:val="PageNumber"/>
        <w:rFonts w:ascii="Angsana New" w:hAnsi="Angsana New"/>
        <w:noProof/>
        <w:sz w:val="30"/>
        <w:szCs w:val="30"/>
      </w:rPr>
      <w:t>5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681E3C96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71B6" w14:textId="25724555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="00D110C5">
      <w:rPr>
        <w:rStyle w:val="PageNumber"/>
        <w:rFonts w:ascii="Angsana New" w:hAnsi="Angsana New"/>
        <w:noProof/>
        <w:sz w:val="30"/>
        <w:szCs w:val="30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BA02084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393F" w14:textId="77777777" w:rsidR="008B6EAC" w:rsidRDefault="008B6EAC" w:rsidP="004956B4">
      <w:r>
        <w:separator/>
      </w:r>
    </w:p>
  </w:footnote>
  <w:footnote w:type="continuationSeparator" w:id="0">
    <w:p w14:paraId="2D309EBC" w14:textId="77777777" w:rsidR="008B6EAC" w:rsidRDefault="008B6EAC" w:rsidP="004956B4">
      <w:r>
        <w:continuationSeparator/>
      </w:r>
    </w:p>
  </w:footnote>
  <w:footnote w:type="continuationNotice" w:id="1">
    <w:p w14:paraId="50E61570" w14:textId="77777777" w:rsidR="008B6EAC" w:rsidRDefault="008B6E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BF10" w14:textId="587947F4" w:rsidR="00CE6DF9" w:rsidRPr="001E2301" w:rsidRDefault="00CE6DF9" w:rsidP="00CF30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62598C2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24369" w14:textId="53E797DF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110C5">
      <w:rPr>
        <w:rFonts w:ascii="Angsana New" w:hAnsi="Angsana New"/>
        <w:b/>
        <w:bCs/>
        <w:sz w:val="32"/>
        <w:szCs w:val="32"/>
        <w:cs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110C5">
      <w:rPr>
        <w:rFonts w:ascii="Angsana New" w:hAnsi="Angsana New"/>
        <w:b/>
        <w:bCs/>
        <w:sz w:val="32"/>
        <w:szCs w:val="32"/>
        <w:cs/>
      </w:rPr>
      <w:t>2566</w:t>
    </w:r>
  </w:p>
  <w:p w14:paraId="13C0F36E" w14:textId="68B1F1CF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38F5" w14:textId="7C1D6C2A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A5C46D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76D76FE" w14:textId="00CAC610" w:rsidR="00CE6DF9" w:rsidRPr="00850A09" w:rsidRDefault="00CE6DF9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2566</w:t>
    </w:r>
  </w:p>
  <w:p w14:paraId="4D7ACF9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1063" w14:textId="61A1BE3A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9E082BA" w14:textId="77777777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03EE77" w14:textId="395F9000" w:rsidR="00CE6DF9" w:rsidRPr="00850A09" w:rsidRDefault="00CE6DF9" w:rsidP="00BD4462">
    <w:pPr>
      <w:pStyle w:val="acctmainheading"/>
      <w:spacing w:after="0" w:line="240" w:lineRule="atLeast"/>
      <w:ind w:left="630" w:hanging="630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2566</w:t>
    </w:r>
  </w:p>
  <w:p w14:paraId="22E01D5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5744" w14:textId="5463B955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A5C011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C62962" w14:textId="70160E88" w:rsidR="00CE6DF9" w:rsidRPr="00850A09" w:rsidRDefault="00CE6DF9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2566</w:t>
    </w:r>
  </w:p>
  <w:p w14:paraId="652E934E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4E26" w14:textId="77777777" w:rsidR="00CE6DF9" w:rsidRPr="00FA7747" w:rsidRDefault="00917BE5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w:pict w14:anchorId="2E7139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margin-left:78pt;margin-top:203.75pt;width:276pt;height:108pt;rotation:-2098978fd;z-index:251658240" filled="f" strokecolor="silver">
          <v:shadow color="#868686"/>
          <v:textpath style="font-family:&quot;Times New Roman&quot;;v-text-kern:t" trim="t" fitpath="t" string="Draft"/>
        </v:shape>
      </w:pict>
    </w:r>
    <w:r w:rsidR="00CE6DF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E6DF9">
      <w:rPr>
        <w:rFonts w:ascii="Angsana New" w:hAnsi="Angsana New" w:hint="cs"/>
        <w:b/>
        <w:bCs/>
        <w:sz w:val="32"/>
        <w:szCs w:val="32"/>
        <w:cs/>
      </w:rPr>
      <w:t>นวนคร</w:t>
    </w:r>
    <w:r w:rsidR="00CE6DF9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2567CA58" w14:textId="77777777" w:rsidR="00CE6DF9" w:rsidRPr="00FA7747" w:rsidRDefault="00CE6DF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9CA50D6" w14:textId="2623C75D" w:rsidR="00CE6DF9" w:rsidRDefault="00CE6DF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D110C5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D110C5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D110C5">
      <w:rPr>
        <w:rFonts w:ascii="Angsana New" w:hAnsi="Angsana New"/>
        <w:sz w:val="32"/>
        <w:szCs w:val="32"/>
        <w:lang w:val="en-US"/>
      </w:rPr>
      <w:t>2548</w:t>
    </w:r>
  </w:p>
  <w:p w14:paraId="018BE46F" w14:textId="77777777" w:rsidR="00CE6DF9" w:rsidRPr="00D8216C" w:rsidRDefault="00CE6DF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6065D" w14:textId="77777777" w:rsidR="00764E16" w:rsidRPr="00206630" w:rsidRDefault="00764E16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CCEFB72" w14:textId="77777777" w:rsidR="00764E16" w:rsidRPr="00206630" w:rsidRDefault="00764E16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B912BAA" w14:textId="3E29044E" w:rsidR="00764E16" w:rsidRDefault="00764E16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D110C5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110C5">
      <w:rPr>
        <w:rFonts w:ascii="Angsana New" w:hAnsi="Angsana New" w:hint="cs"/>
        <w:b/>
        <w:bCs/>
        <w:sz w:val="32"/>
        <w:szCs w:val="32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D110C5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B44FE23" w14:textId="77777777" w:rsidR="00764E16" w:rsidRPr="00206630" w:rsidRDefault="00764E1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0AEAE" w14:textId="77777777" w:rsidR="00CE6DF9" w:rsidRPr="001E2301" w:rsidRDefault="00CE6DF9" w:rsidP="00F24D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05A00F5" w14:textId="080E6AB4" w:rsidR="00CE6DF9" w:rsidRDefault="00CE6DF9" w:rsidP="00F24D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F5B733B" w14:textId="77777777" w:rsidR="00CE6DF9" w:rsidRDefault="00CE6DF9" w:rsidP="00F24D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110C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D110C5">
      <w:rPr>
        <w:rFonts w:ascii="Angsana New" w:hAnsi="Angsana New"/>
        <w:b/>
        <w:bCs/>
        <w:sz w:val="32"/>
        <w:szCs w:val="32"/>
      </w:rPr>
      <w:t>2566</w:t>
    </w:r>
  </w:p>
  <w:p w14:paraId="610776D4" w14:textId="72C79FFD" w:rsidR="00CE6DF9" w:rsidRPr="001E2301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A6251" w14:textId="77777777" w:rsidR="00F3644F" w:rsidRPr="001E2301" w:rsidRDefault="00F3644F" w:rsidP="002218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D8AAD4B" w14:textId="77777777" w:rsidR="00F3644F" w:rsidRDefault="00F3644F" w:rsidP="002218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C26F75A" w14:textId="53F2048B" w:rsidR="00F3644F" w:rsidRDefault="00F3644F" w:rsidP="002218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cs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  <w:cs/>
      </w:rPr>
      <w:t>2566</w:t>
    </w:r>
  </w:p>
  <w:p w14:paraId="7DEC211E" w14:textId="77777777" w:rsidR="008358C6" w:rsidRDefault="008358C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7D41" w14:textId="52AE48C4" w:rsidR="00CE6DF9" w:rsidRPr="001E2301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F52C5B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B3A81B" w14:textId="417272CE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110C5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110C5">
      <w:rPr>
        <w:rFonts w:ascii="Angsana New" w:hAnsi="Angsana New"/>
        <w:b/>
        <w:bCs/>
        <w:sz w:val="32"/>
        <w:szCs w:val="32"/>
      </w:rPr>
      <w:t>2566</w:t>
    </w:r>
  </w:p>
  <w:p w14:paraId="1244CFD4" w14:textId="77777777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11BA" w14:textId="5BD82F1F" w:rsidR="00CE6DF9" w:rsidRPr="001E2301" w:rsidRDefault="00CE6DF9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5CDF38" w14:textId="77777777" w:rsidR="00CE6DF9" w:rsidRDefault="00CE6DF9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FEC283C" w14:textId="2A494266" w:rsidR="00CE6DF9" w:rsidRPr="00850A09" w:rsidRDefault="00CE6DF9" w:rsidP="00A20E05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2566</w:t>
    </w:r>
  </w:p>
  <w:p w14:paraId="71D044CF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13CB" w14:textId="0B0363C7" w:rsidR="00CE6DF9" w:rsidRPr="001E2301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CEF3AE5" w14:textId="77777777" w:rsidR="00CE6DF9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0B34F77" w14:textId="0376927B" w:rsidR="00CE6DF9" w:rsidRPr="00850A09" w:rsidRDefault="00CE6DF9" w:rsidP="009D5230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2566</w:t>
    </w:r>
  </w:p>
  <w:p w14:paraId="49FC4DC3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F7CE" w14:textId="38C84B1C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C22728C" w14:textId="77777777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0916775" w14:textId="269449FD" w:rsidR="00CE6DF9" w:rsidRPr="00850A09" w:rsidRDefault="00CE6DF9" w:rsidP="00850A0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D110C5">
      <w:rPr>
        <w:rFonts w:ascii="Angsana New" w:hAnsi="Angsana New"/>
        <w:bCs/>
        <w:iCs/>
        <w:sz w:val="32"/>
        <w:szCs w:val="32"/>
        <w:lang w:val="en-US" w:bidi="th-TH"/>
      </w:rPr>
      <w:t>2566</w:t>
    </w:r>
  </w:p>
  <w:p w14:paraId="753AE46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6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76186461">
    <w:abstractNumId w:val="6"/>
  </w:num>
  <w:num w:numId="2" w16cid:durableId="515537896">
    <w:abstractNumId w:val="5"/>
  </w:num>
  <w:num w:numId="3" w16cid:durableId="1994216745">
    <w:abstractNumId w:val="7"/>
  </w:num>
  <w:num w:numId="4" w16cid:durableId="596712482">
    <w:abstractNumId w:val="3"/>
  </w:num>
  <w:num w:numId="5" w16cid:durableId="1625116877">
    <w:abstractNumId w:val="2"/>
  </w:num>
  <w:num w:numId="6" w16cid:durableId="1959532205">
    <w:abstractNumId w:val="0"/>
  </w:num>
  <w:num w:numId="7" w16cid:durableId="1628320800">
    <w:abstractNumId w:val="1"/>
  </w:num>
  <w:num w:numId="8" w16cid:durableId="2095978342">
    <w:abstractNumId w:val="4"/>
  </w:num>
  <w:num w:numId="9" w16cid:durableId="406730780">
    <w:abstractNumId w:val="18"/>
  </w:num>
  <w:num w:numId="10" w16cid:durableId="245919703">
    <w:abstractNumId w:val="13"/>
  </w:num>
  <w:num w:numId="11" w16cid:durableId="2129813621">
    <w:abstractNumId w:val="28"/>
  </w:num>
  <w:num w:numId="12" w16cid:durableId="1717463849">
    <w:abstractNumId w:val="20"/>
  </w:num>
  <w:num w:numId="13" w16cid:durableId="1857693">
    <w:abstractNumId w:val="30"/>
  </w:num>
  <w:num w:numId="14" w16cid:durableId="1496147336">
    <w:abstractNumId w:val="25"/>
  </w:num>
  <w:num w:numId="15" w16cid:durableId="55082290">
    <w:abstractNumId w:val="21"/>
  </w:num>
  <w:num w:numId="16" w16cid:durableId="1592464810">
    <w:abstractNumId w:val="12"/>
  </w:num>
  <w:num w:numId="17" w16cid:durableId="2125223997">
    <w:abstractNumId w:val="9"/>
  </w:num>
  <w:num w:numId="18" w16cid:durableId="271860395">
    <w:abstractNumId w:val="11"/>
  </w:num>
  <w:num w:numId="19" w16cid:durableId="1402950333">
    <w:abstractNumId w:val="26"/>
  </w:num>
  <w:num w:numId="20" w16cid:durableId="212738320">
    <w:abstractNumId w:val="22"/>
  </w:num>
  <w:num w:numId="21" w16cid:durableId="2110157603">
    <w:abstractNumId w:val="16"/>
  </w:num>
  <w:num w:numId="22" w16cid:durableId="20784567">
    <w:abstractNumId w:val="10"/>
  </w:num>
  <w:num w:numId="23" w16cid:durableId="452292478">
    <w:abstractNumId w:val="27"/>
  </w:num>
  <w:num w:numId="24" w16cid:durableId="344015385">
    <w:abstractNumId w:val="24"/>
  </w:num>
  <w:num w:numId="25" w16cid:durableId="756948053">
    <w:abstractNumId w:val="29"/>
  </w:num>
  <w:num w:numId="26" w16cid:durableId="738098225">
    <w:abstractNumId w:val="14"/>
  </w:num>
  <w:num w:numId="27" w16cid:durableId="1194920532">
    <w:abstractNumId w:val="32"/>
  </w:num>
  <w:num w:numId="28" w16cid:durableId="158498236">
    <w:abstractNumId w:val="17"/>
  </w:num>
  <w:num w:numId="29" w16cid:durableId="1019352607">
    <w:abstractNumId w:val="15"/>
  </w:num>
  <w:num w:numId="30" w16cid:durableId="1615557097">
    <w:abstractNumId w:val="19"/>
  </w:num>
  <w:num w:numId="31" w16cid:durableId="801964677">
    <w:abstractNumId w:val="23"/>
  </w:num>
  <w:num w:numId="32" w16cid:durableId="1376388254">
    <w:abstractNumId w:val="31"/>
  </w:num>
  <w:num w:numId="33" w16cid:durableId="901062155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1E2"/>
    <w:rsid w:val="000002C2"/>
    <w:rsid w:val="000002F2"/>
    <w:rsid w:val="00000481"/>
    <w:rsid w:val="0000074E"/>
    <w:rsid w:val="00000950"/>
    <w:rsid w:val="00000D51"/>
    <w:rsid w:val="00000FBB"/>
    <w:rsid w:val="0000105E"/>
    <w:rsid w:val="000013B4"/>
    <w:rsid w:val="000016FE"/>
    <w:rsid w:val="000018BC"/>
    <w:rsid w:val="000019C7"/>
    <w:rsid w:val="00001B7D"/>
    <w:rsid w:val="00001C58"/>
    <w:rsid w:val="00001FA3"/>
    <w:rsid w:val="00001FC3"/>
    <w:rsid w:val="0000201D"/>
    <w:rsid w:val="0000222D"/>
    <w:rsid w:val="0000230D"/>
    <w:rsid w:val="00002340"/>
    <w:rsid w:val="00002354"/>
    <w:rsid w:val="00002658"/>
    <w:rsid w:val="00002802"/>
    <w:rsid w:val="00002D71"/>
    <w:rsid w:val="00003115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362"/>
    <w:rsid w:val="0000469C"/>
    <w:rsid w:val="000049F3"/>
    <w:rsid w:val="00004E9C"/>
    <w:rsid w:val="00005027"/>
    <w:rsid w:val="000051B6"/>
    <w:rsid w:val="00005374"/>
    <w:rsid w:val="000056C5"/>
    <w:rsid w:val="000059A4"/>
    <w:rsid w:val="00005A60"/>
    <w:rsid w:val="00005AAF"/>
    <w:rsid w:val="00005B2E"/>
    <w:rsid w:val="00006302"/>
    <w:rsid w:val="00006328"/>
    <w:rsid w:val="000064B9"/>
    <w:rsid w:val="000064BA"/>
    <w:rsid w:val="0000666C"/>
    <w:rsid w:val="00006761"/>
    <w:rsid w:val="000068D4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386"/>
    <w:rsid w:val="00010442"/>
    <w:rsid w:val="00010447"/>
    <w:rsid w:val="00010450"/>
    <w:rsid w:val="000105D0"/>
    <w:rsid w:val="000106EF"/>
    <w:rsid w:val="00010BB5"/>
    <w:rsid w:val="00010EB4"/>
    <w:rsid w:val="0001130D"/>
    <w:rsid w:val="000115E8"/>
    <w:rsid w:val="00011912"/>
    <w:rsid w:val="0001195F"/>
    <w:rsid w:val="00011AE8"/>
    <w:rsid w:val="0001239A"/>
    <w:rsid w:val="00012584"/>
    <w:rsid w:val="00012669"/>
    <w:rsid w:val="000126DC"/>
    <w:rsid w:val="00012704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C5"/>
    <w:rsid w:val="000144EE"/>
    <w:rsid w:val="000146A9"/>
    <w:rsid w:val="0001489D"/>
    <w:rsid w:val="000150A4"/>
    <w:rsid w:val="000151CC"/>
    <w:rsid w:val="000151E3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876"/>
    <w:rsid w:val="0001698E"/>
    <w:rsid w:val="00016A7D"/>
    <w:rsid w:val="00016AF6"/>
    <w:rsid w:val="00016CE3"/>
    <w:rsid w:val="00016D75"/>
    <w:rsid w:val="00016F35"/>
    <w:rsid w:val="000175B6"/>
    <w:rsid w:val="00017B6E"/>
    <w:rsid w:val="00017E07"/>
    <w:rsid w:val="00017E99"/>
    <w:rsid w:val="00017EB4"/>
    <w:rsid w:val="00017FF8"/>
    <w:rsid w:val="00020094"/>
    <w:rsid w:val="000201E8"/>
    <w:rsid w:val="00020479"/>
    <w:rsid w:val="00020D82"/>
    <w:rsid w:val="00020D9C"/>
    <w:rsid w:val="00020EAD"/>
    <w:rsid w:val="00020EFA"/>
    <w:rsid w:val="00020FC5"/>
    <w:rsid w:val="000210E9"/>
    <w:rsid w:val="000215BB"/>
    <w:rsid w:val="0002160F"/>
    <w:rsid w:val="00021618"/>
    <w:rsid w:val="000216F4"/>
    <w:rsid w:val="00021A27"/>
    <w:rsid w:val="00022033"/>
    <w:rsid w:val="00022050"/>
    <w:rsid w:val="0002211B"/>
    <w:rsid w:val="0002225D"/>
    <w:rsid w:val="000222AC"/>
    <w:rsid w:val="00022579"/>
    <w:rsid w:val="000225F0"/>
    <w:rsid w:val="00022705"/>
    <w:rsid w:val="00022951"/>
    <w:rsid w:val="000229AD"/>
    <w:rsid w:val="00022B18"/>
    <w:rsid w:val="000233CC"/>
    <w:rsid w:val="00023491"/>
    <w:rsid w:val="0002350A"/>
    <w:rsid w:val="0002356F"/>
    <w:rsid w:val="00023CF3"/>
    <w:rsid w:val="00023E11"/>
    <w:rsid w:val="00024246"/>
    <w:rsid w:val="000242B8"/>
    <w:rsid w:val="0002445A"/>
    <w:rsid w:val="000244B4"/>
    <w:rsid w:val="0002466E"/>
    <w:rsid w:val="000246FE"/>
    <w:rsid w:val="000247B2"/>
    <w:rsid w:val="00024846"/>
    <w:rsid w:val="000248A8"/>
    <w:rsid w:val="000248DE"/>
    <w:rsid w:val="00024ABC"/>
    <w:rsid w:val="00024C07"/>
    <w:rsid w:val="00024C30"/>
    <w:rsid w:val="00024CCA"/>
    <w:rsid w:val="000250A9"/>
    <w:rsid w:val="0002548D"/>
    <w:rsid w:val="000256D4"/>
    <w:rsid w:val="00025798"/>
    <w:rsid w:val="0002589B"/>
    <w:rsid w:val="00025BEB"/>
    <w:rsid w:val="00025CDE"/>
    <w:rsid w:val="00025CFD"/>
    <w:rsid w:val="00025D5D"/>
    <w:rsid w:val="00025EF4"/>
    <w:rsid w:val="00026699"/>
    <w:rsid w:val="0002671B"/>
    <w:rsid w:val="00026788"/>
    <w:rsid w:val="00026898"/>
    <w:rsid w:val="00026A96"/>
    <w:rsid w:val="00027030"/>
    <w:rsid w:val="000273D0"/>
    <w:rsid w:val="000275FA"/>
    <w:rsid w:val="00027E22"/>
    <w:rsid w:val="00027F26"/>
    <w:rsid w:val="00027FA7"/>
    <w:rsid w:val="0003064B"/>
    <w:rsid w:val="0003080A"/>
    <w:rsid w:val="00030C04"/>
    <w:rsid w:val="00030D14"/>
    <w:rsid w:val="00030D42"/>
    <w:rsid w:val="00030F9A"/>
    <w:rsid w:val="00030FAF"/>
    <w:rsid w:val="0003104C"/>
    <w:rsid w:val="00031101"/>
    <w:rsid w:val="0003123B"/>
    <w:rsid w:val="000314B7"/>
    <w:rsid w:val="0003150C"/>
    <w:rsid w:val="000318A6"/>
    <w:rsid w:val="00031A5D"/>
    <w:rsid w:val="00031ED6"/>
    <w:rsid w:val="00031FB9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66A"/>
    <w:rsid w:val="00032817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3C"/>
    <w:rsid w:val="000335E0"/>
    <w:rsid w:val="000336C9"/>
    <w:rsid w:val="00033753"/>
    <w:rsid w:val="00033863"/>
    <w:rsid w:val="000339B8"/>
    <w:rsid w:val="00033A26"/>
    <w:rsid w:val="00033DE5"/>
    <w:rsid w:val="00033E76"/>
    <w:rsid w:val="0003434C"/>
    <w:rsid w:val="0003450C"/>
    <w:rsid w:val="0003482C"/>
    <w:rsid w:val="00034899"/>
    <w:rsid w:val="000348FE"/>
    <w:rsid w:val="00034BAD"/>
    <w:rsid w:val="00034BDB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3B"/>
    <w:rsid w:val="00036AF0"/>
    <w:rsid w:val="00036DAD"/>
    <w:rsid w:val="00036F46"/>
    <w:rsid w:val="00037047"/>
    <w:rsid w:val="000374B9"/>
    <w:rsid w:val="00037564"/>
    <w:rsid w:val="00037721"/>
    <w:rsid w:val="00037A20"/>
    <w:rsid w:val="00037B04"/>
    <w:rsid w:val="00037B46"/>
    <w:rsid w:val="00037BD9"/>
    <w:rsid w:val="00037EF7"/>
    <w:rsid w:val="0004044A"/>
    <w:rsid w:val="00040571"/>
    <w:rsid w:val="00040649"/>
    <w:rsid w:val="00040738"/>
    <w:rsid w:val="00040C3B"/>
    <w:rsid w:val="00040F4E"/>
    <w:rsid w:val="00041055"/>
    <w:rsid w:val="000410F1"/>
    <w:rsid w:val="00041371"/>
    <w:rsid w:val="0004156E"/>
    <w:rsid w:val="000417A1"/>
    <w:rsid w:val="000417C7"/>
    <w:rsid w:val="000419C0"/>
    <w:rsid w:val="00041A23"/>
    <w:rsid w:val="00041AE0"/>
    <w:rsid w:val="00041D10"/>
    <w:rsid w:val="00041D11"/>
    <w:rsid w:val="00042290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17"/>
    <w:rsid w:val="00043984"/>
    <w:rsid w:val="000439DE"/>
    <w:rsid w:val="00043AB2"/>
    <w:rsid w:val="0004420A"/>
    <w:rsid w:val="00044303"/>
    <w:rsid w:val="00044405"/>
    <w:rsid w:val="00044849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5F04"/>
    <w:rsid w:val="0004627B"/>
    <w:rsid w:val="0004685C"/>
    <w:rsid w:val="00046BE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751"/>
    <w:rsid w:val="000500F9"/>
    <w:rsid w:val="00050156"/>
    <w:rsid w:val="000502A1"/>
    <w:rsid w:val="000502EB"/>
    <w:rsid w:val="00050579"/>
    <w:rsid w:val="000506A7"/>
    <w:rsid w:val="00050717"/>
    <w:rsid w:val="00050893"/>
    <w:rsid w:val="00050911"/>
    <w:rsid w:val="00050965"/>
    <w:rsid w:val="0005098D"/>
    <w:rsid w:val="00050A4A"/>
    <w:rsid w:val="00050AB1"/>
    <w:rsid w:val="00050DC9"/>
    <w:rsid w:val="00050EE5"/>
    <w:rsid w:val="000510F1"/>
    <w:rsid w:val="000512D8"/>
    <w:rsid w:val="00051576"/>
    <w:rsid w:val="00051636"/>
    <w:rsid w:val="0005187E"/>
    <w:rsid w:val="00051B10"/>
    <w:rsid w:val="00051ED0"/>
    <w:rsid w:val="0005206F"/>
    <w:rsid w:val="0005210B"/>
    <w:rsid w:val="000523EF"/>
    <w:rsid w:val="000527C7"/>
    <w:rsid w:val="00052884"/>
    <w:rsid w:val="00052B57"/>
    <w:rsid w:val="00052D5D"/>
    <w:rsid w:val="00052DEF"/>
    <w:rsid w:val="00052E8F"/>
    <w:rsid w:val="00052F90"/>
    <w:rsid w:val="00053459"/>
    <w:rsid w:val="0005346E"/>
    <w:rsid w:val="000535E3"/>
    <w:rsid w:val="000539DD"/>
    <w:rsid w:val="00053B2B"/>
    <w:rsid w:val="00053DBC"/>
    <w:rsid w:val="00053DF3"/>
    <w:rsid w:val="00053F43"/>
    <w:rsid w:val="0005410E"/>
    <w:rsid w:val="0005469B"/>
    <w:rsid w:val="0005508B"/>
    <w:rsid w:val="000550F4"/>
    <w:rsid w:val="00055100"/>
    <w:rsid w:val="00055231"/>
    <w:rsid w:val="0005538E"/>
    <w:rsid w:val="000554B7"/>
    <w:rsid w:val="0005580F"/>
    <w:rsid w:val="0005591B"/>
    <w:rsid w:val="00055960"/>
    <w:rsid w:val="000559FD"/>
    <w:rsid w:val="00055A1C"/>
    <w:rsid w:val="00055D1B"/>
    <w:rsid w:val="00055D63"/>
    <w:rsid w:val="00055F12"/>
    <w:rsid w:val="00055F2B"/>
    <w:rsid w:val="00055FAA"/>
    <w:rsid w:val="0005649A"/>
    <w:rsid w:val="0005656C"/>
    <w:rsid w:val="000565FF"/>
    <w:rsid w:val="000566B0"/>
    <w:rsid w:val="00056791"/>
    <w:rsid w:val="0005696D"/>
    <w:rsid w:val="00056E0A"/>
    <w:rsid w:val="0005704C"/>
    <w:rsid w:val="000570F9"/>
    <w:rsid w:val="000571A7"/>
    <w:rsid w:val="000571BD"/>
    <w:rsid w:val="0005722F"/>
    <w:rsid w:val="000574DA"/>
    <w:rsid w:val="0005772F"/>
    <w:rsid w:val="00057763"/>
    <w:rsid w:val="000578B0"/>
    <w:rsid w:val="000601EC"/>
    <w:rsid w:val="000602E6"/>
    <w:rsid w:val="00060646"/>
    <w:rsid w:val="00060795"/>
    <w:rsid w:val="00060836"/>
    <w:rsid w:val="000609F7"/>
    <w:rsid w:val="00060C2A"/>
    <w:rsid w:val="00060C8F"/>
    <w:rsid w:val="00060D24"/>
    <w:rsid w:val="000610A7"/>
    <w:rsid w:val="00061234"/>
    <w:rsid w:val="00061278"/>
    <w:rsid w:val="00061340"/>
    <w:rsid w:val="0006147E"/>
    <w:rsid w:val="00061891"/>
    <w:rsid w:val="00061A9B"/>
    <w:rsid w:val="00061B08"/>
    <w:rsid w:val="00061B37"/>
    <w:rsid w:val="00061BB6"/>
    <w:rsid w:val="00061C4E"/>
    <w:rsid w:val="00061D4A"/>
    <w:rsid w:val="00061E76"/>
    <w:rsid w:val="00061FF7"/>
    <w:rsid w:val="000622B0"/>
    <w:rsid w:val="000622FB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2F2D"/>
    <w:rsid w:val="000632E1"/>
    <w:rsid w:val="00063672"/>
    <w:rsid w:val="000638B7"/>
    <w:rsid w:val="000638C0"/>
    <w:rsid w:val="00063B2E"/>
    <w:rsid w:val="00063BB9"/>
    <w:rsid w:val="00063FA4"/>
    <w:rsid w:val="000640DB"/>
    <w:rsid w:val="00064158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D08"/>
    <w:rsid w:val="00065F23"/>
    <w:rsid w:val="00066107"/>
    <w:rsid w:val="00066111"/>
    <w:rsid w:val="000661E1"/>
    <w:rsid w:val="00066342"/>
    <w:rsid w:val="00066700"/>
    <w:rsid w:val="000668A7"/>
    <w:rsid w:val="00066AED"/>
    <w:rsid w:val="00066E95"/>
    <w:rsid w:val="0006703F"/>
    <w:rsid w:val="000670E4"/>
    <w:rsid w:val="0006756E"/>
    <w:rsid w:val="00067810"/>
    <w:rsid w:val="00067CD0"/>
    <w:rsid w:val="00067D22"/>
    <w:rsid w:val="00067DEB"/>
    <w:rsid w:val="00067F3B"/>
    <w:rsid w:val="00070BDA"/>
    <w:rsid w:val="00070FC4"/>
    <w:rsid w:val="000710A9"/>
    <w:rsid w:val="000710D1"/>
    <w:rsid w:val="0007112A"/>
    <w:rsid w:val="00071354"/>
    <w:rsid w:val="00071380"/>
    <w:rsid w:val="00071734"/>
    <w:rsid w:val="00071746"/>
    <w:rsid w:val="0007174D"/>
    <w:rsid w:val="0007190F"/>
    <w:rsid w:val="0007193C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DB7"/>
    <w:rsid w:val="000744FA"/>
    <w:rsid w:val="0007454C"/>
    <w:rsid w:val="00074605"/>
    <w:rsid w:val="00074C63"/>
    <w:rsid w:val="0007509B"/>
    <w:rsid w:val="000750F5"/>
    <w:rsid w:val="000751B4"/>
    <w:rsid w:val="000754D3"/>
    <w:rsid w:val="00075699"/>
    <w:rsid w:val="000756F3"/>
    <w:rsid w:val="00075877"/>
    <w:rsid w:val="000758F0"/>
    <w:rsid w:val="000759E5"/>
    <w:rsid w:val="00075A10"/>
    <w:rsid w:val="00075ACD"/>
    <w:rsid w:val="00075D0D"/>
    <w:rsid w:val="00075E91"/>
    <w:rsid w:val="00075EA9"/>
    <w:rsid w:val="000760D3"/>
    <w:rsid w:val="00076119"/>
    <w:rsid w:val="000761BE"/>
    <w:rsid w:val="0007623F"/>
    <w:rsid w:val="00076434"/>
    <w:rsid w:val="00076713"/>
    <w:rsid w:val="00076839"/>
    <w:rsid w:val="0007684C"/>
    <w:rsid w:val="00076BC0"/>
    <w:rsid w:val="00077591"/>
    <w:rsid w:val="000775CF"/>
    <w:rsid w:val="00077692"/>
    <w:rsid w:val="000778AC"/>
    <w:rsid w:val="00077D0C"/>
    <w:rsid w:val="00077F09"/>
    <w:rsid w:val="00080062"/>
    <w:rsid w:val="000800FC"/>
    <w:rsid w:val="00080150"/>
    <w:rsid w:val="000802D7"/>
    <w:rsid w:val="00080408"/>
    <w:rsid w:val="00080589"/>
    <w:rsid w:val="00080798"/>
    <w:rsid w:val="000807BA"/>
    <w:rsid w:val="00080899"/>
    <w:rsid w:val="00080BD0"/>
    <w:rsid w:val="00080C39"/>
    <w:rsid w:val="00080EC0"/>
    <w:rsid w:val="00080F9A"/>
    <w:rsid w:val="0008111C"/>
    <w:rsid w:val="000813CA"/>
    <w:rsid w:val="00081889"/>
    <w:rsid w:val="00081C88"/>
    <w:rsid w:val="00081E56"/>
    <w:rsid w:val="00082097"/>
    <w:rsid w:val="00082414"/>
    <w:rsid w:val="00082626"/>
    <w:rsid w:val="000828C3"/>
    <w:rsid w:val="000829DF"/>
    <w:rsid w:val="00082A63"/>
    <w:rsid w:val="00082DD5"/>
    <w:rsid w:val="00082E90"/>
    <w:rsid w:val="00082F02"/>
    <w:rsid w:val="00082F4B"/>
    <w:rsid w:val="0008311E"/>
    <w:rsid w:val="0008356D"/>
    <w:rsid w:val="000836E6"/>
    <w:rsid w:val="00083A87"/>
    <w:rsid w:val="00083AFE"/>
    <w:rsid w:val="00083E02"/>
    <w:rsid w:val="00083F8E"/>
    <w:rsid w:val="000841AA"/>
    <w:rsid w:val="0008438D"/>
    <w:rsid w:val="000845B0"/>
    <w:rsid w:val="000846AE"/>
    <w:rsid w:val="000847E4"/>
    <w:rsid w:val="00084B0F"/>
    <w:rsid w:val="00084BF2"/>
    <w:rsid w:val="00084E9B"/>
    <w:rsid w:val="0008510A"/>
    <w:rsid w:val="000852E4"/>
    <w:rsid w:val="00085398"/>
    <w:rsid w:val="0008560B"/>
    <w:rsid w:val="0008566E"/>
    <w:rsid w:val="0008574B"/>
    <w:rsid w:val="0008590D"/>
    <w:rsid w:val="00085975"/>
    <w:rsid w:val="00085A8E"/>
    <w:rsid w:val="00085AFA"/>
    <w:rsid w:val="00085D33"/>
    <w:rsid w:val="00085E5A"/>
    <w:rsid w:val="00085EC8"/>
    <w:rsid w:val="00085EE5"/>
    <w:rsid w:val="00085F24"/>
    <w:rsid w:val="00085FF8"/>
    <w:rsid w:val="000862E7"/>
    <w:rsid w:val="0008639F"/>
    <w:rsid w:val="00086A6C"/>
    <w:rsid w:val="000870E1"/>
    <w:rsid w:val="000871E5"/>
    <w:rsid w:val="00087319"/>
    <w:rsid w:val="000875E3"/>
    <w:rsid w:val="0008760E"/>
    <w:rsid w:val="00087628"/>
    <w:rsid w:val="00087991"/>
    <w:rsid w:val="00087A8B"/>
    <w:rsid w:val="00087C50"/>
    <w:rsid w:val="00087C9A"/>
    <w:rsid w:val="00087CBA"/>
    <w:rsid w:val="00087CE6"/>
    <w:rsid w:val="00087E24"/>
    <w:rsid w:val="00087E71"/>
    <w:rsid w:val="00087E9D"/>
    <w:rsid w:val="00090108"/>
    <w:rsid w:val="00090216"/>
    <w:rsid w:val="0009053A"/>
    <w:rsid w:val="0009082D"/>
    <w:rsid w:val="00090C2A"/>
    <w:rsid w:val="00090CF7"/>
    <w:rsid w:val="00090D2D"/>
    <w:rsid w:val="00090FC8"/>
    <w:rsid w:val="0009187F"/>
    <w:rsid w:val="00091991"/>
    <w:rsid w:val="000919AA"/>
    <w:rsid w:val="00091A56"/>
    <w:rsid w:val="00091B12"/>
    <w:rsid w:val="00091B76"/>
    <w:rsid w:val="00091C53"/>
    <w:rsid w:val="00092337"/>
    <w:rsid w:val="0009250E"/>
    <w:rsid w:val="00092559"/>
    <w:rsid w:val="00092863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4F99"/>
    <w:rsid w:val="000954B9"/>
    <w:rsid w:val="00095878"/>
    <w:rsid w:val="00095A18"/>
    <w:rsid w:val="00095E0D"/>
    <w:rsid w:val="00096008"/>
    <w:rsid w:val="0009618A"/>
    <w:rsid w:val="00096788"/>
    <w:rsid w:val="00096AD8"/>
    <w:rsid w:val="00096B30"/>
    <w:rsid w:val="00096B58"/>
    <w:rsid w:val="00096B59"/>
    <w:rsid w:val="00096EE2"/>
    <w:rsid w:val="00096EF9"/>
    <w:rsid w:val="00097006"/>
    <w:rsid w:val="000971E5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15C"/>
    <w:rsid w:val="000A02CB"/>
    <w:rsid w:val="000A0876"/>
    <w:rsid w:val="000A0A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1E81"/>
    <w:rsid w:val="000A23C1"/>
    <w:rsid w:val="000A253B"/>
    <w:rsid w:val="000A2808"/>
    <w:rsid w:val="000A2877"/>
    <w:rsid w:val="000A29B0"/>
    <w:rsid w:val="000A2DD1"/>
    <w:rsid w:val="000A30B4"/>
    <w:rsid w:val="000A3257"/>
    <w:rsid w:val="000A343F"/>
    <w:rsid w:val="000A3536"/>
    <w:rsid w:val="000A3543"/>
    <w:rsid w:val="000A3557"/>
    <w:rsid w:val="000A363D"/>
    <w:rsid w:val="000A36F5"/>
    <w:rsid w:val="000A37D3"/>
    <w:rsid w:val="000A38D8"/>
    <w:rsid w:val="000A3C1A"/>
    <w:rsid w:val="000A3EE9"/>
    <w:rsid w:val="000A4212"/>
    <w:rsid w:val="000A42B7"/>
    <w:rsid w:val="000A42CE"/>
    <w:rsid w:val="000A4348"/>
    <w:rsid w:val="000A4806"/>
    <w:rsid w:val="000A4B14"/>
    <w:rsid w:val="000A50DB"/>
    <w:rsid w:val="000A547F"/>
    <w:rsid w:val="000A54B0"/>
    <w:rsid w:val="000A57D8"/>
    <w:rsid w:val="000A58A5"/>
    <w:rsid w:val="000A5B8C"/>
    <w:rsid w:val="000A5F94"/>
    <w:rsid w:val="000A60B7"/>
    <w:rsid w:val="000A6176"/>
    <w:rsid w:val="000A654E"/>
    <w:rsid w:val="000A66C3"/>
    <w:rsid w:val="000A6C35"/>
    <w:rsid w:val="000A71A6"/>
    <w:rsid w:val="000A71CB"/>
    <w:rsid w:val="000A776B"/>
    <w:rsid w:val="000A7912"/>
    <w:rsid w:val="000A792C"/>
    <w:rsid w:val="000A7959"/>
    <w:rsid w:val="000A7BD5"/>
    <w:rsid w:val="000A7D4D"/>
    <w:rsid w:val="000A7F04"/>
    <w:rsid w:val="000B00FF"/>
    <w:rsid w:val="000B021C"/>
    <w:rsid w:val="000B071A"/>
    <w:rsid w:val="000B09D3"/>
    <w:rsid w:val="000B09E1"/>
    <w:rsid w:val="000B0D52"/>
    <w:rsid w:val="000B0DBE"/>
    <w:rsid w:val="000B0E74"/>
    <w:rsid w:val="000B120C"/>
    <w:rsid w:val="000B125C"/>
    <w:rsid w:val="000B140F"/>
    <w:rsid w:val="000B16B8"/>
    <w:rsid w:val="000B19B4"/>
    <w:rsid w:val="000B1A5A"/>
    <w:rsid w:val="000B1B44"/>
    <w:rsid w:val="000B1F9D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3C55"/>
    <w:rsid w:val="000B3FE3"/>
    <w:rsid w:val="000B4066"/>
    <w:rsid w:val="000B419D"/>
    <w:rsid w:val="000B423C"/>
    <w:rsid w:val="000B45B6"/>
    <w:rsid w:val="000B473F"/>
    <w:rsid w:val="000B48D0"/>
    <w:rsid w:val="000B4A08"/>
    <w:rsid w:val="000B4AF1"/>
    <w:rsid w:val="000B4E95"/>
    <w:rsid w:val="000B502F"/>
    <w:rsid w:val="000B5467"/>
    <w:rsid w:val="000B5728"/>
    <w:rsid w:val="000B57EB"/>
    <w:rsid w:val="000B5A73"/>
    <w:rsid w:val="000B5B7F"/>
    <w:rsid w:val="000B61DB"/>
    <w:rsid w:val="000B64A9"/>
    <w:rsid w:val="000B6951"/>
    <w:rsid w:val="000B695A"/>
    <w:rsid w:val="000B6979"/>
    <w:rsid w:val="000B6AC4"/>
    <w:rsid w:val="000B6AFE"/>
    <w:rsid w:val="000B6FD1"/>
    <w:rsid w:val="000B70DF"/>
    <w:rsid w:val="000B7297"/>
    <w:rsid w:val="000B73C2"/>
    <w:rsid w:val="000B75ED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ABF"/>
    <w:rsid w:val="000C0D65"/>
    <w:rsid w:val="000C0E05"/>
    <w:rsid w:val="000C0F31"/>
    <w:rsid w:val="000C0F6A"/>
    <w:rsid w:val="000C0FF7"/>
    <w:rsid w:val="000C14CB"/>
    <w:rsid w:val="000C197C"/>
    <w:rsid w:val="000C1A58"/>
    <w:rsid w:val="000C1CA6"/>
    <w:rsid w:val="000C1CD6"/>
    <w:rsid w:val="000C1E0D"/>
    <w:rsid w:val="000C1F03"/>
    <w:rsid w:val="000C20B9"/>
    <w:rsid w:val="000C20C2"/>
    <w:rsid w:val="000C24A6"/>
    <w:rsid w:val="000C29B0"/>
    <w:rsid w:val="000C3536"/>
    <w:rsid w:val="000C37F2"/>
    <w:rsid w:val="000C3B80"/>
    <w:rsid w:val="000C3E39"/>
    <w:rsid w:val="000C3F67"/>
    <w:rsid w:val="000C3FBC"/>
    <w:rsid w:val="000C3FEC"/>
    <w:rsid w:val="000C404C"/>
    <w:rsid w:val="000C4567"/>
    <w:rsid w:val="000C4BB4"/>
    <w:rsid w:val="000C4FD8"/>
    <w:rsid w:val="000C5102"/>
    <w:rsid w:val="000C57AA"/>
    <w:rsid w:val="000C57B0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6E61"/>
    <w:rsid w:val="000C779B"/>
    <w:rsid w:val="000C7870"/>
    <w:rsid w:val="000C7976"/>
    <w:rsid w:val="000C7B4E"/>
    <w:rsid w:val="000C7C62"/>
    <w:rsid w:val="000C7F39"/>
    <w:rsid w:val="000D0005"/>
    <w:rsid w:val="000D006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BF9"/>
    <w:rsid w:val="000D1C39"/>
    <w:rsid w:val="000D1CE0"/>
    <w:rsid w:val="000D1FB2"/>
    <w:rsid w:val="000D22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084"/>
    <w:rsid w:val="000D311B"/>
    <w:rsid w:val="000D325A"/>
    <w:rsid w:val="000D3437"/>
    <w:rsid w:val="000D37FB"/>
    <w:rsid w:val="000D3A0F"/>
    <w:rsid w:val="000D3AC7"/>
    <w:rsid w:val="000D3D45"/>
    <w:rsid w:val="000D3E48"/>
    <w:rsid w:val="000D3FAC"/>
    <w:rsid w:val="000D40EA"/>
    <w:rsid w:val="000D40F3"/>
    <w:rsid w:val="000D41FB"/>
    <w:rsid w:val="000D424A"/>
    <w:rsid w:val="000D43A7"/>
    <w:rsid w:val="000D44ED"/>
    <w:rsid w:val="000D455D"/>
    <w:rsid w:val="000D49FE"/>
    <w:rsid w:val="000D4D7C"/>
    <w:rsid w:val="000D4FC6"/>
    <w:rsid w:val="000D5004"/>
    <w:rsid w:val="000D5118"/>
    <w:rsid w:val="000D5447"/>
    <w:rsid w:val="000D5600"/>
    <w:rsid w:val="000D5662"/>
    <w:rsid w:val="000D572D"/>
    <w:rsid w:val="000D5D02"/>
    <w:rsid w:val="000D5ED7"/>
    <w:rsid w:val="000D5F44"/>
    <w:rsid w:val="000D6021"/>
    <w:rsid w:val="000D6288"/>
    <w:rsid w:val="000D641B"/>
    <w:rsid w:val="000D64D9"/>
    <w:rsid w:val="000D673D"/>
    <w:rsid w:val="000D682A"/>
    <w:rsid w:val="000D6C4F"/>
    <w:rsid w:val="000D6C72"/>
    <w:rsid w:val="000D6E32"/>
    <w:rsid w:val="000D765D"/>
    <w:rsid w:val="000D76F3"/>
    <w:rsid w:val="000D79DC"/>
    <w:rsid w:val="000D7CD3"/>
    <w:rsid w:val="000E04A6"/>
    <w:rsid w:val="000E07CD"/>
    <w:rsid w:val="000E085C"/>
    <w:rsid w:val="000E0949"/>
    <w:rsid w:val="000E0B0E"/>
    <w:rsid w:val="000E0BFC"/>
    <w:rsid w:val="000E0F39"/>
    <w:rsid w:val="000E128B"/>
    <w:rsid w:val="000E156C"/>
    <w:rsid w:val="000E167D"/>
    <w:rsid w:val="000E1B49"/>
    <w:rsid w:val="000E1C8B"/>
    <w:rsid w:val="000E1DBC"/>
    <w:rsid w:val="000E1E54"/>
    <w:rsid w:val="000E20FC"/>
    <w:rsid w:val="000E234E"/>
    <w:rsid w:val="000E2720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212"/>
    <w:rsid w:val="000E4246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52C"/>
    <w:rsid w:val="000E56EE"/>
    <w:rsid w:val="000E5801"/>
    <w:rsid w:val="000E5EB3"/>
    <w:rsid w:val="000E62B1"/>
    <w:rsid w:val="000E66E6"/>
    <w:rsid w:val="000E6A8C"/>
    <w:rsid w:val="000E6CEA"/>
    <w:rsid w:val="000E6EE1"/>
    <w:rsid w:val="000E6F6D"/>
    <w:rsid w:val="000E705E"/>
    <w:rsid w:val="000E719D"/>
    <w:rsid w:val="000E7436"/>
    <w:rsid w:val="000E74E0"/>
    <w:rsid w:val="000E760D"/>
    <w:rsid w:val="000E763F"/>
    <w:rsid w:val="000E7D0A"/>
    <w:rsid w:val="000E7DFA"/>
    <w:rsid w:val="000E7E01"/>
    <w:rsid w:val="000E7E13"/>
    <w:rsid w:val="000E7EF9"/>
    <w:rsid w:val="000F0073"/>
    <w:rsid w:val="000F00CE"/>
    <w:rsid w:val="000F014E"/>
    <w:rsid w:val="000F01DD"/>
    <w:rsid w:val="000F0345"/>
    <w:rsid w:val="000F0702"/>
    <w:rsid w:val="000F08E3"/>
    <w:rsid w:val="000F0A2E"/>
    <w:rsid w:val="000F0A39"/>
    <w:rsid w:val="000F0A72"/>
    <w:rsid w:val="000F0C0E"/>
    <w:rsid w:val="000F0D9B"/>
    <w:rsid w:val="000F1075"/>
    <w:rsid w:val="000F1525"/>
    <w:rsid w:val="000F1590"/>
    <w:rsid w:val="000F1701"/>
    <w:rsid w:val="000F1BAD"/>
    <w:rsid w:val="000F1BE3"/>
    <w:rsid w:val="000F1F9B"/>
    <w:rsid w:val="000F21C0"/>
    <w:rsid w:val="000F220D"/>
    <w:rsid w:val="000F2307"/>
    <w:rsid w:val="000F23CE"/>
    <w:rsid w:val="000F2613"/>
    <w:rsid w:val="000F270F"/>
    <w:rsid w:val="000F27F3"/>
    <w:rsid w:val="000F2899"/>
    <w:rsid w:val="000F2EEB"/>
    <w:rsid w:val="000F30D0"/>
    <w:rsid w:val="000F33A0"/>
    <w:rsid w:val="000F354B"/>
    <w:rsid w:val="000F368E"/>
    <w:rsid w:val="000F3734"/>
    <w:rsid w:val="000F3818"/>
    <w:rsid w:val="000F3952"/>
    <w:rsid w:val="000F3AB2"/>
    <w:rsid w:val="000F3B8A"/>
    <w:rsid w:val="000F3BF1"/>
    <w:rsid w:val="000F3C4C"/>
    <w:rsid w:val="000F4243"/>
    <w:rsid w:val="000F4328"/>
    <w:rsid w:val="000F4348"/>
    <w:rsid w:val="000F43E9"/>
    <w:rsid w:val="000F47ED"/>
    <w:rsid w:val="000F4C38"/>
    <w:rsid w:val="000F4CD1"/>
    <w:rsid w:val="000F4D8A"/>
    <w:rsid w:val="000F5284"/>
    <w:rsid w:val="000F52F6"/>
    <w:rsid w:val="000F5306"/>
    <w:rsid w:val="000F556F"/>
    <w:rsid w:val="000F574E"/>
    <w:rsid w:val="000F5810"/>
    <w:rsid w:val="000F5B54"/>
    <w:rsid w:val="000F5C4C"/>
    <w:rsid w:val="000F5DA2"/>
    <w:rsid w:val="000F5E74"/>
    <w:rsid w:val="000F6007"/>
    <w:rsid w:val="000F649C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0F7FF6"/>
    <w:rsid w:val="001001B8"/>
    <w:rsid w:val="0010035A"/>
    <w:rsid w:val="0010041A"/>
    <w:rsid w:val="0010046A"/>
    <w:rsid w:val="001005BA"/>
    <w:rsid w:val="00100906"/>
    <w:rsid w:val="00100CD1"/>
    <w:rsid w:val="00100F4E"/>
    <w:rsid w:val="00100F8D"/>
    <w:rsid w:val="001010DA"/>
    <w:rsid w:val="0010127B"/>
    <w:rsid w:val="00101309"/>
    <w:rsid w:val="0010143A"/>
    <w:rsid w:val="00101461"/>
    <w:rsid w:val="00101714"/>
    <w:rsid w:val="0010189D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BE8"/>
    <w:rsid w:val="00103DE9"/>
    <w:rsid w:val="001040D6"/>
    <w:rsid w:val="001042A4"/>
    <w:rsid w:val="00104784"/>
    <w:rsid w:val="001047E2"/>
    <w:rsid w:val="00104811"/>
    <w:rsid w:val="0010483C"/>
    <w:rsid w:val="001049B6"/>
    <w:rsid w:val="00104A05"/>
    <w:rsid w:val="00104BCF"/>
    <w:rsid w:val="00104D03"/>
    <w:rsid w:val="00104ED3"/>
    <w:rsid w:val="00104FE0"/>
    <w:rsid w:val="001052EF"/>
    <w:rsid w:val="0010541F"/>
    <w:rsid w:val="00105617"/>
    <w:rsid w:val="00105B25"/>
    <w:rsid w:val="00105CB6"/>
    <w:rsid w:val="00105DAA"/>
    <w:rsid w:val="001061E6"/>
    <w:rsid w:val="00106200"/>
    <w:rsid w:val="00106220"/>
    <w:rsid w:val="0010633C"/>
    <w:rsid w:val="00106532"/>
    <w:rsid w:val="0010660E"/>
    <w:rsid w:val="00106614"/>
    <w:rsid w:val="00106705"/>
    <w:rsid w:val="00106841"/>
    <w:rsid w:val="00106D74"/>
    <w:rsid w:val="00106DAA"/>
    <w:rsid w:val="00106E5E"/>
    <w:rsid w:val="001070BD"/>
    <w:rsid w:val="0010714A"/>
    <w:rsid w:val="00107211"/>
    <w:rsid w:val="0010756A"/>
    <w:rsid w:val="00107578"/>
    <w:rsid w:val="00107622"/>
    <w:rsid w:val="00107654"/>
    <w:rsid w:val="0010776E"/>
    <w:rsid w:val="001077C4"/>
    <w:rsid w:val="001077EF"/>
    <w:rsid w:val="0010782D"/>
    <w:rsid w:val="001078EE"/>
    <w:rsid w:val="00107915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5D8"/>
    <w:rsid w:val="001116CF"/>
    <w:rsid w:val="001116DD"/>
    <w:rsid w:val="00111842"/>
    <w:rsid w:val="00111913"/>
    <w:rsid w:val="00111939"/>
    <w:rsid w:val="00111A1C"/>
    <w:rsid w:val="00111ACA"/>
    <w:rsid w:val="00111C17"/>
    <w:rsid w:val="00111FA5"/>
    <w:rsid w:val="00112270"/>
    <w:rsid w:val="0011270B"/>
    <w:rsid w:val="00112760"/>
    <w:rsid w:val="00112842"/>
    <w:rsid w:val="00112B36"/>
    <w:rsid w:val="00112B5A"/>
    <w:rsid w:val="00112B8A"/>
    <w:rsid w:val="00112C3D"/>
    <w:rsid w:val="00112D93"/>
    <w:rsid w:val="00112FAA"/>
    <w:rsid w:val="001130F6"/>
    <w:rsid w:val="001132AD"/>
    <w:rsid w:val="00113550"/>
    <w:rsid w:val="001137B5"/>
    <w:rsid w:val="001138F2"/>
    <w:rsid w:val="00113C18"/>
    <w:rsid w:val="00113E4B"/>
    <w:rsid w:val="001142A1"/>
    <w:rsid w:val="001142BD"/>
    <w:rsid w:val="0011461F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CEA"/>
    <w:rsid w:val="00115D25"/>
    <w:rsid w:val="00116002"/>
    <w:rsid w:val="0011618F"/>
    <w:rsid w:val="001161FE"/>
    <w:rsid w:val="0011632B"/>
    <w:rsid w:val="001164DE"/>
    <w:rsid w:val="00116675"/>
    <w:rsid w:val="001166D0"/>
    <w:rsid w:val="001168A9"/>
    <w:rsid w:val="0011691B"/>
    <w:rsid w:val="00116C89"/>
    <w:rsid w:val="00116F12"/>
    <w:rsid w:val="00117365"/>
    <w:rsid w:val="0011752A"/>
    <w:rsid w:val="00117532"/>
    <w:rsid w:val="00117679"/>
    <w:rsid w:val="00117776"/>
    <w:rsid w:val="0011778F"/>
    <w:rsid w:val="00117F05"/>
    <w:rsid w:val="00117FA8"/>
    <w:rsid w:val="00120126"/>
    <w:rsid w:val="0012012C"/>
    <w:rsid w:val="00120133"/>
    <w:rsid w:val="001202D1"/>
    <w:rsid w:val="00120302"/>
    <w:rsid w:val="001203E0"/>
    <w:rsid w:val="00120735"/>
    <w:rsid w:val="00120859"/>
    <w:rsid w:val="001208A7"/>
    <w:rsid w:val="00120E1B"/>
    <w:rsid w:val="00120F25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198"/>
    <w:rsid w:val="001223AB"/>
    <w:rsid w:val="00122412"/>
    <w:rsid w:val="0012244E"/>
    <w:rsid w:val="00122507"/>
    <w:rsid w:val="001225E7"/>
    <w:rsid w:val="00122779"/>
    <w:rsid w:val="00122793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13D"/>
    <w:rsid w:val="0012598E"/>
    <w:rsid w:val="00125E0A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27454"/>
    <w:rsid w:val="00127570"/>
    <w:rsid w:val="00127A2E"/>
    <w:rsid w:val="001301F3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615"/>
    <w:rsid w:val="001317C9"/>
    <w:rsid w:val="0013192D"/>
    <w:rsid w:val="0013196F"/>
    <w:rsid w:val="00131982"/>
    <w:rsid w:val="00131C4F"/>
    <w:rsid w:val="00131DA6"/>
    <w:rsid w:val="00131EEE"/>
    <w:rsid w:val="00131F3A"/>
    <w:rsid w:val="00131FB9"/>
    <w:rsid w:val="00132190"/>
    <w:rsid w:val="0013248F"/>
    <w:rsid w:val="00132547"/>
    <w:rsid w:val="00132770"/>
    <w:rsid w:val="001329E7"/>
    <w:rsid w:val="00133B46"/>
    <w:rsid w:val="00133B8E"/>
    <w:rsid w:val="00133C9C"/>
    <w:rsid w:val="00133DDC"/>
    <w:rsid w:val="0013404E"/>
    <w:rsid w:val="00134368"/>
    <w:rsid w:val="001345F1"/>
    <w:rsid w:val="001346CC"/>
    <w:rsid w:val="001348F6"/>
    <w:rsid w:val="00134A49"/>
    <w:rsid w:val="00134BB8"/>
    <w:rsid w:val="00134BF4"/>
    <w:rsid w:val="00134C2A"/>
    <w:rsid w:val="00134CDB"/>
    <w:rsid w:val="00134E4E"/>
    <w:rsid w:val="00134F1A"/>
    <w:rsid w:val="00134F3B"/>
    <w:rsid w:val="00134FC9"/>
    <w:rsid w:val="0013525A"/>
    <w:rsid w:val="00135313"/>
    <w:rsid w:val="0013533C"/>
    <w:rsid w:val="001354A4"/>
    <w:rsid w:val="00135860"/>
    <w:rsid w:val="00135ECD"/>
    <w:rsid w:val="00135F4E"/>
    <w:rsid w:val="00135FB9"/>
    <w:rsid w:val="001362E1"/>
    <w:rsid w:val="001363A0"/>
    <w:rsid w:val="0013678D"/>
    <w:rsid w:val="0013687D"/>
    <w:rsid w:val="00136B62"/>
    <w:rsid w:val="00136C12"/>
    <w:rsid w:val="00136C1E"/>
    <w:rsid w:val="00136C95"/>
    <w:rsid w:val="00136EEA"/>
    <w:rsid w:val="0013706F"/>
    <w:rsid w:val="00137364"/>
    <w:rsid w:val="001374D7"/>
    <w:rsid w:val="00137538"/>
    <w:rsid w:val="00137610"/>
    <w:rsid w:val="001377A0"/>
    <w:rsid w:val="00137A42"/>
    <w:rsid w:val="00137AA6"/>
    <w:rsid w:val="00137D48"/>
    <w:rsid w:val="00137D4D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879"/>
    <w:rsid w:val="001418F6"/>
    <w:rsid w:val="00141929"/>
    <w:rsid w:val="00141BDE"/>
    <w:rsid w:val="00141EDE"/>
    <w:rsid w:val="00142008"/>
    <w:rsid w:val="00142021"/>
    <w:rsid w:val="001424CA"/>
    <w:rsid w:val="00142780"/>
    <w:rsid w:val="00142858"/>
    <w:rsid w:val="00142999"/>
    <w:rsid w:val="00142C56"/>
    <w:rsid w:val="00142CD3"/>
    <w:rsid w:val="00142F34"/>
    <w:rsid w:val="00142FD0"/>
    <w:rsid w:val="00143166"/>
    <w:rsid w:val="001433E3"/>
    <w:rsid w:val="001433FE"/>
    <w:rsid w:val="001436F6"/>
    <w:rsid w:val="001437DC"/>
    <w:rsid w:val="00143BB7"/>
    <w:rsid w:val="00143E2B"/>
    <w:rsid w:val="00143E65"/>
    <w:rsid w:val="001440C3"/>
    <w:rsid w:val="001441E4"/>
    <w:rsid w:val="001444CD"/>
    <w:rsid w:val="001446EA"/>
    <w:rsid w:val="0014482C"/>
    <w:rsid w:val="00144880"/>
    <w:rsid w:val="0014496D"/>
    <w:rsid w:val="00144A50"/>
    <w:rsid w:val="00144AF3"/>
    <w:rsid w:val="0014534D"/>
    <w:rsid w:val="0014558A"/>
    <w:rsid w:val="001455BD"/>
    <w:rsid w:val="00145916"/>
    <w:rsid w:val="00145918"/>
    <w:rsid w:val="00145BD5"/>
    <w:rsid w:val="00145D82"/>
    <w:rsid w:val="00145DC4"/>
    <w:rsid w:val="0014617A"/>
    <w:rsid w:val="0014657B"/>
    <w:rsid w:val="00146857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69A"/>
    <w:rsid w:val="001476DC"/>
    <w:rsid w:val="001477C4"/>
    <w:rsid w:val="001478FF"/>
    <w:rsid w:val="00147CAF"/>
    <w:rsid w:val="00147E27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25"/>
    <w:rsid w:val="00150F74"/>
    <w:rsid w:val="00151027"/>
    <w:rsid w:val="001512E3"/>
    <w:rsid w:val="00151305"/>
    <w:rsid w:val="00151514"/>
    <w:rsid w:val="00151920"/>
    <w:rsid w:val="00151987"/>
    <w:rsid w:val="00151ACA"/>
    <w:rsid w:val="00151C31"/>
    <w:rsid w:val="00151C80"/>
    <w:rsid w:val="00151DAA"/>
    <w:rsid w:val="00152175"/>
    <w:rsid w:val="0015253E"/>
    <w:rsid w:val="00152543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941"/>
    <w:rsid w:val="00153A7D"/>
    <w:rsid w:val="00153AB5"/>
    <w:rsid w:val="00153D72"/>
    <w:rsid w:val="00153FF2"/>
    <w:rsid w:val="0015435C"/>
    <w:rsid w:val="001549BA"/>
    <w:rsid w:val="00154CC4"/>
    <w:rsid w:val="00154ECD"/>
    <w:rsid w:val="00154EDF"/>
    <w:rsid w:val="00155017"/>
    <w:rsid w:val="0015515B"/>
    <w:rsid w:val="0015520F"/>
    <w:rsid w:val="001552F7"/>
    <w:rsid w:val="00155326"/>
    <w:rsid w:val="00155407"/>
    <w:rsid w:val="001555EC"/>
    <w:rsid w:val="0015576B"/>
    <w:rsid w:val="0015576F"/>
    <w:rsid w:val="0015589C"/>
    <w:rsid w:val="00155AAD"/>
    <w:rsid w:val="00155B29"/>
    <w:rsid w:val="00155C64"/>
    <w:rsid w:val="00156022"/>
    <w:rsid w:val="00156169"/>
    <w:rsid w:val="00156348"/>
    <w:rsid w:val="00156495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800"/>
    <w:rsid w:val="00157D7E"/>
    <w:rsid w:val="00157DFE"/>
    <w:rsid w:val="00157F8B"/>
    <w:rsid w:val="001600F4"/>
    <w:rsid w:val="001605F3"/>
    <w:rsid w:val="0016063F"/>
    <w:rsid w:val="001606C9"/>
    <w:rsid w:val="001607A4"/>
    <w:rsid w:val="001607A5"/>
    <w:rsid w:val="00160B46"/>
    <w:rsid w:val="00160DEC"/>
    <w:rsid w:val="00160FCF"/>
    <w:rsid w:val="0016113B"/>
    <w:rsid w:val="001616CA"/>
    <w:rsid w:val="00161747"/>
    <w:rsid w:val="00161825"/>
    <w:rsid w:val="00161839"/>
    <w:rsid w:val="001618AE"/>
    <w:rsid w:val="00161D65"/>
    <w:rsid w:val="0016208F"/>
    <w:rsid w:val="001620C9"/>
    <w:rsid w:val="00162181"/>
    <w:rsid w:val="001622DF"/>
    <w:rsid w:val="00162A36"/>
    <w:rsid w:val="00162B4A"/>
    <w:rsid w:val="00162BA8"/>
    <w:rsid w:val="00162C8E"/>
    <w:rsid w:val="00162E76"/>
    <w:rsid w:val="00162F7B"/>
    <w:rsid w:val="0016300B"/>
    <w:rsid w:val="0016317E"/>
    <w:rsid w:val="0016321A"/>
    <w:rsid w:val="0016327D"/>
    <w:rsid w:val="0016333F"/>
    <w:rsid w:val="001633D5"/>
    <w:rsid w:val="0016340E"/>
    <w:rsid w:val="00163531"/>
    <w:rsid w:val="00163556"/>
    <w:rsid w:val="00163769"/>
    <w:rsid w:val="001639EE"/>
    <w:rsid w:val="00163A09"/>
    <w:rsid w:val="00163B9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4FCF"/>
    <w:rsid w:val="0016514D"/>
    <w:rsid w:val="0016529D"/>
    <w:rsid w:val="00165427"/>
    <w:rsid w:val="00165472"/>
    <w:rsid w:val="001655E7"/>
    <w:rsid w:val="00165600"/>
    <w:rsid w:val="0016586A"/>
    <w:rsid w:val="00165ADB"/>
    <w:rsid w:val="00165AEB"/>
    <w:rsid w:val="00165B5A"/>
    <w:rsid w:val="00165B75"/>
    <w:rsid w:val="00165D7C"/>
    <w:rsid w:val="00165F49"/>
    <w:rsid w:val="00166101"/>
    <w:rsid w:val="001662BE"/>
    <w:rsid w:val="001662F1"/>
    <w:rsid w:val="0016633B"/>
    <w:rsid w:val="00166587"/>
    <w:rsid w:val="00166676"/>
    <w:rsid w:val="0016677E"/>
    <w:rsid w:val="0016696C"/>
    <w:rsid w:val="001669C2"/>
    <w:rsid w:val="001669CD"/>
    <w:rsid w:val="00166C2A"/>
    <w:rsid w:val="00166F19"/>
    <w:rsid w:val="00167037"/>
    <w:rsid w:val="0016711F"/>
    <w:rsid w:val="0016736B"/>
    <w:rsid w:val="00167A0E"/>
    <w:rsid w:val="00167A3C"/>
    <w:rsid w:val="001701F0"/>
    <w:rsid w:val="00170686"/>
    <w:rsid w:val="0017075C"/>
    <w:rsid w:val="001707BE"/>
    <w:rsid w:val="001707C5"/>
    <w:rsid w:val="001707E4"/>
    <w:rsid w:val="00170956"/>
    <w:rsid w:val="001709AB"/>
    <w:rsid w:val="00170B7F"/>
    <w:rsid w:val="00170D26"/>
    <w:rsid w:val="00170EEE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1F67"/>
    <w:rsid w:val="001721C6"/>
    <w:rsid w:val="001721FE"/>
    <w:rsid w:val="0017252C"/>
    <w:rsid w:val="0017257A"/>
    <w:rsid w:val="00172697"/>
    <w:rsid w:val="001728B7"/>
    <w:rsid w:val="001728EF"/>
    <w:rsid w:val="00172E04"/>
    <w:rsid w:val="00172F11"/>
    <w:rsid w:val="00173137"/>
    <w:rsid w:val="001731B1"/>
    <w:rsid w:val="00173601"/>
    <w:rsid w:val="00173BCC"/>
    <w:rsid w:val="00173C57"/>
    <w:rsid w:val="00173CC6"/>
    <w:rsid w:val="00174035"/>
    <w:rsid w:val="001741B9"/>
    <w:rsid w:val="00174289"/>
    <w:rsid w:val="00174294"/>
    <w:rsid w:val="001743B5"/>
    <w:rsid w:val="00174B6E"/>
    <w:rsid w:val="00174CD5"/>
    <w:rsid w:val="00174F07"/>
    <w:rsid w:val="00175025"/>
    <w:rsid w:val="001752A3"/>
    <w:rsid w:val="001753CD"/>
    <w:rsid w:val="00175405"/>
    <w:rsid w:val="001758FB"/>
    <w:rsid w:val="00175ED3"/>
    <w:rsid w:val="00175FDB"/>
    <w:rsid w:val="00176203"/>
    <w:rsid w:val="001762F1"/>
    <w:rsid w:val="0017631E"/>
    <w:rsid w:val="00176337"/>
    <w:rsid w:val="00176384"/>
    <w:rsid w:val="00176551"/>
    <w:rsid w:val="001765DE"/>
    <w:rsid w:val="0017672F"/>
    <w:rsid w:val="0017684A"/>
    <w:rsid w:val="00176974"/>
    <w:rsid w:val="00176A0D"/>
    <w:rsid w:val="00176A54"/>
    <w:rsid w:val="00176B18"/>
    <w:rsid w:val="00176B8A"/>
    <w:rsid w:val="00176EBB"/>
    <w:rsid w:val="00176FA5"/>
    <w:rsid w:val="001770C5"/>
    <w:rsid w:val="0017718F"/>
    <w:rsid w:val="001773F0"/>
    <w:rsid w:val="00177A5A"/>
    <w:rsid w:val="0018010C"/>
    <w:rsid w:val="00180433"/>
    <w:rsid w:val="0018047A"/>
    <w:rsid w:val="001804CD"/>
    <w:rsid w:val="001805CF"/>
    <w:rsid w:val="001808C6"/>
    <w:rsid w:val="00180CDD"/>
    <w:rsid w:val="00180F55"/>
    <w:rsid w:val="00180FD1"/>
    <w:rsid w:val="001810E7"/>
    <w:rsid w:val="001811E0"/>
    <w:rsid w:val="001814B2"/>
    <w:rsid w:val="0018159A"/>
    <w:rsid w:val="0018183A"/>
    <w:rsid w:val="001818EA"/>
    <w:rsid w:val="00181954"/>
    <w:rsid w:val="00181957"/>
    <w:rsid w:val="00181FDA"/>
    <w:rsid w:val="0018232A"/>
    <w:rsid w:val="0018238C"/>
    <w:rsid w:val="001825B6"/>
    <w:rsid w:val="001825C7"/>
    <w:rsid w:val="001829C5"/>
    <w:rsid w:val="00183031"/>
    <w:rsid w:val="0018304C"/>
    <w:rsid w:val="001833FE"/>
    <w:rsid w:val="001834B8"/>
    <w:rsid w:val="001834F4"/>
    <w:rsid w:val="0018353C"/>
    <w:rsid w:val="001838F4"/>
    <w:rsid w:val="001844A6"/>
    <w:rsid w:val="0018465B"/>
    <w:rsid w:val="001847EB"/>
    <w:rsid w:val="00184834"/>
    <w:rsid w:val="00184850"/>
    <w:rsid w:val="0018486C"/>
    <w:rsid w:val="00184878"/>
    <w:rsid w:val="001849D0"/>
    <w:rsid w:val="00184BD9"/>
    <w:rsid w:val="00184CD4"/>
    <w:rsid w:val="00185151"/>
    <w:rsid w:val="001851A3"/>
    <w:rsid w:val="001853F3"/>
    <w:rsid w:val="001855BA"/>
    <w:rsid w:val="001857A4"/>
    <w:rsid w:val="001858D4"/>
    <w:rsid w:val="00185A98"/>
    <w:rsid w:val="00185BCE"/>
    <w:rsid w:val="00185FFA"/>
    <w:rsid w:val="001861E7"/>
    <w:rsid w:val="001864AF"/>
    <w:rsid w:val="00186696"/>
    <w:rsid w:val="0018670A"/>
    <w:rsid w:val="00186925"/>
    <w:rsid w:val="00186ABE"/>
    <w:rsid w:val="00186D0D"/>
    <w:rsid w:val="00186E60"/>
    <w:rsid w:val="00186FAC"/>
    <w:rsid w:val="0018724F"/>
    <w:rsid w:val="001873BC"/>
    <w:rsid w:val="001875EC"/>
    <w:rsid w:val="00187644"/>
    <w:rsid w:val="0018774B"/>
    <w:rsid w:val="001879C7"/>
    <w:rsid w:val="00187EED"/>
    <w:rsid w:val="001902B8"/>
    <w:rsid w:val="001905A1"/>
    <w:rsid w:val="00190671"/>
    <w:rsid w:val="001909FF"/>
    <w:rsid w:val="00190C03"/>
    <w:rsid w:val="00190C6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BEE"/>
    <w:rsid w:val="00191C23"/>
    <w:rsid w:val="00191D39"/>
    <w:rsid w:val="00191D50"/>
    <w:rsid w:val="00191F7D"/>
    <w:rsid w:val="00191FD7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036"/>
    <w:rsid w:val="00193172"/>
    <w:rsid w:val="00193702"/>
    <w:rsid w:val="00193C59"/>
    <w:rsid w:val="00194175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822"/>
    <w:rsid w:val="001958E9"/>
    <w:rsid w:val="0019597B"/>
    <w:rsid w:val="00195BEE"/>
    <w:rsid w:val="00195CBD"/>
    <w:rsid w:val="00195D79"/>
    <w:rsid w:val="00195E09"/>
    <w:rsid w:val="00195EF2"/>
    <w:rsid w:val="00195F06"/>
    <w:rsid w:val="00195F8E"/>
    <w:rsid w:val="0019611C"/>
    <w:rsid w:val="001962CB"/>
    <w:rsid w:val="00196649"/>
    <w:rsid w:val="001968C8"/>
    <w:rsid w:val="00196A41"/>
    <w:rsid w:val="00196ABC"/>
    <w:rsid w:val="00196AD6"/>
    <w:rsid w:val="00196B2E"/>
    <w:rsid w:val="00196B75"/>
    <w:rsid w:val="00196BC4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943"/>
    <w:rsid w:val="00197D34"/>
    <w:rsid w:val="00197EC9"/>
    <w:rsid w:val="001A00B0"/>
    <w:rsid w:val="001A070E"/>
    <w:rsid w:val="001A080F"/>
    <w:rsid w:val="001A0823"/>
    <w:rsid w:val="001A0E75"/>
    <w:rsid w:val="001A0ECD"/>
    <w:rsid w:val="001A0F5B"/>
    <w:rsid w:val="001A110F"/>
    <w:rsid w:val="001A1331"/>
    <w:rsid w:val="001A1392"/>
    <w:rsid w:val="001A1518"/>
    <w:rsid w:val="001A16E2"/>
    <w:rsid w:val="001A19AC"/>
    <w:rsid w:val="001A1CA2"/>
    <w:rsid w:val="001A1FB7"/>
    <w:rsid w:val="001A2216"/>
    <w:rsid w:val="001A243B"/>
    <w:rsid w:val="001A251E"/>
    <w:rsid w:val="001A2744"/>
    <w:rsid w:val="001A2E9D"/>
    <w:rsid w:val="001A2F48"/>
    <w:rsid w:val="001A3142"/>
    <w:rsid w:val="001A31E3"/>
    <w:rsid w:val="001A3207"/>
    <w:rsid w:val="001A3234"/>
    <w:rsid w:val="001A32E7"/>
    <w:rsid w:val="001A3320"/>
    <w:rsid w:val="001A3507"/>
    <w:rsid w:val="001A351A"/>
    <w:rsid w:val="001A3663"/>
    <w:rsid w:val="001A3808"/>
    <w:rsid w:val="001A3EF3"/>
    <w:rsid w:val="001A40B4"/>
    <w:rsid w:val="001A46AF"/>
    <w:rsid w:val="001A480E"/>
    <w:rsid w:val="001A4A85"/>
    <w:rsid w:val="001A4D95"/>
    <w:rsid w:val="001A4F02"/>
    <w:rsid w:val="001A4F85"/>
    <w:rsid w:val="001A54B4"/>
    <w:rsid w:val="001A5590"/>
    <w:rsid w:val="001A55E3"/>
    <w:rsid w:val="001A56B0"/>
    <w:rsid w:val="001A598A"/>
    <w:rsid w:val="001A5CCD"/>
    <w:rsid w:val="001A5F0E"/>
    <w:rsid w:val="001A61F9"/>
    <w:rsid w:val="001A6298"/>
    <w:rsid w:val="001A62F2"/>
    <w:rsid w:val="001A6450"/>
    <w:rsid w:val="001A6542"/>
    <w:rsid w:val="001A6560"/>
    <w:rsid w:val="001A6623"/>
    <w:rsid w:val="001A6A48"/>
    <w:rsid w:val="001A6DEF"/>
    <w:rsid w:val="001A721C"/>
    <w:rsid w:val="001A739C"/>
    <w:rsid w:val="001A73C5"/>
    <w:rsid w:val="001A750C"/>
    <w:rsid w:val="001A76A5"/>
    <w:rsid w:val="001A774F"/>
    <w:rsid w:val="001A78DF"/>
    <w:rsid w:val="001A7A14"/>
    <w:rsid w:val="001A7AB9"/>
    <w:rsid w:val="001A7B2F"/>
    <w:rsid w:val="001A7BF3"/>
    <w:rsid w:val="001A7F6F"/>
    <w:rsid w:val="001B00BE"/>
    <w:rsid w:val="001B0207"/>
    <w:rsid w:val="001B02A5"/>
    <w:rsid w:val="001B0387"/>
    <w:rsid w:val="001B03F3"/>
    <w:rsid w:val="001B0418"/>
    <w:rsid w:val="001B08E4"/>
    <w:rsid w:val="001B0D92"/>
    <w:rsid w:val="001B0DFB"/>
    <w:rsid w:val="001B0E7E"/>
    <w:rsid w:val="001B0F39"/>
    <w:rsid w:val="001B10DB"/>
    <w:rsid w:val="001B1322"/>
    <w:rsid w:val="001B170C"/>
    <w:rsid w:val="001B194B"/>
    <w:rsid w:val="001B1997"/>
    <w:rsid w:val="001B1A6E"/>
    <w:rsid w:val="001B1B48"/>
    <w:rsid w:val="001B1C98"/>
    <w:rsid w:val="001B2549"/>
    <w:rsid w:val="001B25A3"/>
    <w:rsid w:val="001B27BF"/>
    <w:rsid w:val="001B28B7"/>
    <w:rsid w:val="001B2A22"/>
    <w:rsid w:val="001B2A5E"/>
    <w:rsid w:val="001B2F25"/>
    <w:rsid w:val="001B301B"/>
    <w:rsid w:val="001B3478"/>
    <w:rsid w:val="001B37C4"/>
    <w:rsid w:val="001B3823"/>
    <w:rsid w:val="001B3ADC"/>
    <w:rsid w:val="001B3B3A"/>
    <w:rsid w:val="001B3C88"/>
    <w:rsid w:val="001B41B5"/>
    <w:rsid w:val="001B4515"/>
    <w:rsid w:val="001B484E"/>
    <w:rsid w:val="001B4A59"/>
    <w:rsid w:val="001B4AA9"/>
    <w:rsid w:val="001B4ADD"/>
    <w:rsid w:val="001B4C80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417"/>
    <w:rsid w:val="001B6590"/>
    <w:rsid w:val="001B66D9"/>
    <w:rsid w:val="001B66EE"/>
    <w:rsid w:val="001B672C"/>
    <w:rsid w:val="001B6EB2"/>
    <w:rsid w:val="001B6F4E"/>
    <w:rsid w:val="001B71FD"/>
    <w:rsid w:val="001B7307"/>
    <w:rsid w:val="001B7662"/>
    <w:rsid w:val="001B79B1"/>
    <w:rsid w:val="001B7DAC"/>
    <w:rsid w:val="001C006E"/>
    <w:rsid w:val="001C00A5"/>
    <w:rsid w:val="001C00F1"/>
    <w:rsid w:val="001C0319"/>
    <w:rsid w:val="001C0638"/>
    <w:rsid w:val="001C0700"/>
    <w:rsid w:val="001C0885"/>
    <w:rsid w:val="001C093C"/>
    <w:rsid w:val="001C0B23"/>
    <w:rsid w:val="001C0EE3"/>
    <w:rsid w:val="001C0EF3"/>
    <w:rsid w:val="001C0F76"/>
    <w:rsid w:val="001C0FF2"/>
    <w:rsid w:val="001C10D1"/>
    <w:rsid w:val="001C125A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12A"/>
    <w:rsid w:val="001C22EC"/>
    <w:rsid w:val="001C2537"/>
    <w:rsid w:val="001C29B9"/>
    <w:rsid w:val="001C29C5"/>
    <w:rsid w:val="001C2D2F"/>
    <w:rsid w:val="001C2E3A"/>
    <w:rsid w:val="001C2E81"/>
    <w:rsid w:val="001C301E"/>
    <w:rsid w:val="001C33D6"/>
    <w:rsid w:val="001C33DF"/>
    <w:rsid w:val="001C3442"/>
    <w:rsid w:val="001C383B"/>
    <w:rsid w:val="001C39B1"/>
    <w:rsid w:val="001C39FB"/>
    <w:rsid w:val="001C3EC5"/>
    <w:rsid w:val="001C3FC0"/>
    <w:rsid w:val="001C404A"/>
    <w:rsid w:val="001C4253"/>
    <w:rsid w:val="001C4509"/>
    <w:rsid w:val="001C45F2"/>
    <w:rsid w:val="001C49A8"/>
    <w:rsid w:val="001C4A79"/>
    <w:rsid w:val="001C4BCD"/>
    <w:rsid w:val="001C4F9F"/>
    <w:rsid w:val="001C52E5"/>
    <w:rsid w:val="001C53F4"/>
    <w:rsid w:val="001C55B9"/>
    <w:rsid w:val="001C56F6"/>
    <w:rsid w:val="001C57C5"/>
    <w:rsid w:val="001C59EE"/>
    <w:rsid w:val="001C5A39"/>
    <w:rsid w:val="001C5E57"/>
    <w:rsid w:val="001C605D"/>
    <w:rsid w:val="001C628B"/>
    <w:rsid w:val="001C6472"/>
    <w:rsid w:val="001C674F"/>
    <w:rsid w:val="001C67D8"/>
    <w:rsid w:val="001C6992"/>
    <w:rsid w:val="001C6C13"/>
    <w:rsid w:val="001C6F7A"/>
    <w:rsid w:val="001C72CD"/>
    <w:rsid w:val="001C73BC"/>
    <w:rsid w:val="001C74EA"/>
    <w:rsid w:val="001C76A7"/>
    <w:rsid w:val="001C7826"/>
    <w:rsid w:val="001D0408"/>
    <w:rsid w:val="001D0799"/>
    <w:rsid w:val="001D0912"/>
    <w:rsid w:val="001D0B0D"/>
    <w:rsid w:val="001D0B53"/>
    <w:rsid w:val="001D0C46"/>
    <w:rsid w:val="001D0CFB"/>
    <w:rsid w:val="001D0DB1"/>
    <w:rsid w:val="001D0F07"/>
    <w:rsid w:val="001D1208"/>
    <w:rsid w:val="001D123B"/>
    <w:rsid w:val="001D134E"/>
    <w:rsid w:val="001D160D"/>
    <w:rsid w:val="001D16D2"/>
    <w:rsid w:val="001D16E8"/>
    <w:rsid w:val="001D185D"/>
    <w:rsid w:val="001D1979"/>
    <w:rsid w:val="001D1B85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D1E"/>
    <w:rsid w:val="001D2E34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18C"/>
    <w:rsid w:val="001D432F"/>
    <w:rsid w:val="001D446E"/>
    <w:rsid w:val="001D4565"/>
    <w:rsid w:val="001D457C"/>
    <w:rsid w:val="001D457E"/>
    <w:rsid w:val="001D47C3"/>
    <w:rsid w:val="001D4D8F"/>
    <w:rsid w:val="001D4E78"/>
    <w:rsid w:val="001D4EF3"/>
    <w:rsid w:val="001D50D1"/>
    <w:rsid w:val="001D50F1"/>
    <w:rsid w:val="001D5228"/>
    <w:rsid w:val="001D5575"/>
    <w:rsid w:val="001D5579"/>
    <w:rsid w:val="001D57CC"/>
    <w:rsid w:val="001D5838"/>
    <w:rsid w:val="001D588A"/>
    <w:rsid w:val="001D5AFF"/>
    <w:rsid w:val="001D5DFD"/>
    <w:rsid w:val="001D5E9A"/>
    <w:rsid w:val="001D5F25"/>
    <w:rsid w:val="001D60A5"/>
    <w:rsid w:val="001D6139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68"/>
    <w:rsid w:val="001D7D7A"/>
    <w:rsid w:val="001D7F76"/>
    <w:rsid w:val="001E004E"/>
    <w:rsid w:val="001E031C"/>
    <w:rsid w:val="001E0415"/>
    <w:rsid w:val="001E0569"/>
    <w:rsid w:val="001E078A"/>
    <w:rsid w:val="001E0C12"/>
    <w:rsid w:val="001E0FB8"/>
    <w:rsid w:val="001E0FD7"/>
    <w:rsid w:val="001E1415"/>
    <w:rsid w:val="001E14B1"/>
    <w:rsid w:val="001E14F5"/>
    <w:rsid w:val="001E14F8"/>
    <w:rsid w:val="001E157E"/>
    <w:rsid w:val="001E1835"/>
    <w:rsid w:val="001E1B78"/>
    <w:rsid w:val="001E1C6D"/>
    <w:rsid w:val="001E1C75"/>
    <w:rsid w:val="001E1CFD"/>
    <w:rsid w:val="001E1E3E"/>
    <w:rsid w:val="001E1ED5"/>
    <w:rsid w:val="001E1EF8"/>
    <w:rsid w:val="001E1F92"/>
    <w:rsid w:val="001E238E"/>
    <w:rsid w:val="001E2461"/>
    <w:rsid w:val="001E249B"/>
    <w:rsid w:val="001E250A"/>
    <w:rsid w:val="001E28C3"/>
    <w:rsid w:val="001E2B91"/>
    <w:rsid w:val="001E2D44"/>
    <w:rsid w:val="001E2E3F"/>
    <w:rsid w:val="001E2ED6"/>
    <w:rsid w:val="001E2F8F"/>
    <w:rsid w:val="001E3083"/>
    <w:rsid w:val="001E327E"/>
    <w:rsid w:val="001E3340"/>
    <w:rsid w:val="001E3361"/>
    <w:rsid w:val="001E340A"/>
    <w:rsid w:val="001E38D9"/>
    <w:rsid w:val="001E3915"/>
    <w:rsid w:val="001E3954"/>
    <w:rsid w:val="001E3A48"/>
    <w:rsid w:val="001E3B24"/>
    <w:rsid w:val="001E3B6F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D9F"/>
    <w:rsid w:val="001E4E5B"/>
    <w:rsid w:val="001E4E7A"/>
    <w:rsid w:val="001E4EDE"/>
    <w:rsid w:val="001E4F0B"/>
    <w:rsid w:val="001E517C"/>
    <w:rsid w:val="001E523C"/>
    <w:rsid w:val="001E52AD"/>
    <w:rsid w:val="001E578C"/>
    <w:rsid w:val="001E57CE"/>
    <w:rsid w:val="001E59BD"/>
    <w:rsid w:val="001E59FB"/>
    <w:rsid w:val="001E5BF3"/>
    <w:rsid w:val="001E5DB1"/>
    <w:rsid w:val="001E5DF6"/>
    <w:rsid w:val="001E5FA6"/>
    <w:rsid w:val="001E60F6"/>
    <w:rsid w:val="001E65BF"/>
    <w:rsid w:val="001E6666"/>
    <w:rsid w:val="001E6A0C"/>
    <w:rsid w:val="001E6E3E"/>
    <w:rsid w:val="001E7026"/>
    <w:rsid w:val="001E7065"/>
    <w:rsid w:val="001E7859"/>
    <w:rsid w:val="001E789C"/>
    <w:rsid w:val="001E799B"/>
    <w:rsid w:val="001E7BDF"/>
    <w:rsid w:val="001E7EA2"/>
    <w:rsid w:val="001E7FB8"/>
    <w:rsid w:val="001F0048"/>
    <w:rsid w:val="001F03D0"/>
    <w:rsid w:val="001F06F5"/>
    <w:rsid w:val="001F08BB"/>
    <w:rsid w:val="001F0960"/>
    <w:rsid w:val="001F0A25"/>
    <w:rsid w:val="001F0AFB"/>
    <w:rsid w:val="001F0C08"/>
    <w:rsid w:val="001F0C8B"/>
    <w:rsid w:val="001F0CAB"/>
    <w:rsid w:val="001F0DE1"/>
    <w:rsid w:val="001F128F"/>
    <w:rsid w:val="001F178C"/>
    <w:rsid w:val="001F1BFC"/>
    <w:rsid w:val="001F1E33"/>
    <w:rsid w:val="001F1E4A"/>
    <w:rsid w:val="001F1F52"/>
    <w:rsid w:val="001F20BD"/>
    <w:rsid w:val="001F22E8"/>
    <w:rsid w:val="001F24B8"/>
    <w:rsid w:val="001F2616"/>
    <w:rsid w:val="001F270A"/>
    <w:rsid w:val="001F291E"/>
    <w:rsid w:val="001F29C4"/>
    <w:rsid w:val="001F2B50"/>
    <w:rsid w:val="001F2BC8"/>
    <w:rsid w:val="001F2EB4"/>
    <w:rsid w:val="001F2FD8"/>
    <w:rsid w:val="001F3420"/>
    <w:rsid w:val="001F348E"/>
    <w:rsid w:val="001F349C"/>
    <w:rsid w:val="001F3655"/>
    <w:rsid w:val="001F375E"/>
    <w:rsid w:val="001F379E"/>
    <w:rsid w:val="001F3B0F"/>
    <w:rsid w:val="001F3EDB"/>
    <w:rsid w:val="001F4140"/>
    <w:rsid w:val="001F41CB"/>
    <w:rsid w:val="001F41DD"/>
    <w:rsid w:val="001F4359"/>
    <w:rsid w:val="001F49CE"/>
    <w:rsid w:val="001F4E82"/>
    <w:rsid w:val="001F4EC3"/>
    <w:rsid w:val="001F50E1"/>
    <w:rsid w:val="001F5127"/>
    <w:rsid w:val="001F524E"/>
    <w:rsid w:val="001F53A5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5D"/>
    <w:rsid w:val="001F68D6"/>
    <w:rsid w:val="001F69DF"/>
    <w:rsid w:val="001F69F8"/>
    <w:rsid w:val="001F6B27"/>
    <w:rsid w:val="001F6DB0"/>
    <w:rsid w:val="001F6DFD"/>
    <w:rsid w:val="001F6E1E"/>
    <w:rsid w:val="001F7016"/>
    <w:rsid w:val="001F724C"/>
    <w:rsid w:val="001F74F5"/>
    <w:rsid w:val="001F758F"/>
    <w:rsid w:val="001F75DC"/>
    <w:rsid w:val="001F76FD"/>
    <w:rsid w:val="001F7A3B"/>
    <w:rsid w:val="001F7C4D"/>
    <w:rsid w:val="001F7CC4"/>
    <w:rsid w:val="001F7DED"/>
    <w:rsid w:val="001F7EC1"/>
    <w:rsid w:val="0020001F"/>
    <w:rsid w:val="002001EB"/>
    <w:rsid w:val="002002F2"/>
    <w:rsid w:val="00200358"/>
    <w:rsid w:val="002004B1"/>
    <w:rsid w:val="00200593"/>
    <w:rsid w:val="00200649"/>
    <w:rsid w:val="002006A9"/>
    <w:rsid w:val="002006EC"/>
    <w:rsid w:val="00200783"/>
    <w:rsid w:val="00200A4E"/>
    <w:rsid w:val="0020103A"/>
    <w:rsid w:val="002015B1"/>
    <w:rsid w:val="0020178D"/>
    <w:rsid w:val="002018B2"/>
    <w:rsid w:val="00201A74"/>
    <w:rsid w:val="00201A84"/>
    <w:rsid w:val="00201BF0"/>
    <w:rsid w:val="00201DAE"/>
    <w:rsid w:val="00202061"/>
    <w:rsid w:val="0020213C"/>
    <w:rsid w:val="00202252"/>
    <w:rsid w:val="00202354"/>
    <w:rsid w:val="00202378"/>
    <w:rsid w:val="0020257E"/>
    <w:rsid w:val="00202694"/>
    <w:rsid w:val="0020294A"/>
    <w:rsid w:val="00202A7C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3B3F"/>
    <w:rsid w:val="00203D3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79D"/>
    <w:rsid w:val="002068B3"/>
    <w:rsid w:val="002068F7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8D7"/>
    <w:rsid w:val="002078D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3"/>
    <w:rsid w:val="002115F9"/>
    <w:rsid w:val="00211822"/>
    <w:rsid w:val="00211981"/>
    <w:rsid w:val="00211CFD"/>
    <w:rsid w:val="00211DF4"/>
    <w:rsid w:val="00212136"/>
    <w:rsid w:val="00212228"/>
    <w:rsid w:val="0021227E"/>
    <w:rsid w:val="0021241B"/>
    <w:rsid w:val="00212584"/>
    <w:rsid w:val="0021281A"/>
    <w:rsid w:val="0021281D"/>
    <w:rsid w:val="00212B68"/>
    <w:rsid w:val="00212F87"/>
    <w:rsid w:val="0021303F"/>
    <w:rsid w:val="00213201"/>
    <w:rsid w:val="002134B5"/>
    <w:rsid w:val="0021363E"/>
    <w:rsid w:val="0021377A"/>
    <w:rsid w:val="002139DB"/>
    <w:rsid w:val="00213BB0"/>
    <w:rsid w:val="00213C9D"/>
    <w:rsid w:val="00213CCA"/>
    <w:rsid w:val="00213D3C"/>
    <w:rsid w:val="00213D55"/>
    <w:rsid w:val="00213D9A"/>
    <w:rsid w:val="00213EFD"/>
    <w:rsid w:val="00213F6A"/>
    <w:rsid w:val="00213FCE"/>
    <w:rsid w:val="0021412F"/>
    <w:rsid w:val="002143C3"/>
    <w:rsid w:val="00214476"/>
    <w:rsid w:val="002146DC"/>
    <w:rsid w:val="002147BB"/>
    <w:rsid w:val="0021488E"/>
    <w:rsid w:val="00214AA8"/>
    <w:rsid w:val="00214BD1"/>
    <w:rsid w:val="00214CC2"/>
    <w:rsid w:val="00214CC5"/>
    <w:rsid w:val="002152A4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68"/>
    <w:rsid w:val="00216DD0"/>
    <w:rsid w:val="00217167"/>
    <w:rsid w:val="0021756C"/>
    <w:rsid w:val="002176D2"/>
    <w:rsid w:val="00217757"/>
    <w:rsid w:val="00217A0D"/>
    <w:rsid w:val="00220118"/>
    <w:rsid w:val="002205D3"/>
    <w:rsid w:val="002205D8"/>
    <w:rsid w:val="002205ED"/>
    <w:rsid w:val="00220691"/>
    <w:rsid w:val="002206D9"/>
    <w:rsid w:val="00220CF7"/>
    <w:rsid w:val="00220E0A"/>
    <w:rsid w:val="00220E9B"/>
    <w:rsid w:val="002214CD"/>
    <w:rsid w:val="002215CD"/>
    <w:rsid w:val="0022186E"/>
    <w:rsid w:val="00221887"/>
    <w:rsid w:val="0022189B"/>
    <w:rsid w:val="00221929"/>
    <w:rsid w:val="00221AA0"/>
    <w:rsid w:val="00221CE9"/>
    <w:rsid w:val="00221D3F"/>
    <w:rsid w:val="00221D40"/>
    <w:rsid w:val="00221DCA"/>
    <w:rsid w:val="002221CE"/>
    <w:rsid w:val="002222BD"/>
    <w:rsid w:val="002225A7"/>
    <w:rsid w:val="00222811"/>
    <w:rsid w:val="00222872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018"/>
    <w:rsid w:val="00225443"/>
    <w:rsid w:val="002254D3"/>
    <w:rsid w:val="002255E6"/>
    <w:rsid w:val="00225636"/>
    <w:rsid w:val="0022591B"/>
    <w:rsid w:val="00225AD2"/>
    <w:rsid w:val="00225CB2"/>
    <w:rsid w:val="00226194"/>
    <w:rsid w:val="002261B1"/>
    <w:rsid w:val="002263C1"/>
    <w:rsid w:val="00226453"/>
    <w:rsid w:val="00226479"/>
    <w:rsid w:val="002269C7"/>
    <w:rsid w:val="00226B03"/>
    <w:rsid w:val="00226E2F"/>
    <w:rsid w:val="00226E70"/>
    <w:rsid w:val="00226FB3"/>
    <w:rsid w:val="00227468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0B"/>
    <w:rsid w:val="0023004C"/>
    <w:rsid w:val="00230621"/>
    <w:rsid w:val="00230697"/>
    <w:rsid w:val="002307B2"/>
    <w:rsid w:val="002308D7"/>
    <w:rsid w:val="002308EC"/>
    <w:rsid w:val="00230913"/>
    <w:rsid w:val="00230971"/>
    <w:rsid w:val="00230B59"/>
    <w:rsid w:val="00230DAF"/>
    <w:rsid w:val="00230F61"/>
    <w:rsid w:val="00231142"/>
    <w:rsid w:val="00231242"/>
    <w:rsid w:val="00231367"/>
    <w:rsid w:val="002316F9"/>
    <w:rsid w:val="00231939"/>
    <w:rsid w:val="00231AA6"/>
    <w:rsid w:val="00231B30"/>
    <w:rsid w:val="00231B92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2F70"/>
    <w:rsid w:val="00233213"/>
    <w:rsid w:val="002333EA"/>
    <w:rsid w:val="0023349A"/>
    <w:rsid w:val="002335E7"/>
    <w:rsid w:val="00233725"/>
    <w:rsid w:val="00233947"/>
    <w:rsid w:val="00233A2B"/>
    <w:rsid w:val="00233C2A"/>
    <w:rsid w:val="00233D66"/>
    <w:rsid w:val="00233F09"/>
    <w:rsid w:val="002341EA"/>
    <w:rsid w:val="0023430B"/>
    <w:rsid w:val="00234355"/>
    <w:rsid w:val="00234707"/>
    <w:rsid w:val="00234902"/>
    <w:rsid w:val="002349B5"/>
    <w:rsid w:val="00234C14"/>
    <w:rsid w:val="00234C64"/>
    <w:rsid w:val="00234CF6"/>
    <w:rsid w:val="00234D2E"/>
    <w:rsid w:val="0023504D"/>
    <w:rsid w:val="00235083"/>
    <w:rsid w:val="002350DB"/>
    <w:rsid w:val="002350E6"/>
    <w:rsid w:val="00235126"/>
    <w:rsid w:val="00235273"/>
    <w:rsid w:val="002353C6"/>
    <w:rsid w:val="00235678"/>
    <w:rsid w:val="002357E5"/>
    <w:rsid w:val="00235AB0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491"/>
    <w:rsid w:val="00240501"/>
    <w:rsid w:val="002407C5"/>
    <w:rsid w:val="0024086D"/>
    <w:rsid w:val="00240ED0"/>
    <w:rsid w:val="00240EE4"/>
    <w:rsid w:val="00240FAE"/>
    <w:rsid w:val="002410EB"/>
    <w:rsid w:val="00241169"/>
    <w:rsid w:val="0024121C"/>
    <w:rsid w:val="0024127F"/>
    <w:rsid w:val="002413C1"/>
    <w:rsid w:val="002413EA"/>
    <w:rsid w:val="00241446"/>
    <w:rsid w:val="00241682"/>
    <w:rsid w:val="002416E6"/>
    <w:rsid w:val="002417F3"/>
    <w:rsid w:val="00241867"/>
    <w:rsid w:val="002418B3"/>
    <w:rsid w:val="0024193A"/>
    <w:rsid w:val="00241C20"/>
    <w:rsid w:val="00241CF1"/>
    <w:rsid w:val="002420E9"/>
    <w:rsid w:val="0024221B"/>
    <w:rsid w:val="002423F2"/>
    <w:rsid w:val="00242568"/>
    <w:rsid w:val="0024275A"/>
    <w:rsid w:val="00242B9A"/>
    <w:rsid w:val="00242CE4"/>
    <w:rsid w:val="00242DA2"/>
    <w:rsid w:val="00242F77"/>
    <w:rsid w:val="002433CA"/>
    <w:rsid w:val="00243743"/>
    <w:rsid w:val="00243BC3"/>
    <w:rsid w:val="00243BE2"/>
    <w:rsid w:val="00243EBF"/>
    <w:rsid w:val="00243EE2"/>
    <w:rsid w:val="00244302"/>
    <w:rsid w:val="00244334"/>
    <w:rsid w:val="00244A18"/>
    <w:rsid w:val="00244B92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92B"/>
    <w:rsid w:val="00245B77"/>
    <w:rsid w:val="00245C0B"/>
    <w:rsid w:val="00245D4E"/>
    <w:rsid w:val="00245D73"/>
    <w:rsid w:val="00245F96"/>
    <w:rsid w:val="00246180"/>
    <w:rsid w:val="002464E0"/>
    <w:rsid w:val="00246508"/>
    <w:rsid w:val="00246569"/>
    <w:rsid w:val="002465AB"/>
    <w:rsid w:val="002466B0"/>
    <w:rsid w:val="0024675E"/>
    <w:rsid w:val="002468E1"/>
    <w:rsid w:val="002469F5"/>
    <w:rsid w:val="00246B6B"/>
    <w:rsid w:val="00246D4C"/>
    <w:rsid w:val="00246E15"/>
    <w:rsid w:val="00246F65"/>
    <w:rsid w:val="0024713D"/>
    <w:rsid w:val="00247278"/>
    <w:rsid w:val="0024746D"/>
    <w:rsid w:val="0024768B"/>
    <w:rsid w:val="00247787"/>
    <w:rsid w:val="002479E9"/>
    <w:rsid w:val="00247CD8"/>
    <w:rsid w:val="00247D8C"/>
    <w:rsid w:val="00247ED8"/>
    <w:rsid w:val="00247FE7"/>
    <w:rsid w:val="002502EB"/>
    <w:rsid w:val="00250692"/>
    <w:rsid w:val="002506C4"/>
    <w:rsid w:val="00250762"/>
    <w:rsid w:val="00250790"/>
    <w:rsid w:val="002507D8"/>
    <w:rsid w:val="002509AB"/>
    <w:rsid w:val="00250CDC"/>
    <w:rsid w:val="00250E42"/>
    <w:rsid w:val="00250E66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0E"/>
    <w:rsid w:val="00252BAA"/>
    <w:rsid w:val="00253119"/>
    <w:rsid w:val="00253171"/>
    <w:rsid w:val="0025327A"/>
    <w:rsid w:val="002534A0"/>
    <w:rsid w:val="0025388D"/>
    <w:rsid w:val="002538F6"/>
    <w:rsid w:val="002539E1"/>
    <w:rsid w:val="00253B54"/>
    <w:rsid w:val="00254300"/>
    <w:rsid w:val="0025446E"/>
    <w:rsid w:val="002544EB"/>
    <w:rsid w:val="00254648"/>
    <w:rsid w:val="0025470B"/>
    <w:rsid w:val="00254772"/>
    <w:rsid w:val="00254E1B"/>
    <w:rsid w:val="00255298"/>
    <w:rsid w:val="00255718"/>
    <w:rsid w:val="0025578E"/>
    <w:rsid w:val="00255813"/>
    <w:rsid w:val="00255AAD"/>
    <w:rsid w:val="00255B78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99E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A09"/>
    <w:rsid w:val="00257C54"/>
    <w:rsid w:val="00257C61"/>
    <w:rsid w:val="00257E26"/>
    <w:rsid w:val="00257E2F"/>
    <w:rsid w:val="00260022"/>
    <w:rsid w:val="002603E4"/>
    <w:rsid w:val="00260536"/>
    <w:rsid w:val="00260555"/>
    <w:rsid w:val="002605FC"/>
    <w:rsid w:val="00260B87"/>
    <w:rsid w:val="00260CAC"/>
    <w:rsid w:val="002610D2"/>
    <w:rsid w:val="00261372"/>
    <w:rsid w:val="002613E8"/>
    <w:rsid w:val="00261408"/>
    <w:rsid w:val="00261A8D"/>
    <w:rsid w:val="00261CC5"/>
    <w:rsid w:val="00261DE5"/>
    <w:rsid w:val="00261E8E"/>
    <w:rsid w:val="00261F1B"/>
    <w:rsid w:val="00262187"/>
    <w:rsid w:val="002621AA"/>
    <w:rsid w:val="00262525"/>
    <w:rsid w:val="002626DC"/>
    <w:rsid w:val="00262883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59E"/>
    <w:rsid w:val="00264778"/>
    <w:rsid w:val="002648C3"/>
    <w:rsid w:val="00264E68"/>
    <w:rsid w:val="00264FFF"/>
    <w:rsid w:val="00265452"/>
    <w:rsid w:val="00265525"/>
    <w:rsid w:val="002655F4"/>
    <w:rsid w:val="00265837"/>
    <w:rsid w:val="002658E2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94"/>
    <w:rsid w:val="002700BF"/>
    <w:rsid w:val="002709BB"/>
    <w:rsid w:val="00270AE6"/>
    <w:rsid w:val="00270F3A"/>
    <w:rsid w:val="002711C9"/>
    <w:rsid w:val="0027162D"/>
    <w:rsid w:val="002719A3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1BC"/>
    <w:rsid w:val="00273469"/>
    <w:rsid w:val="00273548"/>
    <w:rsid w:val="00273751"/>
    <w:rsid w:val="00273795"/>
    <w:rsid w:val="00273BA8"/>
    <w:rsid w:val="00273E34"/>
    <w:rsid w:val="00273E4E"/>
    <w:rsid w:val="002744D2"/>
    <w:rsid w:val="002746AA"/>
    <w:rsid w:val="002747D5"/>
    <w:rsid w:val="002747DC"/>
    <w:rsid w:val="00274989"/>
    <w:rsid w:val="00274A74"/>
    <w:rsid w:val="00274E5D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969"/>
    <w:rsid w:val="00276C8B"/>
    <w:rsid w:val="00276CD1"/>
    <w:rsid w:val="00276E3C"/>
    <w:rsid w:val="002773D3"/>
    <w:rsid w:val="002774FD"/>
    <w:rsid w:val="00277603"/>
    <w:rsid w:val="002776E7"/>
    <w:rsid w:val="0027792E"/>
    <w:rsid w:val="002779A4"/>
    <w:rsid w:val="00277ACB"/>
    <w:rsid w:val="00277ADA"/>
    <w:rsid w:val="00277C07"/>
    <w:rsid w:val="00277CC8"/>
    <w:rsid w:val="00277E6D"/>
    <w:rsid w:val="0028006F"/>
    <w:rsid w:val="0028069C"/>
    <w:rsid w:val="002806C4"/>
    <w:rsid w:val="002809FF"/>
    <w:rsid w:val="00280A8E"/>
    <w:rsid w:val="00280D74"/>
    <w:rsid w:val="00280DEE"/>
    <w:rsid w:val="00280F5F"/>
    <w:rsid w:val="00280FF6"/>
    <w:rsid w:val="00281026"/>
    <w:rsid w:val="002811BA"/>
    <w:rsid w:val="0028122C"/>
    <w:rsid w:val="00281273"/>
    <w:rsid w:val="002812AC"/>
    <w:rsid w:val="002812CE"/>
    <w:rsid w:val="00281940"/>
    <w:rsid w:val="002819B3"/>
    <w:rsid w:val="002819D8"/>
    <w:rsid w:val="00281A2D"/>
    <w:rsid w:val="00281BE0"/>
    <w:rsid w:val="00282240"/>
    <w:rsid w:val="002822EA"/>
    <w:rsid w:val="00282760"/>
    <w:rsid w:val="00282860"/>
    <w:rsid w:val="00282A90"/>
    <w:rsid w:val="00282B33"/>
    <w:rsid w:val="00282E7A"/>
    <w:rsid w:val="002831F6"/>
    <w:rsid w:val="00283248"/>
    <w:rsid w:val="0028353C"/>
    <w:rsid w:val="002835B2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4914"/>
    <w:rsid w:val="0028554E"/>
    <w:rsid w:val="00285AAD"/>
    <w:rsid w:val="00285B36"/>
    <w:rsid w:val="00285DDE"/>
    <w:rsid w:val="00286300"/>
    <w:rsid w:val="002864D7"/>
    <w:rsid w:val="002865E9"/>
    <w:rsid w:val="00286939"/>
    <w:rsid w:val="002869B5"/>
    <w:rsid w:val="00286B3F"/>
    <w:rsid w:val="00286CE1"/>
    <w:rsid w:val="00286DD0"/>
    <w:rsid w:val="00287081"/>
    <w:rsid w:val="002870B9"/>
    <w:rsid w:val="002871AF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1B"/>
    <w:rsid w:val="002904A5"/>
    <w:rsid w:val="0029089F"/>
    <w:rsid w:val="00290EC9"/>
    <w:rsid w:val="00290F95"/>
    <w:rsid w:val="00291042"/>
    <w:rsid w:val="002910A8"/>
    <w:rsid w:val="002914B5"/>
    <w:rsid w:val="002916D1"/>
    <w:rsid w:val="0029178D"/>
    <w:rsid w:val="002918D3"/>
    <w:rsid w:val="0029198F"/>
    <w:rsid w:val="00291B06"/>
    <w:rsid w:val="00291C4C"/>
    <w:rsid w:val="00291CB2"/>
    <w:rsid w:val="00291F01"/>
    <w:rsid w:val="00292060"/>
    <w:rsid w:val="002920CF"/>
    <w:rsid w:val="002920E8"/>
    <w:rsid w:val="0029233C"/>
    <w:rsid w:val="0029238C"/>
    <w:rsid w:val="002927E8"/>
    <w:rsid w:val="002927FB"/>
    <w:rsid w:val="002929A9"/>
    <w:rsid w:val="00292AC5"/>
    <w:rsid w:val="00292AF1"/>
    <w:rsid w:val="00292C21"/>
    <w:rsid w:val="00292D54"/>
    <w:rsid w:val="00292F1D"/>
    <w:rsid w:val="0029319C"/>
    <w:rsid w:val="00293223"/>
    <w:rsid w:val="00293580"/>
    <w:rsid w:val="00293592"/>
    <w:rsid w:val="00293878"/>
    <w:rsid w:val="00293952"/>
    <w:rsid w:val="002939AC"/>
    <w:rsid w:val="00293A10"/>
    <w:rsid w:val="00293B04"/>
    <w:rsid w:val="00293CC7"/>
    <w:rsid w:val="00293CCB"/>
    <w:rsid w:val="00293EF8"/>
    <w:rsid w:val="00293F98"/>
    <w:rsid w:val="0029400B"/>
    <w:rsid w:val="002941DF"/>
    <w:rsid w:val="002943F2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5900"/>
    <w:rsid w:val="00295B59"/>
    <w:rsid w:val="00295D3D"/>
    <w:rsid w:val="002962FB"/>
    <w:rsid w:val="0029639C"/>
    <w:rsid w:val="00296898"/>
    <w:rsid w:val="00296C5A"/>
    <w:rsid w:val="00296E53"/>
    <w:rsid w:val="00296F27"/>
    <w:rsid w:val="002970AA"/>
    <w:rsid w:val="0029723F"/>
    <w:rsid w:val="00297241"/>
    <w:rsid w:val="00297328"/>
    <w:rsid w:val="0029743F"/>
    <w:rsid w:val="002976AC"/>
    <w:rsid w:val="002976EE"/>
    <w:rsid w:val="00297829"/>
    <w:rsid w:val="002978A7"/>
    <w:rsid w:val="00297A6B"/>
    <w:rsid w:val="00297B03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18B"/>
    <w:rsid w:val="002A240F"/>
    <w:rsid w:val="002A2414"/>
    <w:rsid w:val="002A2CFA"/>
    <w:rsid w:val="002A2DB6"/>
    <w:rsid w:val="002A3008"/>
    <w:rsid w:val="002A3206"/>
    <w:rsid w:val="002A3243"/>
    <w:rsid w:val="002A35DC"/>
    <w:rsid w:val="002A3874"/>
    <w:rsid w:val="002A39BD"/>
    <w:rsid w:val="002A39DE"/>
    <w:rsid w:val="002A39EB"/>
    <w:rsid w:val="002A3E0C"/>
    <w:rsid w:val="002A3EFA"/>
    <w:rsid w:val="002A3FCB"/>
    <w:rsid w:val="002A42E5"/>
    <w:rsid w:val="002A445B"/>
    <w:rsid w:val="002A4649"/>
    <w:rsid w:val="002A47E9"/>
    <w:rsid w:val="002A49F8"/>
    <w:rsid w:val="002A4A2F"/>
    <w:rsid w:val="002A4D18"/>
    <w:rsid w:val="002A4D53"/>
    <w:rsid w:val="002A4D7A"/>
    <w:rsid w:val="002A4E29"/>
    <w:rsid w:val="002A511E"/>
    <w:rsid w:val="002A5222"/>
    <w:rsid w:val="002A5435"/>
    <w:rsid w:val="002A59DC"/>
    <w:rsid w:val="002A5CE5"/>
    <w:rsid w:val="002A619E"/>
    <w:rsid w:val="002A6381"/>
    <w:rsid w:val="002A644F"/>
    <w:rsid w:val="002A64CB"/>
    <w:rsid w:val="002A6734"/>
    <w:rsid w:val="002A6796"/>
    <w:rsid w:val="002A6A74"/>
    <w:rsid w:val="002A6D98"/>
    <w:rsid w:val="002A6DF0"/>
    <w:rsid w:val="002A6F93"/>
    <w:rsid w:val="002A6FB7"/>
    <w:rsid w:val="002A7097"/>
    <w:rsid w:val="002A7219"/>
    <w:rsid w:val="002A75DB"/>
    <w:rsid w:val="002A7CD8"/>
    <w:rsid w:val="002A7D42"/>
    <w:rsid w:val="002A7D90"/>
    <w:rsid w:val="002A7EE1"/>
    <w:rsid w:val="002B00C5"/>
    <w:rsid w:val="002B0189"/>
    <w:rsid w:val="002B0205"/>
    <w:rsid w:val="002B0592"/>
    <w:rsid w:val="002B081E"/>
    <w:rsid w:val="002B0902"/>
    <w:rsid w:val="002B0C58"/>
    <w:rsid w:val="002B0DC8"/>
    <w:rsid w:val="002B0E1A"/>
    <w:rsid w:val="002B11A6"/>
    <w:rsid w:val="002B1610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A0"/>
    <w:rsid w:val="002B26E7"/>
    <w:rsid w:val="002B2840"/>
    <w:rsid w:val="002B2A72"/>
    <w:rsid w:val="002B2AFC"/>
    <w:rsid w:val="002B2B4C"/>
    <w:rsid w:val="002B2EC2"/>
    <w:rsid w:val="002B2F25"/>
    <w:rsid w:val="002B2F33"/>
    <w:rsid w:val="002B32D0"/>
    <w:rsid w:val="002B3436"/>
    <w:rsid w:val="002B344F"/>
    <w:rsid w:val="002B34B8"/>
    <w:rsid w:val="002B3614"/>
    <w:rsid w:val="002B3619"/>
    <w:rsid w:val="002B3656"/>
    <w:rsid w:val="002B372E"/>
    <w:rsid w:val="002B39F0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BDD"/>
    <w:rsid w:val="002B5DFE"/>
    <w:rsid w:val="002B61A7"/>
    <w:rsid w:val="002B64A7"/>
    <w:rsid w:val="002B6678"/>
    <w:rsid w:val="002B66C7"/>
    <w:rsid w:val="002B6850"/>
    <w:rsid w:val="002B68BF"/>
    <w:rsid w:val="002B69A0"/>
    <w:rsid w:val="002B6ACD"/>
    <w:rsid w:val="002B6CE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177A"/>
    <w:rsid w:val="002C17E2"/>
    <w:rsid w:val="002C2168"/>
    <w:rsid w:val="002C2244"/>
    <w:rsid w:val="002C24E3"/>
    <w:rsid w:val="002C268B"/>
    <w:rsid w:val="002C2878"/>
    <w:rsid w:val="002C28FD"/>
    <w:rsid w:val="002C2A0C"/>
    <w:rsid w:val="002C2B21"/>
    <w:rsid w:val="002C2C76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CD9"/>
    <w:rsid w:val="002C4D2A"/>
    <w:rsid w:val="002C4D92"/>
    <w:rsid w:val="002C4DBE"/>
    <w:rsid w:val="002C4E85"/>
    <w:rsid w:val="002C5092"/>
    <w:rsid w:val="002C5547"/>
    <w:rsid w:val="002C56E6"/>
    <w:rsid w:val="002C5B33"/>
    <w:rsid w:val="002C5BF0"/>
    <w:rsid w:val="002C5F6C"/>
    <w:rsid w:val="002C5FF2"/>
    <w:rsid w:val="002C60FA"/>
    <w:rsid w:val="002C626A"/>
    <w:rsid w:val="002C648F"/>
    <w:rsid w:val="002C667E"/>
    <w:rsid w:val="002C6708"/>
    <w:rsid w:val="002C6824"/>
    <w:rsid w:val="002C68F0"/>
    <w:rsid w:val="002C6965"/>
    <w:rsid w:val="002C69A7"/>
    <w:rsid w:val="002C6ABE"/>
    <w:rsid w:val="002C6BBD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92F"/>
    <w:rsid w:val="002C7AB2"/>
    <w:rsid w:val="002C7AB8"/>
    <w:rsid w:val="002C7B81"/>
    <w:rsid w:val="002C7D6F"/>
    <w:rsid w:val="002C7EF9"/>
    <w:rsid w:val="002D0289"/>
    <w:rsid w:val="002D05D2"/>
    <w:rsid w:val="002D0688"/>
    <w:rsid w:val="002D078B"/>
    <w:rsid w:val="002D0877"/>
    <w:rsid w:val="002D0888"/>
    <w:rsid w:val="002D0A09"/>
    <w:rsid w:val="002D0B20"/>
    <w:rsid w:val="002D0CC0"/>
    <w:rsid w:val="002D0D98"/>
    <w:rsid w:val="002D0DF2"/>
    <w:rsid w:val="002D114B"/>
    <w:rsid w:val="002D1363"/>
    <w:rsid w:val="002D14E8"/>
    <w:rsid w:val="002D16FB"/>
    <w:rsid w:val="002D1817"/>
    <w:rsid w:val="002D1927"/>
    <w:rsid w:val="002D1966"/>
    <w:rsid w:val="002D1B0C"/>
    <w:rsid w:val="002D1D0A"/>
    <w:rsid w:val="002D1D24"/>
    <w:rsid w:val="002D1D98"/>
    <w:rsid w:val="002D1DB3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AAC"/>
    <w:rsid w:val="002D2B6B"/>
    <w:rsid w:val="002D2C6A"/>
    <w:rsid w:val="002D2F73"/>
    <w:rsid w:val="002D30BA"/>
    <w:rsid w:val="002D34CF"/>
    <w:rsid w:val="002D3738"/>
    <w:rsid w:val="002D3817"/>
    <w:rsid w:val="002D3C10"/>
    <w:rsid w:val="002D3F70"/>
    <w:rsid w:val="002D42FD"/>
    <w:rsid w:val="002D44E2"/>
    <w:rsid w:val="002D4679"/>
    <w:rsid w:val="002D48A7"/>
    <w:rsid w:val="002D4906"/>
    <w:rsid w:val="002D491B"/>
    <w:rsid w:val="002D49F6"/>
    <w:rsid w:val="002D4A28"/>
    <w:rsid w:val="002D4C78"/>
    <w:rsid w:val="002D4D1E"/>
    <w:rsid w:val="002D4E27"/>
    <w:rsid w:val="002D5068"/>
    <w:rsid w:val="002D52CA"/>
    <w:rsid w:val="002D52DB"/>
    <w:rsid w:val="002D544F"/>
    <w:rsid w:val="002D54B6"/>
    <w:rsid w:val="002D560A"/>
    <w:rsid w:val="002D5665"/>
    <w:rsid w:val="002D5AAD"/>
    <w:rsid w:val="002D5BFA"/>
    <w:rsid w:val="002D5CF8"/>
    <w:rsid w:val="002D5DBA"/>
    <w:rsid w:val="002D5FFF"/>
    <w:rsid w:val="002D6051"/>
    <w:rsid w:val="002D6251"/>
    <w:rsid w:val="002D6294"/>
    <w:rsid w:val="002D639B"/>
    <w:rsid w:val="002D642B"/>
    <w:rsid w:val="002D64DF"/>
    <w:rsid w:val="002D6751"/>
    <w:rsid w:val="002D694D"/>
    <w:rsid w:val="002D6974"/>
    <w:rsid w:val="002D6BA0"/>
    <w:rsid w:val="002D6CC8"/>
    <w:rsid w:val="002D6DF1"/>
    <w:rsid w:val="002D6F99"/>
    <w:rsid w:val="002D7180"/>
    <w:rsid w:val="002D75D8"/>
    <w:rsid w:val="002D7942"/>
    <w:rsid w:val="002D7956"/>
    <w:rsid w:val="002D7B06"/>
    <w:rsid w:val="002D7B88"/>
    <w:rsid w:val="002E04F6"/>
    <w:rsid w:val="002E05E6"/>
    <w:rsid w:val="002E0797"/>
    <w:rsid w:val="002E0975"/>
    <w:rsid w:val="002E0B55"/>
    <w:rsid w:val="002E0C93"/>
    <w:rsid w:val="002E0CFE"/>
    <w:rsid w:val="002E0E61"/>
    <w:rsid w:val="002E0E6C"/>
    <w:rsid w:val="002E0F75"/>
    <w:rsid w:val="002E10D2"/>
    <w:rsid w:val="002E10E2"/>
    <w:rsid w:val="002E12ED"/>
    <w:rsid w:val="002E166B"/>
    <w:rsid w:val="002E1AAA"/>
    <w:rsid w:val="002E1C76"/>
    <w:rsid w:val="002E1D05"/>
    <w:rsid w:val="002E1F4C"/>
    <w:rsid w:val="002E20A9"/>
    <w:rsid w:val="002E2301"/>
    <w:rsid w:val="002E2407"/>
    <w:rsid w:val="002E24CC"/>
    <w:rsid w:val="002E2544"/>
    <w:rsid w:val="002E26AD"/>
    <w:rsid w:val="002E2783"/>
    <w:rsid w:val="002E27E4"/>
    <w:rsid w:val="002E2AC1"/>
    <w:rsid w:val="002E2B3F"/>
    <w:rsid w:val="002E2BA4"/>
    <w:rsid w:val="002E2C08"/>
    <w:rsid w:val="002E2C62"/>
    <w:rsid w:val="002E2E9E"/>
    <w:rsid w:val="002E2F37"/>
    <w:rsid w:val="002E307D"/>
    <w:rsid w:val="002E30E6"/>
    <w:rsid w:val="002E310A"/>
    <w:rsid w:val="002E3127"/>
    <w:rsid w:val="002E3278"/>
    <w:rsid w:val="002E3329"/>
    <w:rsid w:val="002E33DF"/>
    <w:rsid w:val="002E34A7"/>
    <w:rsid w:val="002E36C4"/>
    <w:rsid w:val="002E37D3"/>
    <w:rsid w:val="002E3943"/>
    <w:rsid w:val="002E3B6B"/>
    <w:rsid w:val="002E3CF2"/>
    <w:rsid w:val="002E4150"/>
    <w:rsid w:val="002E41A6"/>
    <w:rsid w:val="002E41C9"/>
    <w:rsid w:val="002E42F8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5"/>
    <w:rsid w:val="002E5ACB"/>
    <w:rsid w:val="002E604E"/>
    <w:rsid w:val="002E642B"/>
    <w:rsid w:val="002E65CD"/>
    <w:rsid w:val="002E672B"/>
    <w:rsid w:val="002E67CF"/>
    <w:rsid w:val="002E729A"/>
    <w:rsid w:val="002E73E0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0EDD"/>
    <w:rsid w:val="002F10A3"/>
    <w:rsid w:val="002F12E0"/>
    <w:rsid w:val="002F1CD1"/>
    <w:rsid w:val="002F1F25"/>
    <w:rsid w:val="002F1F5C"/>
    <w:rsid w:val="002F2253"/>
    <w:rsid w:val="002F2394"/>
    <w:rsid w:val="002F282A"/>
    <w:rsid w:val="002F2847"/>
    <w:rsid w:val="002F286D"/>
    <w:rsid w:val="002F2E54"/>
    <w:rsid w:val="002F3085"/>
    <w:rsid w:val="002F30C1"/>
    <w:rsid w:val="002F318A"/>
    <w:rsid w:val="002F31A4"/>
    <w:rsid w:val="002F3303"/>
    <w:rsid w:val="002F34AF"/>
    <w:rsid w:val="002F3675"/>
    <w:rsid w:val="002F39AA"/>
    <w:rsid w:val="002F3CAB"/>
    <w:rsid w:val="002F3E64"/>
    <w:rsid w:val="002F4192"/>
    <w:rsid w:val="002F4214"/>
    <w:rsid w:val="002F4256"/>
    <w:rsid w:val="002F4304"/>
    <w:rsid w:val="002F4376"/>
    <w:rsid w:val="002F4567"/>
    <w:rsid w:val="002F4587"/>
    <w:rsid w:val="002F45FC"/>
    <w:rsid w:val="002F467C"/>
    <w:rsid w:val="002F4792"/>
    <w:rsid w:val="002F47DE"/>
    <w:rsid w:val="002F4845"/>
    <w:rsid w:val="002F4984"/>
    <w:rsid w:val="002F4A3E"/>
    <w:rsid w:val="002F4C41"/>
    <w:rsid w:val="002F5001"/>
    <w:rsid w:val="002F5033"/>
    <w:rsid w:val="002F5040"/>
    <w:rsid w:val="002F519A"/>
    <w:rsid w:val="002F53C8"/>
    <w:rsid w:val="002F560C"/>
    <w:rsid w:val="002F575F"/>
    <w:rsid w:val="002F588D"/>
    <w:rsid w:val="002F5B4C"/>
    <w:rsid w:val="002F5B55"/>
    <w:rsid w:val="002F5C7A"/>
    <w:rsid w:val="002F6053"/>
    <w:rsid w:val="002F60E2"/>
    <w:rsid w:val="002F64F8"/>
    <w:rsid w:val="002F6560"/>
    <w:rsid w:val="002F6942"/>
    <w:rsid w:val="002F6A2F"/>
    <w:rsid w:val="002F6AE8"/>
    <w:rsid w:val="002F6E2F"/>
    <w:rsid w:val="002F6FFA"/>
    <w:rsid w:val="002F724A"/>
    <w:rsid w:val="002F72B4"/>
    <w:rsid w:val="002F7405"/>
    <w:rsid w:val="002F75AF"/>
    <w:rsid w:val="002F7695"/>
    <w:rsid w:val="002F77D0"/>
    <w:rsid w:val="002F780F"/>
    <w:rsid w:val="002F799A"/>
    <w:rsid w:val="002F7A04"/>
    <w:rsid w:val="002F7ACC"/>
    <w:rsid w:val="002F7C00"/>
    <w:rsid w:val="002F7EFE"/>
    <w:rsid w:val="00300121"/>
    <w:rsid w:val="003002E4"/>
    <w:rsid w:val="00300434"/>
    <w:rsid w:val="003008F2"/>
    <w:rsid w:val="00300AE1"/>
    <w:rsid w:val="00300B38"/>
    <w:rsid w:val="00300BCD"/>
    <w:rsid w:val="00300CBA"/>
    <w:rsid w:val="00300DA9"/>
    <w:rsid w:val="00300F1B"/>
    <w:rsid w:val="0030103A"/>
    <w:rsid w:val="00301214"/>
    <w:rsid w:val="003012AE"/>
    <w:rsid w:val="003014A2"/>
    <w:rsid w:val="00301C4A"/>
    <w:rsid w:val="00301C8C"/>
    <w:rsid w:val="00301D00"/>
    <w:rsid w:val="00301D33"/>
    <w:rsid w:val="00302038"/>
    <w:rsid w:val="00302060"/>
    <w:rsid w:val="0030208F"/>
    <w:rsid w:val="003020CD"/>
    <w:rsid w:val="00302387"/>
    <w:rsid w:val="00302480"/>
    <w:rsid w:val="003024D4"/>
    <w:rsid w:val="003025EF"/>
    <w:rsid w:val="0030266F"/>
    <w:rsid w:val="003026A4"/>
    <w:rsid w:val="00302741"/>
    <w:rsid w:val="0030277A"/>
    <w:rsid w:val="003029EA"/>
    <w:rsid w:val="00302B84"/>
    <w:rsid w:val="00302E09"/>
    <w:rsid w:val="00302E91"/>
    <w:rsid w:val="00303247"/>
    <w:rsid w:val="00303283"/>
    <w:rsid w:val="00303295"/>
    <w:rsid w:val="003033D4"/>
    <w:rsid w:val="00303B92"/>
    <w:rsid w:val="00303EB9"/>
    <w:rsid w:val="00303F20"/>
    <w:rsid w:val="003040F0"/>
    <w:rsid w:val="00304119"/>
    <w:rsid w:val="00304511"/>
    <w:rsid w:val="00304677"/>
    <w:rsid w:val="003049D2"/>
    <w:rsid w:val="00304A99"/>
    <w:rsid w:val="00304C05"/>
    <w:rsid w:val="00304CC4"/>
    <w:rsid w:val="00304E4C"/>
    <w:rsid w:val="00304F23"/>
    <w:rsid w:val="00304F72"/>
    <w:rsid w:val="00304F99"/>
    <w:rsid w:val="00305033"/>
    <w:rsid w:val="00305254"/>
    <w:rsid w:val="003053CC"/>
    <w:rsid w:val="00305513"/>
    <w:rsid w:val="0030551B"/>
    <w:rsid w:val="003057D6"/>
    <w:rsid w:val="003058A6"/>
    <w:rsid w:val="003058D6"/>
    <w:rsid w:val="0030594E"/>
    <w:rsid w:val="00305961"/>
    <w:rsid w:val="00305A08"/>
    <w:rsid w:val="00305D97"/>
    <w:rsid w:val="00305F10"/>
    <w:rsid w:val="003060F4"/>
    <w:rsid w:val="003062C4"/>
    <w:rsid w:val="0030647F"/>
    <w:rsid w:val="00306572"/>
    <w:rsid w:val="00306933"/>
    <w:rsid w:val="00306AE5"/>
    <w:rsid w:val="00306CFA"/>
    <w:rsid w:val="003073C2"/>
    <w:rsid w:val="0030746D"/>
    <w:rsid w:val="003074A2"/>
    <w:rsid w:val="003076DC"/>
    <w:rsid w:val="003078BD"/>
    <w:rsid w:val="00307C6D"/>
    <w:rsid w:val="00307E2A"/>
    <w:rsid w:val="00307F3B"/>
    <w:rsid w:val="0031022B"/>
    <w:rsid w:val="00310241"/>
    <w:rsid w:val="00310368"/>
    <w:rsid w:val="0031062C"/>
    <w:rsid w:val="003108AB"/>
    <w:rsid w:val="00310C96"/>
    <w:rsid w:val="00310DA2"/>
    <w:rsid w:val="00310F35"/>
    <w:rsid w:val="00310FB5"/>
    <w:rsid w:val="003112E2"/>
    <w:rsid w:val="0031143E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19D"/>
    <w:rsid w:val="003122E4"/>
    <w:rsid w:val="0031234D"/>
    <w:rsid w:val="00312423"/>
    <w:rsid w:val="003124DD"/>
    <w:rsid w:val="00312694"/>
    <w:rsid w:val="00312849"/>
    <w:rsid w:val="00312C0A"/>
    <w:rsid w:val="00312D93"/>
    <w:rsid w:val="00312DAD"/>
    <w:rsid w:val="00312FC3"/>
    <w:rsid w:val="00313015"/>
    <w:rsid w:val="003130A1"/>
    <w:rsid w:val="0031347C"/>
    <w:rsid w:val="003134D4"/>
    <w:rsid w:val="003137E3"/>
    <w:rsid w:val="003138B1"/>
    <w:rsid w:val="00313AB0"/>
    <w:rsid w:val="00313F91"/>
    <w:rsid w:val="003140CE"/>
    <w:rsid w:val="003143F1"/>
    <w:rsid w:val="0031469D"/>
    <w:rsid w:val="00314954"/>
    <w:rsid w:val="00314BBE"/>
    <w:rsid w:val="00314D5F"/>
    <w:rsid w:val="00314E73"/>
    <w:rsid w:val="00314EC0"/>
    <w:rsid w:val="00314EE9"/>
    <w:rsid w:val="00315606"/>
    <w:rsid w:val="00315998"/>
    <w:rsid w:val="00315D43"/>
    <w:rsid w:val="00315DB8"/>
    <w:rsid w:val="00315F48"/>
    <w:rsid w:val="00316146"/>
    <w:rsid w:val="0031614D"/>
    <w:rsid w:val="0031619B"/>
    <w:rsid w:val="00316564"/>
    <w:rsid w:val="0031664C"/>
    <w:rsid w:val="003166C5"/>
    <w:rsid w:val="00316A69"/>
    <w:rsid w:val="00316C6D"/>
    <w:rsid w:val="00316E96"/>
    <w:rsid w:val="0031712A"/>
    <w:rsid w:val="00317552"/>
    <w:rsid w:val="00317668"/>
    <w:rsid w:val="00317A48"/>
    <w:rsid w:val="00317B13"/>
    <w:rsid w:val="00317D69"/>
    <w:rsid w:val="0032017A"/>
    <w:rsid w:val="003201E2"/>
    <w:rsid w:val="00320369"/>
    <w:rsid w:val="0032067E"/>
    <w:rsid w:val="003207C4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2C5"/>
    <w:rsid w:val="003216B2"/>
    <w:rsid w:val="003217F6"/>
    <w:rsid w:val="00321943"/>
    <w:rsid w:val="00321A2E"/>
    <w:rsid w:val="00321A57"/>
    <w:rsid w:val="00321D55"/>
    <w:rsid w:val="00322065"/>
    <w:rsid w:val="00322174"/>
    <w:rsid w:val="00322500"/>
    <w:rsid w:val="0032274B"/>
    <w:rsid w:val="00322A92"/>
    <w:rsid w:val="00322AAE"/>
    <w:rsid w:val="00322B37"/>
    <w:rsid w:val="00322E0F"/>
    <w:rsid w:val="00322E15"/>
    <w:rsid w:val="00322E54"/>
    <w:rsid w:val="00322FCA"/>
    <w:rsid w:val="003230AE"/>
    <w:rsid w:val="00323115"/>
    <w:rsid w:val="0032323D"/>
    <w:rsid w:val="003232A6"/>
    <w:rsid w:val="0032332A"/>
    <w:rsid w:val="00323344"/>
    <w:rsid w:val="0032338A"/>
    <w:rsid w:val="003233D3"/>
    <w:rsid w:val="003234D0"/>
    <w:rsid w:val="003234E1"/>
    <w:rsid w:val="00323537"/>
    <w:rsid w:val="00323853"/>
    <w:rsid w:val="003238D1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ADE"/>
    <w:rsid w:val="00324B24"/>
    <w:rsid w:val="00324C4C"/>
    <w:rsid w:val="00324FE1"/>
    <w:rsid w:val="003250AE"/>
    <w:rsid w:val="003251D1"/>
    <w:rsid w:val="0032523D"/>
    <w:rsid w:val="003254EB"/>
    <w:rsid w:val="00325757"/>
    <w:rsid w:val="003258E5"/>
    <w:rsid w:val="003259C6"/>
    <w:rsid w:val="00325A5D"/>
    <w:rsid w:val="00325C4E"/>
    <w:rsid w:val="00325C52"/>
    <w:rsid w:val="00325D1E"/>
    <w:rsid w:val="0032606D"/>
    <w:rsid w:val="003260D0"/>
    <w:rsid w:val="00326345"/>
    <w:rsid w:val="003263C1"/>
    <w:rsid w:val="00326567"/>
    <w:rsid w:val="0032679C"/>
    <w:rsid w:val="003267E1"/>
    <w:rsid w:val="00326A84"/>
    <w:rsid w:val="00326B4D"/>
    <w:rsid w:val="00326DF5"/>
    <w:rsid w:val="00326EEF"/>
    <w:rsid w:val="00326F51"/>
    <w:rsid w:val="0032714B"/>
    <w:rsid w:val="003271F2"/>
    <w:rsid w:val="003274B0"/>
    <w:rsid w:val="0032782B"/>
    <w:rsid w:val="003278F3"/>
    <w:rsid w:val="003278F8"/>
    <w:rsid w:val="003279E0"/>
    <w:rsid w:val="00327D78"/>
    <w:rsid w:val="003300F5"/>
    <w:rsid w:val="003303B5"/>
    <w:rsid w:val="00330584"/>
    <w:rsid w:val="00330605"/>
    <w:rsid w:val="003306BB"/>
    <w:rsid w:val="003307F8"/>
    <w:rsid w:val="003308C7"/>
    <w:rsid w:val="00330956"/>
    <w:rsid w:val="00330BC1"/>
    <w:rsid w:val="00331001"/>
    <w:rsid w:val="00331011"/>
    <w:rsid w:val="003310A7"/>
    <w:rsid w:val="003312A9"/>
    <w:rsid w:val="00331434"/>
    <w:rsid w:val="00331686"/>
    <w:rsid w:val="00331834"/>
    <w:rsid w:val="00331B61"/>
    <w:rsid w:val="00331C21"/>
    <w:rsid w:val="003321B6"/>
    <w:rsid w:val="0033248E"/>
    <w:rsid w:val="00332496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67D"/>
    <w:rsid w:val="0033384E"/>
    <w:rsid w:val="0033386E"/>
    <w:rsid w:val="00333B04"/>
    <w:rsid w:val="00333C22"/>
    <w:rsid w:val="00333D08"/>
    <w:rsid w:val="00333D0D"/>
    <w:rsid w:val="00333D40"/>
    <w:rsid w:val="00333D6C"/>
    <w:rsid w:val="00334065"/>
    <w:rsid w:val="00334200"/>
    <w:rsid w:val="00334502"/>
    <w:rsid w:val="00334518"/>
    <w:rsid w:val="00334576"/>
    <w:rsid w:val="003346D5"/>
    <w:rsid w:val="00334D81"/>
    <w:rsid w:val="0033510C"/>
    <w:rsid w:val="0033533D"/>
    <w:rsid w:val="00335756"/>
    <w:rsid w:val="003364A1"/>
    <w:rsid w:val="003364AE"/>
    <w:rsid w:val="00336990"/>
    <w:rsid w:val="00336C51"/>
    <w:rsid w:val="00336CE8"/>
    <w:rsid w:val="00337031"/>
    <w:rsid w:val="00337209"/>
    <w:rsid w:val="003373D1"/>
    <w:rsid w:val="0033755B"/>
    <w:rsid w:val="003376EF"/>
    <w:rsid w:val="00337818"/>
    <w:rsid w:val="00337BD6"/>
    <w:rsid w:val="00337C05"/>
    <w:rsid w:val="00337D63"/>
    <w:rsid w:val="00337E54"/>
    <w:rsid w:val="00337FA2"/>
    <w:rsid w:val="00337FBB"/>
    <w:rsid w:val="0034007B"/>
    <w:rsid w:val="003400DB"/>
    <w:rsid w:val="00340288"/>
    <w:rsid w:val="003403FC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723"/>
    <w:rsid w:val="00341985"/>
    <w:rsid w:val="00341AB5"/>
    <w:rsid w:val="00341BE4"/>
    <w:rsid w:val="00341FBD"/>
    <w:rsid w:val="0034203E"/>
    <w:rsid w:val="003420C0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1FB"/>
    <w:rsid w:val="003434E2"/>
    <w:rsid w:val="0034357A"/>
    <w:rsid w:val="00343915"/>
    <w:rsid w:val="00343AAE"/>
    <w:rsid w:val="00343C39"/>
    <w:rsid w:val="00343CDD"/>
    <w:rsid w:val="00343F9F"/>
    <w:rsid w:val="003442BB"/>
    <w:rsid w:val="0034431D"/>
    <w:rsid w:val="003443FC"/>
    <w:rsid w:val="00344735"/>
    <w:rsid w:val="00344770"/>
    <w:rsid w:val="003449F2"/>
    <w:rsid w:val="00344A2F"/>
    <w:rsid w:val="00344C55"/>
    <w:rsid w:val="00344D8D"/>
    <w:rsid w:val="00344D96"/>
    <w:rsid w:val="00344DB7"/>
    <w:rsid w:val="003450EE"/>
    <w:rsid w:val="003450FD"/>
    <w:rsid w:val="00345249"/>
    <w:rsid w:val="0034574A"/>
    <w:rsid w:val="00345E74"/>
    <w:rsid w:val="00346176"/>
    <w:rsid w:val="003461CE"/>
    <w:rsid w:val="0034679F"/>
    <w:rsid w:val="003469DF"/>
    <w:rsid w:val="00346DB0"/>
    <w:rsid w:val="00346E1B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192"/>
    <w:rsid w:val="00350424"/>
    <w:rsid w:val="00350425"/>
    <w:rsid w:val="003506E8"/>
    <w:rsid w:val="00350901"/>
    <w:rsid w:val="00350942"/>
    <w:rsid w:val="00350A74"/>
    <w:rsid w:val="00350D3F"/>
    <w:rsid w:val="00350F83"/>
    <w:rsid w:val="00350F85"/>
    <w:rsid w:val="00350F88"/>
    <w:rsid w:val="0035117A"/>
    <w:rsid w:val="003515F6"/>
    <w:rsid w:val="003515F8"/>
    <w:rsid w:val="00351653"/>
    <w:rsid w:val="00351997"/>
    <w:rsid w:val="003519D6"/>
    <w:rsid w:val="00351A50"/>
    <w:rsid w:val="00351B37"/>
    <w:rsid w:val="00351B7E"/>
    <w:rsid w:val="00351C09"/>
    <w:rsid w:val="00351D08"/>
    <w:rsid w:val="00351D69"/>
    <w:rsid w:val="00351EE7"/>
    <w:rsid w:val="00351FD7"/>
    <w:rsid w:val="0035216A"/>
    <w:rsid w:val="003522C5"/>
    <w:rsid w:val="00352598"/>
    <w:rsid w:val="003526D9"/>
    <w:rsid w:val="00352732"/>
    <w:rsid w:val="003529BD"/>
    <w:rsid w:val="00352A45"/>
    <w:rsid w:val="00352E60"/>
    <w:rsid w:val="00352EB8"/>
    <w:rsid w:val="0035310D"/>
    <w:rsid w:val="00353261"/>
    <w:rsid w:val="00353351"/>
    <w:rsid w:val="003534B3"/>
    <w:rsid w:val="00353542"/>
    <w:rsid w:val="0035376F"/>
    <w:rsid w:val="00353871"/>
    <w:rsid w:val="003538A2"/>
    <w:rsid w:val="0035393E"/>
    <w:rsid w:val="003539EF"/>
    <w:rsid w:val="003539F8"/>
    <w:rsid w:val="00353D2B"/>
    <w:rsid w:val="00354066"/>
    <w:rsid w:val="003545D6"/>
    <w:rsid w:val="0035464F"/>
    <w:rsid w:val="00354781"/>
    <w:rsid w:val="003547B0"/>
    <w:rsid w:val="00354D3A"/>
    <w:rsid w:val="00355238"/>
    <w:rsid w:val="003552B8"/>
    <w:rsid w:val="0035546A"/>
    <w:rsid w:val="003554A5"/>
    <w:rsid w:val="003558AB"/>
    <w:rsid w:val="0035593A"/>
    <w:rsid w:val="00355B49"/>
    <w:rsid w:val="0035626B"/>
    <w:rsid w:val="003562C4"/>
    <w:rsid w:val="00356380"/>
    <w:rsid w:val="00356848"/>
    <w:rsid w:val="00356A1C"/>
    <w:rsid w:val="00356A46"/>
    <w:rsid w:val="00356A7E"/>
    <w:rsid w:val="00356B8F"/>
    <w:rsid w:val="00356DD2"/>
    <w:rsid w:val="003578FB"/>
    <w:rsid w:val="00357A9A"/>
    <w:rsid w:val="00357AC1"/>
    <w:rsid w:val="00357ADD"/>
    <w:rsid w:val="00357BF3"/>
    <w:rsid w:val="00357C07"/>
    <w:rsid w:val="00357C4A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878"/>
    <w:rsid w:val="00362897"/>
    <w:rsid w:val="00362974"/>
    <w:rsid w:val="00362996"/>
    <w:rsid w:val="00362BDA"/>
    <w:rsid w:val="00362F0C"/>
    <w:rsid w:val="00363118"/>
    <w:rsid w:val="003632B9"/>
    <w:rsid w:val="00363559"/>
    <w:rsid w:val="003635D4"/>
    <w:rsid w:val="0036364D"/>
    <w:rsid w:val="00363895"/>
    <w:rsid w:val="00363C49"/>
    <w:rsid w:val="00363CF0"/>
    <w:rsid w:val="00363F87"/>
    <w:rsid w:val="00364127"/>
    <w:rsid w:val="00364268"/>
    <w:rsid w:val="0036456C"/>
    <w:rsid w:val="00364739"/>
    <w:rsid w:val="0036479C"/>
    <w:rsid w:val="00364959"/>
    <w:rsid w:val="00364ACB"/>
    <w:rsid w:val="00364C14"/>
    <w:rsid w:val="00364ED8"/>
    <w:rsid w:val="00365292"/>
    <w:rsid w:val="003658AB"/>
    <w:rsid w:val="00365A5D"/>
    <w:rsid w:val="00365B13"/>
    <w:rsid w:val="00365DCC"/>
    <w:rsid w:val="00366384"/>
    <w:rsid w:val="003664B1"/>
    <w:rsid w:val="00366609"/>
    <w:rsid w:val="003667E5"/>
    <w:rsid w:val="0036685B"/>
    <w:rsid w:val="00366C6A"/>
    <w:rsid w:val="00366CF3"/>
    <w:rsid w:val="00366DAB"/>
    <w:rsid w:val="0036702D"/>
    <w:rsid w:val="003671A2"/>
    <w:rsid w:val="00367A55"/>
    <w:rsid w:val="00367DFD"/>
    <w:rsid w:val="0037057D"/>
    <w:rsid w:val="00370776"/>
    <w:rsid w:val="00370987"/>
    <w:rsid w:val="00370AE9"/>
    <w:rsid w:val="00370B7D"/>
    <w:rsid w:val="00370D00"/>
    <w:rsid w:val="00370DF5"/>
    <w:rsid w:val="00370FC2"/>
    <w:rsid w:val="00371132"/>
    <w:rsid w:val="0037117F"/>
    <w:rsid w:val="003717EC"/>
    <w:rsid w:val="0037183B"/>
    <w:rsid w:val="00371CFA"/>
    <w:rsid w:val="00371D13"/>
    <w:rsid w:val="003729E9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1A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0FB"/>
    <w:rsid w:val="00375138"/>
    <w:rsid w:val="0037521E"/>
    <w:rsid w:val="00375364"/>
    <w:rsid w:val="003753E1"/>
    <w:rsid w:val="00375D1D"/>
    <w:rsid w:val="00375E62"/>
    <w:rsid w:val="00375FC0"/>
    <w:rsid w:val="003760AA"/>
    <w:rsid w:val="0037625F"/>
    <w:rsid w:val="00376567"/>
    <w:rsid w:val="00376A77"/>
    <w:rsid w:val="00376AD1"/>
    <w:rsid w:val="00376D45"/>
    <w:rsid w:val="00376E3A"/>
    <w:rsid w:val="0037702C"/>
    <w:rsid w:val="003770F0"/>
    <w:rsid w:val="00377117"/>
    <w:rsid w:val="00377419"/>
    <w:rsid w:val="00377457"/>
    <w:rsid w:val="003774DC"/>
    <w:rsid w:val="0037756F"/>
    <w:rsid w:val="0037759C"/>
    <w:rsid w:val="00377617"/>
    <w:rsid w:val="00377A77"/>
    <w:rsid w:val="00377A9F"/>
    <w:rsid w:val="00377CC7"/>
    <w:rsid w:val="0038020B"/>
    <w:rsid w:val="003802CF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471"/>
    <w:rsid w:val="0038149F"/>
    <w:rsid w:val="003814B2"/>
    <w:rsid w:val="00381568"/>
    <w:rsid w:val="00381637"/>
    <w:rsid w:val="003819B9"/>
    <w:rsid w:val="00381A05"/>
    <w:rsid w:val="00381A5F"/>
    <w:rsid w:val="00381B1A"/>
    <w:rsid w:val="00381CF6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248"/>
    <w:rsid w:val="003844A7"/>
    <w:rsid w:val="0038452A"/>
    <w:rsid w:val="00384679"/>
    <w:rsid w:val="003846DD"/>
    <w:rsid w:val="00384832"/>
    <w:rsid w:val="00384C76"/>
    <w:rsid w:val="00384E2F"/>
    <w:rsid w:val="003852D2"/>
    <w:rsid w:val="0038580F"/>
    <w:rsid w:val="00385A99"/>
    <w:rsid w:val="00385D6E"/>
    <w:rsid w:val="00385F92"/>
    <w:rsid w:val="00385FA0"/>
    <w:rsid w:val="00386065"/>
    <w:rsid w:val="003868EA"/>
    <w:rsid w:val="003869BF"/>
    <w:rsid w:val="00386BAF"/>
    <w:rsid w:val="00386CC9"/>
    <w:rsid w:val="0038701F"/>
    <w:rsid w:val="00387249"/>
    <w:rsid w:val="003872F5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64F"/>
    <w:rsid w:val="003909FD"/>
    <w:rsid w:val="00390A31"/>
    <w:rsid w:val="00390BC6"/>
    <w:rsid w:val="00390E93"/>
    <w:rsid w:val="00391459"/>
    <w:rsid w:val="0039154F"/>
    <w:rsid w:val="0039159F"/>
    <w:rsid w:val="0039180E"/>
    <w:rsid w:val="0039194F"/>
    <w:rsid w:val="003919AA"/>
    <w:rsid w:val="00391B84"/>
    <w:rsid w:val="00391BAA"/>
    <w:rsid w:val="00391D76"/>
    <w:rsid w:val="00391E6A"/>
    <w:rsid w:val="00391EB2"/>
    <w:rsid w:val="00391FA3"/>
    <w:rsid w:val="003922C9"/>
    <w:rsid w:val="003923CC"/>
    <w:rsid w:val="0039261E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E28"/>
    <w:rsid w:val="00393F38"/>
    <w:rsid w:val="00393FCC"/>
    <w:rsid w:val="0039407B"/>
    <w:rsid w:val="003945B3"/>
    <w:rsid w:val="00394677"/>
    <w:rsid w:val="00394726"/>
    <w:rsid w:val="003947FF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52"/>
    <w:rsid w:val="003968DA"/>
    <w:rsid w:val="0039697C"/>
    <w:rsid w:val="00396C7F"/>
    <w:rsid w:val="00396D58"/>
    <w:rsid w:val="00396F65"/>
    <w:rsid w:val="003974D1"/>
    <w:rsid w:val="00397720"/>
    <w:rsid w:val="003978D2"/>
    <w:rsid w:val="003979F8"/>
    <w:rsid w:val="00397D06"/>
    <w:rsid w:val="00397E15"/>
    <w:rsid w:val="00397F91"/>
    <w:rsid w:val="00397FDB"/>
    <w:rsid w:val="003A017E"/>
    <w:rsid w:val="003A02CC"/>
    <w:rsid w:val="003A0373"/>
    <w:rsid w:val="003A0586"/>
    <w:rsid w:val="003A06EE"/>
    <w:rsid w:val="003A0A99"/>
    <w:rsid w:val="003A0B5E"/>
    <w:rsid w:val="003A0C6F"/>
    <w:rsid w:val="003A0E74"/>
    <w:rsid w:val="003A0EA5"/>
    <w:rsid w:val="003A0FA0"/>
    <w:rsid w:val="003A1344"/>
    <w:rsid w:val="003A1368"/>
    <w:rsid w:val="003A1380"/>
    <w:rsid w:val="003A1418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766"/>
    <w:rsid w:val="003A388C"/>
    <w:rsid w:val="003A39B1"/>
    <w:rsid w:val="003A3E14"/>
    <w:rsid w:val="003A3EA9"/>
    <w:rsid w:val="003A4080"/>
    <w:rsid w:val="003A4232"/>
    <w:rsid w:val="003A4249"/>
    <w:rsid w:val="003A442E"/>
    <w:rsid w:val="003A4484"/>
    <w:rsid w:val="003A4585"/>
    <w:rsid w:val="003A4AD9"/>
    <w:rsid w:val="003A4B2B"/>
    <w:rsid w:val="003A4DF3"/>
    <w:rsid w:val="003A4E12"/>
    <w:rsid w:val="003A4E8D"/>
    <w:rsid w:val="003A5431"/>
    <w:rsid w:val="003A5590"/>
    <w:rsid w:val="003A56BC"/>
    <w:rsid w:val="003A56C5"/>
    <w:rsid w:val="003A599E"/>
    <w:rsid w:val="003A61B9"/>
    <w:rsid w:val="003A62F6"/>
    <w:rsid w:val="003A6309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6D"/>
    <w:rsid w:val="003A78B6"/>
    <w:rsid w:val="003A7A9D"/>
    <w:rsid w:val="003A7E7C"/>
    <w:rsid w:val="003B0144"/>
    <w:rsid w:val="003B02D6"/>
    <w:rsid w:val="003B037A"/>
    <w:rsid w:val="003B0497"/>
    <w:rsid w:val="003B08B9"/>
    <w:rsid w:val="003B0A7F"/>
    <w:rsid w:val="003B0A8D"/>
    <w:rsid w:val="003B0BDC"/>
    <w:rsid w:val="003B0C26"/>
    <w:rsid w:val="003B0D6F"/>
    <w:rsid w:val="003B0D7B"/>
    <w:rsid w:val="003B0E6C"/>
    <w:rsid w:val="003B0EB3"/>
    <w:rsid w:val="003B0EBA"/>
    <w:rsid w:val="003B0F6D"/>
    <w:rsid w:val="003B1204"/>
    <w:rsid w:val="003B12BB"/>
    <w:rsid w:val="003B15D0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461"/>
    <w:rsid w:val="003B261C"/>
    <w:rsid w:val="003B26B1"/>
    <w:rsid w:val="003B276F"/>
    <w:rsid w:val="003B2A41"/>
    <w:rsid w:val="003B2EB6"/>
    <w:rsid w:val="003B2F0E"/>
    <w:rsid w:val="003B2F69"/>
    <w:rsid w:val="003B3024"/>
    <w:rsid w:val="003B310A"/>
    <w:rsid w:val="003B34E7"/>
    <w:rsid w:val="003B3534"/>
    <w:rsid w:val="003B37FD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7A3"/>
    <w:rsid w:val="003B490D"/>
    <w:rsid w:val="003B4A65"/>
    <w:rsid w:val="003B4D7F"/>
    <w:rsid w:val="003B4E8C"/>
    <w:rsid w:val="003B51AB"/>
    <w:rsid w:val="003B5540"/>
    <w:rsid w:val="003B562E"/>
    <w:rsid w:val="003B56E8"/>
    <w:rsid w:val="003B571F"/>
    <w:rsid w:val="003B5D0E"/>
    <w:rsid w:val="003B5DA9"/>
    <w:rsid w:val="003B5DAF"/>
    <w:rsid w:val="003B5DF9"/>
    <w:rsid w:val="003B5E17"/>
    <w:rsid w:val="003B5F84"/>
    <w:rsid w:val="003B62AD"/>
    <w:rsid w:val="003B6306"/>
    <w:rsid w:val="003B65C3"/>
    <w:rsid w:val="003B675A"/>
    <w:rsid w:val="003B678E"/>
    <w:rsid w:val="003B690A"/>
    <w:rsid w:val="003B6BCD"/>
    <w:rsid w:val="003B6CED"/>
    <w:rsid w:val="003B6FA6"/>
    <w:rsid w:val="003B712A"/>
    <w:rsid w:val="003B72D0"/>
    <w:rsid w:val="003B744F"/>
    <w:rsid w:val="003B747E"/>
    <w:rsid w:val="003B7520"/>
    <w:rsid w:val="003B7860"/>
    <w:rsid w:val="003B7878"/>
    <w:rsid w:val="003B79FE"/>
    <w:rsid w:val="003B7A31"/>
    <w:rsid w:val="003C0096"/>
    <w:rsid w:val="003C01D5"/>
    <w:rsid w:val="003C0817"/>
    <w:rsid w:val="003C0A4F"/>
    <w:rsid w:val="003C0A93"/>
    <w:rsid w:val="003C0B9F"/>
    <w:rsid w:val="003C0CC3"/>
    <w:rsid w:val="003C10C2"/>
    <w:rsid w:val="003C123C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1C8"/>
    <w:rsid w:val="003C2570"/>
    <w:rsid w:val="003C3137"/>
    <w:rsid w:val="003C32B7"/>
    <w:rsid w:val="003C3496"/>
    <w:rsid w:val="003C3FF0"/>
    <w:rsid w:val="003C411D"/>
    <w:rsid w:val="003C4639"/>
    <w:rsid w:val="003C47FE"/>
    <w:rsid w:val="003C4AFA"/>
    <w:rsid w:val="003C4B28"/>
    <w:rsid w:val="003C4B30"/>
    <w:rsid w:val="003C4BBA"/>
    <w:rsid w:val="003C4C0F"/>
    <w:rsid w:val="003C4CD3"/>
    <w:rsid w:val="003C4E37"/>
    <w:rsid w:val="003C4F47"/>
    <w:rsid w:val="003C5080"/>
    <w:rsid w:val="003C50B0"/>
    <w:rsid w:val="003C51EB"/>
    <w:rsid w:val="003C5333"/>
    <w:rsid w:val="003C57EC"/>
    <w:rsid w:val="003C581D"/>
    <w:rsid w:val="003C5974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EE2"/>
    <w:rsid w:val="003C6FB3"/>
    <w:rsid w:val="003C6FF5"/>
    <w:rsid w:val="003C724A"/>
    <w:rsid w:val="003C77C7"/>
    <w:rsid w:val="003C782E"/>
    <w:rsid w:val="003C7835"/>
    <w:rsid w:val="003C7B44"/>
    <w:rsid w:val="003C7F03"/>
    <w:rsid w:val="003D006C"/>
    <w:rsid w:val="003D00C2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0C7"/>
    <w:rsid w:val="003D1219"/>
    <w:rsid w:val="003D1465"/>
    <w:rsid w:val="003D14BF"/>
    <w:rsid w:val="003D1570"/>
    <w:rsid w:val="003D1642"/>
    <w:rsid w:val="003D1BFC"/>
    <w:rsid w:val="003D1C64"/>
    <w:rsid w:val="003D20EB"/>
    <w:rsid w:val="003D219B"/>
    <w:rsid w:val="003D21FA"/>
    <w:rsid w:val="003D22AE"/>
    <w:rsid w:val="003D24B7"/>
    <w:rsid w:val="003D254E"/>
    <w:rsid w:val="003D285C"/>
    <w:rsid w:val="003D28C5"/>
    <w:rsid w:val="003D2B24"/>
    <w:rsid w:val="003D2F4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5B"/>
    <w:rsid w:val="003D3B76"/>
    <w:rsid w:val="003D3C34"/>
    <w:rsid w:val="003D3C4D"/>
    <w:rsid w:val="003D3DF4"/>
    <w:rsid w:val="003D40C6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94A"/>
    <w:rsid w:val="003D4B8D"/>
    <w:rsid w:val="003D4C6C"/>
    <w:rsid w:val="003D4D52"/>
    <w:rsid w:val="003D4E8B"/>
    <w:rsid w:val="003D50D1"/>
    <w:rsid w:val="003D51D2"/>
    <w:rsid w:val="003D52E1"/>
    <w:rsid w:val="003D5451"/>
    <w:rsid w:val="003D548F"/>
    <w:rsid w:val="003D6455"/>
    <w:rsid w:val="003D65AC"/>
    <w:rsid w:val="003D68B3"/>
    <w:rsid w:val="003D68EA"/>
    <w:rsid w:val="003D6A28"/>
    <w:rsid w:val="003D6B4F"/>
    <w:rsid w:val="003D6F5B"/>
    <w:rsid w:val="003D74F0"/>
    <w:rsid w:val="003D756B"/>
    <w:rsid w:val="003D7653"/>
    <w:rsid w:val="003D76A2"/>
    <w:rsid w:val="003D76F2"/>
    <w:rsid w:val="003D7A5C"/>
    <w:rsid w:val="003D7D2C"/>
    <w:rsid w:val="003D7D4A"/>
    <w:rsid w:val="003D7E25"/>
    <w:rsid w:val="003E0082"/>
    <w:rsid w:val="003E0221"/>
    <w:rsid w:val="003E040F"/>
    <w:rsid w:val="003E045E"/>
    <w:rsid w:val="003E04A9"/>
    <w:rsid w:val="003E054E"/>
    <w:rsid w:val="003E07CB"/>
    <w:rsid w:val="003E0B8C"/>
    <w:rsid w:val="003E0BE5"/>
    <w:rsid w:val="003E0C6D"/>
    <w:rsid w:val="003E0D30"/>
    <w:rsid w:val="003E0E72"/>
    <w:rsid w:val="003E0E80"/>
    <w:rsid w:val="003E0EEC"/>
    <w:rsid w:val="003E0F1F"/>
    <w:rsid w:val="003E10B9"/>
    <w:rsid w:val="003E12E7"/>
    <w:rsid w:val="003E1681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BF5"/>
    <w:rsid w:val="003E3D41"/>
    <w:rsid w:val="003E4046"/>
    <w:rsid w:val="003E4201"/>
    <w:rsid w:val="003E427D"/>
    <w:rsid w:val="003E42CF"/>
    <w:rsid w:val="003E44E7"/>
    <w:rsid w:val="003E4575"/>
    <w:rsid w:val="003E4577"/>
    <w:rsid w:val="003E4792"/>
    <w:rsid w:val="003E4A1F"/>
    <w:rsid w:val="003E4ABC"/>
    <w:rsid w:val="003E4BE7"/>
    <w:rsid w:val="003E4CCE"/>
    <w:rsid w:val="003E4CD1"/>
    <w:rsid w:val="003E4D96"/>
    <w:rsid w:val="003E4EAF"/>
    <w:rsid w:val="003E50F5"/>
    <w:rsid w:val="003E51D0"/>
    <w:rsid w:val="003E533E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75D"/>
    <w:rsid w:val="003E67C5"/>
    <w:rsid w:val="003E684F"/>
    <w:rsid w:val="003E69CE"/>
    <w:rsid w:val="003E6A4D"/>
    <w:rsid w:val="003E6D17"/>
    <w:rsid w:val="003E7144"/>
    <w:rsid w:val="003E71EF"/>
    <w:rsid w:val="003E7438"/>
    <w:rsid w:val="003E75E2"/>
    <w:rsid w:val="003E7687"/>
    <w:rsid w:val="003E783F"/>
    <w:rsid w:val="003E7995"/>
    <w:rsid w:val="003E7A00"/>
    <w:rsid w:val="003E7A34"/>
    <w:rsid w:val="003F00C0"/>
    <w:rsid w:val="003F0196"/>
    <w:rsid w:val="003F025F"/>
    <w:rsid w:val="003F05D4"/>
    <w:rsid w:val="003F05E2"/>
    <w:rsid w:val="003F06EF"/>
    <w:rsid w:val="003F07E3"/>
    <w:rsid w:val="003F0A1B"/>
    <w:rsid w:val="003F0A7E"/>
    <w:rsid w:val="003F0AF9"/>
    <w:rsid w:val="003F0BD9"/>
    <w:rsid w:val="003F0D3B"/>
    <w:rsid w:val="003F105D"/>
    <w:rsid w:val="003F1196"/>
    <w:rsid w:val="003F122F"/>
    <w:rsid w:val="003F13BE"/>
    <w:rsid w:val="003F14C5"/>
    <w:rsid w:val="003F15E6"/>
    <w:rsid w:val="003F15E7"/>
    <w:rsid w:val="003F168F"/>
    <w:rsid w:val="003F179D"/>
    <w:rsid w:val="003F1810"/>
    <w:rsid w:val="003F1905"/>
    <w:rsid w:val="003F1955"/>
    <w:rsid w:val="003F1989"/>
    <w:rsid w:val="003F1A97"/>
    <w:rsid w:val="003F1CF7"/>
    <w:rsid w:val="003F1DAF"/>
    <w:rsid w:val="003F1E36"/>
    <w:rsid w:val="003F212B"/>
    <w:rsid w:val="003F2175"/>
    <w:rsid w:val="003F2803"/>
    <w:rsid w:val="003F288C"/>
    <w:rsid w:val="003F2B45"/>
    <w:rsid w:val="003F2C81"/>
    <w:rsid w:val="003F2F8F"/>
    <w:rsid w:val="003F3144"/>
    <w:rsid w:val="003F3727"/>
    <w:rsid w:val="003F380C"/>
    <w:rsid w:val="003F3F12"/>
    <w:rsid w:val="003F3F41"/>
    <w:rsid w:val="003F4191"/>
    <w:rsid w:val="003F41A1"/>
    <w:rsid w:val="003F45B4"/>
    <w:rsid w:val="003F4667"/>
    <w:rsid w:val="003F4888"/>
    <w:rsid w:val="003F4971"/>
    <w:rsid w:val="003F4AF9"/>
    <w:rsid w:val="003F4B4A"/>
    <w:rsid w:val="003F4DFE"/>
    <w:rsid w:val="003F4F6E"/>
    <w:rsid w:val="003F5423"/>
    <w:rsid w:val="003F5465"/>
    <w:rsid w:val="003F54CF"/>
    <w:rsid w:val="003F5703"/>
    <w:rsid w:val="003F5777"/>
    <w:rsid w:val="003F60FE"/>
    <w:rsid w:val="003F6189"/>
    <w:rsid w:val="003F633C"/>
    <w:rsid w:val="003F66F8"/>
    <w:rsid w:val="003F6738"/>
    <w:rsid w:val="003F67E4"/>
    <w:rsid w:val="003F68E0"/>
    <w:rsid w:val="003F6A72"/>
    <w:rsid w:val="003F6BE8"/>
    <w:rsid w:val="003F6C4E"/>
    <w:rsid w:val="003F6C97"/>
    <w:rsid w:val="003F6CA9"/>
    <w:rsid w:val="003F7284"/>
    <w:rsid w:val="003F74F5"/>
    <w:rsid w:val="003F7614"/>
    <w:rsid w:val="003F7707"/>
    <w:rsid w:val="003F77C5"/>
    <w:rsid w:val="003F7EA2"/>
    <w:rsid w:val="004001C7"/>
    <w:rsid w:val="00400321"/>
    <w:rsid w:val="00400377"/>
    <w:rsid w:val="0040039A"/>
    <w:rsid w:val="004003FC"/>
    <w:rsid w:val="0040068B"/>
    <w:rsid w:val="0040069E"/>
    <w:rsid w:val="00400A12"/>
    <w:rsid w:val="00400E6C"/>
    <w:rsid w:val="004010DB"/>
    <w:rsid w:val="00401110"/>
    <w:rsid w:val="0040114F"/>
    <w:rsid w:val="00401741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75"/>
    <w:rsid w:val="00402EC3"/>
    <w:rsid w:val="00403311"/>
    <w:rsid w:val="0040353F"/>
    <w:rsid w:val="004035FC"/>
    <w:rsid w:val="00403928"/>
    <w:rsid w:val="004040AD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B82"/>
    <w:rsid w:val="00405C29"/>
    <w:rsid w:val="00406244"/>
    <w:rsid w:val="004062B2"/>
    <w:rsid w:val="00406390"/>
    <w:rsid w:val="0040651D"/>
    <w:rsid w:val="0040688A"/>
    <w:rsid w:val="00406A4C"/>
    <w:rsid w:val="00406C47"/>
    <w:rsid w:val="00406D60"/>
    <w:rsid w:val="00406D82"/>
    <w:rsid w:val="00406DDC"/>
    <w:rsid w:val="0040703A"/>
    <w:rsid w:val="004071D7"/>
    <w:rsid w:val="00407288"/>
    <w:rsid w:val="0040736D"/>
    <w:rsid w:val="00407377"/>
    <w:rsid w:val="004073DA"/>
    <w:rsid w:val="004076E7"/>
    <w:rsid w:val="004078BA"/>
    <w:rsid w:val="00407A21"/>
    <w:rsid w:val="00407F15"/>
    <w:rsid w:val="00407F8B"/>
    <w:rsid w:val="0041026B"/>
    <w:rsid w:val="0041095A"/>
    <w:rsid w:val="004109F2"/>
    <w:rsid w:val="00410B67"/>
    <w:rsid w:val="00410ED5"/>
    <w:rsid w:val="00410F44"/>
    <w:rsid w:val="00410FC8"/>
    <w:rsid w:val="0041109C"/>
    <w:rsid w:val="00411333"/>
    <w:rsid w:val="00411348"/>
    <w:rsid w:val="0041140B"/>
    <w:rsid w:val="004116D2"/>
    <w:rsid w:val="00411860"/>
    <w:rsid w:val="00412378"/>
    <w:rsid w:val="004123C7"/>
    <w:rsid w:val="00412645"/>
    <w:rsid w:val="0041267D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7"/>
    <w:rsid w:val="00413B44"/>
    <w:rsid w:val="00413B9F"/>
    <w:rsid w:val="00414397"/>
    <w:rsid w:val="00414492"/>
    <w:rsid w:val="004144CE"/>
    <w:rsid w:val="00414641"/>
    <w:rsid w:val="004147D3"/>
    <w:rsid w:val="00414946"/>
    <w:rsid w:val="00414AA8"/>
    <w:rsid w:val="00414B17"/>
    <w:rsid w:val="00414D70"/>
    <w:rsid w:val="00414E72"/>
    <w:rsid w:val="00414E8C"/>
    <w:rsid w:val="00414EA8"/>
    <w:rsid w:val="00415051"/>
    <w:rsid w:val="004155EF"/>
    <w:rsid w:val="00415B51"/>
    <w:rsid w:val="00415D1D"/>
    <w:rsid w:val="00415D31"/>
    <w:rsid w:val="00415E2A"/>
    <w:rsid w:val="00415F88"/>
    <w:rsid w:val="00415FBB"/>
    <w:rsid w:val="00416304"/>
    <w:rsid w:val="00416353"/>
    <w:rsid w:val="00416371"/>
    <w:rsid w:val="004164AE"/>
    <w:rsid w:val="00416676"/>
    <w:rsid w:val="00416836"/>
    <w:rsid w:val="0041699B"/>
    <w:rsid w:val="00416C66"/>
    <w:rsid w:val="00416DAE"/>
    <w:rsid w:val="00416E00"/>
    <w:rsid w:val="0041704B"/>
    <w:rsid w:val="00417265"/>
    <w:rsid w:val="0041729F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3E"/>
    <w:rsid w:val="00421297"/>
    <w:rsid w:val="004212CC"/>
    <w:rsid w:val="0042194B"/>
    <w:rsid w:val="00421975"/>
    <w:rsid w:val="00421C2E"/>
    <w:rsid w:val="00421E0F"/>
    <w:rsid w:val="00422099"/>
    <w:rsid w:val="00422182"/>
    <w:rsid w:val="00422292"/>
    <w:rsid w:val="00422354"/>
    <w:rsid w:val="0042259A"/>
    <w:rsid w:val="00422B1D"/>
    <w:rsid w:val="00422C1A"/>
    <w:rsid w:val="00422CEB"/>
    <w:rsid w:val="00422D5A"/>
    <w:rsid w:val="00422D5C"/>
    <w:rsid w:val="00422E37"/>
    <w:rsid w:val="0042311C"/>
    <w:rsid w:val="0042313B"/>
    <w:rsid w:val="00423149"/>
    <w:rsid w:val="00423175"/>
    <w:rsid w:val="00423246"/>
    <w:rsid w:val="0042341F"/>
    <w:rsid w:val="0042343D"/>
    <w:rsid w:val="004235E6"/>
    <w:rsid w:val="004235F5"/>
    <w:rsid w:val="00423790"/>
    <w:rsid w:val="004237C6"/>
    <w:rsid w:val="00423871"/>
    <w:rsid w:val="004238AD"/>
    <w:rsid w:val="004238E1"/>
    <w:rsid w:val="00423905"/>
    <w:rsid w:val="00423910"/>
    <w:rsid w:val="00423A52"/>
    <w:rsid w:val="00423BF6"/>
    <w:rsid w:val="00423FDD"/>
    <w:rsid w:val="00424283"/>
    <w:rsid w:val="0042434E"/>
    <w:rsid w:val="00424359"/>
    <w:rsid w:val="00424A21"/>
    <w:rsid w:val="00425055"/>
    <w:rsid w:val="00425114"/>
    <w:rsid w:val="004252FC"/>
    <w:rsid w:val="00425537"/>
    <w:rsid w:val="0042556E"/>
    <w:rsid w:val="004255CC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19A"/>
    <w:rsid w:val="004271C1"/>
    <w:rsid w:val="004273A8"/>
    <w:rsid w:val="00427435"/>
    <w:rsid w:val="004277C5"/>
    <w:rsid w:val="00427A05"/>
    <w:rsid w:val="00427D05"/>
    <w:rsid w:val="00427D68"/>
    <w:rsid w:val="00427E46"/>
    <w:rsid w:val="00427F20"/>
    <w:rsid w:val="00430122"/>
    <w:rsid w:val="004301EB"/>
    <w:rsid w:val="0043027D"/>
    <w:rsid w:val="0043045C"/>
    <w:rsid w:val="0043058C"/>
    <w:rsid w:val="004306E6"/>
    <w:rsid w:val="00430713"/>
    <w:rsid w:val="004307E9"/>
    <w:rsid w:val="00430828"/>
    <w:rsid w:val="00430861"/>
    <w:rsid w:val="004309AE"/>
    <w:rsid w:val="00430BE4"/>
    <w:rsid w:val="00430CE4"/>
    <w:rsid w:val="00430D11"/>
    <w:rsid w:val="00430DDE"/>
    <w:rsid w:val="00430DE2"/>
    <w:rsid w:val="0043123E"/>
    <w:rsid w:val="0043136C"/>
    <w:rsid w:val="0043166A"/>
    <w:rsid w:val="004317CB"/>
    <w:rsid w:val="00431839"/>
    <w:rsid w:val="004318B9"/>
    <w:rsid w:val="00431C66"/>
    <w:rsid w:val="00431CBF"/>
    <w:rsid w:val="00431E84"/>
    <w:rsid w:val="00431F8C"/>
    <w:rsid w:val="00432011"/>
    <w:rsid w:val="0043213E"/>
    <w:rsid w:val="00432374"/>
    <w:rsid w:val="004328EF"/>
    <w:rsid w:val="0043296B"/>
    <w:rsid w:val="00432B48"/>
    <w:rsid w:val="00432B80"/>
    <w:rsid w:val="00432D6A"/>
    <w:rsid w:val="00432F33"/>
    <w:rsid w:val="004330D4"/>
    <w:rsid w:val="00433282"/>
    <w:rsid w:val="00433450"/>
    <w:rsid w:val="0043345E"/>
    <w:rsid w:val="004334C4"/>
    <w:rsid w:val="00433574"/>
    <w:rsid w:val="00433701"/>
    <w:rsid w:val="00433CDB"/>
    <w:rsid w:val="00433D7F"/>
    <w:rsid w:val="00433DB4"/>
    <w:rsid w:val="00434079"/>
    <w:rsid w:val="00434096"/>
    <w:rsid w:val="0043411F"/>
    <w:rsid w:val="004342EC"/>
    <w:rsid w:val="004348BB"/>
    <w:rsid w:val="00434ACF"/>
    <w:rsid w:val="00434E20"/>
    <w:rsid w:val="00434F7C"/>
    <w:rsid w:val="00434FA3"/>
    <w:rsid w:val="004350CA"/>
    <w:rsid w:val="004359E9"/>
    <w:rsid w:val="00435B2F"/>
    <w:rsid w:val="00435BF3"/>
    <w:rsid w:val="00435F35"/>
    <w:rsid w:val="00435FC2"/>
    <w:rsid w:val="004361DE"/>
    <w:rsid w:val="0043679D"/>
    <w:rsid w:val="00436C0E"/>
    <w:rsid w:val="00436E57"/>
    <w:rsid w:val="00437148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1C9"/>
    <w:rsid w:val="004402C5"/>
    <w:rsid w:val="004403E2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1854"/>
    <w:rsid w:val="00442059"/>
    <w:rsid w:val="0044206A"/>
    <w:rsid w:val="004420CE"/>
    <w:rsid w:val="004422B9"/>
    <w:rsid w:val="004427DB"/>
    <w:rsid w:val="004428E4"/>
    <w:rsid w:val="00442B71"/>
    <w:rsid w:val="00442CE5"/>
    <w:rsid w:val="00442D4C"/>
    <w:rsid w:val="00442EED"/>
    <w:rsid w:val="00442F81"/>
    <w:rsid w:val="00442FDC"/>
    <w:rsid w:val="0044302D"/>
    <w:rsid w:val="004430CA"/>
    <w:rsid w:val="0044338F"/>
    <w:rsid w:val="004434E4"/>
    <w:rsid w:val="004434FB"/>
    <w:rsid w:val="0044359E"/>
    <w:rsid w:val="00443D68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980"/>
    <w:rsid w:val="00444C23"/>
    <w:rsid w:val="00444C3C"/>
    <w:rsid w:val="00444D29"/>
    <w:rsid w:val="00444E49"/>
    <w:rsid w:val="00444EE8"/>
    <w:rsid w:val="00445244"/>
    <w:rsid w:val="00445299"/>
    <w:rsid w:val="004454F5"/>
    <w:rsid w:val="004456A1"/>
    <w:rsid w:val="00445721"/>
    <w:rsid w:val="00445802"/>
    <w:rsid w:val="00445B3D"/>
    <w:rsid w:val="00445C5E"/>
    <w:rsid w:val="00445F61"/>
    <w:rsid w:val="00446386"/>
    <w:rsid w:val="004463CC"/>
    <w:rsid w:val="00446444"/>
    <w:rsid w:val="00446455"/>
    <w:rsid w:val="004464C1"/>
    <w:rsid w:val="00446619"/>
    <w:rsid w:val="0044691B"/>
    <w:rsid w:val="0044699C"/>
    <w:rsid w:val="004469F4"/>
    <w:rsid w:val="00446B21"/>
    <w:rsid w:val="00446B30"/>
    <w:rsid w:val="00446C25"/>
    <w:rsid w:val="00446EC2"/>
    <w:rsid w:val="00446FAC"/>
    <w:rsid w:val="00447148"/>
    <w:rsid w:val="0044731B"/>
    <w:rsid w:val="00447610"/>
    <w:rsid w:val="004477BE"/>
    <w:rsid w:val="00447905"/>
    <w:rsid w:val="00447ADF"/>
    <w:rsid w:val="00447D4A"/>
    <w:rsid w:val="00447FCB"/>
    <w:rsid w:val="00447FF1"/>
    <w:rsid w:val="00450272"/>
    <w:rsid w:val="0045028F"/>
    <w:rsid w:val="004502CE"/>
    <w:rsid w:val="004502E9"/>
    <w:rsid w:val="004508E5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E92"/>
    <w:rsid w:val="00451F3C"/>
    <w:rsid w:val="004522BE"/>
    <w:rsid w:val="004524FD"/>
    <w:rsid w:val="00452684"/>
    <w:rsid w:val="00452708"/>
    <w:rsid w:val="004527D6"/>
    <w:rsid w:val="00452AEC"/>
    <w:rsid w:val="00452B75"/>
    <w:rsid w:val="00452BE0"/>
    <w:rsid w:val="00452C3E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CE7"/>
    <w:rsid w:val="00453ECC"/>
    <w:rsid w:val="004540FC"/>
    <w:rsid w:val="0045416E"/>
    <w:rsid w:val="0045421A"/>
    <w:rsid w:val="004543F7"/>
    <w:rsid w:val="004549E0"/>
    <w:rsid w:val="00454DB5"/>
    <w:rsid w:val="00454E79"/>
    <w:rsid w:val="00454F85"/>
    <w:rsid w:val="00455006"/>
    <w:rsid w:val="00455107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17A"/>
    <w:rsid w:val="0045652D"/>
    <w:rsid w:val="00456544"/>
    <w:rsid w:val="004567FE"/>
    <w:rsid w:val="004568E3"/>
    <w:rsid w:val="004569BA"/>
    <w:rsid w:val="00456A2B"/>
    <w:rsid w:val="00456AD4"/>
    <w:rsid w:val="00456B3E"/>
    <w:rsid w:val="00456B97"/>
    <w:rsid w:val="00456BBD"/>
    <w:rsid w:val="00456E09"/>
    <w:rsid w:val="004570C4"/>
    <w:rsid w:val="0045711C"/>
    <w:rsid w:val="0045713C"/>
    <w:rsid w:val="004575C8"/>
    <w:rsid w:val="004578DE"/>
    <w:rsid w:val="00457A88"/>
    <w:rsid w:val="00457B81"/>
    <w:rsid w:val="00457BF3"/>
    <w:rsid w:val="00457DDB"/>
    <w:rsid w:val="00457E23"/>
    <w:rsid w:val="00460012"/>
    <w:rsid w:val="004601BB"/>
    <w:rsid w:val="00460263"/>
    <w:rsid w:val="0046053A"/>
    <w:rsid w:val="004605F3"/>
    <w:rsid w:val="004605F4"/>
    <w:rsid w:val="00460917"/>
    <w:rsid w:val="00460942"/>
    <w:rsid w:val="00460A1F"/>
    <w:rsid w:val="00460E67"/>
    <w:rsid w:val="0046108D"/>
    <w:rsid w:val="004610F0"/>
    <w:rsid w:val="004612F7"/>
    <w:rsid w:val="00461881"/>
    <w:rsid w:val="00461985"/>
    <w:rsid w:val="004619E5"/>
    <w:rsid w:val="004619F4"/>
    <w:rsid w:val="00461C98"/>
    <w:rsid w:val="00461F98"/>
    <w:rsid w:val="00462249"/>
    <w:rsid w:val="00462282"/>
    <w:rsid w:val="0046228C"/>
    <w:rsid w:val="00462375"/>
    <w:rsid w:val="00462514"/>
    <w:rsid w:val="00462575"/>
    <w:rsid w:val="004629D2"/>
    <w:rsid w:val="00462B35"/>
    <w:rsid w:val="00462B39"/>
    <w:rsid w:val="00462E9C"/>
    <w:rsid w:val="00462FEC"/>
    <w:rsid w:val="004630B6"/>
    <w:rsid w:val="00463241"/>
    <w:rsid w:val="00463397"/>
    <w:rsid w:val="0046355A"/>
    <w:rsid w:val="0046358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D2A"/>
    <w:rsid w:val="00464FCE"/>
    <w:rsid w:val="0046511E"/>
    <w:rsid w:val="00465214"/>
    <w:rsid w:val="004654D2"/>
    <w:rsid w:val="0046560F"/>
    <w:rsid w:val="00465CBB"/>
    <w:rsid w:val="00465F06"/>
    <w:rsid w:val="00466373"/>
    <w:rsid w:val="00466441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839"/>
    <w:rsid w:val="00467942"/>
    <w:rsid w:val="00467AF0"/>
    <w:rsid w:val="00467B24"/>
    <w:rsid w:val="00467D43"/>
    <w:rsid w:val="00467E65"/>
    <w:rsid w:val="00467EA5"/>
    <w:rsid w:val="00467EDC"/>
    <w:rsid w:val="004700AB"/>
    <w:rsid w:val="00470255"/>
    <w:rsid w:val="00470279"/>
    <w:rsid w:val="0047032E"/>
    <w:rsid w:val="00470337"/>
    <w:rsid w:val="0047033F"/>
    <w:rsid w:val="0047087F"/>
    <w:rsid w:val="0047091E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F1"/>
    <w:rsid w:val="004721B4"/>
    <w:rsid w:val="00472209"/>
    <w:rsid w:val="004722CD"/>
    <w:rsid w:val="00472524"/>
    <w:rsid w:val="004725A1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59E"/>
    <w:rsid w:val="00473618"/>
    <w:rsid w:val="004736A8"/>
    <w:rsid w:val="0047389E"/>
    <w:rsid w:val="00473AB0"/>
    <w:rsid w:val="00473AEF"/>
    <w:rsid w:val="00473BC8"/>
    <w:rsid w:val="00473E68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9B6"/>
    <w:rsid w:val="00475B02"/>
    <w:rsid w:val="00475CBB"/>
    <w:rsid w:val="00475CEA"/>
    <w:rsid w:val="00475E65"/>
    <w:rsid w:val="00476009"/>
    <w:rsid w:val="00476035"/>
    <w:rsid w:val="00476176"/>
    <w:rsid w:val="0047619F"/>
    <w:rsid w:val="004762BD"/>
    <w:rsid w:val="0047637B"/>
    <w:rsid w:val="004763CA"/>
    <w:rsid w:val="004764DC"/>
    <w:rsid w:val="00476771"/>
    <w:rsid w:val="00476E2C"/>
    <w:rsid w:val="00476E34"/>
    <w:rsid w:val="004770F9"/>
    <w:rsid w:val="0047715C"/>
    <w:rsid w:val="0047716E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0D9"/>
    <w:rsid w:val="0048124D"/>
    <w:rsid w:val="00481383"/>
    <w:rsid w:val="004817BF"/>
    <w:rsid w:val="00481A7F"/>
    <w:rsid w:val="00481AC0"/>
    <w:rsid w:val="00481CFB"/>
    <w:rsid w:val="0048203D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3B6"/>
    <w:rsid w:val="00483729"/>
    <w:rsid w:val="0048384B"/>
    <w:rsid w:val="00483865"/>
    <w:rsid w:val="00483867"/>
    <w:rsid w:val="0048394D"/>
    <w:rsid w:val="00483A4A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A49"/>
    <w:rsid w:val="00484C7F"/>
    <w:rsid w:val="00484D04"/>
    <w:rsid w:val="00484F97"/>
    <w:rsid w:val="00485005"/>
    <w:rsid w:val="004851B0"/>
    <w:rsid w:val="004852D4"/>
    <w:rsid w:val="004856A5"/>
    <w:rsid w:val="00485811"/>
    <w:rsid w:val="0048581B"/>
    <w:rsid w:val="00485A5B"/>
    <w:rsid w:val="00485B22"/>
    <w:rsid w:val="00485BD8"/>
    <w:rsid w:val="00485C0E"/>
    <w:rsid w:val="00485F9B"/>
    <w:rsid w:val="00486034"/>
    <w:rsid w:val="004862B7"/>
    <w:rsid w:val="004864AE"/>
    <w:rsid w:val="004864C4"/>
    <w:rsid w:val="0048650D"/>
    <w:rsid w:val="00486988"/>
    <w:rsid w:val="00486BC5"/>
    <w:rsid w:val="00486D19"/>
    <w:rsid w:val="00487026"/>
    <w:rsid w:val="0048706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72C"/>
    <w:rsid w:val="004908FF"/>
    <w:rsid w:val="00490C5D"/>
    <w:rsid w:val="00490DCA"/>
    <w:rsid w:val="00490F1C"/>
    <w:rsid w:val="00491265"/>
    <w:rsid w:val="0049167F"/>
    <w:rsid w:val="0049174A"/>
    <w:rsid w:val="004918B9"/>
    <w:rsid w:val="00491A59"/>
    <w:rsid w:val="00491C7E"/>
    <w:rsid w:val="00492311"/>
    <w:rsid w:val="0049264B"/>
    <w:rsid w:val="00492804"/>
    <w:rsid w:val="0049295D"/>
    <w:rsid w:val="00492B85"/>
    <w:rsid w:val="00492BF1"/>
    <w:rsid w:val="00492FAB"/>
    <w:rsid w:val="00493162"/>
    <w:rsid w:val="00493607"/>
    <w:rsid w:val="004939E8"/>
    <w:rsid w:val="00493E1E"/>
    <w:rsid w:val="00493EAC"/>
    <w:rsid w:val="00493FB9"/>
    <w:rsid w:val="0049403D"/>
    <w:rsid w:val="00494099"/>
    <w:rsid w:val="004940FA"/>
    <w:rsid w:val="00494304"/>
    <w:rsid w:val="00494408"/>
    <w:rsid w:val="00494411"/>
    <w:rsid w:val="00494454"/>
    <w:rsid w:val="0049467C"/>
    <w:rsid w:val="00494682"/>
    <w:rsid w:val="00494745"/>
    <w:rsid w:val="00494AB4"/>
    <w:rsid w:val="00494AF7"/>
    <w:rsid w:val="00494BD9"/>
    <w:rsid w:val="00494C1C"/>
    <w:rsid w:val="00494CD6"/>
    <w:rsid w:val="00494E17"/>
    <w:rsid w:val="00494F84"/>
    <w:rsid w:val="0049553E"/>
    <w:rsid w:val="004955EB"/>
    <w:rsid w:val="004956B4"/>
    <w:rsid w:val="00495920"/>
    <w:rsid w:val="004959BC"/>
    <w:rsid w:val="00495CD2"/>
    <w:rsid w:val="00495E4B"/>
    <w:rsid w:val="00495E61"/>
    <w:rsid w:val="00495EA7"/>
    <w:rsid w:val="00496088"/>
    <w:rsid w:val="0049637C"/>
    <w:rsid w:val="00496A14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08D"/>
    <w:rsid w:val="004A0156"/>
    <w:rsid w:val="004A05DB"/>
    <w:rsid w:val="004A0719"/>
    <w:rsid w:val="004A0AE0"/>
    <w:rsid w:val="004A0B83"/>
    <w:rsid w:val="004A0E45"/>
    <w:rsid w:val="004A114A"/>
    <w:rsid w:val="004A1469"/>
    <w:rsid w:val="004A147A"/>
    <w:rsid w:val="004A1527"/>
    <w:rsid w:val="004A163D"/>
    <w:rsid w:val="004A17BC"/>
    <w:rsid w:val="004A17EE"/>
    <w:rsid w:val="004A1AC1"/>
    <w:rsid w:val="004A1E44"/>
    <w:rsid w:val="004A1E45"/>
    <w:rsid w:val="004A2099"/>
    <w:rsid w:val="004A254F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ACB"/>
    <w:rsid w:val="004A4B64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11D"/>
    <w:rsid w:val="004A7513"/>
    <w:rsid w:val="004A7653"/>
    <w:rsid w:val="004A7691"/>
    <w:rsid w:val="004A7B56"/>
    <w:rsid w:val="004A7C59"/>
    <w:rsid w:val="004A7E30"/>
    <w:rsid w:val="004B00F2"/>
    <w:rsid w:val="004B0599"/>
    <w:rsid w:val="004B08F5"/>
    <w:rsid w:val="004B09B9"/>
    <w:rsid w:val="004B0A9A"/>
    <w:rsid w:val="004B0AD3"/>
    <w:rsid w:val="004B100C"/>
    <w:rsid w:val="004B1080"/>
    <w:rsid w:val="004B10CB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166"/>
    <w:rsid w:val="004B3377"/>
    <w:rsid w:val="004B357A"/>
    <w:rsid w:val="004B35F4"/>
    <w:rsid w:val="004B3602"/>
    <w:rsid w:val="004B3744"/>
    <w:rsid w:val="004B3798"/>
    <w:rsid w:val="004B39F3"/>
    <w:rsid w:val="004B3AA5"/>
    <w:rsid w:val="004B3E87"/>
    <w:rsid w:val="004B3EF4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E7A"/>
    <w:rsid w:val="004B4FA1"/>
    <w:rsid w:val="004B4FE5"/>
    <w:rsid w:val="004B53A5"/>
    <w:rsid w:val="004B5537"/>
    <w:rsid w:val="004B56C6"/>
    <w:rsid w:val="004B5704"/>
    <w:rsid w:val="004B591B"/>
    <w:rsid w:val="004B5987"/>
    <w:rsid w:val="004B5D31"/>
    <w:rsid w:val="004B5E39"/>
    <w:rsid w:val="004B6373"/>
    <w:rsid w:val="004B64CF"/>
    <w:rsid w:val="004B65C0"/>
    <w:rsid w:val="004B65E0"/>
    <w:rsid w:val="004B6965"/>
    <w:rsid w:val="004B69C3"/>
    <w:rsid w:val="004B6A45"/>
    <w:rsid w:val="004B6C30"/>
    <w:rsid w:val="004B6EFD"/>
    <w:rsid w:val="004B7395"/>
    <w:rsid w:val="004B741F"/>
    <w:rsid w:val="004B7568"/>
    <w:rsid w:val="004B785B"/>
    <w:rsid w:val="004B79AF"/>
    <w:rsid w:val="004B7EC5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0EEA"/>
    <w:rsid w:val="004C1076"/>
    <w:rsid w:val="004C11FE"/>
    <w:rsid w:val="004C1449"/>
    <w:rsid w:val="004C194B"/>
    <w:rsid w:val="004C1C4E"/>
    <w:rsid w:val="004C1D9F"/>
    <w:rsid w:val="004C1F95"/>
    <w:rsid w:val="004C2077"/>
    <w:rsid w:val="004C2185"/>
    <w:rsid w:val="004C22CB"/>
    <w:rsid w:val="004C22EA"/>
    <w:rsid w:val="004C2355"/>
    <w:rsid w:val="004C23A9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22F"/>
    <w:rsid w:val="004C3254"/>
    <w:rsid w:val="004C32E7"/>
    <w:rsid w:val="004C3477"/>
    <w:rsid w:val="004C349E"/>
    <w:rsid w:val="004C3983"/>
    <w:rsid w:val="004C39DD"/>
    <w:rsid w:val="004C3D89"/>
    <w:rsid w:val="004C3EE2"/>
    <w:rsid w:val="004C4003"/>
    <w:rsid w:val="004C404E"/>
    <w:rsid w:val="004C42A1"/>
    <w:rsid w:val="004C46E1"/>
    <w:rsid w:val="004C470F"/>
    <w:rsid w:val="004C4A26"/>
    <w:rsid w:val="004C4CF1"/>
    <w:rsid w:val="004C4D1D"/>
    <w:rsid w:val="004C4FF2"/>
    <w:rsid w:val="004C554B"/>
    <w:rsid w:val="004C5688"/>
    <w:rsid w:val="004C579E"/>
    <w:rsid w:val="004C57BC"/>
    <w:rsid w:val="004C5841"/>
    <w:rsid w:val="004C5B5E"/>
    <w:rsid w:val="004C5C31"/>
    <w:rsid w:val="004C5C61"/>
    <w:rsid w:val="004C5E6F"/>
    <w:rsid w:val="004C5EC2"/>
    <w:rsid w:val="004C5FD4"/>
    <w:rsid w:val="004C6003"/>
    <w:rsid w:val="004C617D"/>
    <w:rsid w:val="004C66CD"/>
    <w:rsid w:val="004C67F9"/>
    <w:rsid w:val="004C692F"/>
    <w:rsid w:val="004C699A"/>
    <w:rsid w:val="004C6A7E"/>
    <w:rsid w:val="004C6E26"/>
    <w:rsid w:val="004C6E6F"/>
    <w:rsid w:val="004C7240"/>
    <w:rsid w:val="004C724D"/>
    <w:rsid w:val="004C7271"/>
    <w:rsid w:val="004C75AE"/>
    <w:rsid w:val="004C767A"/>
    <w:rsid w:val="004C7A16"/>
    <w:rsid w:val="004C7B30"/>
    <w:rsid w:val="004C7B97"/>
    <w:rsid w:val="004C7BBC"/>
    <w:rsid w:val="004C7CC0"/>
    <w:rsid w:val="004C7D15"/>
    <w:rsid w:val="004C7E23"/>
    <w:rsid w:val="004C7E76"/>
    <w:rsid w:val="004C7FC8"/>
    <w:rsid w:val="004D0577"/>
    <w:rsid w:val="004D092A"/>
    <w:rsid w:val="004D0A44"/>
    <w:rsid w:val="004D0AFD"/>
    <w:rsid w:val="004D0B29"/>
    <w:rsid w:val="004D0E3F"/>
    <w:rsid w:val="004D0F70"/>
    <w:rsid w:val="004D0F77"/>
    <w:rsid w:val="004D149B"/>
    <w:rsid w:val="004D15C5"/>
    <w:rsid w:val="004D1767"/>
    <w:rsid w:val="004D179C"/>
    <w:rsid w:val="004D195B"/>
    <w:rsid w:val="004D1F7B"/>
    <w:rsid w:val="004D203F"/>
    <w:rsid w:val="004D228C"/>
    <w:rsid w:val="004D2514"/>
    <w:rsid w:val="004D2607"/>
    <w:rsid w:val="004D26C1"/>
    <w:rsid w:val="004D26E9"/>
    <w:rsid w:val="004D28C0"/>
    <w:rsid w:val="004D2C0C"/>
    <w:rsid w:val="004D2FAD"/>
    <w:rsid w:val="004D30D7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9C4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87F"/>
    <w:rsid w:val="004D5985"/>
    <w:rsid w:val="004D59F3"/>
    <w:rsid w:val="004D5BDA"/>
    <w:rsid w:val="004D5C74"/>
    <w:rsid w:val="004D63AA"/>
    <w:rsid w:val="004D664B"/>
    <w:rsid w:val="004D6680"/>
    <w:rsid w:val="004D693C"/>
    <w:rsid w:val="004D694F"/>
    <w:rsid w:val="004D6A1C"/>
    <w:rsid w:val="004D6BA7"/>
    <w:rsid w:val="004D6BD9"/>
    <w:rsid w:val="004D6C35"/>
    <w:rsid w:val="004D6F95"/>
    <w:rsid w:val="004D737C"/>
    <w:rsid w:val="004D741E"/>
    <w:rsid w:val="004D7750"/>
    <w:rsid w:val="004D77EE"/>
    <w:rsid w:val="004D7BEB"/>
    <w:rsid w:val="004D7C6A"/>
    <w:rsid w:val="004D7D3A"/>
    <w:rsid w:val="004D7FDE"/>
    <w:rsid w:val="004E00EE"/>
    <w:rsid w:val="004E0168"/>
    <w:rsid w:val="004E0330"/>
    <w:rsid w:val="004E034E"/>
    <w:rsid w:val="004E03B2"/>
    <w:rsid w:val="004E03DC"/>
    <w:rsid w:val="004E0464"/>
    <w:rsid w:val="004E0544"/>
    <w:rsid w:val="004E080F"/>
    <w:rsid w:val="004E0898"/>
    <w:rsid w:val="004E0D7A"/>
    <w:rsid w:val="004E0DE2"/>
    <w:rsid w:val="004E1015"/>
    <w:rsid w:val="004E111C"/>
    <w:rsid w:val="004E11AC"/>
    <w:rsid w:val="004E1381"/>
    <w:rsid w:val="004E1463"/>
    <w:rsid w:val="004E148A"/>
    <w:rsid w:val="004E15DB"/>
    <w:rsid w:val="004E16B7"/>
    <w:rsid w:val="004E1774"/>
    <w:rsid w:val="004E180D"/>
    <w:rsid w:val="004E1E11"/>
    <w:rsid w:val="004E1E31"/>
    <w:rsid w:val="004E1EE7"/>
    <w:rsid w:val="004E1EFE"/>
    <w:rsid w:val="004E1F2F"/>
    <w:rsid w:val="004E226C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09D"/>
    <w:rsid w:val="004E3217"/>
    <w:rsid w:val="004E340C"/>
    <w:rsid w:val="004E3499"/>
    <w:rsid w:val="004E35FA"/>
    <w:rsid w:val="004E36BC"/>
    <w:rsid w:val="004E370A"/>
    <w:rsid w:val="004E3B9D"/>
    <w:rsid w:val="004E3D6A"/>
    <w:rsid w:val="004E3D7D"/>
    <w:rsid w:val="004E3DB0"/>
    <w:rsid w:val="004E3EBF"/>
    <w:rsid w:val="004E41DA"/>
    <w:rsid w:val="004E42D2"/>
    <w:rsid w:val="004E435D"/>
    <w:rsid w:val="004E43B2"/>
    <w:rsid w:val="004E443F"/>
    <w:rsid w:val="004E456C"/>
    <w:rsid w:val="004E4AE8"/>
    <w:rsid w:val="004E4ECA"/>
    <w:rsid w:val="004E52E8"/>
    <w:rsid w:val="004E57CE"/>
    <w:rsid w:val="004E5950"/>
    <w:rsid w:val="004E59EA"/>
    <w:rsid w:val="004E5B22"/>
    <w:rsid w:val="004E5BF5"/>
    <w:rsid w:val="004E5F79"/>
    <w:rsid w:val="004E5FB2"/>
    <w:rsid w:val="004E61E6"/>
    <w:rsid w:val="004E64C9"/>
    <w:rsid w:val="004E66D1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570"/>
    <w:rsid w:val="004F0CA6"/>
    <w:rsid w:val="004F0D03"/>
    <w:rsid w:val="004F0D54"/>
    <w:rsid w:val="004F111D"/>
    <w:rsid w:val="004F1577"/>
    <w:rsid w:val="004F170A"/>
    <w:rsid w:val="004F17FA"/>
    <w:rsid w:val="004F17FB"/>
    <w:rsid w:val="004F1B0E"/>
    <w:rsid w:val="004F1E10"/>
    <w:rsid w:val="004F1EC0"/>
    <w:rsid w:val="004F1FEC"/>
    <w:rsid w:val="004F2271"/>
    <w:rsid w:val="004F228A"/>
    <w:rsid w:val="004F22C3"/>
    <w:rsid w:val="004F232E"/>
    <w:rsid w:val="004F26F9"/>
    <w:rsid w:val="004F2907"/>
    <w:rsid w:val="004F2DD7"/>
    <w:rsid w:val="004F3543"/>
    <w:rsid w:val="004F3896"/>
    <w:rsid w:val="004F3A98"/>
    <w:rsid w:val="004F3AE2"/>
    <w:rsid w:val="004F3EEA"/>
    <w:rsid w:val="004F3F02"/>
    <w:rsid w:val="004F41E3"/>
    <w:rsid w:val="004F4288"/>
    <w:rsid w:val="004F4335"/>
    <w:rsid w:val="004F43D0"/>
    <w:rsid w:val="004F4656"/>
    <w:rsid w:val="004F4708"/>
    <w:rsid w:val="004F4833"/>
    <w:rsid w:val="004F4ED3"/>
    <w:rsid w:val="004F4F14"/>
    <w:rsid w:val="004F515C"/>
    <w:rsid w:val="004F549C"/>
    <w:rsid w:val="004F54E1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0CE"/>
    <w:rsid w:val="004F61F6"/>
    <w:rsid w:val="004F61FF"/>
    <w:rsid w:val="004F6269"/>
    <w:rsid w:val="004F6303"/>
    <w:rsid w:val="004F66F5"/>
    <w:rsid w:val="004F6A10"/>
    <w:rsid w:val="004F6CFF"/>
    <w:rsid w:val="004F6D3E"/>
    <w:rsid w:val="004F6DAB"/>
    <w:rsid w:val="004F6DD4"/>
    <w:rsid w:val="004F6E16"/>
    <w:rsid w:val="004F6EA8"/>
    <w:rsid w:val="004F6F58"/>
    <w:rsid w:val="004F6FD4"/>
    <w:rsid w:val="004F72D9"/>
    <w:rsid w:val="004F74C2"/>
    <w:rsid w:val="004F75E4"/>
    <w:rsid w:val="004F775D"/>
    <w:rsid w:val="004F7928"/>
    <w:rsid w:val="004F7F27"/>
    <w:rsid w:val="00500079"/>
    <w:rsid w:val="0050007C"/>
    <w:rsid w:val="0050019D"/>
    <w:rsid w:val="00500559"/>
    <w:rsid w:val="005006C3"/>
    <w:rsid w:val="0050098C"/>
    <w:rsid w:val="00501105"/>
    <w:rsid w:val="00501248"/>
    <w:rsid w:val="005018C8"/>
    <w:rsid w:val="005018EE"/>
    <w:rsid w:val="00501A4E"/>
    <w:rsid w:val="00501AD8"/>
    <w:rsid w:val="00501CD2"/>
    <w:rsid w:val="00501DA7"/>
    <w:rsid w:val="00501DE0"/>
    <w:rsid w:val="00501E47"/>
    <w:rsid w:val="005020AA"/>
    <w:rsid w:val="0050218E"/>
    <w:rsid w:val="00502239"/>
    <w:rsid w:val="005023B9"/>
    <w:rsid w:val="00502400"/>
    <w:rsid w:val="00502A26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8A2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AC9"/>
    <w:rsid w:val="00504BF4"/>
    <w:rsid w:val="00504C7C"/>
    <w:rsid w:val="00504FB1"/>
    <w:rsid w:val="005051A3"/>
    <w:rsid w:val="0050525E"/>
    <w:rsid w:val="005055E2"/>
    <w:rsid w:val="0050568B"/>
    <w:rsid w:val="005056ED"/>
    <w:rsid w:val="00505871"/>
    <w:rsid w:val="00505CA8"/>
    <w:rsid w:val="00505D8B"/>
    <w:rsid w:val="00505FD4"/>
    <w:rsid w:val="0050608C"/>
    <w:rsid w:val="005061CD"/>
    <w:rsid w:val="0050623E"/>
    <w:rsid w:val="00506321"/>
    <w:rsid w:val="00506333"/>
    <w:rsid w:val="00506922"/>
    <w:rsid w:val="00506955"/>
    <w:rsid w:val="00506BC4"/>
    <w:rsid w:val="00506F53"/>
    <w:rsid w:val="0050700D"/>
    <w:rsid w:val="005071F0"/>
    <w:rsid w:val="005072A0"/>
    <w:rsid w:val="005074BE"/>
    <w:rsid w:val="0050752A"/>
    <w:rsid w:val="0050758B"/>
    <w:rsid w:val="005076EB"/>
    <w:rsid w:val="005077D6"/>
    <w:rsid w:val="005079E5"/>
    <w:rsid w:val="00507D92"/>
    <w:rsid w:val="00507E62"/>
    <w:rsid w:val="00510301"/>
    <w:rsid w:val="00510A96"/>
    <w:rsid w:val="00510AFE"/>
    <w:rsid w:val="00510CA1"/>
    <w:rsid w:val="00510DC3"/>
    <w:rsid w:val="00510E4E"/>
    <w:rsid w:val="00510FE1"/>
    <w:rsid w:val="005110C0"/>
    <w:rsid w:val="0051112B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BCD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3FE7"/>
    <w:rsid w:val="00514386"/>
    <w:rsid w:val="0051442B"/>
    <w:rsid w:val="005145C0"/>
    <w:rsid w:val="005145D4"/>
    <w:rsid w:val="00514727"/>
    <w:rsid w:val="00514776"/>
    <w:rsid w:val="005148F0"/>
    <w:rsid w:val="005149BF"/>
    <w:rsid w:val="00514CD0"/>
    <w:rsid w:val="00514D13"/>
    <w:rsid w:val="00514F13"/>
    <w:rsid w:val="00515133"/>
    <w:rsid w:val="0051513F"/>
    <w:rsid w:val="0051518D"/>
    <w:rsid w:val="005151F9"/>
    <w:rsid w:val="0051525B"/>
    <w:rsid w:val="00515570"/>
    <w:rsid w:val="005158B8"/>
    <w:rsid w:val="00515B93"/>
    <w:rsid w:val="00515CB2"/>
    <w:rsid w:val="00515E0D"/>
    <w:rsid w:val="00515E63"/>
    <w:rsid w:val="00515E72"/>
    <w:rsid w:val="00515F68"/>
    <w:rsid w:val="0051612E"/>
    <w:rsid w:val="0051637C"/>
    <w:rsid w:val="005163B9"/>
    <w:rsid w:val="00516679"/>
    <w:rsid w:val="00516A07"/>
    <w:rsid w:val="00516A53"/>
    <w:rsid w:val="00516CBB"/>
    <w:rsid w:val="005170AF"/>
    <w:rsid w:val="00517492"/>
    <w:rsid w:val="00517575"/>
    <w:rsid w:val="00517664"/>
    <w:rsid w:val="00517ABC"/>
    <w:rsid w:val="00520150"/>
    <w:rsid w:val="0052023B"/>
    <w:rsid w:val="00520361"/>
    <w:rsid w:val="00520466"/>
    <w:rsid w:val="00520586"/>
    <w:rsid w:val="00520603"/>
    <w:rsid w:val="005206CF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E56"/>
    <w:rsid w:val="00521FB5"/>
    <w:rsid w:val="0052220A"/>
    <w:rsid w:val="005223D8"/>
    <w:rsid w:val="0052241E"/>
    <w:rsid w:val="00522536"/>
    <w:rsid w:val="005225B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B47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D9"/>
    <w:rsid w:val="005251F7"/>
    <w:rsid w:val="005252D4"/>
    <w:rsid w:val="0052588E"/>
    <w:rsid w:val="0052593F"/>
    <w:rsid w:val="00525A0B"/>
    <w:rsid w:val="00525A5D"/>
    <w:rsid w:val="00525C9E"/>
    <w:rsid w:val="00525E7D"/>
    <w:rsid w:val="00525EC1"/>
    <w:rsid w:val="00526082"/>
    <w:rsid w:val="0052613B"/>
    <w:rsid w:val="005261E5"/>
    <w:rsid w:val="00526350"/>
    <w:rsid w:val="00526366"/>
    <w:rsid w:val="00526387"/>
    <w:rsid w:val="0052638A"/>
    <w:rsid w:val="00526445"/>
    <w:rsid w:val="0052645D"/>
    <w:rsid w:val="00526614"/>
    <w:rsid w:val="00526897"/>
    <w:rsid w:val="005268F1"/>
    <w:rsid w:val="00526986"/>
    <w:rsid w:val="00526B29"/>
    <w:rsid w:val="00526D45"/>
    <w:rsid w:val="005272C0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941"/>
    <w:rsid w:val="00530972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360"/>
    <w:rsid w:val="005333B4"/>
    <w:rsid w:val="0053347D"/>
    <w:rsid w:val="0053357C"/>
    <w:rsid w:val="00533A13"/>
    <w:rsid w:val="00533A66"/>
    <w:rsid w:val="00533DDA"/>
    <w:rsid w:val="00534149"/>
    <w:rsid w:val="00534231"/>
    <w:rsid w:val="005342D3"/>
    <w:rsid w:val="00534320"/>
    <w:rsid w:val="0053450F"/>
    <w:rsid w:val="0053470B"/>
    <w:rsid w:val="005348D5"/>
    <w:rsid w:val="00534EAC"/>
    <w:rsid w:val="005351AF"/>
    <w:rsid w:val="00535426"/>
    <w:rsid w:val="0053557C"/>
    <w:rsid w:val="00535727"/>
    <w:rsid w:val="00535931"/>
    <w:rsid w:val="00535CE0"/>
    <w:rsid w:val="00535D2D"/>
    <w:rsid w:val="00535D75"/>
    <w:rsid w:val="00535F61"/>
    <w:rsid w:val="00536062"/>
    <w:rsid w:val="0053624A"/>
    <w:rsid w:val="0053640B"/>
    <w:rsid w:val="00536488"/>
    <w:rsid w:val="00536668"/>
    <w:rsid w:val="005366B0"/>
    <w:rsid w:val="0053693F"/>
    <w:rsid w:val="00536A01"/>
    <w:rsid w:val="00536D09"/>
    <w:rsid w:val="00536DD5"/>
    <w:rsid w:val="00536E22"/>
    <w:rsid w:val="00536E9A"/>
    <w:rsid w:val="005372D7"/>
    <w:rsid w:val="00537618"/>
    <w:rsid w:val="0053763F"/>
    <w:rsid w:val="0053789A"/>
    <w:rsid w:val="00537943"/>
    <w:rsid w:val="00537AE9"/>
    <w:rsid w:val="00537CAD"/>
    <w:rsid w:val="00537D84"/>
    <w:rsid w:val="00537DD6"/>
    <w:rsid w:val="00537EDE"/>
    <w:rsid w:val="00537F58"/>
    <w:rsid w:val="00537F5F"/>
    <w:rsid w:val="00540423"/>
    <w:rsid w:val="00540494"/>
    <w:rsid w:val="005408F1"/>
    <w:rsid w:val="005409B9"/>
    <w:rsid w:val="00540B18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38"/>
    <w:rsid w:val="0054197E"/>
    <w:rsid w:val="00541BEE"/>
    <w:rsid w:val="00541C5A"/>
    <w:rsid w:val="00541CC2"/>
    <w:rsid w:val="00541F4E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2D3B"/>
    <w:rsid w:val="00543061"/>
    <w:rsid w:val="005431BB"/>
    <w:rsid w:val="00543286"/>
    <w:rsid w:val="00543552"/>
    <w:rsid w:val="00543B4A"/>
    <w:rsid w:val="005440CB"/>
    <w:rsid w:val="00544101"/>
    <w:rsid w:val="005443D7"/>
    <w:rsid w:val="00544CF7"/>
    <w:rsid w:val="00545221"/>
    <w:rsid w:val="005452BC"/>
    <w:rsid w:val="00545389"/>
    <w:rsid w:val="00545393"/>
    <w:rsid w:val="005453E9"/>
    <w:rsid w:val="00545B90"/>
    <w:rsid w:val="00545C84"/>
    <w:rsid w:val="00545CB1"/>
    <w:rsid w:val="00545DC8"/>
    <w:rsid w:val="00545E00"/>
    <w:rsid w:val="00545F0D"/>
    <w:rsid w:val="00545FC2"/>
    <w:rsid w:val="005460F6"/>
    <w:rsid w:val="00546144"/>
    <w:rsid w:val="00546273"/>
    <w:rsid w:val="00546CA8"/>
    <w:rsid w:val="00546F31"/>
    <w:rsid w:val="0054714D"/>
    <w:rsid w:val="005473B3"/>
    <w:rsid w:val="0054757F"/>
    <w:rsid w:val="005477DB"/>
    <w:rsid w:val="005477E8"/>
    <w:rsid w:val="00547BA2"/>
    <w:rsid w:val="00547F0D"/>
    <w:rsid w:val="00547F6D"/>
    <w:rsid w:val="00550460"/>
    <w:rsid w:val="0055047A"/>
    <w:rsid w:val="0055051E"/>
    <w:rsid w:val="005507A8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719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C8A"/>
    <w:rsid w:val="00552F47"/>
    <w:rsid w:val="00552FD9"/>
    <w:rsid w:val="00553245"/>
    <w:rsid w:val="00553297"/>
    <w:rsid w:val="00553382"/>
    <w:rsid w:val="0055344B"/>
    <w:rsid w:val="00553600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158"/>
    <w:rsid w:val="005562B6"/>
    <w:rsid w:val="00556377"/>
    <w:rsid w:val="0055651A"/>
    <w:rsid w:val="005568E0"/>
    <w:rsid w:val="0055690A"/>
    <w:rsid w:val="00556A9C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57FF6"/>
    <w:rsid w:val="005602CD"/>
    <w:rsid w:val="005602F8"/>
    <w:rsid w:val="0056061B"/>
    <w:rsid w:val="00560767"/>
    <w:rsid w:val="005609BE"/>
    <w:rsid w:val="005611F6"/>
    <w:rsid w:val="0056133E"/>
    <w:rsid w:val="00561702"/>
    <w:rsid w:val="00561704"/>
    <w:rsid w:val="00561778"/>
    <w:rsid w:val="0056177F"/>
    <w:rsid w:val="005617A1"/>
    <w:rsid w:val="0056195C"/>
    <w:rsid w:val="00561C32"/>
    <w:rsid w:val="00561EFA"/>
    <w:rsid w:val="00562044"/>
    <w:rsid w:val="0056209B"/>
    <w:rsid w:val="0056275E"/>
    <w:rsid w:val="005627DD"/>
    <w:rsid w:val="005629A3"/>
    <w:rsid w:val="00562B44"/>
    <w:rsid w:val="005630F1"/>
    <w:rsid w:val="005632F1"/>
    <w:rsid w:val="0056392D"/>
    <w:rsid w:val="00563A59"/>
    <w:rsid w:val="00563FFB"/>
    <w:rsid w:val="00564025"/>
    <w:rsid w:val="00564062"/>
    <w:rsid w:val="00564291"/>
    <w:rsid w:val="0056443C"/>
    <w:rsid w:val="0056474C"/>
    <w:rsid w:val="0056490C"/>
    <w:rsid w:val="00564A3B"/>
    <w:rsid w:val="00565297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2B"/>
    <w:rsid w:val="00565FB6"/>
    <w:rsid w:val="0056651C"/>
    <w:rsid w:val="00566587"/>
    <w:rsid w:val="005669B1"/>
    <w:rsid w:val="00566BB1"/>
    <w:rsid w:val="00566C19"/>
    <w:rsid w:val="00566CCB"/>
    <w:rsid w:val="005670B7"/>
    <w:rsid w:val="0056721E"/>
    <w:rsid w:val="005672DF"/>
    <w:rsid w:val="00567363"/>
    <w:rsid w:val="005678FC"/>
    <w:rsid w:val="005679BE"/>
    <w:rsid w:val="005679E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2966"/>
    <w:rsid w:val="005736E3"/>
    <w:rsid w:val="005738B3"/>
    <w:rsid w:val="0057392E"/>
    <w:rsid w:val="00573B83"/>
    <w:rsid w:val="00573C12"/>
    <w:rsid w:val="00573FA0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188"/>
    <w:rsid w:val="005763F3"/>
    <w:rsid w:val="00576827"/>
    <w:rsid w:val="00576F60"/>
    <w:rsid w:val="00577134"/>
    <w:rsid w:val="00577301"/>
    <w:rsid w:val="00577387"/>
    <w:rsid w:val="0057760E"/>
    <w:rsid w:val="0057778C"/>
    <w:rsid w:val="005778D9"/>
    <w:rsid w:val="00577B3B"/>
    <w:rsid w:val="00577BA4"/>
    <w:rsid w:val="00577D8E"/>
    <w:rsid w:val="00577E34"/>
    <w:rsid w:val="0058000D"/>
    <w:rsid w:val="0058023C"/>
    <w:rsid w:val="00580368"/>
    <w:rsid w:val="0058046A"/>
    <w:rsid w:val="00580561"/>
    <w:rsid w:val="005806AA"/>
    <w:rsid w:val="005808A1"/>
    <w:rsid w:val="005809D5"/>
    <w:rsid w:val="00580CD5"/>
    <w:rsid w:val="00580F65"/>
    <w:rsid w:val="0058131F"/>
    <w:rsid w:val="00581383"/>
    <w:rsid w:val="005814B0"/>
    <w:rsid w:val="00581557"/>
    <w:rsid w:val="00581721"/>
    <w:rsid w:val="0058193C"/>
    <w:rsid w:val="00581968"/>
    <w:rsid w:val="005819F4"/>
    <w:rsid w:val="00581A2E"/>
    <w:rsid w:val="00581C6D"/>
    <w:rsid w:val="00581CD6"/>
    <w:rsid w:val="00581F6C"/>
    <w:rsid w:val="00582083"/>
    <w:rsid w:val="005822D2"/>
    <w:rsid w:val="00582327"/>
    <w:rsid w:val="005824D0"/>
    <w:rsid w:val="005824E7"/>
    <w:rsid w:val="0058255D"/>
    <w:rsid w:val="0058265C"/>
    <w:rsid w:val="0058265F"/>
    <w:rsid w:val="00582703"/>
    <w:rsid w:val="005829BD"/>
    <w:rsid w:val="00582A25"/>
    <w:rsid w:val="00582E78"/>
    <w:rsid w:val="005831D2"/>
    <w:rsid w:val="005832A5"/>
    <w:rsid w:val="00583323"/>
    <w:rsid w:val="00583793"/>
    <w:rsid w:val="005837DE"/>
    <w:rsid w:val="005839DB"/>
    <w:rsid w:val="00583C28"/>
    <w:rsid w:val="00583C9C"/>
    <w:rsid w:val="00583E88"/>
    <w:rsid w:val="00583F89"/>
    <w:rsid w:val="00583FDD"/>
    <w:rsid w:val="005840EF"/>
    <w:rsid w:val="005841F9"/>
    <w:rsid w:val="005842B5"/>
    <w:rsid w:val="005842F7"/>
    <w:rsid w:val="00584785"/>
    <w:rsid w:val="00584918"/>
    <w:rsid w:val="00584980"/>
    <w:rsid w:val="005849A5"/>
    <w:rsid w:val="0058545F"/>
    <w:rsid w:val="005854F7"/>
    <w:rsid w:val="005855B2"/>
    <w:rsid w:val="00585745"/>
    <w:rsid w:val="00585976"/>
    <w:rsid w:val="00585B9D"/>
    <w:rsid w:val="00585BE7"/>
    <w:rsid w:val="00585CAC"/>
    <w:rsid w:val="00585E6F"/>
    <w:rsid w:val="00585F22"/>
    <w:rsid w:val="00585F32"/>
    <w:rsid w:val="00585F53"/>
    <w:rsid w:val="005862F0"/>
    <w:rsid w:val="00586653"/>
    <w:rsid w:val="00586719"/>
    <w:rsid w:val="00586752"/>
    <w:rsid w:val="005868C6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93D"/>
    <w:rsid w:val="00587BB8"/>
    <w:rsid w:val="00587D83"/>
    <w:rsid w:val="00587FD3"/>
    <w:rsid w:val="0059024A"/>
    <w:rsid w:val="00590404"/>
    <w:rsid w:val="00590644"/>
    <w:rsid w:val="005907F3"/>
    <w:rsid w:val="0059097E"/>
    <w:rsid w:val="00590B63"/>
    <w:rsid w:val="00590BD7"/>
    <w:rsid w:val="00590C1B"/>
    <w:rsid w:val="00590CF9"/>
    <w:rsid w:val="00590D6B"/>
    <w:rsid w:val="00590D70"/>
    <w:rsid w:val="00590E09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8CB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35"/>
    <w:rsid w:val="00593D5B"/>
    <w:rsid w:val="00593ECD"/>
    <w:rsid w:val="005940FE"/>
    <w:rsid w:val="00594357"/>
    <w:rsid w:val="00594774"/>
    <w:rsid w:val="00594787"/>
    <w:rsid w:val="00594968"/>
    <w:rsid w:val="00594BA2"/>
    <w:rsid w:val="00594BC7"/>
    <w:rsid w:val="00594FFE"/>
    <w:rsid w:val="0059520F"/>
    <w:rsid w:val="00595219"/>
    <w:rsid w:val="00595301"/>
    <w:rsid w:val="005954BA"/>
    <w:rsid w:val="00595576"/>
    <w:rsid w:val="00595637"/>
    <w:rsid w:val="00595704"/>
    <w:rsid w:val="00595726"/>
    <w:rsid w:val="00595AC4"/>
    <w:rsid w:val="00595BDF"/>
    <w:rsid w:val="00595C87"/>
    <w:rsid w:val="005961F3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4A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40C"/>
    <w:rsid w:val="005A060B"/>
    <w:rsid w:val="005A0673"/>
    <w:rsid w:val="005A06EA"/>
    <w:rsid w:val="005A06FB"/>
    <w:rsid w:val="005A08D0"/>
    <w:rsid w:val="005A0CE1"/>
    <w:rsid w:val="005A0E85"/>
    <w:rsid w:val="005A0F00"/>
    <w:rsid w:val="005A1608"/>
    <w:rsid w:val="005A169D"/>
    <w:rsid w:val="005A16C8"/>
    <w:rsid w:val="005A16EB"/>
    <w:rsid w:val="005A1902"/>
    <w:rsid w:val="005A1CE2"/>
    <w:rsid w:val="005A1CF8"/>
    <w:rsid w:val="005A20FE"/>
    <w:rsid w:val="005A222D"/>
    <w:rsid w:val="005A2329"/>
    <w:rsid w:val="005A2570"/>
    <w:rsid w:val="005A267D"/>
    <w:rsid w:val="005A2AF9"/>
    <w:rsid w:val="005A2B0D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C41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0BB"/>
    <w:rsid w:val="005A6180"/>
    <w:rsid w:val="005A6269"/>
    <w:rsid w:val="005A6396"/>
    <w:rsid w:val="005A659A"/>
    <w:rsid w:val="005A6874"/>
    <w:rsid w:val="005A68A0"/>
    <w:rsid w:val="005A68F1"/>
    <w:rsid w:val="005A691E"/>
    <w:rsid w:val="005A69B9"/>
    <w:rsid w:val="005A6BA7"/>
    <w:rsid w:val="005A6DFD"/>
    <w:rsid w:val="005A6F45"/>
    <w:rsid w:val="005A708F"/>
    <w:rsid w:val="005A71C2"/>
    <w:rsid w:val="005A7606"/>
    <w:rsid w:val="005A76A0"/>
    <w:rsid w:val="005A7A85"/>
    <w:rsid w:val="005A7AAB"/>
    <w:rsid w:val="005A7ADB"/>
    <w:rsid w:val="005A7B9C"/>
    <w:rsid w:val="005A7BC7"/>
    <w:rsid w:val="005A7F56"/>
    <w:rsid w:val="005A7F92"/>
    <w:rsid w:val="005A7FE0"/>
    <w:rsid w:val="005B011E"/>
    <w:rsid w:val="005B0399"/>
    <w:rsid w:val="005B03AE"/>
    <w:rsid w:val="005B0435"/>
    <w:rsid w:val="005B04D9"/>
    <w:rsid w:val="005B0527"/>
    <w:rsid w:val="005B0584"/>
    <w:rsid w:val="005B0640"/>
    <w:rsid w:val="005B08F4"/>
    <w:rsid w:val="005B0A2E"/>
    <w:rsid w:val="005B0AAA"/>
    <w:rsid w:val="005B0B2C"/>
    <w:rsid w:val="005B0C79"/>
    <w:rsid w:val="005B0D62"/>
    <w:rsid w:val="005B0EC2"/>
    <w:rsid w:val="005B1238"/>
    <w:rsid w:val="005B143D"/>
    <w:rsid w:val="005B17E1"/>
    <w:rsid w:val="005B194B"/>
    <w:rsid w:val="005B1A71"/>
    <w:rsid w:val="005B1AFC"/>
    <w:rsid w:val="005B1D5E"/>
    <w:rsid w:val="005B1DD1"/>
    <w:rsid w:val="005B1E0F"/>
    <w:rsid w:val="005B1FE5"/>
    <w:rsid w:val="005B2413"/>
    <w:rsid w:val="005B2767"/>
    <w:rsid w:val="005B27A5"/>
    <w:rsid w:val="005B2B60"/>
    <w:rsid w:val="005B2BA0"/>
    <w:rsid w:val="005B2C39"/>
    <w:rsid w:val="005B2D1B"/>
    <w:rsid w:val="005B2F49"/>
    <w:rsid w:val="005B3279"/>
    <w:rsid w:val="005B32D2"/>
    <w:rsid w:val="005B33BB"/>
    <w:rsid w:val="005B350E"/>
    <w:rsid w:val="005B37B0"/>
    <w:rsid w:val="005B37CC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ADA"/>
    <w:rsid w:val="005B4B2D"/>
    <w:rsid w:val="005B4D06"/>
    <w:rsid w:val="005B4D3D"/>
    <w:rsid w:val="005B4DF5"/>
    <w:rsid w:val="005B4EA5"/>
    <w:rsid w:val="005B5030"/>
    <w:rsid w:val="005B5036"/>
    <w:rsid w:val="005B5350"/>
    <w:rsid w:val="005B5463"/>
    <w:rsid w:val="005B568A"/>
    <w:rsid w:val="005B570E"/>
    <w:rsid w:val="005B5DE7"/>
    <w:rsid w:val="005B60A8"/>
    <w:rsid w:val="005B6160"/>
    <w:rsid w:val="005B621E"/>
    <w:rsid w:val="005B630A"/>
    <w:rsid w:val="005B6419"/>
    <w:rsid w:val="005B658D"/>
    <w:rsid w:val="005B677B"/>
    <w:rsid w:val="005B685E"/>
    <w:rsid w:val="005B69B4"/>
    <w:rsid w:val="005B6A7F"/>
    <w:rsid w:val="005B6B7B"/>
    <w:rsid w:val="005B6BBC"/>
    <w:rsid w:val="005B728C"/>
    <w:rsid w:val="005B73A9"/>
    <w:rsid w:val="005B788B"/>
    <w:rsid w:val="005B78B3"/>
    <w:rsid w:val="005B7AE8"/>
    <w:rsid w:val="005B7E03"/>
    <w:rsid w:val="005B7E3B"/>
    <w:rsid w:val="005C0300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A2A"/>
    <w:rsid w:val="005C3C78"/>
    <w:rsid w:val="005C3CBA"/>
    <w:rsid w:val="005C3E63"/>
    <w:rsid w:val="005C3F8E"/>
    <w:rsid w:val="005C41B2"/>
    <w:rsid w:val="005C4405"/>
    <w:rsid w:val="005C446A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A5"/>
    <w:rsid w:val="005C5BF2"/>
    <w:rsid w:val="005C5EAB"/>
    <w:rsid w:val="005C5EF4"/>
    <w:rsid w:val="005C5F56"/>
    <w:rsid w:val="005C5F9D"/>
    <w:rsid w:val="005C6025"/>
    <w:rsid w:val="005C6324"/>
    <w:rsid w:val="005C66EE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654"/>
    <w:rsid w:val="005C7914"/>
    <w:rsid w:val="005C7AF2"/>
    <w:rsid w:val="005C7C3F"/>
    <w:rsid w:val="005C7D4D"/>
    <w:rsid w:val="005C7D60"/>
    <w:rsid w:val="005D025E"/>
    <w:rsid w:val="005D059E"/>
    <w:rsid w:val="005D0611"/>
    <w:rsid w:val="005D06BD"/>
    <w:rsid w:val="005D06DD"/>
    <w:rsid w:val="005D0888"/>
    <w:rsid w:val="005D08E9"/>
    <w:rsid w:val="005D09B8"/>
    <w:rsid w:val="005D0A8F"/>
    <w:rsid w:val="005D0C8C"/>
    <w:rsid w:val="005D0E37"/>
    <w:rsid w:val="005D0E39"/>
    <w:rsid w:val="005D0E44"/>
    <w:rsid w:val="005D14F1"/>
    <w:rsid w:val="005D154E"/>
    <w:rsid w:val="005D15C1"/>
    <w:rsid w:val="005D195B"/>
    <w:rsid w:val="005D199A"/>
    <w:rsid w:val="005D1D03"/>
    <w:rsid w:val="005D1D58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41E"/>
    <w:rsid w:val="005D3689"/>
    <w:rsid w:val="005D37EF"/>
    <w:rsid w:val="005D3911"/>
    <w:rsid w:val="005D3B0B"/>
    <w:rsid w:val="005D3B0F"/>
    <w:rsid w:val="005D3B2D"/>
    <w:rsid w:val="005D3DA9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409"/>
    <w:rsid w:val="005D6D51"/>
    <w:rsid w:val="005D6D67"/>
    <w:rsid w:val="005D6D8D"/>
    <w:rsid w:val="005D7054"/>
    <w:rsid w:val="005D70E2"/>
    <w:rsid w:val="005D729D"/>
    <w:rsid w:val="005D7530"/>
    <w:rsid w:val="005D75DB"/>
    <w:rsid w:val="005D7A54"/>
    <w:rsid w:val="005D7D12"/>
    <w:rsid w:val="005E01E3"/>
    <w:rsid w:val="005E041F"/>
    <w:rsid w:val="005E0554"/>
    <w:rsid w:val="005E0654"/>
    <w:rsid w:val="005E0848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B30"/>
    <w:rsid w:val="005E1C38"/>
    <w:rsid w:val="005E1F12"/>
    <w:rsid w:val="005E1FC8"/>
    <w:rsid w:val="005E217F"/>
    <w:rsid w:val="005E263E"/>
    <w:rsid w:val="005E275D"/>
    <w:rsid w:val="005E281D"/>
    <w:rsid w:val="005E2854"/>
    <w:rsid w:val="005E2B64"/>
    <w:rsid w:val="005E2DC4"/>
    <w:rsid w:val="005E2F87"/>
    <w:rsid w:val="005E31C6"/>
    <w:rsid w:val="005E33EF"/>
    <w:rsid w:val="005E3471"/>
    <w:rsid w:val="005E3523"/>
    <w:rsid w:val="005E393F"/>
    <w:rsid w:val="005E3946"/>
    <w:rsid w:val="005E3A55"/>
    <w:rsid w:val="005E3B7B"/>
    <w:rsid w:val="005E3C22"/>
    <w:rsid w:val="005E3DBE"/>
    <w:rsid w:val="005E454F"/>
    <w:rsid w:val="005E45C7"/>
    <w:rsid w:val="005E47B1"/>
    <w:rsid w:val="005E48A7"/>
    <w:rsid w:val="005E4ADB"/>
    <w:rsid w:val="005E51E0"/>
    <w:rsid w:val="005E52A6"/>
    <w:rsid w:val="005E5ACB"/>
    <w:rsid w:val="005E5B5E"/>
    <w:rsid w:val="005E62A4"/>
    <w:rsid w:val="005E62BC"/>
    <w:rsid w:val="005E62EF"/>
    <w:rsid w:val="005E634A"/>
    <w:rsid w:val="005E6C12"/>
    <w:rsid w:val="005E6F22"/>
    <w:rsid w:val="005E6F8F"/>
    <w:rsid w:val="005E7123"/>
    <w:rsid w:val="005E7238"/>
    <w:rsid w:val="005E7396"/>
    <w:rsid w:val="005E73C2"/>
    <w:rsid w:val="005E78E4"/>
    <w:rsid w:val="005E78FE"/>
    <w:rsid w:val="005E7C1D"/>
    <w:rsid w:val="005E7E0B"/>
    <w:rsid w:val="005E7F0E"/>
    <w:rsid w:val="005F0032"/>
    <w:rsid w:val="005F00F2"/>
    <w:rsid w:val="005F014A"/>
    <w:rsid w:val="005F025E"/>
    <w:rsid w:val="005F0986"/>
    <w:rsid w:val="005F0D25"/>
    <w:rsid w:val="005F0D7B"/>
    <w:rsid w:val="005F0E4B"/>
    <w:rsid w:val="005F0EBD"/>
    <w:rsid w:val="005F10AD"/>
    <w:rsid w:val="005F1225"/>
    <w:rsid w:val="005F1452"/>
    <w:rsid w:val="005F15C0"/>
    <w:rsid w:val="005F1669"/>
    <w:rsid w:val="005F1C3E"/>
    <w:rsid w:val="005F1D1B"/>
    <w:rsid w:val="005F1EF1"/>
    <w:rsid w:val="005F2271"/>
    <w:rsid w:val="005F2344"/>
    <w:rsid w:val="005F287D"/>
    <w:rsid w:val="005F2AAE"/>
    <w:rsid w:val="005F3292"/>
    <w:rsid w:val="005F32FA"/>
    <w:rsid w:val="005F3539"/>
    <w:rsid w:val="005F3924"/>
    <w:rsid w:val="005F3AFE"/>
    <w:rsid w:val="005F3D96"/>
    <w:rsid w:val="005F419B"/>
    <w:rsid w:val="005F4210"/>
    <w:rsid w:val="005F42ED"/>
    <w:rsid w:val="005F433C"/>
    <w:rsid w:val="005F46F8"/>
    <w:rsid w:val="005F4E8D"/>
    <w:rsid w:val="005F4E8F"/>
    <w:rsid w:val="005F4EF5"/>
    <w:rsid w:val="005F51A4"/>
    <w:rsid w:val="005F51EB"/>
    <w:rsid w:val="005F553A"/>
    <w:rsid w:val="005F5906"/>
    <w:rsid w:val="005F5939"/>
    <w:rsid w:val="005F5BB4"/>
    <w:rsid w:val="005F5BC4"/>
    <w:rsid w:val="005F5C29"/>
    <w:rsid w:val="005F5E1C"/>
    <w:rsid w:val="005F6554"/>
    <w:rsid w:val="005F67D0"/>
    <w:rsid w:val="005F67DC"/>
    <w:rsid w:val="005F6ABE"/>
    <w:rsid w:val="005F6B73"/>
    <w:rsid w:val="005F6C8F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D39"/>
    <w:rsid w:val="005F7E02"/>
    <w:rsid w:val="005F7F06"/>
    <w:rsid w:val="00600006"/>
    <w:rsid w:val="00600225"/>
    <w:rsid w:val="006004F8"/>
    <w:rsid w:val="0060080F"/>
    <w:rsid w:val="00600900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8EB"/>
    <w:rsid w:val="00601976"/>
    <w:rsid w:val="00601B3D"/>
    <w:rsid w:val="00601C58"/>
    <w:rsid w:val="00601F8D"/>
    <w:rsid w:val="00601FAC"/>
    <w:rsid w:val="00601FED"/>
    <w:rsid w:val="006021E2"/>
    <w:rsid w:val="006021EE"/>
    <w:rsid w:val="006022FF"/>
    <w:rsid w:val="00602603"/>
    <w:rsid w:val="0060261B"/>
    <w:rsid w:val="006028E9"/>
    <w:rsid w:val="00602BEF"/>
    <w:rsid w:val="00602E78"/>
    <w:rsid w:val="00602F00"/>
    <w:rsid w:val="00602FA2"/>
    <w:rsid w:val="0060308F"/>
    <w:rsid w:val="006030D0"/>
    <w:rsid w:val="006035DE"/>
    <w:rsid w:val="006037F3"/>
    <w:rsid w:val="006037FD"/>
    <w:rsid w:val="00603C31"/>
    <w:rsid w:val="00604054"/>
    <w:rsid w:val="006040F9"/>
    <w:rsid w:val="00604202"/>
    <w:rsid w:val="00604A87"/>
    <w:rsid w:val="00604AA3"/>
    <w:rsid w:val="00604C11"/>
    <w:rsid w:val="00604CAC"/>
    <w:rsid w:val="00604EA6"/>
    <w:rsid w:val="00604EEF"/>
    <w:rsid w:val="006050B3"/>
    <w:rsid w:val="006050C6"/>
    <w:rsid w:val="00605501"/>
    <w:rsid w:val="00605661"/>
    <w:rsid w:val="006056C7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0A2"/>
    <w:rsid w:val="006072D9"/>
    <w:rsid w:val="00607318"/>
    <w:rsid w:val="00607675"/>
    <w:rsid w:val="00607761"/>
    <w:rsid w:val="006078C6"/>
    <w:rsid w:val="006102CE"/>
    <w:rsid w:val="0061054A"/>
    <w:rsid w:val="0061056C"/>
    <w:rsid w:val="006105A8"/>
    <w:rsid w:val="00610622"/>
    <w:rsid w:val="0061063F"/>
    <w:rsid w:val="0061066A"/>
    <w:rsid w:val="006106BA"/>
    <w:rsid w:val="00610725"/>
    <w:rsid w:val="006107A0"/>
    <w:rsid w:val="0061083A"/>
    <w:rsid w:val="00610B8B"/>
    <w:rsid w:val="00610C38"/>
    <w:rsid w:val="00610C52"/>
    <w:rsid w:val="00610C76"/>
    <w:rsid w:val="00610D34"/>
    <w:rsid w:val="00610EDB"/>
    <w:rsid w:val="00611013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19E"/>
    <w:rsid w:val="00612218"/>
    <w:rsid w:val="00612220"/>
    <w:rsid w:val="006124D3"/>
    <w:rsid w:val="0061276A"/>
    <w:rsid w:val="00612B49"/>
    <w:rsid w:val="00612E18"/>
    <w:rsid w:val="00612F1C"/>
    <w:rsid w:val="00612F2E"/>
    <w:rsid w:val="006130B5"/>
    <w:rsid w:val="0061326D"/>
    <w:rsid w:val="0061330A"/>
    <w:rsid w:val="006134D9"/>
    <w:rsid w:val="0061363C"/>
    <w:rsid w:val="00613699"/>
    <w:rsid w:val="006136E2"/>
    <w:rsid w:val="0061371A"/>
    <w:rsid w:val="00613A2C"/>
    <w:rsid w:val="00613B7E"/>
    <w:rsid w:val="00613C85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654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6A05"/>
    <w:rsid w:val="00616EAC"/>
    <w:rsid w:val="0061709B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41B"/>
    <w:rsid w:val="006204DD"/>
    <w:rsid w:val="0062053B"/>
    <w:rsid w:val="006206AC"/>
    <w:rsid w:val="00620839"/>
    <w:rsid w:val="00620A16"/>
    <w:rsid w:val="00620A27"/>
    <w:rsid w:val="00620AA4"/>
    <w:rsid w:val="00620BF5"/>
    <w:rsid w:val="00620CF7"/>
    <w:rsid w:val="00621175"/>
    <w:rsid w:val="0062118A"/>
    <w:rsid w:val="006213F4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1DA"/>
    <w:rsid w:val="00622294"/>
    <w:rsid w:val="006224A4"/>
    <w:rsid w:val="006225D5"/>
    <w:rsid w:val="006226CA"/>
    <w:rsid w:val="0062294B"/>
    <w:rsid w:val="00622B5B"/>
    <w:rsid w:val="00622B7C"/>
    <w:rsid w:val="00622DE4"/>
    <w:rsid w:val="006231AF"/>
    <w:rsid w:val="006231FC"/>
    <w:rsid w:val="0062351C"/>
    <w:rsid w:val="0062383A"/>
    <w:rsid w:val="00623A3B"/>
    <w:rsid w:val="00623E01"/>
    <w:rsid w:val="00623FDC"/>
    <w:rsid w:val="006240CD"/>
    <w:rsid w:val="00624153"/>
    <w:rsid w:val="006241DD"/>
    <w:rsid w:val="00624305"/>
    <w:rsid w:val="00624465"/>
    <w:rsid w:val="006248E0"/>
    <w:rsid w:val="00624A66"/>
    <w:rsid w:val="00624EA0"/>
    <w:rsid w:val="0062561E"/>
    <w:rsid w:val="00625989"/>
    <w:rsid w:val="00625A46"/>
    <w:rsid w:val="00625AC4"/>
    <w:rsid w:val="006261DA"/>
    <w:rsid w:val="00626787"/>
    <w:rsid w:val="00626895"/>
    <w:rsid w:val="0062698E"/>
    <w:rsid w:val="006269C0"/>
    <w:rsid w:val="00626BD8"/>
    <w:rsid w:val="00626DDA"/>
    <w:rsid w:val="00626E2A"/>
    <w:rsid w:val="00626EAF"/>
    <w:rsid w:val="00627240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55D"/>
    <w:rsid w:val="00630835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30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9FE"/>
    <w:rsid w:val="00632AB1"/>
    <w:rsid w:val="00632AB4"/>
    <w:rsid w:val="00632B07"/>
    <w:rsid w:val="00632C2D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803"/>
    <w:rsid w:val="00633D03"/>
    <w:rsid w:val="00633E46"/>
    <w:rsid w:val="00634057"/>
    <w:rsid w:val="00634203"/>
    <w:rsid w:val="006349EF"/>
    <w:rsid w:val="00634B93"/>
    <w:rsid w:val="00634CDB"/>
    <w:rsid w:val="0063521C"/>
    <w:rsid w:val="006352A5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55"/>
    <w:rsid w:val="00636476"/>
    <w:rsid w:val="006364D8"/>
    <w:rsid w:val="00636587"/>
    <w:rsid w:val="0063672A"/>
    <w:rsid w:val="006369EB"/>
    <w:rsid w:val="00636A56"/>
    <w:rsid w:val="00636E92"/>
    <w:rsid w:val="00637039"/>
    <w:rsid w:val="0063768B"/>
    <w:rsid w:val="006376FA"/>
    <w:rsid w:val="0063775B"/>
    <w:rsid w:val="006378EB"/>
    <w:rsid w:val="00637A40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0E99"/>
    <w:rsid w:val="00641232"/>
    <w:rsid w:val="006413AA"/>
    <w:rsid w:val="00641462"/>
    <w:rsid w:val="006414D5"/>
    <w:rsid w:val="00641786"/>
    <w:rsid w:val="006417D6"/>
    <w:rsid w:val="00641891"/>
    <w:rsid w:val="00641917"/>
    <w:rsid w:val="00641AE3"/>
    <w:rsid w:val="00641C12"/>
    <w:rsid w:val="00641D33"/>
    <w:rsid w:val="00641F61"/>
    <w:rsid w:val="00641FD7"/>
    <w:rsid w:val="00642299"/>
    <w:rsid w:val="006422D2"/>
    <w:rsid w:val="0064242B"/>
    <w:rsid w:val="00642691"/>
    <w:rsid w:val="006428D3"/>
    <w:rsid w:val="0064295C"/>
    <w:rsid w:val="00642A1F"/>
    <w:rsid w:val="00642B71"/>
    <w:rsid w:val="00642F1F"/>
    <w:rsid w:val="006431B5"/>
    <w:rsid w:val="006431CB"/>
    <w:rsid w:val="00643332"/>
    <w:rsid w:val="006435B5"/>
    <w:rsid w:val="0064369D"/>
    <w:rsid w:val="00643A27"/>
    <w:rsid w:val="00643B49"/>
    <w:rsid w:val="00643B89"/>
    <w:rsid w:val="00643D9B"/>
    <w:rsid w:val="00643FE8"/>
    <w:rsid w:val="006440A6"/>
    <w:rsid w:val="006441D9"/>
    <w:rsid w:val="0064464A"/>
    <w:rsid w:val="0064485A"/>
    <w:rsid w:val="006448F1"/>
    <w:rsid w:val="00644A21"/>
    <w:rsid w:val="00644AFF"/>
    <w:rsid w:val="00644B04"/>
    <w:rsid w:val="00644B14"/>
    <w:rsid w:val="00644EE9"/>
    <w:rsid w:val="00644FCD"/>
    <w:rsid w:val="00645063"/>
    <w:rsid w:val="00645193"/>
    <w:rsid w:val="006451CB"/>
    <w:rsid w:val="006452FF"/>
    <w:rsid w:val="0064549D"/>
    <w:rsid w:val="006455D0"/>
    <w:rsid w:val="00645A0A"/>
    <w:rsid w:val="00645D90"/>
    <w:rsid w:val="00645EE0"/>
    <w:rsid w:val="006463C9"/>
    <w:rsid w:val="00646476"/>
    <w:rsid w:val="006464E8"/>
    <w:rsid w:val="00646626"/>
    <w:rsid w:val="0064667C"/>
    <w:rsid w:val="00646751"/>
    <w:rsid w:val="00646961"/>
    <w:rsid w:val="00646D42"/>
    <w:rsid w:val="0064729A"/>
    <w:rsid w:val="006472CA"/>
    <w:rsid w:val="006474D9"/>
    <w:rsid w:val="00647622"/>
    <w:rsid w:val="00647650"/>
    <w:rsid w:val="00647795"/>
    <w:rsid w:val="00647BF7"/>
    <w:rsid w:val="00647C93"/>
    <w:rsid w:val="006502E6"/>
    <w:rsid w:val="00650435"/>
    <w:rsid w:val="0065091C"/>
    <w:rsid w:val="00650B47"/>
    <w:rsid w:val="00650BAB"/>
    <w:rsid w:val="00650CD8"/>
    <w:rsid w:val="00650DD3"/>
    <w:rsid w:val="00650F33"/>
    <w:rsid w:val="0065113F"/>
    <w:rsid w:val="006511E3"/>
    <w:rsid w:val="0065121F"/>
    <w:rsid w:val="006512BF"/>
    <w:rsid w:val="00651879"/>
    <w:rsid w:val="00651AAC"/>
    <w:rsid w:val="00651D1B"/>
    <w:rsid w:val="00651E3B"/>
    <w:rsid w:val="00651E92"/>
    <w:rsid w:val="00651FD9"/>
    <w:rsid w:val="006522BA"/>
    <w:rsid w:val="00652493"/>
    <w:rsid w:val="0065257C"/>
    <w:rsid w:val="00652595"/>
    <w:rsid w:val="006525A7"/>
    <w:rsid w:val="006527A5"/>
    <w:rsid w:val="006528F2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DC"/>
    <w:rsid w:val="00654526"/>
    <w:rsid w:val="0065459B"/>
    <w:rsid w:val="00654652"/>
    <w:rsid w:val="00654742"/>
    <w:rsid w:val="006548FE"/>
    <w:rsid w:val="00654C3D"/>
    <w:rsid w:val="00654C6E"/>
    <w:rsid w:val="00654CC8"/>
    <w:rsid w:val="00654E6D"/>
    <w:rsid w:val="00654E8D"/>
    <w:rsid w:val="00654ED3"/>
    <w:rsid w:val="006553E7"/>
    <w:rsid w:val="00655584"/>
    <w:rsid w:val="00655731"/>
    <w:rsid w:val="006557A0"/>
    <w:rsid w:val="006558D9"/>
    <w:rsid w:val="00655919"/>
    <w:rsid w:val="00655993"/>
    <w:rsid w:val="00655A29"/>
    <w:rsid w:val="00655C50"/>
    <w:rsid w:val="00655CB3"/>
    <w:rsid w:val="00655CE9"/>
    <w:rsid w:val="00655D38"/>
    <w:rsid w:val="00655E96"/>
    <w:rsid w:val="00655FEE"/>
    <w:rsid w:val="0065621F"/>
    <w:rsid w:val="0065646C"/>
    <w:rsid w:val="006564A7"/>
    <w:rsid w:val="006564EA"/>
    <w:rsid w:val="00656580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57FD9"/>
    <w:rsid w:val="00660085"/>
    <w:rsid w:val="0066019F"/>
    <w:rsid w:val="00660E23"/>
    <w:rsid w:val="006615B7"/>
    <w:rsid w:val="006617F4"/>
    <w:rsid w:val="00661840"/>
    <w:rsid w:val="00661A13"/>
    <w:rsid w:val="00661B71"/>
    <w:rsid w:val="00661C2D"/>
    <w:rsid w:val="00661D98"/>
    <w:rsid w:val="0066256F"/>
    <w:rsid w:val="006628B4"/>
    <w:rsid w:val="0066313F"/>
    <w:rsid w:val="006631D6"/>
    <w:rsid w:val="006633DF"/>
    <w:rsid w:val="00663518"/>
    <w:rsid w:val="006637D3"/>
    <w:rsid w:val="00663B31"/>
    <w:rsid w:val="00663F23"/>
    <w:rsid w:val="0066425B"/>
    <w:rsid w:val="00664383"/>
    <w:rsid w:val="006643E8"/>
    <w:rsid w:val="00664542"/>
    <w:rsid w:val="0066467E"/>
    <w:rsid w:val="0066487C"/>
    <w:rsid w:val="00664915"/>
    <w:rsid w:val="00664999"/>
    <w:rsid w:val="006649E0"/>
    <w:rsid w:val="00664AD7"/>
    <w:rsid w:val="00664CF7"/>
    <w:rsid w:val="00665055"/>
    <w:rsid w:val="00665452"/>
    <w:rsid w:val="00665544"/>
    <w:rsid w:val="006656B8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39F"/>
    <w:rsid w:val="00667426"/>
    <w:rsid w:val="00667639"/>
    <w:rsid w:val="006676D6"/>
    <w:rsid w:val="006676D7"/>
    <w:rsid w:val="006677BA"/>
    <w:rsid w:val="006678AB"/>
    <w:rsid w:val="00667B79"/>
    <w:rsid w:val="00667BBC"/>
    <w:rsid w:val="00667C94"/>
    <w:rsid w:val="00667D3D"/>
    <w:rsid w:val="00667E06"/>
    <w:rsid w:val="00667E8B"/>
    <w:rsid w:val="00667F8D"/>
    <w:rsid w:val="0067002B"/>
    <w:rsid w:val="00670112"/>
    <w:rsid w:val="0067022A"/>
    <w:rsid w:val="0067023B"/>
    <w:rsid w:val="006702C5"/>
    <w:rsid w:val="006703EF"/>
    <w:rsid w:val="00670430"/>
    <w:rsid w:val="006704E3"/>
    <w:rsid w:val="006707F8"/>
    <w:rsid w:val="006707FD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8B1"/>
    <w:rsid w:val="006718C9"/>
    <w:rsid w:val="006719C0"/>
    <w:rsid w:val="00671BF4"/>
    <w:rsid w:val="00671BF5"/>
    <w:rsid w:val="00671E4A"/>
    <w:rsid w:val="00671EAA"/>
    <w:rsid w:val="006723AD"/>
    <w:rsid w:val="00672495"/>
    <w:rsid w:val="0067262E"/>
    <w:rsid w:val="00672AEF"/>
    <w:rsid w:val="00672C1E"/>
    <w:rsid w:val="00672D48"/>
    <w:rsid w:val="006730C2"/>
    <w:rsid w:val="00673104"/>
    <w:rsid w:val="006731D6"/>
    <w:rsid w:val="00673229"/>
    <w:rsid w:val="006733BC"/>
    <w:rsid w:val="00673643"/>
    <w:rsid w:val="006736B0"/>
    <w:rsid w:val="00673B47"/>
    <w:rsid w:val="00673CB2"/>
    <w:rsid w:val="006741E7"/>
    <w:rsid w:val="006747CC"/>
    <w:rsid w:val="00674A8D"/>
    <w:rsid w:val="00674AD4"/>
    <w:rsid w:val="00674C3B"/>
    <w:rsid w:val="00674CB9"/>
    <w:rsid w:val="00674D9B"/>
    <w:rsid w:val="00674E2C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4F2"/>
    <w:rsid w:val="0067657A"/>
    <w:rsid w:val="006767C7"/>
    <w:rsid w:val="006769AE"/>
    <w:rsid w:val="006771C4"/>
    <w:rsid w:val="0067723E"/>
    <w:rsid w:val="00677297"/>
    <w:rsid w:val="0067732B"/>
    <w:rsid w:val="0067746B"/>
    <w:rsid w:val="006775ED"/>
    <w:rsid w:val="00677752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788"/>
    <w:rsid w:val="00680A68"/>
    <w:rsid w:val="00680B91"/>
    <w:rsid w:val="00680C40"/>
    <w:rsid w:val="006810B7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3D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C3C"/>
    <w:rsid w:val="00682CC3"/>
    <w:rsid w:val="00682E0D"/>
    <w:rsid w:val="00682E14"/>
    <w:rsid w:val="00683102"/>
    <w:rsid w:val="006832FC"/>
    <w:rsid w:val="00683C10"/>
    <w:rsid w:val="00683C12"/>
    <w:rsid w:val="00683C1C"/>
    <w:rsid w:val="00683CAB"/>
    <w:rsid w:val="0068407B"/>
    <w:rsid w:val="0068438D"/>
    <w:rsid w:val="006844E1"/>
    <w:rsid w:val="00684521"/>
    <w:rsid w:val="00684578"/>
    <w:rsid w:val="00684808"/>
    <w:rsid w:val="00684862"/>
    <w:rsid w:val="00684AE2"/>
    <w:rsid w:val="00684B85"/>
    <w:rsid w:val="00684D20"/>
    <w:rsid w:val="00684DC5"/>
    <w:rsid w:val="00684E13"/>
    <w:rsid w:val="00684E5E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05A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ECF"/>
    <w:rsid w:val="00686F0C"/>
    <w:rsid w:val="006871CE"/>
    <w:rsid w:val="00687382"/>
    <w:rsid w:val="0068743A"/>
    <w:rsid w:val="00687478"/>
    <w:rsid w:val="00687E40"/>
    <w:rsid w:val="00687E51"/>
    <w:rsid w:val="00687E86"/>
    <w:rsid w:val="00687FD1"/>
    <w:rsid w:val="00690061"/>
    <w:rsid w:val="0069058B"/>
    <w:rsid w:val="00690722"/>
    <w:rsid w:val="0069075A"/>
    <w:rsid w:val="006907D6"/>
    <w:rsid w:val="00690865"/>
    <w:rsid w:val="00690A38"/>
    <w:rsid w:val="00690B41"/>
    <w:rsid w:val="00690C9B"/>
    <w:rsid w:val="00690E5B"/>
    <w:rsid w:val="00690F47"/>
    <w:rsid w:val="006913AF"/>
    <w:rsid w:val="006914A4"/>
    <w:rsid w:val="006915C3"/>
    <w:rsid w:val="00691816"/>
    <w:rsid w:val="00691C36"/>
    <w:rsid w:val="00691DD8"/>
    <w:rsid w:val="00691FE6"/>
    <w:rsid w:val="006923F7"/>
    <w:rsid w:val="0069248A"/>
    <w:rsid w:val="00692538"/>
    <w:rsid w:val="006926DC"/>
    <w:rsid w:val="00692701"/>
    <w:rsid w:val="00692C1E"/>
    <w:rsid w:val="00692EEF"/>
    <w:rsid w:val="00692F71"/>
    <w:rsid w:val="00692F8B"/>
    <w:rsid w:val="006931E4"/>
    <w:rsid w:val="00693254"/>
    <w:rsid w:val="00693274"/>
    <w:rsid w:val="00693276"/>
    <w:rsid w:val="006932D1"/>
    <w:rsid w:val="006934CD"/>
    <w:rsid w:val="006937AD"/>
    <w:rsid w:val="00693893"/>
    <w:rsid w:val="00693A0C"/>
    <w:rsid w:val="00693B63"/>
    <w:rsid w:val="00693DE6"/>
    <w:rsid w:val="00693F16"/>
    <w:rsid w:val="00693FBE"/>
    <w:rsid w:val="00694254"/>
    <w:rsid w:val="006943DE"/>
    <w:rsid w:val="00694559"/>
    <w:rsid w:val="00694575"/>
    <w:rsid w:val="006945EB"/>
    <w:rsid w:val="006946B9"/>
    <w:rsid w:val="006946F0"/>
    <w:rsid w:val="00694748"/>
    <w:rsid w:val="00694B6B"/>
    <w:rsid w:val="00694E19"/>
    <w:rsid w:val="006957BC"/>
    <w:rsid w:val="00695814"/>
    <w:rsid w:val="0069582F"/>
    <w:rsid w:val="0069584D"/>
    <w:rsid w:val="0069597D"/>
    <w:rsid w:val="006959C0"/>
    <w:rsid w:val="00695B8B"/>
    <w:rsid w:val="00696229"/>
    <w:rsid w:val="00696492"/>
    <w:rsid w:val="00696723"/>
    <w:rsid w:val="006969DE"/>
    <w:rsid w:val="00696E1B"/>
    <w:rsid w:val="00696F64"/>
    <w:rsid w:val="00696F7E"/>
    <w:rsid w:val="00696F99"/>
    <w:rsid w:val="00696FD3"/>
    <w:rsid w:val="006971F5"/>
    <w:rsid w:val="00697306"/>
    <w:rsid w:val="00697331"/>
    <w:rsid w:val="0069749F"/>
    <w:rsid w:val="00697540"/>
    <w:rsid w:val="0069761E"/>
    <w:rsid w:val="00697881"/>
    <w:rsid w:val="0069797A"/>
    <w:rsid w:val="00697A89"/>
    <w:rsid w:val="00697F25"/>
    <w:rsid w:val="00697F54"/>
    <w:rsid w:val="00697FC0"/>
    <w:rsid w:val="006A0042"/>
    <w:rsid w:val="006A01E5"/>
    <w:rsid w:val="006A07FB"/>
    <w:rsid w:val="006A099C"/>
    <w:rsid w:val="006A0A54"/>
    <w:rsid w:val="006A113F"/>
    <w:rsid w:val="006A13D4"/>
    <w:rsid w:val="006A1458"/>
    <w:rsid w:val="006A148B"/>
    <w:rsid w:val="006A15DC"/>
    <w:rsid w:val="006A1756"/>
    <w:rsid w:val="006A18D8"/>
    <w:rsid w:val="006A18D9"/>
    <w:rsid w:val="006A190B"/>
    <w:rsid w:val="006A194A"/>
    <w:rsid w:val="006A194F"/>
    <w:rsid w:val="006A1F32"/>
    <w:rsid w:val="006A1F73"/>
    <w:rsid w:val="006A203D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554"/>
    <w:rsid w:val="006A3B1D"/>
    <w:rsid w:val="006A3C4A"/>
    <w:rsid w:val="006A3C56"/>
    <w:rsid w:val="006A3D3C"/>
    <w:rsid w:val="006A3DE5"/>
    <w:rsid w:val="006A3E62"/>
    <w:rsid w:val="006A3FC0"/>
    <w:rsid w:val="006A406F"/>
    <w:rsid w:val="006A42AE"/>
    <w:rsid w:val="006A4379"/>
    <w:rsid w:val="006A44E3"/>
    <w:rsid w:val="006A47EC"/>
    <w:rsid w:val="006A492B"/>
    <w:rsid w:val="006A4C4A"/>
    <w:rsid w:val="006A4C80"/>
    <w:rsid w:val="006A4F88"/>
    <w:rsid w:val="006A506B"/>
    <w:rsid w:val="006A520A"/>
    <w:rsid w:val="006A536A"/>
    <w:rsid w:val="006A573B"/>
    <w:rsid w:val="006A57C5"/>
    <w:rsid w:val="006A5945"/>
    <w:rsid w:val="006A5CC5"/>
    <w:rsid w:val="006A5F00"/>
    <w:rsid w:val="006A5F23"/>
    <w:rsid w:val="006A5FC4"/>
    <w:rsid w:val="006A60EE"/>
    <w:rsid w:val="006A60F3"/>
    <w:rsid w:val="006A6168"/>
    <w:rsid w:val="006A616F"/>
    <w:rsid w:val="006A6465"/>
    <w:rsid w:val="006A64EB"/>
    <w:rsid w:val="006A67BC"/>
    <w:rsid w:val="006A6A66"/>
    <w:rsid w:val="006A6E20"/>
    <w:rsid w:val="006A6F98"/>
    <w:rsid w:val="006A75EA"/>
    <w:rsid w:val="006A779B"/>
    <w:rsid w:val="006A7905"/>
    <w:rsid w:val="006A7EEF"/>
    <w:rsid w:val="006A7F57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84"/>
    <w:rsid w:val="006B24B6"/>
    <w:rsid w:val="006B2775"/>
    <w:rsid w:val="006B2B83"/>
    <w:rsid w:val="006B2B8A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A63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9C9"/>
    <w:rsid w:val="006B4A02"/>
    <w:rsid w:val="006B4BED"/>
    <w:rsid w:val="006B4E83"/>
    <w:rsid w:val="006B4EC0"/>
    <w:rsid w:val="006B4FD6"/>
    <w:rsid w:val="006B50C2"/>
    <w:rsid w:val="006B55C1"/>
    <w:rsid w:val="006B57E2"/>
    <w:rsid w:val="006B5874"/>
    <w:rsid w:val="006B58B5"/>
    <w:rsid w:val="006B5AAF"/>
    <w:rsid w:val="006B5BA3"/>
    <w:rsid w:val="006B5BFA"/>
    <w:rsid w:val="006B5E19"/>
    <w:rsid w:val="006B5F62"/>
    <w:rsid w:val="006B62CA"/>
    <w:rsid w:val="006B6388"/>
    <w:rsid w:val="006B63A1"/>
    <w:rsid w:val="006B64C8"/>
    <w:rsid w:val="006B68D8"/>
    <w:rsid w:val="006B6903"/>
    <w:rsid w:val="006B6A86"/>
    <w:rsid w:val="006B6ABC"/>
    <w:rsid w:val="006B6F13"/>
    <w:rsid w:val="006B71BB"/>
    <w:rsid w:val="006B725B"/>
    <w:rsid w:val="006B7303"/>
    <w:rsid w:val="006B757B"/>
    <w:rsid w:val="006B781F"/>
    <w:rsid w:val="006B785E"/>
    <w:rsid w:val="006B78DC"/>
    <w:rsid w:val="006B7B49"/>
    <w:rsid w:val="006B7D2B"/>
    <w:rsid w:val="006B7E3A"/>
    <w:rsid w:val="006B7F01"/>
    <w:rsid w:val="006C0122"/>
    <w:rsid w:val="006C0799"/>
    <w:rsid w:val="006C09AF"/>
    <w:rsid w:val="006C0A09"/>
    <w:rsid w:val="006C0B36"/>
    <w:rsid w:val="006C0CD4"/>
    <w:rsid w:val="006C0E61"/>
    <w:rsid w:val="006C11CE"/>
    <w:rsid w:val="006C1388"/>
    <w:rsid w:val="006C14F2"/>
    <w:rsid w:val="006C1558"/>
    <w:rsid w:val="006C157C"/>
    <w:rsid w:val="006C1600"/>
    <w:rsid w:val="006C169B"/>
    <w:rsid w:val="006C1A3A"/>
    <w:rsid w:val="006C1BC0"/>
    <w:rsid w:val="006C1D15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C3"/>
    <w:rsid w:val="006C34D2"/>
    <w:rsid w:val="006C34DF"/>
    <w:rsid w:val="006C357D"/>
    <w:rsid w:val="006C36FB"/>
    <w:rsid w:val="006C38B0"/>
    <w:rsid w:val="006C39CE"/>
    <w:rsid w:val="006C3BC8"/>
    <w:rsid w:val="006C3D6C"/>
    <w:rsid w:val="006C3DFC"/>
    <w:rsid w:val="006C3FD2"/>
    <w:rsid w:val="006C42A7"/>
    <w:rsid w:val="006C43B4"/>
    <w:rsid w:val="006C45DD"/>
    <w:rsid w:val="006C46D4"/>
    <w:rsid w:val="006C47A7"/>
    <w:rsid w:val="006C481D"/>
    <w:rsid w:val="006C4894"/>
    <w:rsid w:val="006C4AB7"/>
    <w:rsid w:val="006C4E23"/>
    <w:rsid w:val="006C50CD"/>
    <w:rsid w:val="006C529F"/>
    <w:rsid w:val="006C5555"/>
    <w:rsid w:val="006C55F4"/>
    <w:rsid w:val="006C5AD8"/>
    <w:rsid w:val="006C5B64"/>
    <w:rsid w:val="006C5C9C"/>
    <w:rsid w:val="006C618A"/>
    <w:rsid w:val="006C61A0"/>
    <w:rsid w:val="006C627E"/>
    <w:rsid w:val="006C640D"/>
    <w:rsid w:val="006C65C1"/>
    <w:rsid w:val="006C692C"/>
    <w:rsid w:val="006C6A92"/>
    <w:rsid w:val="006C6F04"/>
    <w:rsid w:val="006C6F4D"/>
    <w:rsid w:val="006C7003"/>
    <w:rsid w:val="006C70DB"/>
    <w:rsid w:val="006C73B5"/>
    <w:rsid w:val="006C7412"/>
    <w:rsid w:val="006C755A"/>
    <w:rsid w:val="006C7908"/>
    <w:rsid w:val="006C7B9C"/>
    <w:rsid w:val="006C7BE1"/>
    <w:rsid w:val="006C7D2D"/>
    <w:rsid w:val="006C7F6D"/>
    <w:rsid w:val="006D00FB"/>
    <w:rsid w:val="006D05FB"/>
    <w:rsid w:val="006D0734"/>
    <w:rsid w:val="006D08D3"/>
    <w:rsid w:val="006D08DD"/>
    <w:rsid w:val="006D0AA2"/>
    <w:rsid w:val="006D0C9A"/>
    <w:rsid w:val="006D0CEE"/>
    <w:rsid w:val="006D0E65"/>
    <w:rsid w:val="006D0F88"/>
    <w:rsid w:val="006D10CE"/>
    <w:rsid w:val="006D10D2"/>
    <w:rsid w:val="006D127F"/>
    <w:rsid w:val="006D130A"/>
    <w:rsid w:val="006D1530"/>
    <w:rsid w:val="006D161B"/>
    <w:rsid w:val="006D1962"/>
    <w:rsid w:val="006D1A57"/>
    <w:rsid w:val="006D1CDD"/>
    <w:rsid w:val="006D1DB0"/>
    <w:rsid w:val="006D1F11"/>
    <w:rsid w:val="006D1FDE"/>
    <w:rsid w:val="006D2177"/>
    <w:rsid w:val="006D228A"/>
    <w:rsid w:val="006D2433"/>
    <w:rsid w:val="006D2499"/>
    <w:rsid w:val="006D25B3"/>
    <w:rsid w:val="006D26B5"/>
    <w:rsid w:val="006D27D5"/>
    <w:rsid w:val="006D303A"/>
    <w:rsid w:val="006D32E9"/>
    <w:rsid w:val="006D36E7"/>
    <w:rsid w:val="006D3859"/>
    <w:rsid w:val="006D39C5"/>
    <w:rsid w:val="006D39E4"/>
    <w:rsid w:val="006D3B0D"/>
    <w:rsid w:val="006D3BCD"/>
    <w:rsid w:val="006D3D12"/>
    <w:rsid w:val="006D41F9"/>
    <w:rsid w:val="006D4292"/>
    <w:rsid w:val="006D44F9"/>
    <w:rsid w:val="006D454E"/>
    <w:rsid w:val="006D4786"/>
    <w:rsid w:val="006D4A92"/>
    <w:rsid w:val="006D4D6D"/>
    <w:rsid w:val="006D5431"/>
    <w:rsid w:val="006D54CD"/>
    <w:rsid w:val="006D5586"/>
    <w:rsid w:val="006D5809"/>
    <w:rsid w:val="006D5972"/>
    <w:rsid w:val="006D5D0E"/>
    <w:rsid w:val="006D5F7C"/>
    <w:rsid w:val="006D6127"/>
    <w:rsid w:val="006D63CA"/>
    <w:rsid w:val="006D642B"/>
    <w:rsid w:val="006D6A0E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C6F"/>
    <w:rsid w:val="006D7D6D"/>
    <w:rsid w:val="006E0360"/>
    <w:rsid w:val="006E05F3"/>
    <w:rsid w:val="006E0724"/>
    <w:rsid w:val="006E0DC1"/>
    <w:rsid w:val="006E16CD"/>
    <w:rsid w:val="006E1777"/>
    <w:rsid w:val="006E18D9"/>
    <w:rsid w:val="006E18EE"/>
    <w:rsid w:val="006E1C0B"/>
    <w:rsid w:val="006E1D23"/>
    <w:rsid w:val="006E25C4"/>
    <w:rsid w:val="006E2A9B"/>
    <w:rsid w:val="006E2D01"/>
    <w:rsid w:val="006E2F8E"/>
    <w:rsid w:val="006E3201"/>
    <w:rsid w:val="006E3367"/>
    <w:rsid w:val="006E3669"/>
    <w:rsid w:val="006E3672"/>
    <w:rsid w:val="006E36AE"/>
    <w:rsid w:val="006E3900"/>
    <w:rsid w:val="006E3948"/>
    <w:rsid w:val="006E3A36"/>
    <w:rsid w:val="006E4082"/>
    <w:rsid w:val="006E40B3"/>
    <w:rsid w:val="006E41B5"/>
    <w:rsid w:val="006E43E0"/>
    <w:rsid w:val="006E450E"/>
    <w:rsid w:val="006E4740"/>
    <w:rsid w:val="006E477A"/>
    <w:rsid w:val="006E47E2"/>
    <w:rsid w:val="006E4BD1"/>
    <w:rsid w:val="006E4EB1"/>
    <w:rsid w:val="006E5346"/>
    <w:rsid w:val="006E53F7"/>
    <w:rsid w:val="006E54DE"/>
    <w:rsid w:val="006E56A9"/>
    <w:rsid w:val="006E5B46"/>
    <w:rsid w:val="006E5C1F"/>
    <w:rsid w:val="006E5C6E"/>
    <w:rsid w:val="006E6086"/>
    <w:rsid w:val="006E615A"/>
    <w:rsid w:val="006E6306"/>
    <w:rsid w:val="006E632B"/>
    <w:rsid w:val="006E640B"/>
    <w:rsid w:val="006E6528"/>
    <w:rsid w:val="006E692D"/>
    <w:rsid w:val="006E6B08"/>
    <w:rsid w:val="006E6B52"/>
    <w:rsid w:val="006E6F8A"/>
    <w:rsid w:val="006E72D7"/>
    <w:rsid w:val="006E7694"/>
    <w:rsid w:val="006E7741"/>
    <w:rsid w:val="006E79A5"/>
    <w:rsid w:val="006E7ABB"/>
    <w:rsid w:val="006E7FB4"/>
    <w:rsid w:val="006F029F"/>
    <w:rsid w:val="006F04D5"/>
    <w:rsid w:val="006F0542"/>
    <w:rsid w:val="006F0595"/>
    <w:rsid w:val="006F085E"/>
    <w:rsid w:val="006F0CF4"/>
    <w:rsid w:val="006F1319"/>
    <w:rsid w:val="006F171E"/>
    <w:rsid w:val="006F1981"/>
    <w:rsid w:val="006F1B03"/>
    <w:rsid w:val="006F1CC5"/>
    <w:rsid w:val="006F1D5F"/>
    <w:rsid w:val="006F1FBB"/>
    <w:rsid w:val="006F2104"/>
    <w:rsid w:val="006F217A"/>
    <w:rsid w:val="006F22A8"/>
    <w:rsid w:val="006F232D"/>
    <w:rsid w:val="006F24A7"/>
    <w:rsid w:val="006F2650"/>
    <w:rsid w:val="006F29B1"/>
    <w:rsid w:val="006F2BB5"/>
    <w:rsid w:val="006F2D2E"/>
    <w:rsid w:val="006F2DFF"/>
    <w:rsid w:val="006F308F"/>
    <w:rsid w:val="006F30B0"/>
    <w:rsid w:val="006F30EA"/>
    <w:rsid w:val="006F331A"/>
    <w:rsid w:val="006F33C2"/>
    <w:rsid w:val="006F35E3"/>
    <w:rsid w:val="006F360E"/>
    <w:rsid w:val="006F3633"/>
    <w:rsid w:val="006F3697"/>
    <w:rsid w:val="006F389F"/>
    <w:rsid w:val="006F3A1E"/>
    <w:rsid w:val="006F3BD4"/>
    <w:rsid w:val="006F41F8"/>
    <w:rsid w:val="006F480F"/>
    <w:rsid w:val="006F4914"/>
    <w:rsid w:val="006F4A53"/>
    <w:rsid w:val="006F4BFC"/>
    <w:rsid w:val="006F4C6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8F4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B9D"/>
    <w:rsid w:val="006F6E89"/>
    <w:rsid w:val="006F702A"/>
    <w:rsid w:val="006F7287"/>
    <w:rsid w:val="006F7322"/>
    <w:rsid w:val="006F76EA"/>
    <w:rsid w:val="006F7773"/>
    <w:rsid w:val="006F790E"/>
    <w:rsid w:val="006F7945"/>
    <w:rsid w:val="006F7B62"/>
    <w:rsid w:val="006F7C1A"/>
    <w:rsid w:val="00700161"/>
    <w:rsid w:val="007001C2"/>
    <w:rsid w:val="007004BB"/>
    <w:rsid w:val="00700904"/>
    <w:rsid w:val="00700D3E"/>
    <w:rsid w:val="0070118B"/>
    <w:rsid w:val="00701502"/>
    <w:rsid w:val="0070166A"/>
    <w:rsid w:val="00701688"/>
    <w:rsid w:val="007016D9"/>
    <w:rsid w:val="00701C07"/>
    <w:rsid w:val="00701CE9"/>
    <w:rsid w:val="00701EBA"/>
    <w:rsid w:val="0070213C"/>
    <w:rsid w:val="007023B2"/>
    <w:rsid w:val="00702428"/>
    <w:rsid w:val="007024E1"/>
    <w:rsid w:val="007024E3"/>
    <w:rsid w:val="0070274C"/>
    <w:rsid w:val="00702759"/>
    <w:rsid w:val="007029DE"/>
    <w:rsid w:val="00702D9C"/>
    <w:rsid w:val="00702E5B"/>
    <w:rsid w:val="00702F48"/>
    <w:rsid w:val="00702FBC"/>
    <w:rsid w:val="00702FCD"/>
    <w:rsid w:val="00703210"/>
    <w:rsid w:val="0070328B"/>
    <w:rsid w:val="007036EE"/>
    <w:rsid w:val="00703702"/>
    <w:rsid w:val="0070374B"/>
    <w:rsid w:val="007038DB"/>
    <w:rsid w:val="0070392C"/>
    <w:rsid w:val="007039C1"/>
    <w:rsid w:val="00703AED"/>
    <w:rsid w:val="00703F55"/>
    <w:rsid w:val="00704128"/>
    <w:rsid w:val="00704268"/>
    <w:rsid w:val="007042FD"/>
    <w:rsid w:val="007043DE"/>
    <w:rsid w:val="007047B8"/>
    <w:rsid w:val="00704A21"/>
    <w:rsid w:val="00704B80"/>
    <w:rsid w:val="00704C50"/>
    <w:rsid w:val="00704CC2"/>
    <w:rsid w:val="00704E7A"/>
    <w:rsid w:val="00704F9B"/>
    <w:rsid w:val="00704FA4"/>
    <w:rsid w:val="007050FC"/>
    <w:rsid w:val="00705155"/>
    <w:rsid w:val="007052CB"/>
    <w:rsid w:val="00705386"/>
    <w:rsid w:val="00705391"/>
    <w:rsid w:val="0070559E"/>
    <w:rsid w:val="007055C6"/>
    <w:rsid w:val="007055DE"/>
    <w:rsid w:val="00705997"/>
    <w:rsid w:val="007059B8"/>
    <w:rsid w:val="007059F9"/>
    <w:rsid w:val="00705AD6"/>
    <w:rsid w:val="00705BEC"/>
    <w:rsid w:val="00705C3C"/>
    <w:rsid w:val="00705D00"/>
    <w:rsid w:val="00705D64"/>
    <w:rsid w:val="00706251"/>
    <w:rsid w:val="00706271"/>
    <w:rsid w:val="00706330"/>
    <w:rsid w:val="0070659C"/>
    <w:rsid w:val="007065A1"/>
    <w:rsid w:val="00706608"/>
    <w:rsid w:val="0070684B"/>
    <w:rsid w:val="007068C9"/>
    <w:rsid w:val="007068F5"/>
    <w:rsid w:val="007069F0"/>
    <w:rsid w:val="00706AEB"/>
    <w:rsid w:val="00706C83"/>
    <w:rsid w:val="00707465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7AC"/>
    <w:rsid w:val="007118AD"/>
    <w:rsid w:val="00711BB6"/>
    <w:rsid w:val="00711BB9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44B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3D0"/>
    <w:rsid w:val="00713773"/>
    <w:rsid w:val="007137F1"/>
    <w:rsid w:val="007139BD"/>
    <w:rsid w:val="00713BD8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5C0"/>
    <w:rsid w:val="00715681"/>
    <w:rsid w:val="007156CC"/>
    <w:rsid w:val="0071580C"/>
    <w:rsid w:val="00715922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ABF"/>
    <w:rsid w:val="00716D4B"/>
    <w:rsid w:val="00716DBC"/>
    <w:rsid w:val="00716EC2"/>
    <w:rsid w:val="00716FFD"/>
    <w:rsid w:val="00717073"/>
    <w:rsid w:val="00717472"/>
    <w:rsid w:val="0071756E"/>
    <w:rsid w:val="007175D3"/>
    <w:rsid w:val="00717735"/>
    <w:rsid w:val="00717862"/>
    <w:rsid w:val="00717977"/>
    <w:rsid w:val="00717E07"/>
    <w:rsid w:val="007200EF"/>
    <w:rsid w:val="007205B4"/>
    <w:rsid w:val="007207F8"/>
    <w:rsid w:val="007208E4"/>
    <w:rsid w:val="00720943"/>
    <w:rsid w:val="00720945"/>
    <w:rsid w:val="00720A4A"/>
    <w:rsid w:val="00720C48"/>
    <w:rsid w:val="00720E01"/>
    <w:rsid w:val="00720EA8"/>
    <w:rsid w:val="007210E7"/>
    <w:rsid w:val="0072118D"/>
    <w:rsid w:val="007211D3"/>
    <w:rsid w:val="00721345"/>
    <w:rsid w:val="007214B5"/>
    <w:rsid w:val="0072179D"/>
    <w:rsid w:val="0072190D"/>
    <w:rsid w:val="00721DE5"/>
    <w:rsid w:val="00721FAE"/>
    <w:rsid w:val="0072200A"/>
    <w:rsid w:val="00722268"/>
    <w:rsid w:val="00722DA1"/>
    <w:rsid w:val="00722DDC"/>
    <w:rsid w:val="00722EE4"/>
    <w:rsid w:val="007230D2"/>
    <w:rsid w:val="0072313E"/>
    <w:rsid w:val="00723154"/>
    <w:rsid w:val="00723356"/>
    <w:rsid w:val="007233E1"/>
    <w:rsid w:val="007236D3"/>
    <w:rsid w:val="00723B44"/>
    <w:rsid w:val="007247A7"/>
    <w:rsid w:val="00724941"/>
    <w:rsid w:val="0072494D"/>
    <w:rsid w:val="00724B50"/>
    <w:rsid w:val="00724CE0"/>
    <w:rsid w:val="00724E68"/>
    <w:rsid w:val="00724E9D"/>
    <w:rsid w:val="00724EE0"/>
    <w:rsid w:val="00724FBE"/>
    <w:rsid w:val="00725007"/>
    <w:rsid w:val="007253ED"/>
    <w:rsid w:val="0072540F"/>
    <w:rsid w:val="0072541D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8F1"/>
    <w:rsid w:val="00726967"/>
    <w:rsid w:val="00726E95"/>
    <w:rsid w:val="00726E9B"/>
    <w:rsid w:val="00726F0E"/>
    <w:rsid w:val="0072736F"/>
    <w:rsid w:val="00727AEA"/>
    <w:rsid w:val="00727B9E"/>
    <w:rsid w:val="00727D66"/>
    <w:rsid w:val="00727DB7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17"/>
    <w:rsid w:val="0073229C"/>
    <w:rsid w:val="0073237F"/>
    <w:rsid w:val="007324A7"/>
    <w:rsid w:val="00732684"/>
    <w:rsid w:val="007326BF"/>
    <w:rsid w:val="00732742"/>
    <w:rsid w:val="007327C4"/>
    <w:rsid w:val="00732988"/>
    <w:rsid w:val="00732A19"/>
    <w:rsid w:val="00732C1C"/>
    <w:rsid w:val="007331C7"/>
    <w:rsid w:val="00733326"/>
    <w:rsid w:val="00733594"/>
    <w:rsid w:val="007337DA"/>
    <w:rsid w:val="00733AF1"/>
    <w:rsid w:val="00733C5E"/>
    <w:rsid w:val="00733E27"/>
    <w:rsid w:val="007341B2"/>
    <w:rsid w:val="007342E8"/>
    <w:rsid w:val="00734308"/>
    <w:rsid w:val="00734392"/>
    <w:rsid w:val="0073465B"/>
    <w:rsid w:val="00734A3B"/>
    <w:rsid w:val="00735034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C50"/>
    <w:rsid w:val="00737D20"/>
    <w:rsid w:val="00737E1B"/>
    <w:rsid w:val="00737FB1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D00"/>
    <w:rsid w:val="00740E72"/>
    <w:rsid w:val="00741008"/>
    <w:rsid w:val="007412ED"/>
    <w:rsid w:val="00741359"/>
    <w:rsid w:val="007413A3"/>
    <w:rsid w:val="0074181B"/>
    <w:rsid w:val="007418A4"/>
    <w:rsid w:val="007418C5"/>
    <w:rsid w:val="007419E2"/>
    <w:rsid w:val="00741C38"/>
    <w:rsid w:val="00741D39"/>
    <w:rsid w:val="00741D8C"/>
    <w:rsid w:val="00742001"/>
    <w:rsid w:val="007422E0"/>
    <w:rsid w:val="00742547"/>
    <w:rsid w:val="0074256B"/>
    <w:rsid w:val="0074290D"/>
    <w:rsid w:val="007429FE"/>
    <w:rsid w:val="00742A40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FB7"/>
    <w:rsid w:val="0074401C"/>
    <w:rsid w:val="00744046"/>
    <w:rsid w:val="007440BA"/>
    <w:rsid w:val="0074424E"/>
    <w:rsid w:val="0074433A"/>
    <w:rsid w:val="007443C5"/>
    <w:rsid w:val="00744B1D"/>
    <w:rsid w:val="00744B82"/>
    <w:rsid w:val="00744D9E"/>
    <w:rsid w:val="007450B6"/>
    <w:rsid w:val="00745108"/>
    <w:rsid w:val="00745408"/>
    <w:rsid w:val="00745409"/>
    <w:rsid w:val="00745520"/>
    <w:rsid w:val="007455FA"/>
    <w:rsid w:val="0074562B"/>
    <w:rsid w:val="0074562D"/>
    <w:rsid w:val="007459B8"/>
    <w:rsid w:val="00745B3F"/>
    <w:rsid w:val="00745D39"/>
    <w:rsid w:val="00745E89"/>
    <w:rsid w:val="00745EF4"/>
    <w:rsid w:val="0074602F"/>
    <w:rsid w:val="00746082"/>
    <w:rsid w:val="0074610C"/>
    <w:rsid w:val="007463A1"/>
    <w:rsid w:val="00746489"/>
    <w:rsid w:val="007464E0"/>
    <w:rsid w:val="007466E0"/>
    <w:rsid w:val="007467B5"/>
    <w:rsid w:val="0074684B"/>
    <w:rsid w:val="00746A4C"/>
    <w:rsid w:val="00746B38"/>
    <w:rsid w:val="00746BA4"/>
    <w:rsid w:val="00746FA9"/>
    <w:rsid w:val="00747298"/>
    <w:rsid w:val="00747603"/>
    <w:rsid w:val="007479F6"/>
    <w:rsid w:val="00747C52"/>
    <w:rsid w:val="00747F84"/>
    <w:rsid w:val="00750287"/>
    <w:rsid w:val="007502EC"/>
    <w:rsid w:val="007505B4"/>
    <w:rsid w:val="007508F2"/>
    <w:rsid w:val="00750990"/>
    <w:rsid w:val="00750B89"/>
    <w:rsid w:val="00750C3F"/>
    <w:rsid w:val="00750CEF"/>
    <w:rsid w:val="00750F5A"/>
    <w:rsid w:val="0075101F"/>
    <w:rsid w:val="007511F2"/>
    <w:rsid w:val="007512EE"/>
    <w:rsid w:val="0075148E"/>
    <w:rsid w:val="007520A0"/>
    <w:rsid w:val="00752A8E"/>
    <w:rsid w:val="00752B1A"/>
    <w:rsid w:val="00752B53"/>
    <w:rsid w:val="00752E4D"/>
    <w:rsid w:val="00752FFB"/>
    <w:rsid w:val="007534F0"/>
    <w:rsid w:val="00753604"/>
    <w:rsid w:val="0075363A"/>
    <w:rsid w:val="007538F5"/>
    <w:rsid w:val="0075397B"/>
    <w:rsid w:val="007539C3"/>
    <w:rsid w:val="00753A7B"/>
    <w:rsid w:val="00753B59"/>
    <w:rsid w:val="00753C8C"/>
    <w:rsid w:val="00753CF4"/>
    <w:rsid w:val="00753D09"/>
    <w:rsid w:val="00753F47"/>
    <w:rsid w:val="00753F79"/>
    <w:rsid w:val="00754050"/>
    <w:rsid w:val="007542AC"/>
    <w:rsid w:val="00754399"/>
    <w:rsid w:val="007549B9"/>
    <w:rsid w:val="00754A23"/>
    <w:rsid w:val="00754E2A"/>
    <w:rsid w:val="00754F84"/>
    <w:rsid w:val="00755090"/>
    <w:rsid w:val="00755543"/>
    <w:rsid w:val="0075572B"/>
    <w:rsid w:val="007557A8"/>
    <w:rsid w:val="0075588B"/>
    <w:rsid w:val="00755954"/>
    <w:rsid w:val="00755B49"/>
    <w:rsid w:val="00755BD1"/>
    <w:rsid w:val="00755C6F"/>
    <w:rsid w:val="00755D06"/>
    <w:rsid w:val="00756003"/>
    <w:rsid w:val="00756075"/>
    <w:rsid w:val="00756433"/>
    <w:rsid w:val="007564EA"/>
    <w:rsid w:val="0075662F"/>
    <w:rsid w:val="0075671E"/>
    <w:rsid w:val="0075680C"/>
    <w:rsid w:val="00756B5C"/>
    <w:rsid w:val="00756BB2"/>
    <w:rsid w:val="00756D1E"/>
    <w:rsid w:val="0075719C"/>
    <w:rsid w:val="007571F9"/>
    <w:rsid w:val="00757251"/>
    <w:rsid w:val="007573C2"/>
    <w:rsid w:val="00757431"/>
    <w:rsid w:val="00757559"/>
    <w:rsid w:val="007575C2"/>
    <w:rsid w:val="00757654"/>
    <w:rsid w:val="00757696"/>
    <w:rsid w:val="007577F1"/>
    <w:rsid w:val="007578BA"/>
    <w:rsid w:val="007579B2"/>
    <w:rsid w:val="00757B69"/>
    <w:rsid w:val="00757D76"/>
    <w:rsid w:val="00757D94"/>
    <w:rsid w:val="007600D6"/>
    <w:rsid w:val="00760361"/>
    <w:rsid w:val="00760589"/>
    <w:rsid w:val="007605A1"/>
    <w:rsid w:val="0076060F"/>
    <w:rsid w:val="00760789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1FCF"/>
    <w:rsid w:val="007626B7"/>
    <w:rsid w:val="00762AED"/>
    <w:rsid w:val="00762B3F"/>
    <w:rsid w:val="00762BBA"/>
    <w:rsid w:val="00762BE6"/>
    <w:rsid w:val="00762C31"/>
    <w:rsid w:val="00762C87"/>
    <w:rsid w:val="00762D16"/>
    <w:rsid w:val="00762F7C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527"/>
    <w:rsid w:val="0076466A"/>
    <w:rsid w:val="0076496F"/>
    <w:rsid w:val="00764BD9"/>
    <w:rsid w:val="00764C60"/>
    <w:rsid w:val="00764D9A"/>
    <w:rsid w:val="00764E16"/>
    <w:rsid w:val="00764F71"/>
    <w:rsid w:val="0076514A"/>
    <w:rsid w:val="00765256"/>
    <w:rsid w:val="007652B9"/>
    <w:rsid w:val="0076540F"/>
    <w:rsid w:val="0076583F"/>
    <w:rsid w:val="00765B3C"/>
    <w:rsid w:val="0076623E"/>
    <w:rsid w:val="00766285"/>
    <w:rsid w:val="00766481"/>
    <w:rsid w:val="00766508"/>
    <w:rsid w:val="0076664E"/>
    <w:rsid w:val="00766739"/>
    <w:rsid w:val="007667B3"/>
    <w:rsid w:val="00766EE3"/>
    <w:rsid w:val="00766F97"/>
    <w:rsid w:val="00767217"/>
    <w:rsid w:val="00767277"/>
    <w:rsid w:val="0076747C"/>
    <w:rsid w:val="007675A5"/>
    <w:rsid w:val="007675BC"/>
    <w:rsid w:val="00767824"/>
    <w:rsid w:val="00767A31"/>
    <w:rsid w:val="00767B1C"/>
    <w:rsid w:val="00767CA1"/>
    <w:rsid w:val="00767D6D"/>
    <w:rsid w:val="00767DAA"/>
    <w:rsid w:val="00767FEB"/>
    <w:rsid w:val="00770195"/>
    <w:rsid w:val="0077050F"/>
    <w:rsid w:val="00770577"/>
    <w:rsid w:val="00770777"/>
    <w:rsid w:val="007707C5"/>
    <w:rsid w:val="0077085D"/>
    <w:rsid w:val="00770DE1"/>
    <w:rsid w:val="00770E8B"/>
    <w:rsid w:val="00770F23"/>
    <w:rsid w:val="00771290"/>
    <w:rsid w:val="0077146B"/>
    <w:rsid w:val="0077169E"/>
    <w:rsid w:val="0077184B"/>
    <w:rsid w:val="007719C1"/>
    <w:rsid w:val="00771ABC"/>
    <w:rsid w:val="00771D03"/>
    <w:rsid w:val="00772357"/>
    <w:rsid w:val="007726DC"/>
    <w:rsid w:val="00772DB1"/>
    <w:rsid w:val="00773024"/>
    <w:rsid w:val="007733DA"/>
    <w:rsid w:val="00773403"/>
    <w:rsid w:val="007735A6"/>
    <w:rsid w:val="00773CDB"/>
    <w:rsid w:val="00773CFF"/>
    <w:rsid w:val="00773D01"/>
    <w:rsid w:val="00773DDE"/>
    <w:rsid w:val="00774176"/>
    <w:rsid w:val="007742A5"/>
    <w:rsid w:val="007746F5"/>
    <w:rsid w:val="0077473A"/>
    <w:rsid w:val="007747C7"/>
    <w:rsid w:val="00774852"/>
    <w:rsid w:val="00774CCE"/>
    <w:rsid w:val="00774D65"/>
    <w:rsid w:val="00774D9D"/>
    <w:rsid w:val="00774F15"/>
    <w:rsid w:val="00775232"/>
    <w:rsid w:val="0077527F"/>
    <w:rsid w:val="007755A5"/>
    <w:rsid w:val="00775A0F"/>
    <w:rsid w:val="00775AE6"/>
    <w:rsid w:val="00775BA3"/>
    <w:rsid w:val="00775DB9"/>
    <w:rsid w:val="00775E18"/>
    <w:rsid w:val="00775FE6"/>
    <w:rsid w:val="0077628C"/>
    <w:rsid w:val="0077637B"/>
    <w:rsid w:val="00776471"/>
    <w:rsid w:val="007764F2"/>
    <w:rsid w:val="0077661D"/>
    <w:rsid w:val="007767D1"/>
    <w:rsid w:val="007767EF"/>
    <w:rsid w:val="007768C7"/>
    <w:rsid w:val="00776A8C"/>
    <w:rsid w:val="00776B40"/>
    <w:rsid w:val="00776BBA"/>
    <w:rsid w:val="00776C04"/>
    <w:rsid w:val="00776CA5"/>
    <w:rsid w:val="00776EB9"/>
    <w:rsid w:val="00777025"/>
    <w:rsid w:val="00777344"/>
    <w:rsid w:val="00777352"/>
    <w:rsid w:val="007773FC"/>
    <w:rsid w:val="007774E5"/>
    <w:rsid w:val="00777652"/>
    <w:rsid w:val="0077773C"/>
    <w:rsid w:val="007778E1"/>
    <w:rsid w:val="00777CB0"/>
    <w:rsid w:val="00777DD1"/>
    <w:rsid w:val="00777F62"/>
    <w:rsid w:val="00780089"/>
    <w:rsid w:val="0078015C"/>
    <w:rsid w:val="00780334"/>
    <w:rsid w:val="007804B9"/>
    <w:rsid w:val="0078058C"/>
    <w:rsid w:val="007806D4"/>
    <w:rsid w:val="0078079C"/>
    <w:rsid w:val="00780AA6"/>
    <w:rsid w:val="00780E33"/>
    <w:rsid w:val="00781074"/>
    <w:rsid w:val="007810AB"/>
    <w:rsid w:val="0078125B"/>
    <w:rsid w:val="00781382"/>
    <w:rsid w:val="0078155E"/>
    <w:rsid w:val="0078196D"/>
    <w:rsid w:val="00781E43"/>
    <w:rsid w:val="00781EB6"/>
    <w:rsid w:val="00781F3D"/>
    <w:rsid w:val="007820D4"/>
    <w:rsid w:val="00782352"/>
    <w:rsid w:val="0078252A"/>
    <w:rsid w:val="007825CE"/>
    <w:rsid w:val="007826E2"/>
    <w:rsid w:val="00782781"/>
    <w:rsid w:val="00782817"/>
    <w:rsid w:val="0078281D"/>
    <w:rsid w:val="007828BA"/>
    <w:rsid w:val="0078319D"/>
    <w:rsid w:val="0078366A"/>
    <w:rsid w:val="00783670"/>
    <w:rsid w:val="00783B05"/>
    <w:rsid w:val="00783D26"/>
    <w:rsid w:val="00783DB0"/>
    <w:rsid w:val="007840D5"/>
    <w:rsid w:val="0078423B"/>
    <w:rsid w:val="007842B9"/>
    <w:rsid w:val="00784403"/>
    <w:rsid w:val="0078468E"/>
    <w:rsid w:val="00784882"/>
    <w:rsid w:val="00784CA4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415"/>
    <w:rsid w:val="0078674E"/>
    <w:rsid w:val="00786928"/>
    <w:rsid w:val="00786ED3"/>
    <w:rsid w:val="00786FC6"/>
    <w:rsid w:val="00787088"/>
    <w:rsid w:val="0078714A"/>
    <w:rsid w:val="007871D2"/>
    <w:rsid w:val="007871DE"/>
    <w:rsid w:val="007872DB"/>
    <w:rsid w:val="00787311"/>
    <w:rsid w:val="00787524"/>
    <w:rsid w:val="0078770F"/>
    <w:rsid w:val="0078792A"/>
    <w:rsid w:val="00787937"/>
    <w:rsid w:val="007900B0"/>
    <w:rsid w:val="007901BD"/>
    <w:rsid w:val="00790630"/>
    <w:rsid w:val="00790758"/>
    <w:rsid w:val="00790BC2"/>
    <w:rsid w:val="00790D3D"/>
    <w:rsid w:val="00790DBF"/>
    <w:rsid w:val="00790F55"/>
    <w:rsid w:val="0079107F"/>
    <w:rsid w:val="0079118E"/>
    <w:rsid w:val="007913E5"/>
    <w:rsid w:val="007915C9"/>
    <w:rsid w:val="00791751"/>
    <w:rsid w:val="00791762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6EF"/>
    <w:rsid w:val="00792CD4"/>
    <w:rsid w:val="00792E2D"/>
    <w:rsid w:val="00792F12"/>
    <w:rsid w:val="00792F48"/>
    <w:rsid w:val="007930CA"/>
    <w:rsid w:val="00793389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015"/>
    <w:rsid w:val="0079573E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4DD"/>
    <w:rsid w:val="0079652E"/>
    <w:rsid w:val="007966ED"/>
    <w:rsid w:val="00796796"/>
    <w:rsid w:val="007969A2"/>
    <w:rsid w:val="00796C17"/>
    <w:rsid w:val="00796C39"/>
    <w:rsid w:val="007971BF"/>
    <w:rsid w:val="00797243"/>
    <w:rsid w:val="00797294"/>
    <w:rsid w:val="007974A2"/>
    <w:rsid w:val="0079764A"/>
    <w:rsid w:val="007977F0"/>
    <w:rsid w:val="00797840"/>
    <w:rsid w:val="00797AD6"/>
    <w:rsid w:val="00797F96"/>
    <w:rsid w:val="00797FA8"/>
    <w:rsid w:val="007A0079"/>
    <w:rsid w:val="007A01DA"/>
    <w:rsid w:val="007A0212"/>
    <w:rsid w:val="007A0519"/>
    <w:rsid w:val="007A0BEB"/>
    <w:rsid w:val="007A0E0B"/>
    <w:rsid w:val="007A102A"/>
    <w:rsid w:val="007A14B2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1E7"/>
    <w:rsid w:val="007A237A"/>
    <w:rsid w:val="007A24F9"/>
    <w:rsid w:val="007A29BD"/>
    <w:rsid w:val="007A2B92"/>
    <w:rsid w:val="007A2B9A"/>
    <w:rsid w:val="007A2C66"/>
    <w:rsid w:val="007A3001"/>
    <w:rsid w:val="007A30D0"/>
    <w:rsid w:val="007A33DD"/>
    <w:rsid w:val="007A3741"/>
    <w:rsid w:val="007A3757"/>
    <w:rsid w:val="007A39DE"/>
    <w:rsid w:val="007A3BD8"/>
    <w:rsid w:val="007A3BF4"/>
    <w:rsid w:val="007A3CB6"/>
    <w:rsid w:val="007A4053"/>
    <w:rsid w:val="007A4069"/>
    <w:rsid w:val="007A4532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2F4"/>
    <w:rsid w:val="007A5453"/>
    <w:rsid w:val="007A547B"/>
    <w:rsid w:val="007A55DC"/>
    <w:rsid w:val="007A57EE"/>
    <w:rsid w:val="007A5A90"/>
    <w:rsid w:val="007A5BF6"/>
    <w:rsid w:val="007A5D97"/>
    <w:rsid w:val="007A5E1E"/>
    <w:rsid w:val="007A6288"/>
    <w:rsid w:val="007A63B1"/>
    <w:rsid w:val="007A63E6"/>
    <w:rsid w:val="007A6495"/>
    <w:rsid w:val="007A65AC"/>
    <w:rsid w:val="007A6725"/>
    <w:rsid w:val="007A67BE"/>
    <w:rsid w:val="007A6E08"/>
    <w:rsid w:val="007A7363"/>
    <w:rsid w:val="007A73AC"/>
    <w:rsid w:val="007A7556"/>
    <w:rsid w:val="007A7633"/>
    <w:rsid w:val="007A7780"/>
    <w:rsid w:val="007A7AFE"/>
    <w:rsid w:val="007A7B3B"/>
    <w:rsid w:val="007A7B4F"/>
    <w:rsid w:val="007B00DA"/>
    <w:rsid w:val="007B022B"/>
    <w:rsid w:val="007B02F7"/>
    <w:rsid w:val="007B04A6"/>
    <w:rsid w:val="007B0688"/>
    <w:rsid w:val="007B06F2"/>
    <w:rsid w:val="007B09EE"/>
    <w:rsid w:val="007B0A1B"/>
    <w:rsid w:val="007B0A7D"/>
    <w:rsid w:val="007B0A9E"/>
    <w:rsid w:val="007B0B6B"/>
    <w:rsid w:val="007B0B96"/>
    <w:rsid w:val="007B0F8C"/>
    <w:rsid w:val="007B1238"/>
    <w:rsid w:val="007B1259"/>
    <w:rsid w:val="007B1559"/>
    <w:rsid w:val="007B1602"/>
    <w:rsid w:val="007B1693"/>
    <w:rsid w:val="007B18BA"/>
    <w:rsid w:val="007B198D"/>
    <w:rsid w:val="007B1A62"/>
    <w:rsid w:val="007B1C76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2D6B"/>
    <w:rsid w:val="007B30AC"/>
    <w:rsid w:val="007B30EB"/>
    <w:rsid w:val="007B32D4"/>
    <w:rsid w:val="007B34EF"/>
    <w:rsid w:val="007B3555"/>
    <w:rsid w:val="007B35CA"/>
    <w:rsid w:val="007B36C3"/>
    <w:rsid w:val="007B3755"/>
    <w:rsid w:val="007B3B5E"/>
    <w:rsid w:val="007B3B64"/>
    <w:rsid w:val="007B3D6F"/>
    <w:rsid w:val="007B3E6D"/>
    <w:rsid w:val="007B41EC"/>
    <w:rsid w:val="007B432B"/>
    <w:rsid w:val="007B43CE"/>
    <w:rsid w:val="007B4427"/>
    <w:rsid w:val="007B44CF"/>
    <w:rsid w:val="007B4600"/>
    <w:rsid w:val="007B4792"/>
    <w:rsid w:val="007B4A7B"/>
    <w:rsid w:val="007B4B0F"/>
    <w:rsid w:val="007B4C41"/>
    <w:rsid w:val="007B4E66"/>
    <w:rsid w:val="007B50A0"/>
    <w:rsid w:val="007B50DD"/>
    <w:rsid w:val="007B5133"/>
    <w:rsid w:val="007B5221"/>
    <w:rsid w:val="007B5387"/>
    <w:rsid w:val="007B5566"/>
    <w:rsid w:val="007B5749"/>
    <w:rsid w:val="007B5787"/>
    <w:rsid w:val="007B5840"/>
    <w:rsid w:val="007B5BAF"/>
    <w:rsid w:val="007B5D48"/>
    <w:rsid w:val="007B5EE2"/>
    <w:rsid w:val="007B5F06"/>
    <w:rsid w:val="007B6258"/>
    <w:rsid w:val="007B64EC"/>
    <w:rsid w:val="007B667B"/>
    <w:rsid w:val="007B68FB"/>
    <w:rsid w:val="007B6B83"/>
    <w:rsid w:val="007B6FEA"/>
    <w:rsid w:val="007B70B5"/>
    <w:rsid w:val="007B724C"/>
    <w:rsid w:val="007B7291"/>
    <w:rsid w:val="007B7780"/>
    <w:rsid w:val="007B77DC"/>
    <w:rsid w:val="007B7F15"/>
    <w:rsid w:val="007C0029"/>
    <w:rsid w:val="007C03B9"/>
    <w:rsid w:val="007C03EB"/>
    <w:rsid w:val="007C0452"/>
    <w:rsid w:val="007C05D3"/>
    <w:rsid w:val="007C06E2"/>
    <w:rsid w:val="007C0736"/>
    <w:rsid w:val="007C089B"/>
    <w:rsid w:val="007C089C"/>
    <w:rsid w:val="007C093B"/>
    <w:rsid w:val="007C0A06"/>
    <w:rsid w:val="007C0BF2"/>
    <w:rsid w:val="007C0C53"/>
    <w:rsid w:val="007C0D85"/>
    <w:rsid w:val="007C0EF9"/>
    <w:rsid w:val="007C1139"/>
    <w:rsid w:val="007C1887"/>
    <w:rsid w:val="007C1972"/>
    <w:rsid w:val="007C1A75"/>
    <w:rsid w:val="007C1C02"/>
    <w:rsid w:val="007C1FF5"/>
    <w:rsid w:val="007C2072"/>
    <w:rsid w:val="007C21C6"/>
    <w:rsid w:val="007C2284"/>
    <w:rsid w:val="007C2301"/>
    <w:rsid w:val="007C23A0"/>
    <w:rsid w:val="007C2635"/>
    <w:rsid w:val="007C26FE"/>
    <w:rsid w:val="007C29FD"/>
    <w:rsid w:val="007C2AB5"/>
    <w:rsid w:val="007C2CF8"/>
    <w:rsid w:val="007C2DA2"/>
    <w:rsid w:val="007C332D"/>
    <w:rsid w:val="007C347B"/>
    <w:rsid w:val="007C37A7"/>
    <w:rsid w:val="007C3809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4E9A"/>
    <w:rsid w:val="007C4F45"/>
    <w:rsid w:val="007C51D4"/>
    <w:rsid w:val="007C5290"/>
    <w:rsid w:val="007C536A"/>
    <w:rsid w:val="007C54C5"/>
    <w:rsid w:val="007C55C0"/>
    <w:rsid w:val="007C57C2"/>
    <w:rsid w:val="007C58A6"/>
    <w:rsid w:val="007C5F74"/>
    <w:rsid w:val="007C60B1"/>
    <w:rsid w:val="007C62C2"/>
    <w:rsid w:val="007C637E"/>
    <w:rsid w:val="007C6736"/>
    <w:rsid w:val="007C67FE"/>
    <w:rsid w:val="007C68AF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C7F71"/>
    <w:rsid w:val="007D012F"/>
    <w:rsid w:val="007D014D"/>
    <w:rsid w:val="007D035C"/>
    <w:rsid w:val="007D078F"/>
    <w:rsid w:val="007D1540"/>
    <w:rsid w:val="007D15E6"/>
    <w:rsid w:val="007D1726"/>
    <w:rsid w:val="007D1C5B"/>
    <w:rsid w:val="007D1CF0"/>
    <w:rsid w:val="007D1DA4"/>
    <w:rsid w:val="007D1E19"/>
    <w:rsid w:val="007D2176"/>
    <w:rsid w:val="007D22A0"/>
    <w:rsid w:val="007D232D"/>
    <w:rsid w:val="007D2376"/>
    <w:rsid w:val="007D2392"/>
    <w:rsid w:val="007D2556"/>
    <w:rsid w:val="007D267A"/>
    <w:rsid w:val="007D2B8B"/>
    <w:rsid w:val="007D2BC1"/>
    <w:rsid w:val="007D2CA8"/>
    <w:rsid w:val="007D2D49"/>
    <w:rsid w:val="007D2EAF"/>
    <w:rsid w:val="007D34E2"/>
    <w:rsid w:val="007D3BAD"/>
    <w:rsid w:val="007D3D8B"/>
    <w:rsid w:val="007D405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A8C"/>
    <w:rsid w:val="007D4BE4"/>
    <w:rsid w:val="007D4C16"/>
    <w:rsid w:val="007D4CB4"/>
    <w:rsid w:val="007D4CF8"/>
    <w:rsid w:val="007D539A"/>
    <w:rsid w:val="007D54E5"/>
    <w:rsid w:val="007D5516"/>
    <w:rsid w:val="007D566C"/>
    <w:rsid w:val="007D5689"/>
    <w:rsid w:val="007D58A1"/>
    <w:rsid w:val="007D5906"/>
    <w:rsid w:val="007D5926"/>
    <w:rsid w:val="007D601B"/>
    <w:rsid w:val="007D6163"/>
    <w:rsid w:val="007D6236"/>
    <w:rsid w:val="007D62D8"/>
    <w:rsid w:val="007D67CA"/>
    <w:rsid w:val="007D6B6E"/>
    <w:rsid w:val="007D6CF3"/>
    <w:rsid w:val="007D6DD6"/>
    <w:rsid w:val="007D6DFF"/>
    <w:rsid w:val="007D6E1A"/>
    <w:rsid w:val="007D7362"/>
    <w:rsid w:val="007D7677"/>
    <w:rsid w:val="007D7AD5"/>
    <w:rsid w:val="007E022C"/>
    <w:rsid w:val="007E0331"/>
    <w:rsid w:val="007E048C"/>
    <w:rsid w:val="007E049C"/>
    <w:rsid w:val="007E08B4"/>
    <w:rsid w:val="007E0CC2"/>
    <w:rsid w:val="007E0E94"/>
    <w:rsid w:val="007E10E0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9D4"/>
    <w:rsid w:val="007E29E1"/>
    <w:rsid w:val="007E2E62"/>
    <w:rsid w:val="007E2E88"/>
    <w:rsid w:val="007E2FD1"/>
    <w:rsid w:val="007E2FF0"/>
    <w:rsid w:val="007E35AA"/>
    <w:rsid w:val="007E35FC"/>
    <w:rsid w:val="007E36E3"/>
    <w:rsid w:val="007E3727"/>
    <w:rsid w:val="007E37F6"/>
    <w:rsid w:val="007E3C48"/>
    <w:rsid w:val="007E3D30"/>
    <w:rsid w:val="007E3E0B"/>
    <w:rsid w:val="007E3F27"/>
    <w:rsid w:val="007E4232"/>
    <w:rsid w:val="007E4275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EA"/>
    <w:rsid w:val="007E59F0"/>
    <w:rsid w:val="007E5EB2"/>
    <w:rsid w:val="007E5F4B"/>
    <w:rsid w:val="007E6089"/>
    <w:rsid w:val="007E61EE"/>
    <w:rsid w:val="007E62AF"/>
    <w:rsid w:val="007E658A"/>
    <w:rsid w:val="007E6793"/>
    <w:rsid w:val="007E6C55"/>
    <w:rsid w:val="007E6C84"/>
    <w:rsid w:val="007E6D30"/>
    <w:rsid w:val="007E6F8E"/>
    <w:rsid w:val="007E6F91"/>
    <w:rsid w:val="007E70C7"/>
    <w:rsid w:val="007E7162"/>
    <w:rsid w:val="007E7198"/>
    <w:rsid w:val="007E721F"/>
    <w:rsid w:val="007E72BE"/>
    <w:rsid w:val="007E72E5"/>
    <w:rsid w:val="007E73D1"/>
    <w:rsid w:val="007E766B"/>
    <w:rsid w:val="007E76C9"/>
    <w:rsid w:val="007E78AC"/>
    <w:rsid w:val="007E7D98"/>
    <w:rsid w:val="007E7EB7"/>
    <w:rsid w:val="007E7F40"/>
    <w:rsid w:val="007F021E"/>
    <w:rsid w:val="007F02BC"/>
    <w:rsid w:val="007F0390"/>
    <w:rsid w:val="007F0536"/>
    <w:rsid w:val="007F07A9"/>
    <w:rsid w:val="007F087E"/>
    <w:rsid w:val="007F0ACB"/>
    <w:rsid w:val="007F0F25"/>
    <w:rsid w:val="007F0FE9"/>
    <w:rsid w:val="007F10D9"/>
    <w:rsid w:val="007F1384"/>
    <w:rsid w:val="007F14FA"/>
    <w:rsid w:val="007F1538"/>
    <w:rsid w:val="007F19AB"/>
    <w:rsid w:val="007F1BAD"/>
    <w:rsid w:val="007F1C69"/>
    <w:rsid w:val="007F1D03"/>
    <w:rsid w:val="007F1ECE"/>
    <w:rsid w:val="007F20CE"/>
    <w:rsid w:val="007F2101"/>
    <w:rsid w:val="007F2199"/>
    <w:rsid w:val="007F219E"/>
    <w:rsid w:val="007F229E"/>
    <w:rsid w:val="007F24B9"/>
    <w:rsid w:val="007F2879"/>
    <w:rsid w:val="007F2C39"/>
    <w:rsid w:val="007F2D8E"/>
    <w:rsid w:val="007F2EED"/>
    <w:rsid w:val="007F31CF"/>
    <w:rsid w:val="007F358D"/>
    <w:rsid w:val="007F3615"/>
    <w:rsid w:val="007F366C"/>
    <w:rsid w:val="007F391C"/>
    <w:rsid w:val="007F3993"/>
    <w:rsid w:val="007F39C1"/>
    <w:rsid w:val="007F3C1A"/>
    <w:rsid w:val="007F3E51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227"/>
    <w:rsid w:val="007F53CC"/>
    <w:rsid w:val="007F54DA"/>
    <w:rsid w:val="007F5793"/>
    <w:rsid w:val="007F586B"/>
    <w:rsid w:val="007F5A0F"/>
    <w:rsid w:val="007F5BF9"/>
    <w:rsid w:val="007F5DB9"/>
    <w:rsid w:val="007F5FDF"/>
    <w:rsid w:val="007F6174"/>
    <w:rsid w:val="007F6176"/>
    <w:rsid w:val="007F6244"/>
    <w:rsid w:val="007F6331"/>
    <w:rsid w:val="007F63D7"/>
    <w:rsid w:val="007F6468"/>
    <w:rsid w:val="007F66A5"/>
    <w:rsid w:val="007F68AD"/>
    <w:rsid w:val="007F6C59"/>
    <w:rsid w:val="007F6D7E"/>
    <w:rsid w:val="007F6EAB"/>
    <w:rsid w:val="007F7045"/>
    <w:rsid w:val="007F7210"/>
    <w:rsid w:val="007F73F3"/>
    <w:rsid w:val="007F742E"/>
    <w:rsid w:val="007F744B"/>
    <w:rsid w:val="007F745F"/>
    <w:rsid w:val="007F7549"/>
    <w:rsid w:val="0080009F"/>
    <w:rsid w:val="008001AF"/>
    <w:rsid w:val="00800379"/>
    <w:rsid w:val="00800416"/>
    <w:rsid w:val="008009CB"/>
    <w:rsid w:val="00800A34"/>
    <w:rsid w:val="00800B95"/>
    <w:rsid w:val="00800C6E"/>
    <w:rsid w:val="00800C78"/>
    <w:rsid w:val="00800F99"/>
    <w:rsid w:val="00801BBF"/>
    <w:rsid w:val="00801C34"/>
    <w:rsid w:val="00801D51"/>
    <w:rsid w:val="00801E90"/>
    <w:rsid w:val="008020D6"/>
    <w:rsid w:val="008023D2"/>
    <w:rsid w:val="00802573"/>
    <w:rsid w:val="00802896"/>
    <w:rsid w:val="008028C4"/>
    <w:rsid w:val="008028D5"/>
    <w:rsid w:val="00802C3A"/>
    <w:rsid w:val="00802FBE"/>
    <w:rsid w:val="008030C8"/>
    <w:rsid w:val="0080312A"/>
    <w:rsid w:val="0080315F"/>
    <w:rsid w:val="00803507"/>
    <w:rsid w:val="008039B1"/>
    <w:rsid w:val="00803A25"/>
    <w:rsid w:val="00803A87"/>
    <w:rsid w:val="00803B42"/>
    <w:rsid w:val="00803FC0"/>
    <w:rsid w:val="008040B5"/>
    <w:rsid w:val="00804217"/>
    <w:rsid w:val="0080429C"/>
    <w:rsid w:val="00804430"/>
    <w:rsid w:val="00804949"/>
    <w:rsid w:val="0080496F"/>
    <w:rsid w:val="00804B20"/>
    <w:rsid w:val="00804C6A"/>
    <w:rsid w:val="00804D42"/>
    <w:rsid w:val="00804F1B"/>
    <w:rsid w:val="0080522B"/>
    <w:rsid w:val="00805302"/>
    <w:rsid w:val="008053D8"/>
    <w:rsid w:val="008053F2"/>
    <w:rsid w:val="008055BB"/>
    <w:rsid w:val="0080575B"/>
    <w:rsid w:val="00805EA6"/>
    <w:rsid w:val="00805EBF"/>
    <w:rsid w:val="00806467"/>
    <w:rsid w:val="008069FB"/>
    <w:rsid w:val="00806A25"/>
    <w:rsid w:val="00806B5A"/>
    <w:rsid w:val="00806C1B"/>
    <w:rsid w:val="00806C63"/>
    <w:rsid w:val="00806DD1"/>
    <w:rsid w:val="0080739F"/>
    <w:rsid w:val="0080743F"/>
    <w:rsid w:val="008075DC"/>
    <w:rsid w:val="00807982"/>
    <w:rsid w:val="008079AA"/>
    <w:rsid w:val="00807A9A"/>
    <w:rsid w:val="00807C38"/>
    <w:rsid w:val="00807D0C"/>
    <w:rsid w:val="00807DB0"/>
    <w:rsid w:val="00810023"/>
    <w:rsid w:val="008102DF"/>
    <w:rsid w:val="008105B9"/>
    <w:rsid w:val="008105EF"/>
    <w:rsid w:val="008107CA"/>
    <w:rsid w:val="008109EA"/>
    <w:rsid w:val="00810A38"/>
    <w:rsid w:val="00810C1B"/>
    <w:rsid w:val="00810C57"/>
    <w:rsid w:val="00810CBB"/>
    <w:rsid w:val="00810D9B"/>
    <w:rsid w:val="00810FD6"/>
    <w:rsid w:val="00811048"/>
    <w:rsid w:val="0081197D"/>
    <w:rsid w:val="0081234F"/>
    <w:rsid w:val="008123C8"/>
    <w:rsid w:val="00812491"/>
    <w:rsid w:val="008124C5"/>
    <w:rsid w:val="0081266F"/>
    <w:rsid w:val="00812702"/>
    <w:rsid w:val="00812951"/>
    <w:rsid w:val="00812E6B"/>
    <w:rsid w:val="00812E87"/>
    <w:rsid w:val="00812ECD"/>
    <w:rsid w:val="00812F57"/>
    <w:rsid w:val="00813030"/>
    <w:rsid w:val="0081314E"/>
    <w:rsid w:val="0081386F"/>
    <w:rsid w:val="00813D25"/>
    <w:rsid w:val="00814259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CE9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821"/>
    <w:rsid w:val="008159E7"/>
    <w:rsid w:val="00815FF4"/>
    <w:rsid w:val="00816284"/>
    <w:rsid w:val="00816372"/>
    <w:rsid w:val="00816498"/>
    <w:rsid w:val="00816552"/>
    <w:rsid w:val="008168B8"/>
    <w:rsid w:val="008168D2"/>
    <w:rsid w:val="00816995"/>
    <w:rsid w:val="00816A28"/>
    <w:rsid w:val="00816B63"/>
    <w:rsid w:val="00816D48"/>
    <w:rsid w:val="00816DE7"/>
    <w:rsid w:val="00816FCE"/>
    <w:rsid w:val="008171EA"/>
    <w:rsid w:val="008176AD"/>
    <w:rsid w:val="00817885"/>
    <w:rsid w:val="00817D8F"/>
    <w:rsid w:val="00817EBB"/>
    <w:rsid w:val="00817FBE"/>
    <w:rsid w:val="00820005"/>
    <w:rsid w:val="008202E2"/>
    <w:rsid w:val="00820344"/>
    <w:rsid w:val="00820410"/>
    <w:rsid w:val="00820558"/>
    <w:rsid w:val="008206EB"/>
    <w:rsid w:val="00820D04"/>
    <w:rsid w:val="00820EB8"/>
    <w:rsid w:val="00820F2F"/>
    <w:rsid w:val="00820FDD"/>
    <w:rsid w:val="00820FDE"/>
    <w:rsid w:val="008210FA"/>
    <w:rsid w:val="00821276"/>
    <w:rsid w:val="008212F0"/>
    <w:rsid w:val="00821409"/>
    <w:rsid w:val="00821533"/>
    <w:rsid w:val="008215C9"/>
    <w:rsid w:val="008216A7"/>
    <w:rsid w:val="00821957"/>
    <w:rsid w:val="00821AF4"/>
    <w:rsid w:val="00821E15"/>
    <w:rsid w:val="00821ED1"/>
    <w:rsid w:val="00821F41"/>
    <w:rsid w:val="00821F5E"/>
    <w:rsid w:val="00821FF9"/>
    <w:rsid w:val="008221FE"/>
    <w:rsid w:val="00822624"/>
    <w:rsid w:val="008227B7"/>
    <w:rsid w:val="0082284A"/>
    <w:rsid w:val="0082290C"/>
    <w:rsid w:val="00822A78"/>
    <w:rsid w:val="00822B8C"/>
    <w:rsid w:val="00822C61"/>
    <w:rsid w:val="00822CEB"/>
    <w:rsid w:val="00822DB9"/>
    <w:rsid w:val="00822E0F"/>
    <w:rsid w:val="00822F22"/>
    <w:rsid w:val="00823025"/>
    <w:rsid w:val="00823B2F"/>
    <w:rsid w:val="00823BA1"/>
    <w:rsid w:val="008240CB"/>
    <w:rsid w:val="0082415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22B"/>
    <w:rsid w:val="0082732D"/>
    <w:rsid w:val="0082742D"/>
    <w:rsid w:val="00827441"/>
    <w:rsid w:val="00827496"/>
    <w:rsid w:val="008274EE"/>
    <w:rsid w:val="00827603"/>
    <w:rsid w:val="00827700"/>
    <w:rsid w:val="00827B1D"/>
    <w:rsid w:val="00827B62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4A"/>
    <w:rsid w:val="00831FCA"/>
    <w:rsid w:val="00832A1D"/>
    <w:rsid w:val="00832BC5"/>
    <w:rsid w:val="00832E4A"/>
    <w:rsid w:val="00832E62"/>
    <w:rsid w:val="00833067"/>
    <w:rsid w:val="0083311C"/>
    <w:rsid w:val="00833424"/>
    <w:rsid w:val="00833454"/>
    <w:rsid w:val="0083346C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8CB"/>
    <w:rsid w:val="00834A05"/>
    <w:rsid w:val="00834A14"/>
    <w:rsid w:val="00834BE9"/>
    <w:rsid w:val="00834CF3"/>
    <w:rsid w:val="0083515B"/>
    <w:rsid w:val="0083515F"/>
    <w:rsid w:val="008352DE"/>
    <w:rsid w:val="00835413"/>
    <w:rsid w:val="0083561C"/>
    <w:rsid w:val="0083583B"/>
    <w:rsid w:val="008358C6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7E6"/>
    <w:rsid w:val="00836C21"/>
    <w:rsid w:val="00836D0D"/>
    <w:rsid w:val="00836EB3"/>
    <w:rsid w:val="008372F4"/>
    <w:rsid w:val="00837353"/>
    <w:rsid w:val="00837595"/>
    <w:rsid w:val="00837D9B"/>
    <w:rsid w:val="00837E29"/>
    <w:rsid w:val="00837EB0"/>
    <w:rsid w:val="0084000C"/>
    <w:rsid w:val="00840118"/>
    <w:rsid w:val="008401CC"/>
    <w:rsid w:val="008402E2"/>
    <w:rsid w:val="00840466"/>
    <w:rsid w:val="00840535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5FC"/>
    <w:rsid w:val="00841ADB"/>
    <w:rsid w:val="00841CD6"/>
    <w:rsid w:val="00841F16"/>
    <w:rsid w:val="00842118"/>
    <w:rsid w:val="00842167"/>
    <w:rsid w:val="00842209"/>
    <w:rsid w:val="0084224E"/>
    <w:rsid w:val="008423DC"/>
    <w:rsid w:val="00842565"/>
    <w:rsid w:val="008429FE"/>
    <w:rsid w:val="00842C5B"/>
    <w:rsid w:val="00842CE4"/>
    <w:rsid w:val="00842D32"/>
    <w:rsid w:val="00842D83"/>
    <w:rsid w:val="00842DEB"/>
    <w:rsid w:val="00843333"/>
    <w:rsid w:val="0084337E"/>
    <w:rsid w:val="008433D3"/>
    <w:rsid w:val="008434CA"/>
    <w:rsid w:val="0084357D"/>
    <w:rsid w:val="00843724"/>
    <w:rsid w:val="008437B9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7CD"/>
    <w:rsid w:val="00845F1D"/>
    <w:rsid w:val="00846112"/>
    <w:rsid w:val="008466D9"/>
    <w:rsid w:val="00846778"/>
    <w:rsid w:val="0084688D"/>
    <w:rsid w:val="00846A1C"/>
    <w:rsid w:val="00846B4A"/>
    <w:rsid w:val="00846BE6"/>
    <w:rsid w:val="00846C8A"/>
    <w:rsid w:val="00846CEB"/>
    <w:rsid w:val="00846CFF"/>
    <w:rsid w:val="00846D5B"/>
    <w:rsid w:val="00846ECF"/>
    <w:rsid w:val="00846F85"/>
    <w:rsid w:val="00846FB7"/>
    <w:rsid w:val="008473F2"/>
    <w:rsid w:val="008475AD"/>
    <w:rsid w:val="008476AC"/>
    <w:rsid w:val="00847867"/>
    <w:rsid w:val="0084787C"/>
    <w:rsid w:val="00847B4D"/>
    <w:rsid w:val="00847D69"/>
    <w:rsid w:val="00847F58"/>
    <w:rsid w:val="0085021F"/>
    <w:rsid w:val="008502E5"/>
    <w:rsid w:val="0085039E"/>
    <w:rsid w:val="00850565"/>
    <w:rsid w:val="0085084C"/>
    <w:rsid w:val="00850882"/>
    <w:rsid w:val="0085089F"/>
    <w:rsid w:val="008508BF"/>
    <w:rsid w:val="00850A09"/>
    <w:rsid w:val="00850D73"/>
    <w:rsid w:val="00851037"/>
    <w:rsid w:val="0085114A"/>
    <w:rsid w:val="00851561"/>
    <w:rsid w:val="008516C3"/>
    <w:rsid w:val="00851939"/>
    <w:rsid w:val="008519D7"/>
    <w:rsid w:val="00851B7E"/>
    <w:rsid w:val="00851BC2"/>
    <w:rsid w:val="00851BCE"/>
    <w:rsid w:val="00851D6F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4E4"/>
    <w:rsid w:val="0085366C"/>
    <w:rsid w:val="008536B1"/>
    <w:rsid w:val="00853B20"/>
    <w:rsid w:val="00853CA2"/>
    <w:rsid w:val="00853D5F"/>
    <w:rsid w:val="00854543"/>
    <w:rsid w:val="0085460D"/>
    <w:rsid w:val="00854714"/>
    <w:rsid w:val="00854925"/>
    <w:rsid w:val="00854943"/>
    <w:rsid w:val="008549DB"/>
    <w:rsid w:val="00854E54"/>
    <w:rsid w:val="008550C8"/>
    <w:rsid w:val="0085519B"/>
    <w:rsid w:val="0085529A"/>
    <w:rsid w:val="0085543D"/>
    <w:rsid w:val="00855662"/>
    <w:rsid w:val="008558FD"/>
    <w:rsid w:val="00855942"/>
    <w:rsid w:val="00855995"/>
    <w:rsid w:val="00855A44"/>
    <w:rsid w:val="00855B1E"/>
    <w:rsid w:val="00855BA8"/>
    <w:rsid w:val="00855D51"/>
    <w:rsid w:val="00855D6F"/>
    <w:rsid w:val="00855F5D"/>
    <w:rsid w:val="0085602C"/>
    <w:rsid w:val="008568B7"/>
    <w:rsid w:val="008569A9"/>
    <w:rsid w:val="008569D7"/>
    <w:rsid w:val="00856B28"/>
    <w:rsid w:val="00856B36"/>
    <w:rsid w:val="00856E3E"/>
    <w:rsid w:val="00856E75"/>
    <w:rsid w:val="008574BA"/>
    <w:rsid w:val="00857767"/>
    <w:rsid w:val="008577AF"/>
    <w:rsid w:val="00857967"/>
    <w:rsid w:val="00857B72"/>
    <w:rsid w:val="00857B7A"/>
    <w:rsid w:val="00857CDD"/>
    <w:rsid w:val="00857DFB"/>
    <w:rsid w:val="00860208"/>
    <w:rsid w:val="008602C3"/>
    <w:rsid w:val="008607E6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8BA"/>
    <w:rsid w:val="00861DD4"/>
    <w:rsid w:val="00861F05"/>
    <w:rsid w:val="008623E1"/>
    <w:rsid w:val="00862429"/>
    <w:rsid w:val="0086248C"/>
    <w:rsid w:val="00862840"/>
    <w:rsid w:val="00862857"/>
    <w:rsid w:val="00862AE6"/>
    <w:rsid w:val="00862D39"/>
    <w:rsid w:val="00862DAE"/>
    <w:rsid w:val="00862E3A"/>
    <w:rsid w:val="008630DF"/>
    <w:rsid w:val="00863493"/>
    <w:rsid w:val="008637CE"/>
    <w:rsid w:val="008637D4"/>
    <w:rsid w:val="00863AD2"/>
    <w:rsid w:val="00863B89"/>
    <w:rsid w:val="00863E79"/>
    <w:rsid w:val="00863E96"/>
    <w:rsid w:val="008640B3"/>
    <w:rsid w:val="00864127"/>
    <w:rsid w:val="00864130"/>
    <w:rsid w:val="008645F9"/>
    <w:rsid w:val="0086478B"/>
    <w:rsid w:val="00864791"/>
    <w:rsid w:val="008647F9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5F20"/>
    <w:rsid w:val="0086637F"/>
    <w:rsid w:val="0086647A"/>
    <w:rsid w:val="008664EA"/>
    <w:rsid w:val="0086669E"/>
    <w:rsid w:val="00866D3A"/>
    <w:rsid w:val="00866E87"/>
    <w:rsid w:val="00867062"/>
    <w:rsid w:val="008671B7"/>
    <w:rsid w:val="00867228"/>
    <w:rsid w:val="00867654"/>
    <w:rsid w:val="00867DAB"/>
    <w:rsid w:val="00867DE6"/>
    <w:rsid w:val="00867DEC"/>
    <w:rsid w:val="00867FDA"/>
    <w:rsid w:val="00870041"/>
    <w:rsid w:val="008703A0"/>
    <w:rsid w:val="0087048B"/>
    <w:rsid w:val="008704BA"/>
    <w:rsid w:val="008704F3"/>
    <w:rsid w:val="0087072E"/>
    <w:rsid w:val="008708EA"/>
    <w:rsid w:val="00870D98"/>
    <w:rsid w:val="00870DC8"/>
    <w:rsid w:val="00870FC5"/>
    <w:rsid w:val="00870FFE"/>
    <w:rsid w:val="00871045"/>
    <w:rsid w:val="0087116F"/>
    <w:rsid w:val="0087126E"/>
    <w:rsid w:val="00871270"/>
    <w:rsid w:val="00871341"/>
    <w:rsid w:val="00871348"/>
    <w:rsid w:val="008713B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2F27"/>
    <w:rsid w:val="008730C2"/>
    <w:rsid w:val="0087315C"/>
    <w:rsid w:val="0087321C"/>
    <w:rsid w:val="00873745"/>
    <w:rsid w:val="0087378F"/>
    <w:rsid w:val="00873847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C1"/>
    <w:rsid w:val="00874BE1"/>
    <w:rsid w:val="00874D25"/>
    <w:rsid w:val="00874DF8"/>
    <w:rsid w:val="00874E14"/>
    <w:rsid w:val="00874E3B"/>
    <w:rsid w:val="00874EC2"/>
    <w:rsid w:val="00874F60"/>
    <w:rsid w:val="00874F7E"/>
    <w:rsid w:val="00875122"/>
    <w:rsid w:val="008751E2"/>
    <w:rsid w:val="00875229"/>
    <w:rsid w:val="008758BB"/>
    <w:rsid w:val="00875B8F"/>
    <w:rsid w:val="00875BF2"/>
    <w:rsid w:val="00875C45"/>
    <w:rsid w:val="008760E6"/>
    <w:rsid w:val="008760F2"/>
    <w:rsid w:val="008766EF"/>
    <w:rsid w:val="008766FC"/>
    <w:rsid w:val="00876790"/>
    <w:rsid w:val="008768C9"/>
    <w:rsid w:val="00876C7F"/>
    <w:rsid w:val="00877164"/>
    <w:rsid w:val="00877646"/>
    <w:rsid w:val="00877819"/>
    <w:rsid w:val="00877A6F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0FBF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185"/>
    <w:rsid w:val="00882311"/>
    <w:rsid w:val="008827AA"/>
    <w:rsid w:val="00882843"/>
    <w:rsid w:val="00882A70"/>
    <w:rsid w:val="00882AB8"/>
    <w:rsid w:val="00882B15"/>
    <w:rsid w:val="00882B6B"/>
    <w:rsid w:val="00882B7E"/>
    <w:rsid w:val="00882BEE"/>
    <w:rsid w:val="00882DA9"/>
    <w:rsid w:val="0088306D"/>
    <w:rsid w:val="00883126"/>
    <w:rsid w:val="008831AE"/>
    <w:rsid w:val="00883456"/>
    <w:rsid w:val="00883860"/>
    <w:rsid w:val="00883982"/>
    <w:rsid w:val="00883A62"/>
    <w:rsid w:val="00883B9E"/>
    <w:rsid w:val="00883EDA"/>
    <w:rsid w:val="00884077"/>
    <w:rsid w:val="008840CF"/>
    <w:rsid w:val="008841AC"/>
    <w:rsid w:val="008841F7"/>
    <w:rsid w:val="0088445D"/>
    <w:rsid w:val="008846E3"/>
    <w:rsid w:val="00884780"/>
    <w:rsid w:val="008847B4"/>
    <w:rsid w:val="00884B97"/>
    <w:rsid w:val="00884D38"/>
    <w:rsid w:val="00884E5D"/>
    <w:rsid w:val="0088509A"/>
    <w:rsid w:val="0088532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1BB"/>
    <w:rsid w:val="008863E6"/>
    <w:rsid w:val="008864E1"/>
    <w:rsid w:val="008867B2"/>
    <w:rsid w:val="008867FC"/>
    <w:rsid w:val="00886853"/>
    <w:rsid w:val="008871DD"/>
    <w:rsid w:val="00887345"/>
    <w:rsid w:val="00887B1A"/>
    <w:rsid w:val="00887C0F"/>
    <w:rsid w:val="00887CEE"/>
    <w:rsid w:val="00887D82"/>
    <w:rsid w:val="00887E85"/>
    <w:rsid w:val="00887FCA"/>
    <w:rsid w:val="00890246"/>
    <w:rsid w:val="00890260"/>
    <w:rsid w:val="0089035B"/>
    <w:rsid w:val="0089053B"/>
    <w:rsid w:val="0089072A"/>
    <w:rsid w:val="0089096F"/>
    <w:rsid w:val="00890AA1"/>
    <w:rsid w:val="00890F20"/>
    <w:rsid w:val="00890FB7"/>
    <w:rsid w:val="0089108E"/>
    <w:rsid w:val="008910F4"/>
    <w:rsid w:val="00891147"/>
    <w:rsid w:val="0089117A"/>
    <w:rsid w:val="0089129A"/>
    <w:rsid w:val="0089141A"/>
    <w:rsid w:val="00891507"/>
    <w:rsid w:val="008915CB"/>
    <w:rsid w:val="008916A8"/>
    <w:rsid w:val="008916AF"/>
    <w:rsid w:val="008916F5"/>
    <w:rsid w:val="00891AC3"/>
    <w:rsid w:val="00891B91"/>
    <w:rsid w:val="00891D62"/>
    <w:rsid w:val="0089204F"/>
    <w:rsid w:val="008922C1"/>
    <w:rsid w:val="008925A6"/>
    <w:rsid w:val="0089263A"/>
    <w:rsid w:val="008926CF"/>
    <w:rsid w:val="008926D7"/>
    <w:rsid w:val="00892775"/>
    <w:rsid w:val="0089322C"/>
    <w:rsid w:val="008932AB"/>
    <w:rsid w:val="0089355C"/>
    <w:rsid w:val="00893C13"/>
    <w:rsid w:val="00893D6A"/>
    <w:rsid w:val="00894274"/>
    <w:rsid w:val="008942E7"/>
    <w:rsid w:val="00894413"/>
    <w:rsid w:val="00894485"/>
    <w:rsid w:val="008946B6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49"/>
    <w:rsid w:val="00895DBA"/>
    <w:rsid w:val="00895E7D"/>
    <w:rsid w:val="0089611E"/>
    <w:rsid w:val="00896184"/>
    <w:rsid w:val="0089631B"/>
    <w:rsid w:val="00896379"/>
    <w:rsid w:val="00896542"/>
    <w:rsid w:val="00896C8E"/>
    <w:rsid w:val="00896F71"/>
    <w:rsid w:val="0089708F"/>
    <w:rsid w:val="00897291"/>
    <w:rsid w:val="00897461"/>
    <w:rsid w:val="00897473"/>
    <w:rsid w:val="00897561"/>
    <w:rsid w:val="0089761F"/>
    <w:rsid w:val="00897630"/>
    <w:rsid w:val="00897724"/>
    <w:rsid w:val="00897777"/>
    <w:rsid w:val="008979C6"/>
    <w:rsid w:val="00897C33"/>
    <w:rsid w:val="00897E0A"/>
    <w:rsid w:val="008A006C"/>
    <w:rsid w:val="008A0115"/>
    <w:rsid w:val="008A0338"/>
    <w:rsid w:val="008A038B"/>
    <w:rsid w:val="008A04E6"/>
    <w:rsid w:val="008A06A9"/>
    <w:rsid w:val="008A06C6"/>
    <w:rsid w:val="008A098E"/>
    <w:rsid w:val="008A0F8D"/>
    <w:rsid w:val="008A110F"/>
    <w:rsid w:val="008A13BF"/>
    <w:rsid w:val="008A14AC"/>
    <w:rsid w:val="008A1822"/>
    <w:rsid w:val="008A21BB"/>
    <w:rsid w:val="008A2313"/>
    <w:rsid w:val="008A2AC7"/>
    <w:rsid w:val="008A2EFF"/>
    <w:rsid w:val="008A31FE"/>
    <w:rsid w:val="008A3225"/>
    <w:rsid w:val="008A33BF"/>
    <w:rsid w:val="008A3536"/>
    <w:rsid w:val="008A35D7"/>
    <w:rsid w:val="008A36BB"/>
    <w:rsid w:val="008A36ED"/>
    <w:rsid w:val="008A37B1"/>
    <w:rsid w:val="008A3BCD"/>
    <w:rsid w:val="008A3C6F"/>
    <w:rsid w:val="008A3CC0"/>
    <w:rsid w:val="008A3FF3"/>
    <w:rsid w:val="008A40DE"/>
    <w:rsid w:val="008A40EA"/>
    <w:rsid w:val="008A4229"/>
    <w:rsid w:val="008A423F"/>
    <w:rsid w:val="008A43FB"/>
    <w:rsid w:val="008A4624"/>
    <w:rsid w:val="008A4744"/>
    <w:rsid w:val="008A4940"/>
    <w:rsid w:val="008A51AB"/>
    <w:rsid w:val="008A52B2"/>
    <w:rsid w:val="008A5302"/>
    <w:rsid w:val="008A54B6"/>
    <w:rsid w:val="008A54D5"/>
    <w:rsid w:val="008A5796"/>
    <w:rsid w:val="008A58B9"/>
    <w:rsid w:val="008A59FD"/>
    <w:rsid w:val="008A5A6C"/>
    <w:rsid w:val="008A5D12"/>
    <w:rsid w:val="008A5D33"/>
    <w:rsid w:val="008A5ED9"/>
    <w:rsid w:val="008A602A"/>
    <w:rsid w:val="008A6209"/>
    <w:rsid w:val="008A6B67"/>
    <w:rsid w:val="008A6D26"/>
    <w:rsid w:val="008A6D65"/>
    <w:rsid w:val="008A6ECF"/>
    <w:rsid w:val="008A6F83"/>
    <w:rsid w:val="008A7121"/>
    <w:rsid w:val="008A72AA"/>
    <w:rsid w:val="008A735D"/>
    <w:rsid w:val="008A73FD"/>
    <w:rsid w:val="008A744E"/>
    <w:rsid w:val="008A758A"/>
    <w:rsid w:val="008A78B6"/>
    <w:rsid w:val="008A7B67"/>
    <w:rsid w:val="008A7C7A"/>
    <w:rsid w:val="008B00CC"/>
    <w:rsid w:val="008B03D5"/>
    <w:rsid w:val="008B040E"/>
    <w:rsid w:val="008B062C"/>
    <w:rsid w:val="008B06BA"/>
    <w:rsid w:val="008B07F7"/>
    <w:rsid w:val="008B08B0"/>
    <w:rsid w:val="008B09BE"/>
    <w:rsid w:val="008B0B0E"/>
    <w:rsid w:val="008B0C96"/>
    <w:rsid w:val="008B0CBB"/>
    <w:rsid w:val="008B0DF7"/>
    <w:rsid w:val="008B0E82"/>
    <w:rsid w:val="008B0F6A"/>
    <w:rsid w:val="008B17B1"/>
    <w:rsid w:val="008B17E3"/>
    <w:rsid w:val="008B2010"/>
    <w:rsid w:val="008B20E3"/>
    <w:rsid w:val="008B2134"/>
    <w:rsid w:val="008B238C"/>
    <w:rsid w:val="008B241D"/>
    <w:rsid w:val="008B251A"/>
    <w:rsid w:val="008B28D9"/>
    <w:rsid w:val="008B292E"/>
    <w:rsid w:val="008B2971"/>
    <w:rsid w:val="008B2B2C"/>
    <w:rsid w:val="008B2C39"/>
    <w:rsid w:val="008B2D2B"/>
    <w:rsid w:val="008B3110"/>
    <w:rsid w:val="008B3291"/>
    <w:rsid w:val="008B334F"/>
    <w:rsid w:val="008B3684"/>
    <w:rsid w:val="008B370C"/>
    <w:rsid w:val="008B393E"/>
    <w:rsid w:val="008B3A9E"/>
    <w:rsid w:val="008B3D08"/>
    <w:rsid w:val="008B3D58"/>
    <w:rsid w:val="008B3D65"/>
    <w:rsid w:val="008B3D9F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17A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6EAC"/>
    <w:rsid w:val="008B71D3"/>
    <w:rsid w:val="008B72DD"/>
    <w:rsid w:val="008B7362"/>
    <w:rsid w:val="008B7462"/>
    <w:rsid w:val="008B756E"/>
    <w:rsid w:val="008B757E"/>
    <w:rsid w:val="008B79B3"/>
    <w:rsid w:val="008B7BA3"/>
    <w:rsid w:val="008B7C95"/>
    <w:rsid w:val="008B7CAE"/>
    <w:rsid w:val="008B7D27"/>
    <w:rsid w:val="008B7D28"/>
    <w:rsid w:val="008B7DB5"/>
    <w:rsid w:val="008B7EA3"/>
    <w:rsid w:val="008B7EA4"/>
    <w:rsid w:val="008B7EE8"/>
    <w:rsid w:val="008B7FCA"/>
    <w:rsid w:val="008C0098"/>
    <w:rsid w:val="008C01C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066"/>
    <w:rsid w:val="008C1389"/>
    <w:rsid w:val="008C1444"/>
    <w:rsid w:val="008C14E8"/>
    <w:rsid w:val="008C14F6"/>
    <w:rsid w:val="008C1643"/>
    <w:rsid w:val="008C164B"/>
    <w:rsid w:val="008C1956"/>
    <w:rsid w:val="008C1AEF"/>
    <w:rsid w:val="008C1B77"/>
    <w:rsid w:val="008C1BDD"/>
    <w:rsid w:val="008C1CCC"/>
    <w:rsid w:val="008C1F0A"/>
    <w:rsid w:val="008C212B"/>
    <w:rsid w:val="008C2249"/>
    <w:rsid w:val="008C22B3"/>
    <w:rsid w:val="008C2350"/>
    <w:rsid w:val="008C289F"/>
    <w:rsid w:val="008C290C"/>
    <w:rsid w:val="008C2F02"/>
    <w:rsid w:val="008C30B8"/>
    <w:rsid w:val="008C374D"/>
    <w:rsid w:val="008C3ACE"/>
    <w:rsid w:val="008C490F"/>
    <w:rsid w:val="008C4BC9"/>
    <w:rsid w:val="008C4D78"/>
    <w:rsid w:val="008C52A8"/>
    <w:rsid w:val="008C53D8"/>
    <w:rsid w:val="008C5544"/>
    <w:rsid w:val="008C5598"/>
    <w:rsid w:val="008C5A16"/>
    <w:rsid w:val="008C5C71"/>
    <w:rsid w:val="008C5F67"/>
    <w:rsid w:val="008C6004"/>
    <w:rsid w:val="008C6234"/>
    <w:rsid w:val="008C62D7"/>
    <w:rsid w:val="008C64B4"/>
    <w:rsid w:val="008C67D5"/>
    <w:rsid w:val="008C6880"/>
    <w:rsid w:val="008C69C0"/>
    <w:rsid w:val="008C6BAC"/>
    <w:rsid w:val="008C6CB1"/>
    <w:rsid w:val="008C6E4E"/>
    <w:rsid w:val="008C700D"/>
    <w:rsid w:val="008C7135"/>
    <w:rsid w:val="008C7526"/>
    <w:rsid w:val="008C76B2"/>
    <w:rsid w:val="008C79A7"/>
    <w:rsid w:val="008C7ACE"/>
    <w:rsid w:val="008C7AFE"/>
    <w:rsid w:val="008C7BE8"/>
    <w:rsid w:val="008C7C1C"/>
    <w:rsid w:val="008D00A7"/>
    <w:rsid w:val="008D00E5"/>
    <w:rsid w:val="008D02B8"/>
    <w:rsid w:val="008D03D0"/>
    <w:rsid w:val="008D06DD"/>
    <w:rsid w:val="008D06E8"/>
    <w:rsid w:val="008D0B47"/>
    <w:rsid w:val="008D0C9C"/>
    <w:rsid w:val="008D0D7F"/>
    <w:rsid w:val="008D102A"/>
    <w:rsid w:val="008D1659"/>
    <w:rsid w:val="008D166A"/>
    <w:rsid w:val="008D166F"/>
    <w:rsid w:val="008D17A5"/>
    <w:rsid w:val="008D1AE5"/>
    <w:rsid w:val="008D1E57"/>
    <w:rsid w:val="008D1F89"/>
    <w:rsid w:val="008D2091"/>
    <w:rsid w:val="008D2249"/>
    <w:rsid w:val="008D2504"/>
    <w:rsid w:val="008D258C"/>
    <w:rsid w:val="008D2762"/>
    <w:rsid w:val="008D2AFD"/>
    <w:rsid w:val="008D2B06"/>
    <w:rsid w:val="008D2F7C"/>
    <w:rsid w:val="008D3175"/>
    <w:rsid w:val="008D31F9"/>
    <w:rsid w:val="008D3333"/>
    <w:rsid w:val="008D33B8"/>
    <w:rsid w:val="008D340B"/>
    <w:rsid w:val="008D3434"/>
    <w:rsid w:val="008D3502"/>
    <w:rsid w:val="008D3692"/>
    <w:rsid w:val="008D3720"/>
    <w:rsid w:val="008D3778"/>
    <w:rsid w:val="008D3BB9"/>
    <w:rsid w:val="008D3BF4"/>
    <w:rsid w:val="008D3D1F"/>
    <w:rsid w:val="008D3E4A"/>
    <w:rsid w:val="008D3F3A"/>
    <w:rsid w:val="008D407E"/>
    <w:rsid w:val="008D436A"/>
    <w:rsid w:val="008D4377"/>
    <w:rsid w:val="008D4443"/>
    <w:rsid w:val="008D445E"/>
    <w:rsid w:val="008D48DE"/>
    <w:rsid w:val="008D4AAD"/>
    <w:rsid w:val="008D4ACA"/>
    <w:rsid w:val="008D4B61"/>
    <w:rsid w:val="008D4CB6"/>
    <w:rsid w:val="008D5026"/>
    <w:rsid w:val="008D5119"/>
    <w:rsid w:val="008D51FA"/>
    <w:rsid w:val="008D5453"/>
    <w:rsid w:val="008D5546"/>
    <w:rsid w:val="008D5643"/>
    <w:rsid w:val="008D58EC"/>
    <w:rsid w:val="008D5C15"/>
    <w:rsid w:val="008D5CED"/>
    <w:rsid w:val="008D5DC9"/>
    <w:rsid w:val="008D614A"/>
    <w:rsid w:val="008D6242"/>
    <w:rsid w:val="008D66AC"/>
    <w:rsid w:val="008D6896"/>
    <w:rsid w:val="008D6A58"/>
    <w:rsid w:val="008D6DD1"/>
    <w:rsid w:val="008D6E7F"/>
    <w:rsid w:val="008D706E"/>
    <w:rsid w:val="008D742E"/>
    <w:rsid w:val="008D7430"/>
    <w:rsid w:val="008D75B7"/>
    <w:rsid w:val="008D7859"/>
    <w:rsid w:val="008D7A52"/>
    <w:rsid w:val="008E005A"/>
    <w:rsid w:val="008E00F2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955"/>
    <w:rsid w:val="008E1C21"/>
    <w:rsid w:val="008E1C48"/>
    <w:rsid w:val="008E1C86"/>
    <w:rsid w:val="008E1DA6"/>
    <w:rsid w:val="008E1DF8"/>
    <w:rsid w:val="008E1E15"/>
    <w:rsid w:val="008E2448"/>
    <w:rsid w:val="008E24F6"/>
    <w:rsid w:val="008E250D"/>
    <w:rsid w:val="008E2581"/>
    <w:rsid w:val="008E2640"/>
    <w:rsid w:val="008E27E9"/>
    <w:rsid w:val="008E2980"/>
    <w:rsid w:val="008E2A7A"/>
    <w:rsid w:val="008E2C84"/>
    <w:rsid w:val="008E2F13"/>
    <w:rsid w:val="008E2F79"/>
    <w:rsid w:val="008E31CC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4E7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4C2"/>
    <w:rsid w:val="008E55A4"/>
    <w:rsid w:val="008E56B3"/>
    <w:rsid w:val="008E5730"/>
    <w:rsid w:val="008E5A4B"/>
    <w:rsid w:val="008E5A82"/>
    <w:rsid w:val="008E5CE1"/>
    <w:rsid w:val="008E5D39"/>
    <w:rsid w:val="008E5D90"/>
    <w:rsid w:val="008E60AF"/>
    <w:rsid w:val="008E6116"/>
    <w:rsid w:val="008E6391"/>
    <w:rsid w:val="008E65C5"/>
    <w:rsid w:val="008E66DC"/>
    <w:rsid w:val="008E6790"/>
    <w:rsid w:val="008E691D"/>
    <w:rsid w:val="008E6B46"/>
    <w:rsid w:val="008E6FC6"/>
    <w:rsid w:val="008E7249"/>
    <w:rsid w:val="008E75D9"/>
    <w:rsid w:val="008E7659"/>
    <w:rsid w:val="008E7666"/>
    <w:rsid w:val="008E7763"/>
    <w:rsid w:val="008E7BF7"/>
    <w:rsid w:val="008E7ED5"/>
    <w:rsid w:val="008E7EE8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0FD0"/>
    <w:rsid w:val="008F11FA"/>
    <w:rsid w:val="008F1283"/>
    <w:rsid w:val="008F1324"/>
    <w:rsid w:val="008F134F"/>
    <w:rsid w:val="008F142F"/>
    <w:rsid w:val="008F14D6"/>
    <w:rsid w:val="008F1526"/>
    <w:rsid w:val="008F15C0"/>
    <w:rsid w:val="008F166A"/>
    <w:rsid w:val="008F1960"/>
    <w:rsid w:val="008F204C"/>
    <w:rsid w:val="008F2066"/>
    <w:rsid w:val="008F209D"/>
    <w:rsid w:val="008F216E"/>
    <w:rsid w:val="008F227C"/>
    <w:rsid w:val="008F22EE"/>
    <w:rsid w:val="008F236E"/>
    <w:rsid w:val="008F241C"/>
    <w:rsid w:val="008F2511"/>
    <w:rsid w:val="008F2AF7"/>
    <w:rsid w:val="008F2BB4"/>
    <w:rsid w:val="008F2C04"/>
    <w:rsid w:val="008F2C4A"/>
    <w:rsid w:val="008F2DCA"/>
    <w:rsid w:val="008F2EE8"/>
    <w:rsid w:val="008F3335"/>
    <w:rsid w:val="008F385D"/>
    <w:rsid w:val="008F3A92"/>
    <w:rsid w:val="008F3E1D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868"/>
    <w:rsid w:val="008F49EE"/>
    <w:rsid w:val="008F4C0F"/>
    <w:rsid w:val="008F4F29"/>
    <w:rsid w:val="008F4FBB"/>
    <w:rsid w:val="008F50C8"/>
    <w:rsid w:val="008F523F"/>
    <w:rsid w:val="008F53C0"/>
    <w:rsid w:val="008F5512"/>
    <w:rsid w:val="008F55E3"/>
    <w:rsid w:val="008F578C"/>
    <w:rsid w:val="008F5A39"/>
    <w:rsid w:val="008F5C6E"/>
    <w:rsid w:val="008F5C81"/>
    <w:rsid w:val="008F5D77"/>
    <w:rsid w:val="008F5EAB"/>
    <w:rsid w:val="008F5FC7"/>
    <w:rsid w:val="008F616A"/>
    <w:rsid w:val="008F63DA"/>
    <w:rsid w:val="008F658C"/>
    <w:rsid w:val="008F699F"/>
    <w:rsid w:val="008F708B"/>
    <w:rsid w:val="008F727E"/>
    <w:rsid w:val="008F731A"/>
    <w:rsid w:val="008F745A"/>
    <w:rsid w:val="008F749E"/>
    <w:rsid w:val="008F7639"/>
    <w:rsid w:val="008F779F"/>
    <w:rsid w:val="008F77CF"/>
    <w:rsid w:val="008F7A34"/>
    <w:rsid w:val="008F7CB0"/>
    <w:rsid w:val="008F7E99"/>
    <w:rsid w:val="008F7FB7"/>
    <w:rsid w:val="00900507"/>
    <w:rsid w:val="009009CC"/>
    <w:rsid w:val="00900ACC"/>
    <w:rsid w:val="00900BFA"/>
    <w:rsid w:val="00900D21"/>
    <w:rsid w:val="00900D41"/>
    <w:rsid w:val="00900F2A"/>
    <w:rsid w:val="00900F86"/>
    <w:rsid w:val="009010E8"/>
    <w:rsid w:val="0090144B"/>
    <w:rsid w:val="00901574"/>
    <w:rsid w:val="009022B9"/>
    <w:rsid w:val="00902403"/>
    <w:rsid w:val="009024EB"/>
    <w:rsid w:val="009025D6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96D"/>
    <w:rsid w:val="00904B36"/>
    <w:rsid w:val="00904CC0"/>
    <w:rsid w:val="00904CC2"/>
    <w:rsid w:val="00904D51"/>
    <w:rsid w:val="00905330"/>
    <w:rsid w:val="00905357"/>
    <w:rsid w:val="0090539B"/>
    <w:rsid w:val="009054F4"/>
    <w:rsid w:val="009057B4"/>
    <w:rsid w:val="009058D0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999"/>
    <w:rsid w:val="00906A51"/>
    <w:rsid w:val="00906BC9"/>
    <w:rsid w:val="00906DAA"/>
    <w:rsid w:val="00906EB1"/>
    <w:rsid w:val="00907185"/>
    <w:rsid w:val="009071CC"/>
    <w:rsid w:val="009072CC"/>
    <w:rsid w:val="0090747F"/>
    <w:rsid w:val="009074E1"/>
    <w:rsid w:val="00907511"/>
    <w:rsid w:val="009075CF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7CF"/>
    <w:rsid w:val="00910C02"/>
    <w:rsid w:val="00910E53"/>
    <w:rsid w:val="00910F01"/>
    <w:rsid w:val="00910F9D"/>
    <w:rsid w:val="00911008"/>
    <w:rsid w:val="0091101D"/>
    <w:rsid w:val="00911292"/>
    <w:rsid w:val="00911313"/>
    <w:rsid w:val="009114A3"/>
    <w:rsid w:val="009115E3"/>
    <w:rsid w:val="0091171C"/>
    <w:rsid w:val="009117C7"/>
    <w:rsid w:val="009118A2"/>
    <w:rsid w:val="00911950"/>
    <w:rsid w:val="00911B8B"/>
    <w:rsid w:val="00911FAD"/>
    <w:rsid w:val="00912000"/>
    <w:rsid w:val="009123F4"/>
    <w:rsid w:val="00912447"/>
    <w:rsid w:val="009124F3"/>
    <w:rsid w:val="00912596"/>
    <w:rsid w:val="00912870"/>
    <w:rsid w:val="0091296E"/>
    <w:rsid w:val="00912A3A"/>
    <w:rsid w:val="00912B1C"/>
    <w:rsid w:val="00912D42"/>
    <w:rsid w:val="00912D4E"/>
    <w:rsid w:val="00912DFA"/>
    <w:rsid w:val="00912E7F"/>
    <w:rsid w:val="00912F89"/>
    <w:rsid w:val="0091301A"/>
    <w:rsid w:val="00913244"/>
    <w:rsid w:val="0091332B"/>
    <w:rsid w:val="00913342"/>
    <w:rsid w:val="00913417"/>
    <w:rsid w:val="0091367E"/>
    <w:rsid w:val="009136F0"/>
    <w:rsid w:val="009137F7"/>
    <w:rsid w:val="00913996"/>
    <w:rsid w:val="00913A18"/>
    <w:rsid w:val="00913A98"/>
    <w:rsid w:val="00913DD4"/>
    <w:rsid w:val="0091410B"/>
    <w:rsid w:val="009142A2"/>
    <w:rsid w:val="009142F7"/>
    <w:rsid w:val="0091480B"/>
    <w:rsid w:val="00914A96"/>
    <w:rsid w:val="00914B84"/>
    <w:rsid w:val="00914BB4"/>
    <w:rsid w:val="00914C4A"/>
    <w:rsid w:val="00914C7B"/>
    <w:rsid w:val="00914D8F"/>
    <w:rsid w:val="009151A2"/>
    <w:rsid w:val="009154B5"/>
    <w:rsid w:val="009154C5"/>
    <w:rsid w:val="0091565F"/>
    <w:rsid w:val="009156B9"/>
    <w:rsid w:val="00915770"/>
    <w:rsid w:val="00915D8E"/>
    <w:rsid w:val="00915E07"/>
    <w:rsid w:val="00915F6F"/>
    <w:rsid w:val="0091603A"/>
    <w:rsid w:val="00916349"/>
    <w:rsid w:val="009163D0"/>
    <w:rsid w:val="00916423"/>
    <w:rsid w:val="009166DB"/>
    <w:rsid w:val="009169CF"/>
    <w:rsid w:val="00916A92"/>
    <w:rsid w:val="00916AD4"/>
    <w:rsid w:val="00916B2E"/>
    <w:rsid w:val="00916DF1"/>
    <w:rsid w:val="00916EB8"/>
    <w:rsid w:val="00917004"/>
    <w:rsid w:val="00917527"/>
    <w:rsid w:val="0091775B"/>
    <w:rsid w:val="009178E7"/>
    <w:rsid w:val="0091796A"/>
    <w:rsid w:val="00917A99"/>
    <w:rsid w:val="00917BE5"/>
    <w:rsid w:val="00917E14"/>
    <w:rsid w:val="0092018A"/>
    <w:rsid w:val="00920259"/>
    <w:rsid w:val="009202DD"/>
    <w:rsid w:val="009203BC"/>
    <w:rsid w:val="0092050E"/>
    <w:rsid w:val="00920ADA"/>
    <w:rsid w:val="00920B79"/>
    <w:rsid w:val="00920C2E"/>
    <w:rsid w:val="00920FA9"/>
    <w:rsid w:val="00921591"/>
    <w:rsid w:val="0092177F"/>
    <w:rsid w:val="00921894"/>
    <w:rsid w:val="00921A49"/>
    <w:rsid w:val="00921B60"/>
    <w:rsid w:val="00921F75"/>
    <w:rsid w:val="0092237F"/>
    <w:rsid w:val="009223EE"/>
    <w:rsid w:val="00922485"/>
    <w:rsid w:val="009224EE"/>
    <w:rsid w:val="00922655"/>
    <w:rsid w:val="0092270D"/>
    <w:rsid w:val="00922717"/>
    <w:rsid w:val="0092283B"/>
    <w:rsid w:val="00922C2A"/>
    <w:rsid w:val="00923452"/>
    <w:rsid w:val="009236C5"/>
    <w:rsid w:val="0092390E"/>
    <w:rsid w:val="00923A28"/>
    <w:rsid w:val="00923A70"/>
    <w:rsid w:val="00924004"/>
    <w:rsid w:val="009242EF"/>
    <w:rsid w:val="00924518"/>
    <w:rsid w:val="009249B7"/>
    <w:rsid w:val="00924A24"/>
    <w:rsid w:val="00924B33"/>
    <w:rsid w:val="00924B51"/>
    <w:rsid w:val="00924BCE"/>
    <w:rsid w:val="00924C50"/>
    <w:rsid w:val="00924F83"/>
    <w:rsid w:val="00925233"/>
    <w:rsid w:val="0092558B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975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AFB"/>
    <w:rsid w:val="00927D20"/>
    <w:rsid w:val="00927D7A"/>
    <w:rsid w:val="009301E6"/>
    <w:rsid w:val="009303F1"/>
    <w:rsid w:val="0093050F"/>
    <w:rsid w:val="0093063E"/>
    <w:rsid w:val="009306E0"/>
    <w:rsid w:val="009306E7"/>
    <w:rsid w:val="00930748"/>
    <w:rsid w:val="009307C9"/>
    <w:rsid w:val="009307DA"/>
    <w:rsid w:val="0093083F"/>
    <w:rsid w:val="00930956"/>
    <w:rsid w:val="00930AC7"/>
    <w:rsid w:val="00930DAC"/>
    <w:rsid w:val="00930DE8"/>
    <w:rsid w:val="00930F07"/>
    <w:rsid w:val="00930F93"/>
    <w:rsid w:val="009310C6"/>
    <w:rsid w:val="0093128C"/>
    <w:rsid w:val="009312B1"/>
    <w:rsid w:val="009312CD"/>
    <w:rsid w:val="009312EE"/>
    <w:rsid w:val="00931319"/>
    <w:rsid w:val="009314D1"/>
    <w:rsid w:val="00931999"/>
    <w:rsid w:val="00931A15"/>
    <w:rsid w:val="00931A72"/>
    <w:rsid w:val="00931A75"/>
    <w:rsid w:val="00931DD3"/>
    <w:rsid w:val="009322A7"/>
    <w:rsid w:val="009322B7"/>
    <w:rsid w:val="00932318"/>
    <w:rsid w:val="009325AE"/>
    <w:rsid w:val="0093286D"/>
    <w:rsid w:val="00932AAD"/>
    <w:rsid w:val="00932C66"/>
    <w:rsid w:val="00932C9B"/>
    <w:rsid w:val="00932CE6"/>
    <w:rsid w:val="00932EE4"/>
    <w:rsid w:val="00932F6C"/>
    <w:rsid w:val="00933068"/>
    <w:rsid w:val="00933087"/>
    <w:rsid w:val="00933288"/>
    <w:rsid w:val="0093335B"/>
    <w:rsid w:val="0093348B"/>
    <w:rsid w:val="00933563"/>
    <w:rsid w:val="009336E3"/>
    <w:rsid w:val="00933C6B"/>
    <w:rsid w:val="00933EE0"/>
    <w:rsid w:val="00933F1A"/>
    <w:rsid w:val="009341E3"/>
    <w:rsid w:val="00934201"/>
    <w:rsid w:val="00934355"/>
    <w:rsid w:val="0093436C"/>
    <w:rsid w:val="00934513"/>
    <w:rsid w:val="00934646"/>
    <w:rsid w:val="00934667"/>
    <w:rsid w:val="009347EB"/>
    <w:rsid w:val="009347FA"/>
    <w:rsid w:val="00934FF6"/>
    <w:rsid w:val="0093504C"/>
    <w:rsid w:val="0093519D"/>
    <w:rsid w:val="00935278"/>
    <w:rsid w:val="00935378"/>
    <w:rsid w:val="009356ED"/>
    <w:rsid w:val="0093573D"/>
    <w:rsid w:val="009357E0"/>
    <w:rsid w:val="00935D68"/>
    <w:rsid w:val="00935DE0"/>
    <w:rsid w:val="00935E1A"/>
    <w:rsid w:val="00936687"/>
    <w:rsid w:val="00936DB2"/>
    <w:rsid w:val="00936EC3"/>
    <w:rsid w:val="00936ECC"/>
    <w:rsid w:val="00936FB5"/>
    <w:rsid w:val="0093713F"/>
    <w:rsid w:val="0093745A"/>
    <w:rsid w:val="00937702"/>
    <w:rsid w:val="00937B6A"/>
    <w:rsid w:val="00937B7C"/>
    <w:rsid w:val="00937CF3"/>
    <w:rsid w:val="00937CFA"/>
    <w:rsid w:val="0094005E"/>
    <w:rsid w:val="009400A6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29"/>
    <w:rsid w:val="00941D7D"/>
    <w:rsid w:val="00941F11"/>
    <w:rsid w:val="0094211A"/>
    <w:rsid w:val="00942165"/>
    <w:rsid w:val="009422F4"/>
    <w:rsid w:val="00942345"/>
    <w:rsid w:val="00942352"/>
    <w:rsid w:val="0094259E"/>
    <w:rsid w:val="009425FB"/>
    <w:rsid w:val="009427CF"/>
    <w:rsid w:val="009428EB"/>
    <w:rsid w:val="00942A6D"/>
    <w:rsid w:val="00942CF8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2F4"/>
    <w:rsid w:val="00944434"/>
    <w:rsid w:val="009444C8"/>
    <w:rsid w:val="009446A4"/>
    <w:rsid w:val="00944712"/>
    <w:rsid w:val="00944A8A"/>
    <w:rsid w:val="00944E9F"/>
    <w:rsid w:val="00944ECC"/>
    <w:rsid w:val="0094506A"/>
    <w:rsid w:val="009453C9"/>
    <w:rsid w:val="0094551E"/>
    <w:rsid w:val="0094553E"/>
    <w:rsid w:val="0094581B"/>
    <w:rsid w:val="00945A77"/>
    <w:rsid w:val="00945D60"/>
    <w:rsid w:val="00945DA0"/>
    <w:rsid w:val="00945F44"/>
    <w:rsid w:val="0094608D"/>
    <w:rsid w:val="00946390"/>
    <w:rsid w:val="00946491"/>
    <w:rsid w:val="009466B0"/>
    <w:rsid w:val="0094672C"/>
    <w:rsid w:val="00946C31"/>
    <w:rsid w:val="00946C39"/>
    <w:rsid w:val="00946F1C"/>
    <w:rsid w:val="00946FB2"/>
    <w:rsid w:val="0094702F"/>
    <w:rsid w:val="0094710F"/>
    <w:rsid w:val="009471B4"/>
    <w:rsid w:val="009473E9"/>
    <w:rsid w:val="0094746D"/>
    <w:rsid w:val="00947682"/>
    <w:rsid w:val="00947B88"/>
    <w:rsid w:val="00947FB6"/>
    <w:rsid w:val="00947FF8"/>
    <w:rsid w:val="00950081"/>
    <w:rsid w:val="009504C8"/>
    <w:rsid w:val="00950B84"/>
    <w:rsid w:val="00950C1B"/>
    <w:rsid w:val="00950F4C"/>
    <w:rsid w:val="00950FD1"/>
    <w:rsid w:val="009511BF"/>
    <w:rsid w:val="0095139A"/>
    <w:rsid w:val="009513F8"/>
    <w:rsid w:val="0095140C"/>
    <w:rsid w:val="009514D7"/>
    <w:rsid w:val="0095180B"/>
    <w:rsid w:val="00951B15"/>
    <w:rsid w:val="00951CB0"/>
    <w:rsid w:val="00951EC2"/>
    <w:rsid w:val="00951FBB"/>
    <w:rsid w:val="0095207D"/>
    <w:rsid w:val="00952146"/>
    <w:rsid w:val="009521EB"/>
    <w:rsid w:val="009522CD"/>
    <w:rsid w:val="009522E1"/>
    <w:rsid w:val="00952303"/>
    <w:rsid w:val="009523EB"/>
    <w:rsid w:val="0095252A"/>
    <w:rsid w:val="00952538"/>
    <w:rsid w:val="0095288D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94B"/>
    <w:rsid w:val="00954AB5"/>
    <w:rsid w:val="00954B8B"/>
    <w:rsid w:val="00954E25"/>
    <w:rsid w:val="00954ED6"/>
    <w:rsid w:val="009554AC"/>
    <w:rsid w:val="009556EC"/>
    <w:rsid w:val="009558FF"/>
    <w:rsid w:val="00955E45"/>
    <w:rsid w:val="00955E51"/>
    <w:rsid w:val="00955EA4"/>
    <w:rsid w:val="00955EAA"/>
    <w:rsid w:val="009560CF"/>
    <w:rsid w:val="009563D6"/>
    <w:rsid w:val="00956437"/>
    <w:rsid w:val="009564ED"/>
    <w:rsid w:val="00956543"/>
    <w:rsid w:val="0095666C"/>
    <w:rsid w:val="00956746"/>
    <w:rsid w:val="00956BD5"/>
    <w:rsid w:val="00956D42"/>
    <w:rsid w:val="00956D86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A45"/>
    <w:rsid w:val="00960B90"/>
    <w:rsid w:val="00960C0A"/>
    <w:rsid w:val="00960D86"/>
    <w:rsid w:val="00960E2F"/>
    <w:rsid w:val="00960EC4"/>
    <w:rsid w:val="009610B1"/>
    <w:rsid w:val="00961136"/>
    <w:rsid w:val="0096124D"/>
    <w:rsid w:val="0096126E"/>
    <w:rsid w:val="0096131E"/>
    <w:rsid w:val="0096158E"/>
    <w:rsid w:val="00961855"/>
    <w:rsid w:val="00961880"/>
    <w:rsid w:val="00961D10"/>
    <w:rsid w:val="00961D52"/>
    <w:rsid w:val="00961EAD"/>
    <w:rsid w:val="00961FDA"/>
    <w:rsid w:val="00962186"/>
    <w:rsid w:val="0096225E"/>
    <w:rsid w:val="009622EF"/>
    <w:rsid w:val="00962408"/>
    <w:rsid w:val="0096246C"/>
    <w:rsid w:val="0096287F"/>
    <w:rsid w:val="009628E0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9B6"/>
    <w:rsid w:val="00963A1F"/>
    <w:rsid w:val="00963DAD"/>
    <w:rsid w:val="00963F7E"/>
    <w:rsid w:val="00964060"/>
    <w:rsid w:val="009640F8"/>
    <w:rsid w:val="00964246"/>
    <w:rsid w:val="00964265"/>
    <w:rsid w:val="009642B8"/>
    <w:rsid w:val="0096451C"/>
    <w:rsid w:val="00964580"/>
    <w:rsid w:val="009648D2"/>
    <w:rsid w:val="00964C26"/>
    <w:rsid w:val="009650F9"/>
    <w:rsid w:val="009652A4"/>
    <w:rsid w:val="00965562"/>
    <w:rsid w:val="009655ED"/>
    <w:rsid w:val="00965709"/>
    <w:rsid w:val="00965C8C"/>
    <w:rsid w:val="00965D37"/>
    <w:rsid w:val="00966025"/>
    <w:rsid w:val="00966088"/>
    <w:rsid w:val="0096616D"/>
    <w:rsid w:val="00966225"/>
    <w:rsid w:val="009662FD"/>
    <w:rsid w:val="009663BE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59"/>
    <w:rsid w:val="009707EE"/>
    <w:rsid w:val="009708A6"/>
    <w:rsid w:val="00970BAE"/>
    <w:rsid w:val="009712FA"/>
    <w:rsid w:val="0097144B"/>
    <w:rsid w:val="00971585"/>
    <w:rsid w:val="00971900"/>
    <w:rsid w:val="00971A12"/>
    <w:rsid w:val="00971A3D"/>
    <w:rsid w:val="00971C71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3FF"/>
    <w:rsid w:val="009734E0"/>
    <w:rsid w:val="009735F2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562"/>
    <w:rsid w:val="0097563A"/>
    <w:rsid w:val="009757B2"/>
    <w:rsid w:val="00975826"/>
    <w:rsid w:val="0097595F"/>
    <w:rsid w:val="00975B7E"/>
    <w:rsid w:val="00975C5A"/>
    <w:rsid w:val="0097635D"/>
    <w:rsid w:val="0097639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CF4"/>
    <w:rsid w:val="00977D3B"/>
    <w:rsid w:val="009800EA"/>
    <w:rsid w:val="0098019F"/>
    <w:rsid w:val="009801A5"/>
    <w:rsid w:val="00980281"/>
    <w:rsid w:val="009804C6"/>
    <w:rsid w:val="009805FB"/>
    <w:rsid w:val="009806FB"/>
    <w:rsid w:val="0098094B"/>
    <w:rsid w:val="00980B19"/>
    <w:rsid w:val="00980CAB"/>
    <w:rsid w:val="0098109C"/>
    <w:rsid w:val="0098122F"/>
    <w:rsid w:val="009814A1"/>
    <w:rsid w:val="00981562"/>
    <w:rsid w:val="0098182A"/>
    <w:rsid w:val="00981836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5C3"/>
    <w:rsid w:val="00983616"/>
    <w:rsid w:val="0098365E"/>
    <w:rsid w:val="00983D1E"/>
    <w:rsid w:val="00983ED9"/>
    <w:rsid w:val="00983FCA"/>
    <w:rsid w:val="0098425A"/>
    <w:rsid w:val="0098434D"/>
    <w:rsid w:val="00984407"/>
    <w:rsid w:val="0098458F"/>
    <w:rsid w:val="009845CA"/>
    <w:rsid w:val="0098485D"/>
    <w:rsid w:val="0098496B"/>
    <w:rsid w:val="00984B74"/>
    <w:rsid w:val="00984D37"/>
    <w:rsid w:val="0098508C"/>
    <w:rsid w:val="0098540E"/>
    <w:rsid w:val="00985798"/>
    <w:rsid w:val="009859D9"/>
    <w:rsid w:val="009859F5"/>
    <w:rsid w:val="00985B06"/>
    <w:rsid w:val="00985B1D"/>
    <w:rsid w:val="00985C25"/>
    <w:rsid w:val="00985C9B"/>
    <w:rsid w:val="00985DBA"/>
    <w:rsid w:val="0098680E"/>
    <w:rsid w:val="009868A9"/>
    <w:rsid w:val="00986953"/>
    <w:rsid w:val="00986B26"/>
    <w:rsid w:val="00986FDE"/>
    <w:rsid w:val="009870F3"/>
    <w:rsid w:val="00987251"/>
    <w:rsid w:val="0098739F"/>
    <w:rsid w:val="009874C0"/>
    <w:rsid w:val="00987642"/>
    <w:rsid w:val="00987AC6"/>
    <w:rsid w:val="0099012F"/>
    <w:rsid w:val="009901D9"/>
    <w:rsid w:val="009903A1"/>
    <w:rsid w:val="009904C9"/>
    <w:rsid w:val="00990B45"/>
    <w:rsid w:val="00990E8B"/>
    <w:rsid w:val="00990F4B"/>
    <w:rsid w:val="009910E7"/>
    <w:rsid w:val="00991131"/>
    <w:rsid w:val="0099137E"/>
    <w:rsid w:val="009915F2"/>
    <w:rsid w:val="00991793"/>
    <w:rsid w:val="009919D3"/>
    <w:rsid w:val="00991B9E"/>
    <w:rsid w:val="0099278B"/>
    <w:rsid w:val="00992AFF"/>
    <w:rsid w:val="00992C67"/>
    <w:rsid w:val="00992DFE"/>
    <w:rsid w:val="009930F8"/>
    <w:rsid w:val="009932D5"/>
    <w:rsid w:val="009932EB"/>
    <w:rsid w:val="009932FE"/>
    <w:rsid w:val="009933A3"/>
    <w:rsid w:val="00993542"/>
    <w:rsid w:val="009935AE"/>
    <w:rsid w:val="009937C9"/>
    <w:rsid w:val="009937E0"/>
    <w:rsid w:val="00993854"/>
    <w:rsid w:val="00993A57"/>
    <w:rsid w:val="00993A58"/>
    <w:rsid w:val="00993E38"/>
    <w:rsid w:val="00994091"/>
    <w:rsid w:val="0099434A"/>
    <w:rsid w:val="00994662"/>
    <w:rsid w:val="0099494B"/>
    <w:rsid w:val="00994CF1"/>
    <w:rsid w:val="009951C1"/>
    <w:rsid w:val="00995373"/>
    <w:rsid w:val="00995791"/>
    <w:rsid w:val="0099583A"/>
    <w:rsid w:val="0099594C"/>
    <w:rsid w:val="009959E1"/>
    <w:rsid w:val="00995A53"/>
    <w:rsid w:val="00995C0C"/>
    <w:rsid w:val="00995D6B"/>
    <w:rsid w:val="00996006"/>
    <w:rsid w:val="0099608F"/>
    <w:rsid w:val="00996135"/>
    <w:rsid w:val="0099636C"/>
    <w:rsid w:val="00996925"/>
    <w:rsid w:val="009969A8"/>
    <w:rsid w:val="009969B2"/>
    <w:rsid w:val="00996C90"/>
    <w:rsid w:val="00996DBD"/>
    <w:rsid w:val="00996DBF"/>
    <w:rsid w:val="00996F36"/>
    <w:rsid w:val="00996F5A"/>
    <w:rsid w:val="0099704B"/>
    <w:rsid w:val="009970AB"/>
    <w:rsid w:val="00997349"/>
    <w:rsid w:val="009973C3"/>
    <w:rsid w:val="009977DF"/>
    <w:rsid w:val="00997859"/>
    <w:rsid w:val="00997D0F"/>
    <w:rsid w:val="009A00ED"/>
    <w:rsid w:val="009A0165"/>
    <w:rsid w:val="009A0176"/>
    <w:rsid w:val="009A02BF"/>
    <w:rsid w:val="009A0352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38A"/>
    <w:rsid w:val="009A14B5"/>
    <w:rsid w:val="009A17E9"/>
    <w:rsid w:val="009A1AEA"/>
    <w:rsid w:val="009A1B7F"/>
    <w:rsid w:val="009A1C80"/>
    <w:rsid w:val="009A1D75"/>
    <w:rsid w:val="009A1DF7"/>
    <w:rsid w:val="009A1ED0"/>
    <w:rsid w:val="009A1EF9"/>
    <w:rsid w:val="009A2067"/>
    <w:rsid w:val="009A232C"/>
    <w:rsid w:val="009A2622"/>
    <w:rsid w:val="009A2C89"/>
    <w:rsid w:val="009A2E54"/>
    <w:rsid w:val="009A3048"/>
    <w:rsid w:val="009A31CF"/>
    <w:rsid w:val="009A33A3"/>
    <w:rsid w:val="009A3794"/>
    <w:rsid w:val="009A37EA"/>
    <w:rsid w:val="009A38BF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DC7"/>
    <w:rsid w:val="009A4E21"/>
    <w:rsid w:val="009A4E98"/>
    <w:rsid w:val="009A4F7A"/>
    <w:rsid w:val="009A5108"/>
    <w:rsid w:val="009A5111"/>
    <w:rsid w:val="009A5302"/>
    <w:rsid w:val="009A5390"/>
    <w:rsid w:val="009A57B9"/>
    <w:rsid w:val="009A59C1"/>
    <w:rsid w:val="009A5A5C"/>
    <w:rsid w:val="009A5CC1"/>
    <w:rsid w:val="009A5D8E"/>
    <w:rsid w:val="009A5EF3"/>
    <w:rsid w:val="009A5F99"/>
    <w:rsid w:val="009A5FBD"/>
    <w:rsid w:val="009A615E"/>
    <w:rsid w:val="009A636F"/>
    <w:rsid w:val="009A676F"/>
    <w:rsid w:val="009A6F84"/>
    <w:rsid w:val="009A6FE4"/>
    <w:rsid w:val="009A7029"/>
    <w:rsid w:val="009A71F1"/>
    <w:rsid w:val="009A72B0"/>
    <w:rsid w:val="009A746B"/>
    <w:rsid w:val="009A7926"/>
    <w:rsid w:val="009A7BE0"/>
    <w:rsid w:val="009A7F91"/>
    <w:rsid w:val="009B0252"/>
    <w:rsid w:val="009B05E0"/>
    <w:rsid w:val="009B0AD3"/>
    <w:rsid w:val="009B0BB8"/>
    <w:rsid w:val="009B0CC8"/>
    <w:rsid w:val="009B0EFE"/>
    <w:rsid w:val="009B111E"/>
    <w:rsid w:val="009B1254"/>
    <w:rsid w:val="009B12C7"/>
    <w:rsid w:val="009B137C"/>
    <w:rsid w:val="009B15AE"/>
    <w:rsid w:val="009B1A48"/>
    <w:rsid w:val="009B1BB7"/>
    <w:rsid w:val="009B1CF4"/>
    <w:rsid w:val="009B1D6D"/>
    <w:rsid w:val="009B1F0F"/>
    <w:rsid w:val="009B1FBF"/>
    <w:rsid w:val="009B20EB"/>
    <w:rsid w:val="009B2177"/>
    <w:rsid w:val="009B22A7"/>
    <w:rsid w:val="009B235B"/>
    <w:rsid w:val="009B243A"/>
    <w:rsid w:val="009B2498"/>
    <w:rsid w:val="009B2A24"/>
    <w:rsid w:val="009B2B90"/>
    <w:rsid w:val="009B3305"/>
    <w:rsid w:val="009B34D7"/>
    <w:rsid w:val="009B3578"/>
    <w:rsid w:val="009B3739"/>
    <w:rsid w:val="009B3821"/>
    <w:rsid w:val="009B393F"/>
    <w:rsid w:val="009B3CDE"/>
    <w:rsid w:val="009B3FFA"/>
    <w:rsid w:val="009B4296"/>
    <w:rsid w:val="009B43C9"/>
    <w:rsid w:val="009B4526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4EB"/>
    <w:rsid w:val="009B55C0"/>
    <w:rsid w:val="009B55C7"/>
    <w:rsid w:val="009B55FE"/>
    <w:rsid w:val="009B58DA"/>
    <w:rsid w:val="009B59EF"/>
    <w:rsid w:val="009B5AF0"/>
    <w:rsid w:val="009B5C9C"/>
    <w:rsid w:val="009B5D4F"/>
    <w:rsid w:val="009B5DD7"/>
    <w:rsid w:val="009B6344"/>
    <w:rsid w:val="009B663C"/>
    <w:rsid w:val="009B66E6"/>
    <w:rsid w:val="009B66FE"/>
    <w:rsid w:val="009B6748"/>
    <w:rsid w:val="009B6764"/>
    <w:rsid w:val="009B67A4"/>
    <w:rsid w:val="009B67F4"/>
    <w:rsid w:val="009B6900"/>
    <w:rsid w:val="009B693A"/>
    <w:rsid w:val="009B6AB8"/>
    <w:rsid w:val="009B6ACA"/>
    <w:rsid w:val="009B6B0D"/>
    <w:rsid w:val="009B6C7D"/>
    <w:rsid w:val="009B7118"/>
    <w:rsid w:val="009B7136"/>
    <w:rsid w:val="009B714A"/>
    <w:rsid w:val="009B7180"/>
    <w:rsid w:val="009B7183"/>
    <w:rsid w:val="009B726D"/>
    <w:rsid w:val="009B72AD"/>
    <w:rsid w:val="009B73B6"/>
    <w:rsid w:val="009B75B5"/>
    <w:rsid w:val="009B7741"/>
    <w:rsid w:val="009B7AAC"/>
    <w:rsid w:val="009B7B54"/>
    <w:rsid w:val="009B7F0B"/>
    <w:rsid w:val="009B7F6D"/>
    <w:rsid w:val="009B7F72"/>
    <w:rsid w:val="009B7FC7"/>
    <w:rsid w:val="009C0000"/>
    <w:rsid w:val="009C0082"/>
    <w:rsid w:val="009C02E7"/>
    <w:rsid w:val="009C0419"/>
    <w:rsid w:val="009C0466"/>
    <w:rsid w:val="009C0783"/>
    <w:rsid w:val="009C078F"/>
    <w:rsid w:val="009C08F7"/>
    <w:rsid w:val="009C0958"/>
    <w:rsid w:val="009C0BAB"/>
    <w:rsid w:val="009C0FF1"/>
    <w:rsid w:val="009C10CD"/>
    <w:rsid w:val="009C1153"/>
    <w:rsid w:val="009C11D2"/>
    <w:rsid w:val="009C126F"/>
    <w:rsid w:val="009C1331"/>
    <w:rsid w:val="009C133D"/>
    <w:rsid w:val="009C1571"/>
    <w:rsid w:val="009C15AC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EF"/>
    <w:rsid w:val="009C3AF9"/>
    <w:rsid w:val="009C406B"/>
    <w:rsid w:val="009C40DC"/>
    <w:rsid w:val="009C431D"/>
    <w:rsid w:val="009C433D"/>
    <w:rsid w:val="009C45D6"/>
    <w:rsid w:val="009C45DC"/>
    <w:rsid w:val="009C48D0"/>
    <w:rsid w:val="009C49A6"/>
    <w:rsid w:val="009C4D91"/>
    <w:rsid w:val="009C500B"/>
    <w:rsid w:val="009C5031"/>
    <w:rsid w:val="009C5510"/>
    <w:rsid w:val="009C5A3A"/>
    <w:rsid w:val="009C5BB5"/>
    <w:rsid w:val="009C5C31"/>
    <w:rsid w:val="009C5E1C"/>
    <w:rsid w:val="009C6068"/>
    <w:rsid w:val="009C6175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C7DDC"/>
    <w:rsid w:val="009D008A"/>
    <w:rsid w:val="009D0526"/>
    <w:rsid w:val="009D0729"/>
    <w:rsid w:val="009D07E4"/>
    <w:rsid w:val="009D08C8"/>
    <w:rsid w:val="009D0918"/>
    <w:rsid w:val="009D0A92"/>
    <w:rsid w:val="009D0B5B"/>
    <w:rsid w:val="009D0B88"/>
    <w:rsid w:val="009D0CA3"/>
    <w:rsid w:val="009D0D49"/>
    <w:rsid w:val="009D115E"/>
    <w:rsid w:val="009D116E"/>
    <w:rsid w:val="009D142C"/>
    <w:rsid w:val="009D151A"/>
    <w:rsid w:val="009D172F"/>
    <w:rsid w:val="009D18EF"/>
    <w:rsid w:val="009D1B3A"/>
    <w:rsid w:val="009D1DE1"/>
    <w:rsid w:val="009D1FAA"/>
    <w:rsid w:val="009D20A4"/>
    <w:rsid w:val="009D21E9"/>
    <w:rsid w:val="009D2232"/>
    <w:rsid w:val="009D260C"/>
    <w:rsid w:val="009D26A6"/>
    <w:rsid w:val="009D27F6"/>
    <w:rsid w:val="009D28A1"/>
    <w:rsid w:val="009D2957"/>
    <w:rsid w:val="009D2999"/>
    <w:rsid w:val="009D2B23"/>
    <w:rsid w:val="009D2D40"/>
    <w:rsid w:val="009D2EF0"/>
    <w:rsid w:val="009D3196"/>
    <w:rsid w:val="009D35D8"/>
    <w:rsid w:val="009D35FB"/>
    <w:rsid w:val="009D368D"/>
    <w:rsid w:val="009D3AC6"/>
    <w:rsid w:val="009D3CE6"/>
    <w:rsid w:val="009D3E3C"/>
    <w:rsid w:val="009D3FD7"/>
    <w:rsid w:val="009D401F"/>
    <w:rsid w:val="009D403B"/>
    <w:rsid w:val="009D406F"/>
    <w:rsid w:val="009D4079"/>
    <w:rsid w:val="009D434C"/>
    <w:rsid w:val="009D4814"/>
    <w:rsid w:val="009D4973"/>
    <w:rsid w:val="009D5081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8E2"/>
    <w:rsid w:val="009D6904"/>
    <w:rsid w:val="009D6997"/>
    <w:rsid w:val="009D6ACA"/>
    <w:rsid w:val="009D6BF2"/>
    <w:rsid w:val="009D6C7F"/>
    <w:rsid w:val="009D6E6B"/>
    <w:rsid w:val="009D6EC6"/>
    <w:rsid w:val="009D6ED7"/>
    <w:rsid w:val="009D719F"/>
    <w:rsid w:val="009D75BF"/>
    <w:rsid w:val="009D7645"/>
    <w:rsid w:val="009D765C"/>
    <w:rsid w:val="009D779C"/>
    <w:rsid w:val="009D7AC3"/>
    <w:rsid w:val="009D7BE6"/>
    <w:rsid w:val="009D7C11"/>
    <w:rsid w:val="009D7CDE"/>
    <w:rsid w:val="009E008F"/>
    <w:rsid w:val="009E0113"/>
    <w:rsid w:val="009E02AE"/>
    <w:rsid w:val="009E06CB"/>
    <w:rsid w:val="009E0780"/>
    <w:rsid w:val="009E08E5"/>
    <w:rsid w:val="009E102D"/>
    <w:rsid w:val="009E1037"/>
    <w:rsid w:val="009E1073"/>
    <w:rsid w:val="009E123E"/>
    <w:rsid w:val="009E1263"/>
    <w:rsid w:val="009E15DB"/>
    <w:rsid w:val="009E1B3F"/>
    <w:rsid w:val="009E1B71"/>
    <w:rsid w:val="009E1BF3"/>
    <w:rsid w:val="009E1CD6"/>
    <w:rsid w:val="009E1E30"/>
    <w:rsid w:val="009E257B"/>
    <w:rsid w:val="009E26AF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5B1"/>
    <w:rsid w:val="009E3740"/>
    <w:rsid w:val="009E3B79"/>
    <w:rsid w:val="009E3FA8"/>
    <w:rsid w:val="009E413B"/>
    <w:rsid w:val="009E4141"/>
    <w:rsid w:val="009E41E8"/>
    <w:rsid w:val="009E4400"/>
    <w:rsid w:val="009E459C"/>
    <w:rsid w:val="009E4A18"/>
    <w:rsid w:val="009E4B3A"/>
    <w:rsid w:val="009E4BFC"/>
    <w:rsid w:val="009E4DC1"/>
    <w:rsid w:val="009E50CD"/>
    <w:rsid w:val="009E5227"/>
    <w:rsid w:val="009E5370"/>
    <w:rsid w:val="009E5596"/>
    <w:rsid w:val="009E572B"/>
    <w:rsid w:val="009E5859"/>
    <w:rsid w:val="009E5F1C"/>
    <w:rsid w:val="009E67AD"/>
    <w:rsid w:val="009E690F"/>
    <w:rsid w:val="009E69D2"/>
    <w:rsid w:val="009E69F4"/>
    <w:rsid w:val="009E6D5D"/>
    <w:rsid w:val="009E6D9D"/>
    <w:rsid w:val="009E704C"/>
    <w:rsid w:val="009E735F"/>
    <w:rsid w:val="009E7383"/>
    <w:rsid w:val="009E73CD"/>
    <w:rsid w:val="009E7C1F"/>
    <w:rsid w:val="009E7EEA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251"/>
    <w:rsid w:val="009F1365"/>
    <w:rsid w:val="009F1409"/>
    <w:rsid w:val="009F14D2"/>
    <w:rsid w:val="009F1793"/>
    <w:rsid w:val="009F18BE"/>
    <w:rsid w:val="009F1F04"/>
    <w:rsid w:val="009F20AF"/>
    <w:rsid w:val="009F2381"/>
    <w:rsid w:val="009F249E"/>
    <w:rsid w:val="009F2725"/>
    <w:rsid w:val="009F280E"/>
    <w:rsid w:val="009F28A7"/>
    <w:rsid w:val="009F290E"/>
    <w:rsid w:val="009F2922"/>
    <w:rsid w:val="009F2A92"/>
    <w:rsid w:val="009F2AB0"/>
    <w:rsid w:val="009F2ACE"/>
    <w:rsid w:val="009F2B3A"/>
    <w:rsid w:val="009F2BB5"/>
    <w:rsid w:val="009F2BD0"/>
    <w:rsid w:val="009F2CAA"/>
    <w:rsid w:val="009F301A"/>
    <w:rsid w:val="009F34A4"/>
    <w:rsid w:val="009F36A3"/>
    <w:rsid w:val="009F3815"/>
    <w:rsid w:val="009F39A1"/>
    <w:rsid w:val="009F3D29"/>
    <w:rsid w:val="009F3DE1"/>
    <w:rsid w:val="009F3E24"/>
    <w:rsid w:val="009F3F8E"/>
    <w:rsid w:val="009F4162"/>
    <w:rsid w:val="009F4332"/>
    <w:rsid w:val="009F43C6"/>
    <w:rsid w:val="009F4524"/>
    <w:rsid w:val="009F45CD"/>
    <w:rsid w:val="009F463F"/>
    <w:rsid w:val="009F46F6"/>
    <w:rsid w:val="009F4BFF"/>
    <w:rsid w:val="009F4C24"/>
    <w:rsid w:val="009F4CAF"/>
    <w:rsid w:val="009F4E73"/>
    <w:rsid w:val="009F50C3"/>
    <w:rsid w:val="009F50CA"/>
    <w:rsid w:val="009F5123"/>
    <w:rsid w:val="009F5380"/>
    <w:rsid w:val="009F55A3"/>
    <w:rsid w:val="009F55A5"/>
    <w:rsid w:val="009F5615"/>
    <w:rsid w:val="009F57BD"/>
    <w:rsid w:val="009F5874"/>
    <w:rsid w:val="009F5957"/>
    <w:rsid w:val="009F5A0B"/>
    <w:rsid w:val="009F5AEC"/>
    <w:rsid w:val="009F5B93"/>
    <w:rsid w:val="009F5BF8"/>
    <w:rsid w:val="009F62DF"/>
    <w:rsid w:val="009F641C"/>
    <w:rsid w:val="009F64FE"/>
    <w:rsid w:val="009F661B"/>
    <w:rsid w:val="009F677A"/>
    <w:rsid w:val="009F67BF"/>
    <w:rsid w:val="009F69EC"/>
    <w:rsid w:val="009F6CA3"/>
    <w:rsid w:val="009F6D18"/>
    <w:rsid w:val="009F6D4E"/>
    <w:rsid w:val="009F6EC8"/>
    <w:rsid w:val="009F7202"/>
    <w:rsid w:val="009F7476"/>
    <w:rsid w:val="009F75DB"/>
    <w:rsid w:val="009F7908"/>
    <w:rsid w:val="009F7BC0"/>
    <w:rsid w:val="009F7C48"/>
    <w:rsid w:val="009F7CC7"/>
    <w:rsid w:val="009F7D9C"/>
    <w:rsid w:val="00A0011B"/>
    <w:rsid w:val="00A001A3"/>
    <w:rsid w:val="00A00364"/>
    <w:rsid w:val="00A00780"/>
    <w:rsid w:val="00A0099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30C"/>
    <w:rsid w:val="00A0157B"/>
    <w:rsid w:val="00A015A1"/>
    <w:rsid w:val="00A0166D"/>
    <w:rsid w:val="00A01892"/>
    <w:rsid w:val="00A01958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3618"/>
    <w:rsid w:val="00A03A4F"/>
    <w:rsid w:val="00A03B40"/>
    <w:rsid w:val="00A03BC8"/>
    <w:rsid w:val="00A042A9"/>
    <w:rsid w:val="00A04465"/>
    <w:rsid w:val="00A044FB"/>
    <w:rsid w:val="00A04581"/>
    <w:rsid w:val="00A046EC"/>
    <w:rsid w:val="00A0498B"/>
    <w:rsid w:val="00A04BC4"/>
    <w:rsid w:val="00A04DF5"/>
    <w:rsid w:val="00A05205"/>
    <w:rsid w:val="00A0533E"/>
    <w:rsid w:val="00A0542A"/>
    <w:rsid w:val="00A0548A"/>
    <w:rsid w:val="00A054B8"/>
    <w:rsid w:val="00A05B8A"/>
    <w:rsid w:val="00A05D58"/>
    <w:rsid w:val="00A05DFA"/>
    <w:rsid w:val="00A05F8B"/>
    <w:rsid w:val="00A06065"/>
    <w:rsid w:val="00A06096"/>
    <w:rsid w:val="00A0617B"/>
    <w:rsid w:val="00A061BD"/>
    <w:rsid w:val="00A0662C"/>
    <w:rsid w:val="00A06870"/>
    <w:rsid w:val="00A068E2"/>
    <w:rsid w:val="00A069C7"/>
    <w:rsid w:val="00A06ABF"/>
    <w:rsid w:val="00A06B9F"/>
    <w:rsid w:val="00A06DCE"/>
    <w:rsid w:val="00A07191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AE5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CD"/>
    <w:rsid w:val="00A12E2D"/>
    <w:rsid w:val="00A12F05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66C"/>
    <w:rsid w:val="00A14880"/>
    <w:rsid w:val="00A148DA"/>
    <w:rsid w:val="00A1491B"/>
    <w:rsid w:val="00A14A3A"/>
    <w:rsid w:val="00A14A80"/>
    <w:rsid w:val="00A14D94"/>
    <w:rsid w:val="00A14EB1"/>
    <w:rsid w:val="00A150F7"/>
    <w:rsid w:val="00A15325"/>
    <w:rsid w:val="00A153D1"/>
    <w:rsid w:val="00A15954"/>
    <w:rsid w:val="00A15961"/>
    <w:rsid w:val="00A15AB2"/>
    <w:rsid w:val="00A15AE4"/>
    <w:rsid w:val="00A15B8D"/>
    <w:rsid w:val="00A15B94"/>
    <w:rsid w:val="00A15DB3"/>
    <w:rsid w:val="00A15E17"/>
    <w:rsid w:val="00A15EDA"/>
    <w:rsid w:val="00A16284"/>
    <w:rsid w:val="00A162A2"/>
    <w:rsid w:val="00A16796"/>
    <w:rsid w:val="00A168FC"/>
    <w:rsid w:val="00A16C3B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54E"/>
    <w:rsid w:val="00A206F4"/>
    <w:rsid w:val="00A20B96"/>
    <w:rsid w:val="00A20C51"/>
    <w:rsid w:val="00A20E05"/>
    <w:rsid w:val="00A20ED0"/>
    <w:rsid w:val="00A214C4"/>
    <w:rsid w:val="00A2163F"/>
    <w:rsid w:val="00A21862"/>
    <w:rsid w:val="00A21ABB"/>
    <w:rsid w:val="00A21DC3"/>
    <w:rsid w:val="00A2226E"/>
    <w:rsid w:val="00A222F1"/>
    <w:rsid w:val="00A222F9"/>
    <w:rsid w:val="00A2230F"/>
    <w:rsid w:val="00A22340"/>
    <w:rsid w:val="00A22445"/>
    <w:rsid w:val="00A22831"/>
    <w:rsid w:val="00A2288A"/>
    <w:rsid w:val="00A22929"/>
    <w:rsid w:val="00A2297F"/>
    <w:rsid w:val="00A22AA8"/>
    <w:rsid w:val="00A22D50"/>
    <w:rsid w:val="00A22D61"/>
    <w:rsid w:val="00A22DAF"/>
    <w:rsid w:val="00A23125"/>
    <w:rsid w:val="00A23156"/>
    <w:rsid w:val="00A23383"/>
    <w:rsid w:val="00A23B2C"/>
    <w:rsid w:val="00A23BB3"/>
    <w:rsid w:val="00A23DAB"/>
    <w:rsid w:val="00A23DF0"/>
    <w:rsid w:val="00A23E76"/>
    <w:rsid w:val="00A242BC"/>
    <w:rsid w:val="00A24319"/>
    <w:rsid w:val="00A2445C"/>
    <w:rsid w:val="00A244F8"/>
    <w:rsid w:val="00A24537"/>
    <w:rsid w:val="00A24634"/>
    <w:rsid w:val="00A24A9C"/>
    <w:rsid w:val="00A24B6B"/>
    <w:rsid w:val="00A25041"/>
    <w:rsid w:val="00A25275"/>
    <w:rsid w:val="00A253F0"/>
    <w:rsid w:val="00A254AC"/>
    <w:rsid w:val="00A2559B"/>
    <w:rsid w:val="00A2580F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6B8"/>
    <w:rsid w:val="00A27781"/>
    <w:rsid w:val="00A27BD6"/>
    <w:rsid w:val="00A27D46"/>
    <w:rsid w:val="00A27E3A"/>
    <w:rsid w:val="00A27F15"/>
    <w:rsid w:val="00A27F7F"/>
    <w:rsid w:val="00A305BF"/>
    <w:rsid w:val="00A3089E"/>
    <w:rsid w:val="00A30991"/>
    <w:rsid w:val="00A30993"/>
    <w:rsid w:val="00A30C16"/>
    <w:rsid w:val="00A30E2B"/>
    <w:rsid w:val="00A3109B"/>
    <w:rsid w:val="00A312B2"/>
    <w:rsid w:val="00A31402"/>
    <w:rsid w:val="00A31604"/>
    <w:rsid w:val="00A31663"/>
    <w:rsid w:val="00A3187A"/>
    <w:rsid w:val="00A31B1A"/>
    <w:rsid w:val="00A31B39"/>
    <w:rsid w:val="00A31BED"/>
    <w:rsid w:val="00A31D65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8A"/>
    <w:rsid w:val="00A32FF5"/>
    <w:rsid w:val="00A33084"/>
    <w:rsid w:val="00A332E4"/>
    <w:rsid w:val="00A333A5"/>
    <w:rsid w:val="00A334FD"/>
    <w:rsid w:val="00A336D1"/>
    <w:rsid w:val="00A336E7"/>
    <w:rsid w:val="00A33851"/>
    <w:rsid w:val="00A33876"/>
    <w:rsid w:val="00A33CA3"/>
    <w:rsid w:val="00A33DEA"/>
    <w:rsid w:val="00A33F30"/>
    <w:rsid w:val="00A341BE"/>
    <w:rsid w:val="00A341DD"/>
    <w:rsid w:val="00A342BC"/>
    <w:rsid w:val="00A34319"/>
    <w:rsid w:val="00A34A01"/>
    <w:rsid w:val="00A34A43"/>
    <w:rsid w:val="00A34BF1"/>
    <w:rsid w:val="00A34C46"/>
    <w:rsid w:val="00A34CEB"/>
    <w:rsid w:val="00A34CF7"/>
    <w:rsid w:val="00A34EBD"/>
    <w:rsid w:val="00A34F59"/>
    <w:rsid w:val="00A35083"/>
    <w:rsid w:val="00A350C4"/>
    <w:rsid w:val="00A352D4"/>
    <w:rsid w:val="00A35382"/>
    <w:rsid w:val="00A353A7"/>
    <w:rsid w:val="00A353BD"/>
    <w:rsid w:val="00A354A1"/>
    <w:rsid w:val="00A3583C"/>
    <w:rsid w:val="00A35A51"/>
    <w:rsid w:val="00A35BF6"/>
    <w:rsid w:val="00A35CCE"/>
    <w:rsid w:val="00A35E0F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8E8"/>
    <w:rsid w:val="00A40B45"/>
    <w:rsid w:val="00A40CDC"/>
    <w:rsid w:val="00A40F79"/>
    <w:rsid w:val="00A4105B"/>
    <w:rsid w:val="00A410C9"/>
    <w:rsid w:val="00A41368"/>
    <w:rsid w:val="00A41637"/>
    <w:rsid w:val="00A4186A"/>
    <w:rsid w:val="00A418A3"/>
    <w:rsid w:val="00A41AD6"/>
    <w:rsid w:val="00A41EDC"/>
    <w:rsid w:val="00A41EF5"/>
    <w:rsid w:val="00A41F1B"/>
    <w:rsid w:val="00A41FFE"/>
    <w:rsid w:val="00A420FB"/>
    <w:rsid w:val="00A4216D"/>
    <w:rsid w:val="00A422EF"/>
    <w:rsid w:val="00A42464"/>
    <w:rsid w:val="00A424E2"/>
    <w:rsid w:val="00A42505"/>
    <w:rsid w:val="00A42774"/>
    <w:rsid w:val="00A4296F"/>
    <w:rsid w:val="00A42B44"/>
    <w:rsid w:val="00A42CF7"/>
    <w:rsid w:val="00A42EC4"/>
    <w:rsid w:val="00A4326D"/>
    <w:rsid w:val="00A43405"/>
    <w:rsid w:val="00A43515"/>
    <w:rsid w:val="00A4354A"/>
    <w:rsid w:val="00A43571"/>
    <w:rsid w:val="00A43731"/>
    <w:rsid w:val="00A4375C"/>
    <w:rsid w:val="00A43ABC"/>
    <w:rsid w:val="00A43AC1"/>
    <w:rsid w:val="00A43EB9"/>
    <w:rsid w:val="00A43EC4"/>
    <w:rsid w:val="00A44085"/>
    <w:rsid w:val="00A440C9"/>
    <w:rsid w:val="00A44281"/>
    <w:rsid w:val="00A445B8"/>
    <w:rsid w:val="00A44A5D"/>
    <w:rsid w:val="00A44CB5"/>
    <w:rsid w:val="00A44D1D"/>
    <w:rsid w:val="00A44E58"/>
    <w:rsid w:val="00A45067"/>
    <w:rsid w:val="00A4512B"/>
    <w:rsid w:val="00A452EA"/>
    <w:rsid w:val="00A452EF"/>
    <w:rsid w:val="00A4532E"/>
    <w:rsid w:val="00A454C9"/>
    <w:rsid w:val="00A45518"/>
    <w:rsid w:val="00A455BA"/>
    <w:rsid w:val="00A45913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0B5"/>
    <w:rsid w:val="00A474EA"/>
    <w:rsid w:val="00A4774D"/>
    <w:rsid w:val="00A478B6"/>
    <w:rsid w:val="00A47AF0"/>
    <w:rsid w:val="00A47B9C"/>
    <w:rsid w:val="00A47F4C"/>
    <w:rsid w:val="00A501E8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1C1"/>
    <w:rsid w:val="00A5228C"/>
    <w:rsid w:val="00A5233D"/>
    <w:rsid w:val="00A52647"/>
    <w:rsid w:val="00A526C3"/>
    <w:rsid w:val="00A52A09"/>
    <w:rsid w:val="00A52A37"/>
    <w:rsid w:val="00A52AD4"/>
    <w:rsid w:val="00A52B3E"/>
    <w:rsid w:val="00A5310D"/>
    <w:rsid w:val="00A53210"/>
    <w:rsid w:val="00A5322A"/>
    <w:rsid w:val="00A5338F"/>
    <w:rsid w:val="00A533A3"/>
    <w:rsid w:val="00A53575"/>
    <w:rsid w:val="00A5358F"/>
    <w:rsid w:val="00A53633"/>
    <w:rsid w:val="00A53692"/>
    <w:rsid w:val="00A53741"/>
    <w:rsid w:val="00A53A1F"/>
    <w:rsid w:val="00A53F2C"/>
    <w:rsid w:val="00A54006"/>
    <w:rsid w:val="00A541B2"/>
    <w:rsid w:val="00A54BB9"/>
    <w:rsid w:val="00A54BF5"/>
    <w:rsid w:val="00A551CF"/>
    <w:rsid w:val="00A5543D"/>
    <w:rsid w:val="00A55511"/>
    <w:rsid w:val="00A556A9"/>
    <w:rsid w:val="00A5570E"/>
    <w:rsid w:val="00A55947"/>
    <w:rsid w:val="00A559CF"/>
    <w:rsid w:val="00A55BF2"/>
    <w:rsid w:val="00A55D03"/>
    <w:rsid w:val="00A55F02"/>
    <w:rsid w:val="00A5615E"/>
    <w:rsid w:val="00A561B1"/>
    <w:rsid w:val="00A5668A"/>
    <w:rsid w:val="00A56759"/>
    <w:rsid w:val="00A56CC8"/>
    <w:rsid w:val="00A56ED9"/>
    <w:rsid w:val="00A56F35"/>
    <w:rsid w:val="00A57050"/>
    <w:rsid w:val="00A57070"/>
    <w:rsid w:val="00A5712D"/>
    <w:rsid w:val="00A5719E"/>
    <w:rsid w:val="00A57E75"/>
    <w:rsid w:val="00A600BE"/>
    <w:rsid w:val="00A60114"/>
    <w:rsid w:val="00A6047D"/>
    <w:rsid w:val="00A60543"/>
    <w:rsid w:val="00A6062B"/>
    <w:rsid w:val="00A606DB"/>
    <w:rsid w:val="00A60854"/>
    <w:rsid w:val="00A6085B"/>
    <w:rsid w:val="00A60E8A"/>
    <w:rsid w:val="00A60F73"/>
    <w:rsid w:val="00A610EE"/>
    <w:rsid w:val="00A61335"/>
    <w:rsid w:val="00A613B1"/>
    <w:rsid w:val="00A61420"/>
    <w:rsid w:val="00A6143A"/>
    <w:rsid w:val="00A6171C"/>
    <w:rsid w:val="00A61AEF"/>
    <w:rsid w:val="00A61B95"/>
    <w:rsid w:val="00A61C01"/>
    <w:rsid w:val="00A61CAF"/>
    <w:rsid w:val="00A61D39"/>
    <w:rsid w:val="00A61F04"/>
    <w:rsid w:val="00A620D7"/>
    <w:rsid w:val="00A62200"/>
    <w:rsid w:val="00A623FB"/>
    <w:rsid w:val="00A62590"/>
    <w:rsid w:val="00A62644"/>
    <w:rsid w:val="00A62656"/>
    <w:rsid w:val="00A628EE"/>
    <w:rsid w:val="00A62A33"/>
    <w:rsid w:val="00A62D0A"/>
    <w:rsid w:val="00A62E68"/>
    <w:rsid w:val="00A62F2D"/>
    <w:rsid w:val="00A62F8E"/>
    <w:rsid w:val="00A6304C"/>
    <w:rsid w:val="00A63403"/>
    <w:rsid w:val="00A637B9"/>
    <w:rsid w:val="00A638EB"/>
    <w:rsid w:val="00A6394D"/>
    <w:rsid w:val="00A63ABC"/>
    <w:rsid w:val="00A63B98"/>
    <w:rsid w:val="00A63BF5"/>
    <w:rsid w:val="00A63F19"/>
    <w:rsid w:val="00A63F6B"/>
    <w:rsid w:val="00A63F7F"/>
    <w:rsid w:val="00A6423C"/>
    <w:rsid w:val="00A6468C"/>
    <w:rsid w:val="00A64813"/>
    <w:rsid w:val="00A64832"/>
    <w:rsid w:val="00A648DB"/>
    <w:rsid w:val="00A64980"/>
    <w:rsid w:val="00A64AD9"/>
    <w:rsid w:val="00A64BF9"/>
    <w:rsid w:val="00A64F0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16D"/>
    <w:rsid w:val="00A6617A"/>
    <w:rsid w:val="00A66358"/>
    <w:rsid w:val="00A6642E"/>
    <w:rsid w:val="00A66552"/>
    <w:rsid w:val="00A666EB"/>
    <w:rsid w:val="00A6676D"/>
    <w:rsid w:val="00A66AEF"/>
    <w:rsid w:val="00A66EE9"/>
    <w:rsid w:val="00A66F82"/>
    <w:rsid w:val="00A66FE7"/>
    <w:rsid w:val="00A672A7"/>
    <w:rsid w:val="00A6762D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654"/>
    <w:rsid w:val="00A709EA"/>
    <w:rsid w:val="00A70AF6"/>
    <w:rsid w:val="00A70C87"/>
    <w:rsid w:val="00A71015"/>
    <w:rsid w:val="00A71399"/>
    <w:rsid w:val="00A713DB"/>
    <w:rsid w:val="00A71498"/>
    <w:rsid w:val="00A7170F"/>
    <w:rsid w:val="00A717FB"/>
    <w:rsid w:val="00A71894"/>
    <w:rsid w:val="00A71A4A"/>
    <w:rsid w:val="00A72288"/>
    <w:rsid w:val="00A72347"/>
    <w:rsid w:val="00A723B3"/>
    <w:rsid w:val="00A72444"/>
    <w:rsid w:val="00A724FC"/>
    <w:rsid w:val="00A72795"/>
    <w:rsid w:val="00A72821"/>
    <w:rsid w:val="00A7291C"/>
    <w:rsid w:val="00A72C68"/>
    <w:rsid w:val="00A7309D"/>
    <w:rsid w:val="00A73145"/>
    <w:rsid w:val="00A734C7"/>
    <w:rsid w:val="00A73DEF"/>
    <w:rsid w:val="00A73E86"/>
    <w:rsid w:val="00A73ED0"/>
    <w:rsid w:val="00A73F79"/>
    <w:rsid w:val="00A74220"/>
    <w:rsid w:val="00A7432D"/>
    <w:rsid w:val="00A743FF"/>
    <w:rsid w:val="00A74598"/>
    <w:rsid w:val="00A7461C"/>
    <w:rsid w:val="00A7465D"/>
    <w:rsid w:val="00A746C9"/>
    <w:rsid w:val="00A746EC"/>
    <w:rsid w:val="00A74768"/>
    <w:rsid w:val="00A74C19"/>
    <w:rsid w:val="00A7521F"/>
    <w:rsid w:val="00A75239"/>
    <w:rsid w:val="00A7538C"/>
    <w:rsid w:val="00A75445"/>
    <w:rsid w:val="00A754AD"/>
    <w:rsid w:val="00A755D9"/>
    <w:rsid w:val="00A755E3"/>
    <w:rsid w:val="00A756BA"/>
    <w:rsid w:val="00A75714"/>
    <w:rsid w:val="00A75A85"/>
    <w:rsid w:val="00A75BBE"/>
    <w:rsid w:val="00A762CC"/>
    <w:rsid w:val="00A766A5"/>
    <w:rsid w:val="00A7687B"/>
    <w:rsid w:val="00A76950"/>
    <w:rsid w:val="00A769D7"/>
    <w:rsid w:val="00A76A6F"/>
    <w:rsid w:val="00A76BE7"/>
    <w:rsid w:val="00A7709F"/>
    <w:rsid w:val="00A770B8"/>
    <w:rsid w:val="00A77225"/>
    <w:rsid w:val="00A7722C"/>
    <w:rsid w:val="00A773DC"/>
    <w:rsid w:val="00A774CC"/>
    <w:rsid w:val="00A77602"/>
    <w:rsid w:val="00A7782F"/>
    <w:rsid w:val="00A77CD8"/>
    <w:rsid w:val="00A77D4D"/>
    <w:rsid w:val="00A77DED"/>
    <w:rsid w:val="00A77DF7"/>
    <w:rsid w:val="00A77E85"/>
    <w:rsid w:val="00A80016"/>
    <w:rsid w:val="00A80148"/>
    <w:rsid w:val="00A8043D"/>
    <w:rsid w:val="00A80445"/>
    <w:rsid w:val="00A805ED"/>
    <w:rsid w:val="00A80737"/>
    <w:rsid w:val="00A807D6"/>
    <w:rsid w:val="00A80807"/>
    <w:rsid w:val="00A80906"/>
    <w:rsid w:val="00A8098F"/>
    <w:rsid w:val="00A80A70"/>
    <w:rsid w:val="00A80CF8"/>
    <w:rsid w:val="00A80D27"/>
    <w:rsid w:val="00A80E17"/>
    <w:rsid w:val="00A80E66"/>
    <w:rsid w:val="00A81030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4A2"/>
    <w:rsid w:val="00A82778"/>
    <w:rsid w:val="00A829F3"/>
    <w:rsid w:val="00A82BEE"/>
    <w:rsid w:val="00A82E6E"/>
    <w:rsid w:val="00A830CF"/>
    <w:rsid w:val="00A83308"/>
    <w:rsid w:val="00A833B9"/>
    <w:rsid w:val="00A83445"/>
    <w:rsid w:val="00A83CBF"/>
    <w:rsid w:val="00A83DD5"/>
    <w:rsid w:val="00A84011"/>
    <w:rsid w:val="00A840A5"/>
    <w:rsid w:val="00A840D7"/>
    <w:rsid w:val="00A841A2"/>
    <w:rsid w:val="00A842C2"/>
    <w:rsid w:val="00A84348"/>
    <w:rsid w:val="00A844E7"/>
    <w:rsid w:val="00A846BF"/>
    <w:rsid w:val="00A84934"/>
    <w:rsid w:val="00A84B87"/>
    <w:rsid w:val="00A84F89"/>
    <w:rsid w:val="00A854C8"/>
    <w:rsid w:val="00A855CE"/>
    <w:rsid w:val="00A855E9"/>
    <w:rsid w:val="00A85727"/>
    <w:rsid w:val="00A857EB"/>
    <w:rsid w:val="00A85897"/>
    <w:rsid w:val="00A85A07"/>
    <w:rsid w:val="00A85A10"/>
    <w:rsid w:val="00A85B85"/>
    <w:rsid w:val="00A85D16"/>
    <w:rsid w:val="00A85DD3"/>
    <w:rsid w:val="00A86092"/>
    <w:rsid w:val="00A863FC"/>
    <w:rsid w:val="00A86526"/>
    <w:rsid w:val="00A8669E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2FE"/>
    <w:rsid w:val="00A90DC3"/>
    <w:rsid w:val="00A90E52"/>
    <w:rsid w:val="00A90F94"/>
    <w:rsid w:val="00A9113C"/>
    <w:rsid w:val="00A9148A"/>
    <w:rsid w:val="00A916C6"/>
    <w:rsid w:val="00A91B53"/>
    <w:rsid w:val="00A91B9A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A2"/>
    <w:rsid w:val="00A92DE7"/>
    <w:rsid w:val="00A933A5"/>
    <w:rsid w:val="00A933AD"/>
    <w:rsid w:val="00A934C3"/>
    <w:rsid w:val="00A93553"/>
    <w:rsid w:val="00A935DF"/>
    <w:rsid w:val="00A935EB"/>
    <w:rsid w:val="00A93628"/>
    <w:rsid w:val="00A93696"/>
    <w:rsid w:val="00A936B3"/>
    <w:rsid w:val="00A93725"/>
    <w:rsid w:val="00A93805"/>
    <w:rsid w:val="00A93BC7"/>
    <w:rsid w:val="00A93C5F"/>
    <w:rsid w:val="00A93C78"/>
    <w:rsid w:val="00A93E31"/>
    <w:rsid w:val="00A93FA5"/>
    <w:rsid w:val="00A9407F"/>
    <w:rsid w:val="00A941B2"/>
    <w:rsid w:val="00A942D5"/>
    <w:rsid w:val="00A943D2"/>
    <w:rsid w:val="00A947BD"/>
    <w:rsid w:val="00A948D6"/>
    <w:rsid w:val="00A94E56"/>
    <w:rsid w:val="00A94F33"/>
    <w:rsid w:val="00A94F95"/>
    <w:rsid w:val="00A94F9B"/>
    <w:rsid w:val="00A95099"/>
    <w:rsid w:val="00A950A4"/>
    <w:rsid w:val="00A950F7"/>
    <w:rsid w:val="00A952A8"/>
    <w:rsid w:val="00A9537A"/>
    <w:rsid w:val="00A9539E"/>
    <w:rsid w:val="00A95432"/>
    <w:rsid w:val="00A9559E"/>
    <w:rsid w:val="00A956D9"/>
    <w:rsid w:val="00A95A16"/>
    <w:rsid w:val="00A95C56"/>
    <w:rsid w:val="00A95D3B"/>
    <w:rsid w:val="00A95E2D"/>
    <w:rsid w:val="00A95F01"/>
    <w:rsid w:val="00A960A4"/>
    <w:rsid w:val="00A961D4"/>
    <w:rsid w:val="00A96457"/>
    <w:rsid w:val="00A965EB"/>
    <w:rsid w:val="00A966E8"/>
    <w:rsid w:val="00A96959"/>
    <w:rsid w:val="00A9696B"/>
    <w:rsid w:val="00A96B6F"/>
    <w:rsid w:val="00A96B80"/>
    <w:rsid w:val="00A96E15"/>
    <w:rsid w:val="00A96EB7"/>
    <w:rsid w:val="00A970F6"/>
    <w:rsid w:val="00A971F1"/>
    <w:rsid w:val="00A972A9"/>
    <w:rsid w:val="00A9730F"/>
    <w:rsid w:val="00A97622"/>
    <w:rsid w:val="00A97642"/>
    <w:rsid w:val="00A97916"/>
    <w:rsid w:val="00A97B9C"/>
    <w:rsid w:val="00A97F1B"/>
    <w:rsid w:val="00AA0342"/>
    <w:rsid w:val="00AA04B5"/>
    <w:rsid w:val="00AA06C8"/>
    <w:rsid w:val="00AA09F7"/>
    <w:rsid w:val="00AA0B27"/>
    <w:rsid w:val="00AA0CA5"/>
    <w:rsid w:val="00AA0CFA"/>
    <w:rsid w:val="00AA0F14"/>
    <w:rsid w:val="00AA11F0"/>
    <w:rsid w:val="00AA12AF"/>
    <w:rsid w:val="00AA148F"/>
    <w:rsid w:val="00AA163A"/>
    <w:rsid w:val="00AA1AAF"/>
    <w:rsid w:val="00AA1AC1"/>
    <w:rsid w:val="00AA1AFD"/>
    <w:rsid w:val="00AA1B1A"/>
    <w:rsid w:val="00AA1B67"/>
    <w:rsid w:val="00AA1C57"/>
    <w:rsid w:val="00AA1FE9"/>
    <w:rsid w:val="00AA2175"/>
    <w:rsid w:val="00AA2548"/>
    <w:rsid w:val="00AA273F"/>
    <w:rsid w:val="00AA2800"/>
    <w:rsid w:val="00AA2822"/>
    <w:rsid w:val="00AA29B9"/>
    <w:rsid w:val="00AA2E31"/>
    <w:rsid w:val="00AA32BD"/>
    <w:rsid w:val="00AA338B"/>
    <w:rsid w:val="00AA3924"/>
    <w:rsid w:val="00AA3EA9"/>
    <w:rsid w:val="00AA3F2F"/>
    <w:rsid w:val="00AA4004"/>
    <w:rsid w:val="00AA42CC"/>
    <w:rsid w:val="00AA44A4"/>
    <w:rsid w:val="00AA465C"/>
    <w:rsid w:val="00AA46CE"/>
    <w:rsid w:val="00AA4973"/>
    <w:rsid w:val="00AA4AB1"/>
    <w:rsid w:val="00AA4E5C"/>
    <w:rsid w:val="00AA50DB"/>
    <w:rsid w:val="00AA5136"/>
    <w:rsid w:val="00AA548E"/>
    <w:rsid w:val="00AA54A0"/>
    <w:rsid w:val="00AA5627"/>
    <w:rsid w:val="00AA565D"/>
    <w:rsid w:val="00AA56E5"/>
    <w:rsid w:val="00AA59CA"/>
    <w:rsid w:val="00AA5B0F"/>
    <w:rsid w:val="00AA5BCA"/>
    <w:rsid w:val="00AA5E8C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A7FE0"/>
    <w:rsid w:val="00AB012A"/>
    <w:rsid w:val="00AB0550"/>
    <w:rsid w:val="00AB09C9"/>
    <w:rsid w:val="00AB0A57"/>
    <w:rsid w:val="00AB0AD2"/>
    <w:rsid w:val="00AB0DB8"/>
    <w:rsid w:val="00AB0F32"/>
    <w:rsid w:val="00AB10EC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08E"/>
    <w:rsid w:val="00AB2125"/>
    <w:rsid w:val="00AB2150"/>
    <w:rsid w:val="00AB2183"/>
    <w:rsid w:val="00AB22AE"/>
    <w:rsid w:val="00AB22C5"/>
    <w:rsid w:val="00AB23C4"/>
    <w:rsid w:val="00AB23D9"/>
    <w:rsid w:val="00AB266D"/>
    <w:rsid w:val="00AB2741"/>
    <w:rsid w:val="00AB2808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000"/>
    <w:rsid w:val="00AB41D5"/>
    <w:rsid w:val="00AB4514"/>
    <w:rsid w:val="00AB47EE"/>
    <w:rsid w:val="00AB4823"/>
    <w:rsid w:val="00AB4965"/>
    <w:rsid w:val="00AB4D32"/>
    <w:rsid w:val="00AB53BD"/>
    <w:rsid w:val="00AB5438"/>
    <w:rsid w:val="00AB5450"/>
    <w:rsid w:val="00AB54CF"/>
    <w:rsid w:val="00AB5B01"/>
    <w:rsid w:val="00AB6044"/>
    <w:rsid w:val="00AB6171"/>
    <w:rsid w:val="00AB61F6"/>
    <w:rsid w:val="00AB62DC"/>
    <w:rsid w:val="00AB63ED"/>
    <w:rsid w:val="00AB6486"/>
    <w:rsid w:val="00AB6543"/>
    <w:rsid w:val="00AB663D"/>
    <w:rsid w:val="00AB668A"/>
    <w:rsid w:val="00AB68AC"/>
    <w:rsid w:val="00AB6B9E"/>
    <w:rsid w:val="00AB6BEA"/>
    <w:rsid w:val="00AB6CAE"/>
    <w:rsid w:val="00AB6D83"/>
    <w:rsid w:val="00AB6F80"/>
    <w:rsid w:val="00AB6FAA"/>
    <w:rsid w:val="00AB713D"/>
    <w:rsid w:val="00AB71A5"/>
    <w:rsid w:val="00AB71E3"/>
    <w:rsid w:val="00AB7271"/>
    <w:rsid w:val="00AB76EA"/>
    <w:rsid w:val="00AB7761"/>
    <w:rsid w:val="00AB79F0"/>
    <w:rsid w:val="00AB7AA0"/>
    <w:rsid w:val="00AB7D27"/>
    <w:rsid w:val="00AB7E50"/>
    <w:rsid w:val="00AB7FD9"/>
    <w:rsid w:val="00AC00F0"/>
    <w:rsid w:val="00AC0154"/>
    <w:rsid w:val="00AC0382"/>
    <w:rsid w:val="00AC09C5"/>
    <w:rsid w:val="00AC1005"/>
    <w:rsid w:val="00AC1074"/>
    <w:rsid w:val="00AC10EE"/>
    <w:rsid w:val="00AC153F"/>
    <w:rsid w:val="00AC155B"/>
    <w:rsid w:val="00AC1915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455"/>
    <w:rsid w:val="00AC3475"/>
    <w:rsid w:val="00AC352E"/>
    <w:rsid w:val="00AC362D"/>
    <w:rsid w:val="00AC37A8"/>
    <w:rsid w:val="00AC38F7"/>
    <w:rsid w:val="00AC3A8C"/>
    <w:rsid w:val="00AC3D3F"/>
    <w:rsid w:val="00AC422D"/>
    <w:rsid w:val="00AC457B"/>
    <w:rsid w:val="00AC4620"/>
    <w:rsid w:val="00AC46E7"/>
    <w:rsid w:val="00AC49B5"/>
    <w:rsid w:val="00AC4A07"/>
    <w:rsid w:val="00AC4BD6"/>
    <w:rsid w:val="00AC4C6E"/>
    <w:rsid w:val="00AC50E4"/>
    <w:rsid w:val="00AC5114"/>
    <w:rsid w:val="00AC51B6"/>
    <w:rsid w:val="00AC51E7"/>
    <w:rsid w:val="00AC5333"/>
    <w:rsid w:val="00AC5357"/>
    <w:rsid w:val="00AC55CC"/>
    <w:rsid w:val="00AC55FD"/>
    <w:rsid w:val="00AC570B"/>
    <w:rsid w:val="00AC5756"/>
    <w:rsid w:val="00AC57DA"/>
    <w:rsid w:val="00AC5803"/>
    <w:rsid w:val="00AC5A11"/>
    <w:rsid w:val="00AC5A7F"/>
    <w:rsid w:val="00AC5B12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1"/>
    <w:rsid w:val="00AD02E4"/>
    <w:rsid w:val="00AD0398"/>
    <w:rsid w:val="00AD0431"/>
    <w:rsid w:val="00AD043F"/>
    <w:rsid w:val="00AD04FF"/>
    <w:rsid w:val="00AD0500"/>
    <w:rsid w:val="00AD0551"/>
    <w:rsid w:val="00AD07C4"/>
    <w:rsid w:val="00AD097F"/>
    <w:rsid w:val="00AD09D9"/>
    <w:rsid w:val="00AD0A9B"/>
    <w:rsid w:val="00AD0C69"/>
    <w:rsid w:val="00AD1125"/>
    <w:rsid w:val="00AD1159"/>
    <w:rsid w:val="00AD1172"/>
    <w:rsid w:val="00AD1996"/>
    <w:rsid w:val="00AD1CAD"/>
    <w:rsid w:val="00AD1D41"/>
    <w:rsid w:val="00AD1D44"/>
    <w:rsid w:val="00AD1E1E"/>
    <w:rsid w:val="00AD1E4C"/>
    <w:rsid w:val="00AD2248"/>
    <w:rsid w:val="00AD23A1"/>
    <w:rsid w:val="00AD23E3"/>
    <w:rsid w:val="00AD2665"/>
    <w:rsid w:val="00AD28D1"/>
    <w:rsid w:val="00AD2966"/>
    <w:rsid w:val="00AD2AE2"/>
    <w:rsid w:val="00AD2EA6"/>
    <w:rsid w:val="00AD30CA"/>
    <w:rsid w:val="00AD3229"/>
    <w:rsid w:val="00AD3324"/>
    <w:rsid w:val="00AD3402"/>
    <w:rsid w:val="00AD3453"/>
    <w:rsid w:val="00AD3475"/>
    <w:rsid w:val="00AD35D5"/>
    <w:rsid w:val="00AD376E"/>
    <w:rsid w:val="00AD3AB0"/>
    <w:rsid w:val="00AD3BC7"/>
    <w:rsid w:val="00AD3CBA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C0F"/>
    <w:rsid w:val="00AD5C99"/>
    <w:rsid w:val="00AD5CEA"/>
    <w:rsid w:val="00AD5F36"/>
    <w:rsid w:val="00AD6028"/>
    <w:rsid w:val="00AD634B"/>
    <w:rsid w:val="00AD6485"/>
    <w:rsid w:val="00AD6732"/>
    <w:rsid w:val="00AD6791"/>
    <w:rsid w:val="00AD6A1B"/>
    <w:rsid w:val="00AD6C80"/>
    <w:rsid w:val="00AD6E3B"/>
    <w:rsid w:val="00AD6E61"/>
    <w:rsid w:val="00AD73B3"/>
    <w:rsid w:val="00AD753F"/>
    <w:rsid w:val="00AD76FC"/>
    <w:rsid w:val="00AD7740"/>
    <w:rsid w:val="00AD780F"/>
    <w:rsid w:val="00AD7A82"/>
    <w:rsid w:val="00AD7B8C"/>
    <w:rsid w:val="00AD7BFC"/>
    <w:rsid w:val="00AD7E32"/>
    <w:rsid w:val="00AD7F34"/>
    <w:rsid w:val="00AE00EA"/>
    <w:rsid w:val="00AE01D1"/>
    <w:rsid w:val="00AE023C"/>
    <w:rsid w:val="00AE024A"/>
    <w:rsid w:val="00AE0327"/>
    <w:rsid w:val="00AE03DE"/>
    <w:rsid w:val="00AE04CE"/>
    <w:rsid w:val="00AE04D9"/>
    <w:rsid w:val="00AE04E9"/>
    <w:rsid w:val="00AE0583"/>
    <w:rsid w:val="00AE0635"/>
    <w:rsid w:val="00AE0773"/>
    <w:rsid w:val="00AE087D"/>
    <w:rsid w:val="00AE09AC"/>
    <w:rsid w:val="00AE0CB3"/>
    <w:rsid w:val="00AE1758"/>
    <w:rsid w:val="00AE1822"/>
    <w:rsid w:val="00AE18D3"/>
    <w:rsid w:val="00AE199A"/>
    <w:rsid w:val="00AE19D4"/>
    <w:rsid w:val="00AE1A16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05"/>
    <w:rsid w:val="00AE369E"/>
    <w:rsid w:val="00AE370F"/>
    <w:rsid w:val="00AE384F"/>
    <w:rsid w:val="00AE3875"/>
    <w:rsid w:val="00AE3B0C"/>
    <w:rsid w:val="00AE3C25"/>
    <w:rsid w:val="00AE3FF7"/>
    <w:rsid w:val="00AE4116"/>
    <w:rsid w:val="00AE4128"/>
    <w:rsid w:val="00AE41CB"/>
    <w:rsid w:val="00AE4335"/>
    <w:rsid w:val="00AE4655"/>
    <w:rsid w:val="00AE4840"/>
    <w:rsid w:val="00AE4995"/>
    <w:rsid w:val="00AE4A4D"/>
    <w:rsid w:val="00AE4B4C"/>
    <w:rsid w:val="00AE4C0E"/>
    <w:rsid w:val="00AE4E7F"/>
    <w:rsid w:val="00AE5190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5F04"/>
    <w:rsid w:val="00AE60FD"/>
    <w:rsid w:val="00AE64B9"/>
    <w:rsid w:val="00AE68D7"/>
    <w:rsid w:val="00AE6912"/>
    <w:rsid w:val="00AE69CE"/>
    <w:rsid w:val="00AE6B23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394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3CB"/>
    <w:rsid w:val="00AF0445"/>
    <w:rsid w:val="00AF048E"/>
    <w:rsid w:val="00AF05BB"/>
    <w:rsid w:val="00AF07FE"/>
    <w:rsid w:val="00AF0987"/>
    <w:rsid w:val="00AF09BE"/>
    <w:rsid w:val="00AF0D31"/>
    <w:rsid w:val="00AF12F7"/>
    <w:rsid w:val="00AF15F7"/>
    <w:rsid w:val="00AF1677"/>
    <w:rsid w:val="00AF183F"/>
    <w:rsid w:val="00AF1ADF"/>
    <w:rsid w:val="00AF1C3F"/>
    <w:rsid w:val="00AF1D2C"/>
    <w:rsid w:val="00AF1E93"/>
    <w:rsid w:val="00AF1EEF"/>
    <w:rsid w:val="00AF2799"/>
    <w:rsid w:val="00AF2A50"/>
    <w:rsid w:val="00AF2A90"/>
    <w:rsid w:val="00AF2CCB"/>
    <w:rsid w:val="00AF2DF4"/>
    <w:rsid w:val="00AF2F44"/>
    <w:rsid w:val="00AF2F64"/>
    <w:rsid w:val="00AF3000"/>
    <w:rsid w:val="00AF32B0"/>
    <w:rsid w:val="00AF32CA"/>
    <w:rsid w:val="00AF351A"/>
    <w:rsid w:val="00AF35E4"/>
    <w:rsid w:val="00AF3648"/>
    <w:rsid w:val="00AF3691"/>
    <w:rsid w:val="00AF37BB"/>
    <w:rsid w:val="00AF37FE"/>
    <w:rsid w:val="00AF3913"/>
    <w:rsid w:val="00AF3937"/>
    <w:rsid w:val="00AF3A66"/>
    <w:rsid w:val="00AF3AEC"/>
    <w:rsid w:val="00AF3B22"/>
    <w:rsid w:val="00AF3E26"/>
    <w:rsid w:val="00AF4190"/>
    <w:rsid w:val="00AF429A"/>
    <w:rsid w:val="00AF4301"/>
    <w:rsid w:val="00AF45C7"/>
    <w:rsid w:val="00AF4749"/>
    <w:rsid w:val="00AF4832"/>
    <w:rsid w:val="00AF4BAB"/>
    <w:rsid w:val="00AF4BCC"/>
    <w:rsid w:val="00AF4C46"/>
    <w:rsid w:val="00AF4DB1"/>
    <w:rsid w:val="00AF524B"/>
    <w:rsid w:val="00AF533E"/>
    <w:rsid w:val="00AF539E"/>
    <w:rsid w:val="00AF54E0"/>
    <w:rsid w:val="00AF55E1"/>
    <w:rsid w:val="00AF568A"/>
    <w:rsid w:val="00AF57E4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AF7A0B"/>
    <w:rsid w:val="00B000B9"/>
    <w:rsid w:val="00B004D3"/>
    <w:rsid w:val="00B00637"/>
    <w:rsid w:val="00B0070C"/>
    <w:rsid w:val="00B00889"/>
    <w:rsid w:val="00B00969"/>
    <w:rsid w:val="00B00C28"/>
    <w:rsid w:val="00B00E13"/>
    <w:rsid w:val="00B00ED2"/>
    <w:rsid w:val="00B00F7C"/>
    <w:rsid w:val="00B00F8C"/>
    <w:rsid w:val="00B0123E"/>
    <w:rsid w:val="00B01954"/>
    <w:rsid w:val="00B01B2B"/>
    <w:rsid w:val="00B01B7B"/>
    <w:rsid w:val="00B01D5F"/>
    <w:rsid w:val="00B01D94"/>
    <w:rsid w:val="00B01DD6"/>
    <w:rsid w:val="00B01ED0"/>
    <w:rsid w:val="00B02038"/>
    <w:rsid w:val="00B0206B"/>
    <w:rsid w:val="00B0210A"/>
    <w:rsid w:val="00B02385"/>
    <w:rsid w:val="00B027B6"/>
    <w:rsid w:val="00B02A9C"/>
    <w:rsid w:val="00B02AE9"/>
    <w:rsid w:val="00B02D83"/>
    <w:rsid w:val="00B03113"/>
    <w:rsid w:val="00B0325E"/>
    <w:rsid w:val="00B032AF"/>
    <w:rsid w:val="00B03387"/>
    <w:rsid w:val="00B0340E"/>
    <w:rsid w:val="00B0357C"/>
    <w:rsid w:val="00B03828"/>
    <w:rsid w:val="00B03927"/>
    <w:rsid w:val="00B03ACA"/>
    <w:rsid w:val="00B03C82"/>
    <w:rsid w:val="00B03D93"/>
    <w:rsid w:val="00B03DCB"/>
    <w:rsid w:val="00B03E01"/>
    <w:rsid w:val="00B03FFA"/>
    <w:rsid w:val="00B0401F"/>
    <w:rsid w:val="00B04036"/>
    <w:rsid w:val="00B0410D"/>
    <w:rsid w:val="00B04137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625"/>
    <w:rsid w:val="00B0564A"/>
    <w:rsid w:val="00B057BE"/>
    <w:rsid w:val="00B058A1"/>
    <w:rsid w:val="00B05A29"/>
    <w:rsid w:val="00B05C5E"/>
    <w:rsid w:val="00B05D01"/>
    <w:rsid w:val="00B05E81"/>
    <w:rsid w:val="00B05F52"/>
    <w:rsid w:val="00B06152"/>
    <w:rsid w:val="00B06297"/>
    <w:rsid w:val="00B062C2"/>
    <w:rsid w:val="00B06463"/>
    <w:rsid w:val="00B0649C"/>
    <w:rsid w:val="00B064CD"/>
    <w:rsid w:val="00B064FF"/>
    <w:rsid w:val="00B06672"/>
    <w:rsid w:val="00B06928"/>
    <w:rsid w:val="00B06A10"/>
    <w:rsid w:val="00B06A82"/>
    <w:rsid w:val="00B06ACF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9E3"/>
    <w:rsid w:val="00B07A67"/>
    <w:rsid w:val="00B07C0E"/>
    <w:rsid w:val="00B07F05"/>
    <w:rsid w:val="00B07FDF"/>
    <w:rsid w:val="00B101DA"/>
    <w:rsid w:val="00B10384"/>
    <w:rsid w:val="00B103C5"/>
    <w:rsid w:val="00B10487"/>
    <w:rsid w:val="00B104B2"/>
    <w:rsid w:val="00B104F6"/>
    <w:rsid w:val="00B10CFB"/>
    <w:rsid w:val="00B10D66"/>
    <w:rsid w:val="00B10EDC"/>
    <w:rsid w:val="00B10F73"/>
    <w:rsid w:val="00B113B5"/>
    <w:rsid w:val="00B114A0"/>
    <w:rsid w:val="00B115FB"/>
    <w:rsid w:val="00B11A00"/>
    <w:rsid w:val="00B11CA8"/>
    <w:rsid w:val="00B11FBE"/>
    <w:rsid w:val="00B12332"/>
    <w:rsid w:val="00B1240D"/>
    <w:rsid w:val="00B124D6"/>
    <w:rsid w:val="00B126BC"/>
    <w:rsid w:val="00B127F1"/>
    <w:rsid w:val="00B129E6"/>
    <w:rsid w:val="00B12BF4"/>
    <w:rsid w:val="00B12EC2"/>
    <w:rsid w:val="00B12FA3"/>
    <w:rsid w:val="00B13234"/>
    <w:rsid w:val="00B13294"/>
    <w:rsid w:val="00B134A1"/>
    <w:rsid w:val="00B13959"/>
    <w:rsid w:val="00B139AA"/>
    <w:rsid w:val="00B139E3"/>
    <w:rsid w:val="00B13ADB"/>
    <w:rsid w:val="00B13D9B"/>
    <w:rsid w:val="00B1409E"/>
    <w:rsid w:val="00B1443B"/>
    <w:rsid w:val="00B1443F"/>
    <w:rsid w:val="00B14797"/>
    <w:rsid w:val="00B147D1"/>
    <w:rsid w:val="00B14815"/>
    <w:rsid w:val="00B149AB"/>
    <w:rsid w:val="00B14B3E"/>
    <w:rsid w:val="00B14C98"/>
    <w:rsid w:val="00B14D7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8F9"/>
    <w:rsid w:val="00B15C0B"/>
    <w:rsid w:val="00B15C49"/>
    <w:rsid w:val="00B15C95"/>
    <w:rsid w:val="00B15CA6"/>
    <w:rsid w:val="00B15E55"/>
    <w:rsid w:val="00B16477"/>
    <w:rsid w:val="00B16E34"/>
    <w:rsid w:val="00B1700E"/>
    <w:rsid w:val="00B1741D"/>
    <w:rsid w:val="00B17BA5"/>
    <w:rsid w:val="00B17CC1"/>
    <w:rsid w:val="00B17CD6"/>
    <w:rsid w:val="00B17CEC"/>
    <w:rsid w:val="00B17F48"/>
    <w:rsid w:val="00B17F72"/>
    <w:rsid w:val="00B20163"/>
    <w:rsid w:val="00B202B9"/>
    <w:rsid w:val="00B2052D"/>
    <w:rsid w:val="00B205B2"/>
    <w:rsid w:val="00B20658"/>
    <w:rsid w:val="00B208E1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5A"/>
    <w:rsid w:val="00B222F4"/>
    <w:rsid w:val="00B22358"/>
    <w:rsid w:val="00B223F7"/>
    <w:rsid w:val="00B2244A"/>
    <w:rsid w:val="00B2249F"/>
    <w:rsid w:val="00B226CA"/>
    <w:rsid w:val="00B22865"/>
    <w:rsid w:val="00B22B58"/>
    <w:rsid w:val="00B22BA0"/>
    <w:rsid w:val="00B22E16"/>
    <w:rsid w:val="00B22F3D"/>
    <w:rsid w:val="00B2303A"/>
    <w:rsid w:val="00B232F5"/>
    <w:rsid w:val="00B23555"/>
    <w:rsid w:val="00B235BA"/>
    <w:rsid w:val="00B235DA"/>
    <w:rsid w:val="00B237FF"/>
    <w:rsid w:val="00B23952"/>
    <w:rsid w:val="00B239D0"/>
    <w:rsid w:val="00B23A94"/>
    <w:rsid w:val="00B23AEF"/>
    <w:rsid w:val="00B23C6C"/>
    <w:rsid w:val="00B23CC5"/>
    <w:rsid w:val="00B23DF8"/>
    <w:rsid w:val="00B24566"/>
    <w:rsid w:val="00B245EF"/>
    <w:rsid w:val="00B24A20"/>
    <w:rsid w:val="00B24ABC"/>
    <w:rsid w:val="00B24DA6"/>
    <w:rsid w:val="00B24E56"/>
    <w:rsid w:val="00B24F32"/>
    <w:rsid w:val="00B25087"/>
    <w:rsid w:val="00B252CA"/>
    <w:rsid w:val="00B253F8"/>
    <w:rsid w:val="00B2567D"/>
    <w:rsid w:val="00B256E3"/>
    <w:rsid w:val="00B257CE"/>
    <w:rsid w:val="00B25948"/>
    <w:rsid w:val="00B25952"/>
    <w:rsid w:val="00B25ABC"/>
    <w:rsid w:val="00B25B02"/>
    <w:rsid w:val="00B25F18"/>
    <w:rsid w:val="00B25F26"/>
    <w:rsid w:val="00B25FDE"/>
    <w:rsid w:val="00B26133"/>
    <w:rsid w:val="00B2613C"/>
    <w:rsid w:val="00B26203"/>
    <w:rsid w:val="00B2686D"/>
    <w:rsid w:val="00B26B4F"/>
    <w:rsid w:val="00B26CAC"/>
    <w:rsid w:val="00B26D93"/>
    <w:rsid w:val="00B26DD9"/>
    <w:rsid w:val="00B26E14"/>
    <w:rsid w:val="00B26E85"/>
    <w:rsid w:val="00B26F30"/>
    <w:rsid w:val="00B27062"/>
    <w:rsid w:val="00B27239"/>
    <w:rsid w:val="00B27597"/>
    <w:rsid w:val="00B275CD"/>
    <w:rsid w:val="00B27619"/>
    <w:rsid w:val="00B27DA5"/>
    <w:rsid w:val="00B27DB9"/>
    <w:rsid w:val="00B27E5D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A24"/>
    <w:rsid w:val="00B30F42"/>
    <w:rsid w:val="00B3145A"/>
    <w:rsid w:val="00B3192D"/>
    <w:rsid w:val="00B31996"/>
    <w:rsid w:val="00B31E71"/>
    <w:rsid w:val="00B31E9F"/>
    <w:rsid w:val="00B31FDA"/>
    <w:rsid w:val="00B322AA"/>
    <w:rsid w:val="00B3239A"/>
    <w:rsid w:val="00B324EC"/>
    <w:rsid w:val="00B32548"/>
    <w:rsid w:val="00B325E4"/>
    <w:rsid w:val="00B327CB"/>
    <w:rsid w:val="00B32B68"/>
    <w:rsid w:val="00B32E66"/>
    <w:rsid w:val="00B32EDE"/>
    <w:rsid w:val="00B32F0A"/>
    <w:rsid w:val="00B337AC"/>
    <w:rsid w:val="00B339F4"/>
    <w:rsid w:val="00B33B54"/>
    <w:rsid w:val="00B33E9E"/>
    <w:rsid w:val="00B33EA1"/>
    <w:rsid w:val="00B34105"/>
    <w:rsid w:val="00B346D2"/>
    <w:rsid w:val="00B3470A"/>
    <w:rsid w:val="00B34B24"/>
    <w:rsid w:val="00B34C48"/>
    <w:rsid w:val="00B34DCD"/>
    <w:rsid w:val="00B34DE8"/>
    <w:rsid w:val="00B34EA0"/>
    <w:rsid w:val="00B34F59"/>
    <w:rsid w:val="00B34F9A"/>
    <w:rsid w:val="00B3504C"/>
    <w:rsid w:val="00B35079"/>
    <w:rsid w:val="00B35181"/>
    <w:rsid w:val="00B3534C"/>
    <w:rsid w:val="00B35894"/>
    <w:rsid w:val="00B35D41"/>
    <w:rsid w:val="00B35E1D"/>
    <w:rsid w:val="00B36074"/>
    <w:rsid w:val="00B36077"/>
    <w:rsid w:val="00B36081"/>
    <w:rsid w:val="00B361B0"/>
    <w:rsid w:val="00B362BD"/>
    <w:rsid w:val="00B366CA"/>
    <w:rsid w:val="00B36CD6"/>
    <w:rsid w:val="00B36EA2"/>
    <w:rsid w:val="00B3757C"/>
    <w:rsid w:val="00B37974"/>
    <w:rsid w:val="00B37A64"/>
    <w:rsid w:val="00B37ACE"/>
    <w:rsid w:val="00B37EF2"/>
    <w:rsid w:val="00B37EFB"/>
    <w:rsid w:val="00B37F48"/>
    <w:rsid w:val="00B37FA1"/>
    <w:rsid w:val="00B40450"/>
    <w:rsid w:val="00B40645"/>
    <w:rsid w:val="00B406B5"/>
    <w:rsid w:val="00B406C6"/>
    <w:rsid w:val="00B40742"/>
    <w:rsid w:val="00B40CF9"/>
    <w:rsid w:val="00B40D69"/>
    <w:rsid w:val="00B41036"/>
    <w:rsid w:val="00B41095"/>
    <w:rsid w:val="00B41412"/>
    <w:rsid w:val="00B41992"/>
    <w:rsid w:val="00B41B95"/>
    <w:rsid w:val="00B41D40"/>
    <w:rsid w:val="00B41D97"/>
    <w:rsid w:val="00B41FD5"/>
    <w:rsid w:val="00B421CF"/>
    <w:rsid w:val="00B4221B"/>
    <w:rsid w:val="00B422C4"/>
    <w:rsid w:val="00B423A1"/>
    <w:rsid w:val="00B423C0"/>
    <w:rsid w:val="00B42622"/>
    <w:rsid w:val="00B42BC9"/>
    <w:rsid w:val="00B42F11"/>
    <w:rsid w:val="00B42F20"/>
    <w:rsid w:val="00B4314B"/>
    <w:rsid w:val="00B432A7"/>
    <w:rsid w:val="00B432E6"/>
    <w:rsid w:val="00B4333A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8AD"/>
    <w:rsid w:val="00B44C21"/>
    <w:rsid w:val="00B44C83"/>
    <w:rsid w:val="00B44D53"/>
    <w:rsid w:val="00B44DB0"/>
    <w:rsid w:val="00B44DBA"/>
    <w:rsid w:val="00B45083"/>
    <w:rsid w:val="00B450F0"/>
    <w:rsid w:val="00B451A8"/>
    <w:rsid w:val="00B45638"/>
    <w:rsid w:val="00B456A5"/>
    <w:rsid w:val="00B45745"/>
    <w:rsid w:val="00B45C5D"/>
    <w:rsid w:val="00B45CF3"/>
    <w:rsid w:val="00B45E5B"/>
    <w:rsid w:val="00B45F78"/>
    <w:rsid w:val="00B46127"/>
    <w:rsid w:val="00B46433"/>
    <w:rsid w:val="00B4668D"/>
    <w:rsid w:val="00B46740"/>
    <w:rsid w:val="00B469AB"/>
    <w:rsid w:val="00B46DF3"/>
    <w:rsid w:val="00B46F1C"/>
    <w:rsid w:val="00B46F46"/>
    <w:rsid w:val="00B470FE"/>
    <w:rsid w:val="00B47305"/>
    <w:rsid w:val="00B47480"/>
    <w:rsid w:val="00B47BF5"/>
    <w:rsid w:val="00B47C57"/>
    <w:rsid w:val="00B50002"/>
    <w:rsid w:val="00B500AB"/>
    <w:rsid w:val="00B50528"/>
    <w:rsid w:val="00B50B30"/>
    <w:rsid w:val="00B50D51"/>
    <w:rsid w:val="00B50DF3"/>
    <w:rsid w:val="00B51041"/>
    <w:rsid w:val="00B51089"/>
    <w:rsid w:val="00B510DF"/>
    <w:rsid w:val="00B511BF"/>
    <w:rsid w:val="00B51265"/>
    <w:rsid w:val="00B5155D"/>
    <w:rsid w:val="00B519BA"/>
    <w:rsid w:val="00B51BF4"/>
    <w:rsid w:val="00B51D80"/>
    <w:rsid w:val="00B51E32"/>
    <w:rsid w:val="00B51EA6"/>
    <w:rsid w:val="00B51F59"/>
    <w:rsid w:val="00B51F99"/>
    <w:rsid w:val="00B52429"/>
    <w:rsid w:val="00B524BE"/>
    <w:rsid w:val="00B524E8"/>
    <w:rsid w:val="00B52681"/>
    <w:rsid w:val="00B527CD"/>
    <w:rsid w:val="00B52956"/>
    <w:rsid w:val="00B5295C"/>
    <w:rsid w:val="00B52A9B"/>
    <w:rsid w:val="00B52C8A"/>
    <w:rsid w:val="00B530FD"/>
    <w:rsid w:val="00B53173"/>
    <w:rsid w:val="00B536A1"/>
    <w:rsid w:val="00B53734"/>
    <w:rsid w:val="00B53B15"/>
    <w:rsid w:val="00B53BA2"/>
    <w:rsid w:val="00B53CBB"/>
    <w:rsid w:val="00B53F33"/>
    <w:rsid w:val="00B54010"/>
    <w:rsid w:val="00B54039"/>
    <w:rsid w:val="00B54322"/>
    <w:rsid w:val="00B543CF"/>
    <w:rsid w:val="00B548B0"/>
    <w:rsid w:val="00B54B06"/>
    <w:rsid w:val="00B54F77"/>
    <w:rsid w:val="00B55151"/>
    <w:rsid w:val="00B55156"/>
    <w:rsid w:val="00B55185"/>
    <w:rsid w:val="00B551AC"/>
    <w:rsid w:val="00B552F4"/>
    <w:rsid w:val="00B5544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163"/>
    <w:rsid w:val="00B56353"/>
    <w:rsid w:val="00B563C2"/>
    <w:rsid w:val="00B565EE"/>
    <w:rsid w:val="00B56BAF"/>
    <w:rsid w:val="00B56F3C"/>
    <w:rsid w:val="00B571F9"/>
    <w:rsid w:val="00B57360"/>
    <w:rsid w:val="00B57555"/>
    <w:rsid w:val="00B57F42"/>
    <w:rsid w:val="00B60029"/>
    <w:rsid w:val="00B6049F"/>
    <w:rsid w:val="00B604D5"/>
    <w:rsid w:val="00B6050A"/>
    <w:rsid w:val="00B606A0"/>
    <w:rsid w:val="00B60960"/>
    <w:rsid w:val="00B60B0E"/>
    <w:rsid w:val="00B60BD8"/>
    <w:rsid w:val="00B61116"/>
    <w:rsid w:val="00B6111C"/>
    <w:rsid w:val="00B61260"/>
    <w:rsid w:val="00B616C0"/>
    <w:rsid w:val="00B616E5"/>
    <w:rsid w:val="00B61835"/>
    <w:rsid w:val="00B6183F"/>
    <w:rsid w:val="00B6188B"/>
    <w:rsid w:val="00B61AB8"/>
    <w:rsid w:val="00B61C94"/>
    <w:rsid w:val="00B6214D"/>
    <w:rsid w:val="00B62169"/>
    <w:rsid w:val="00B62172"/>
    <w:rsid w:val="00B6240A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ECE"/>
    <w:rsid w:val="00B63F59"/>
    <w:rsid w:val="00B63F60"/>
    <w:rsid w:val="00B63FF0"/>
    <w:rsid w:val="00B641A2"/>
    <w:rsid w:val="00B6420F"/>
    <w:rsid w:val="00B642A4"/>
    <w:rsid w:val="00B642CF"/>
    <w:rsid w:val="00B64704"/>
    <w:rsid w:val="00B647AC"/>
    <w:rsid w:val="00B647B9"/>
    <w:rsid w:val="00B64A2C"/>
    <w:rsid w:val="00B64A96"/>
    <w:rsid w:val="00B64CE3"/>
    <w:rsid w:val="00B65080"/>
    <w:rsid w:val="00B65175"/>
    <w:rsid w:val="00B6533A"/>
    <w:rsid w:val="00B65394"/>
    <w:rsid w:val="00B657CD"/>
    <w:rsid w:val="00B658A0"/>
    <w:rsid w:val="00B65AC8"/>
    <w:rsid w:val="00B65D2F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784"/>
    <w:rsid w:val="00B66917"/>
    <w:rsid w:val="00B669BF"/>
    <w:rsid w:val="00B66AB2"/>
    <w:rsid w:val="00B66DB2"/>
    <w:rsid w:val="00B66F63"/>
    <w:rsid w:val="00B66F80"/>
    <w:rsid w:val="00B670EA"/>
    <w:rsid w:val="00B67366"/>
    <w:rsid w:val="00B6744A"/>
    <w:rsid w:val="00B6749A"/>
    <w:rsid w:val="00B67555"/>
    <w:rsid w:val="00B67787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33B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6DA"/>
    <w:rsid w:val="00B728C4"/>
    <w:rsid w:val="00B72ABC"/>
    <w:rsid w:val="00B72D02"/>
    <w:rsid w:val="00B72D1F"/>
    <w:rsid w:val="00B72FBB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4D5"/>
    <w:rsid w:val="00B74902"/>
    <w:rsid w:val="00B74A0D"/>
    <w:rsid w:val="00B74A85"/>
    <w:rsid w:val="00B74CAA"/>
    <w:rsid w:val="00B74D72"/>
    <w:rsid w:val="00B74E16"/>
    <w:rsid w:val="00B74E9A"/>
    <w:rsid w:val="00B74FF9"/>
    <w:rsid w:val="00B751D3"/>
    <w:rsid w:val="00B751F9"/>
    <w:rsid w:val="00B75219"/>
    <w:rsid w:val="00B7536C"/>
    <w:rsid w:val="00B753BC"/>
    <w:rsid w:val="00B756C7"/>
    <w:rsid w:val="00B75713"/>
    <w:rsid w:val="00B757BB"/>
    <w:rsid w:val="00B7581A"/>
    <w:rsid w:val="00B75980"/>
    <w:rsid w:val="00B759E6"/>
    <w:rsid w:val="00B75E1E"/>
    <w:rsid w:val="00B75E61"/>
    <w:rsid w:val="00B76211"/>
    <w:rsid w:val="00B76375"/>
    <w:rsid w:val="00B76480"/>
    <w:rsid w:val="00B764E9"/>
    <w:rsid w:val="00B76863"/>
    <w:rsid w:val="00B76969"/>
    <w:rsid w:val="00B769BD"/>
    <w:rsid w:val="00B76B6C"/>
    <w:rsid w:val="00B76C3A"/>
    <w:rsid w:val="00B76D64"/>
    <w:rsid w:val="00B772D6"/>
    <w:rsid w:val="00B773FE"/>
    <w:rsid w:val="00B777ED"/>
    <w:rsid w:val="00B7782B"/>
    <w:rsid w:val="00B77943"/>
    <w:rsid w:val="00B77A4D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DB9"/>
    <w:rsid w:val="00B80EDE"/>
    <w:rsid w:val="00B80EE2"/>
    <w:rsid w:val="00B80FDB"/>
    <w:rsid w:val="00B81178"/>
    <w:rsid w:val="00B8128E"/>
    <w:rsid w:val="00B8132E"/>
    <w:rsid w:val="00B81484"/>
    <w:rsid w:val="00B814F2"/>
    <w:rsid w:val="00B8154C"/>
    <w:rsid w:val="00B817A8"/>
    <w:rsid w:val="00B81B3D"/>
    <w:rsid w:val="00B81D58"/>
    <w:rsid w:val="00B820C5"/>
    <w:rsid w:val="00B821C1"/>
    <w:rsid w:val="00B8228F"/>
    <w:rsid w:val="00B822DE"/>
    <w:rsid w:val="00B8235F"/>
    <w:rsid w:val="00B8268D"/>
    <w:rsid w:val="00B82763"/>
    <w:rsid w:val="00B82BF4"/>
    <w:rsid w:val="00B82CC6"/>
    <w:rsid w:val="00B82D9A"/>
    <w:rsid w:val="00B82E11"/>
    <w:rsid w:val="00B82E7E"/>
    <w:rsid w:val="00B8311B"/>
    <w:rsid w:val="00B833CE"/>
    <w:rsid w:val="00B83831"/>
    <w:rsid w:val="00B8395F"/>
    <w:rsid w:val="00B83984"/>
    <w:rsid w:val="00B83C6E"/>
    <w:rsid w:val="00B83D2B"/>
    <w:rsid w:val="00B83DD0"/>
    <w:rsid w:val="00B83E91"/>
    <w:rsid w:val="00B8402C"/>
    <w:rsid w:val="00B84118"/>
    <w:rsid w:val="00B84191"/>
    <w:rsid w:val="00B84208"/>
    <w:rsid w:val="00B84288"/>
    <w:rsid w:val="00B84595"/>
    <w:rsid w:val="00B84898"/>
    <w:rsid w:val="00B84ABD"/>
    <w:rsid w:val="00B84B2E"/>
    <w:rsid w:val="00B84E6A"/>
    <w:rsid w:val="00B84FA3"/>
    <w:rsid w:val="00B850E8"/>
    <w:rsid w:val="00B852DB"/>
    <w:rsid w:val="00B8532A"/>
    <w:rsid w:val="00B8569E"/>
    <w:rsid w:val="00B857EC"/>
    <w:rsid w:val="00B858F3"/>
    <w:rsid w:val="00B85A67"/>
    <w:rsid w:val="00B85EB1"/>
    <w:rsid w:val="00B85FB2"/>
    <w:rsid w:val="00B86094"/>
    <w:rsid w:val="00B86397"/>
    <w:rsid w:val="00B865EB"/>
    <w:rsid w:val="00B8678E"/>
    <w:rsid w:val="00B8681B"/>
    <w:rsid w:val="00B8689A"/>
    <w:rsid w:val="00B86B7B"/>
    <w:rsid w:val="00B86BAC"/>
    <w:rsid w:val="00B86EC1"/>
    <w:rsid w:val="00B86F8F"/>
    <w:rsid w:val="00B87082"/>
    <w:rsid w:val="00B870EE"/>
    <w:rsid w:val="00B87189"/>
    <w:rsid w:val="00B874E3"/>
    <w:rsid w:val="00B87A65"/>
    <w:rsid w:val="00B87B26"/>
    <w:rsid w:val="00B87D86"/>
    <w:rsid w:val="00B87DCA"/>
    <w:rsid w:val="00B87E73"/>
    <w:rsid w:val="00B87FB5"/>
    <w:rsid w:val="00B90259"/>
    <w:rsid w:val="00B9029E"/>
    <w:rsid w:val="00B904B1"/>
    <w:rsid w:val="00B904B7"/>
    <w:rsid w:val="00B9058B"/>
    <w:rsid w:val="00B905CA"/>
    <w:rsid w:val="00B90771"/>
    <w:rsid w:val="00B90E4F"/>
    <w:rsid w:val="00B90E6A"/>
    <w:rsid w:val="00B90FBF"/>
    <w:rsid w:val="00B91030"/>
    <w:rsid w:val="00B91148"/>
    <w:rsid w:val="00B911DB"/>
    <w:rsid w:val="00B913D5"/>
    <w:rsid w:val="00B91473"/>
    <w:rsid w:val="00B91851"/>
    <w:rsid w:val="00B9189E"/>
    <w:rsid w:val="00B91916"/>
    <w:rsid w:val="00B919A8"/>
    <w:rsid w:val="00B919C0"/>
    <w:rsid w:val="00B919C9"/>
    <w:rsid w:val="00B91C76"/>
    <w:rsid w:val="00B91F87"/>
    <w:rsid w:val="00B92031"/>
    <w:rsid w:val="00B9222F"/>
    <w:rsid w:val="00B9224B"/>
    <w:rsid w:val="00B922B8"/>
    <w:rsid w:val="00B92556"/>
    <w:rsid w:val="00B9260E"/>
    <w:rsid w:val="00B927DF"/>
    <w:rsid w:val="00B9286D"/>
    <w:rsid w:val="00B929EF"/>
    <w:rsid w:val="00B92C35"/>
    <w:rsid w:val="00B92EFB"/>
    <w:rsid w:val="00B931D5"/>
    <w:rsid w:val="00B93662"/>
    <w:rsid w:val="00B93781"/>
    <w:rsid w:val="00B93889"/>
    <w:rsid w:val="00B93BF8"/>
    <w:rsid w:val="00B941C5"/>
    <w:rsid w:val="00B945EB"/>
    <w:rsid w:val="00B94913"/>
    <w:rsid w:val="00B94A08"/>
    <w:rsid w:val="00B94E3C"/>
    <w:rsid w:val="00B94EC0"/>
    <w:rsid w:val="00B94F44"/>
    <w:rsid w:val="00B94F91"/>
    <w:rsid w:val="00B94FB4"/>
    <w:rsid w:val="00B95141"/>
    <w:rsid w:val="00B95229"/>
    <w:rsid w:val="00B952BC"/>
    <w:rsid w:val="00B9561A"/>
    <w:rsid w:val="00B957FE"/>
    <w:rsid w:val="00B9597B"/>
    <w:rsid w:val="00B959CF"/>
    <w:rsid w:val="00B95B46"/>
    <w:rsid w:val="00B95BA8"/>
    <w:rsid w:val="00B95C35"/>
    <w:rsid w:val="00B95DBB"/>
    <w:rsid w:val="00B95E17"/>
    <w:rsid w:val="00B95EA1"/>
    <w:rsid w:val="00B95F40"/>
    <w:rsid w:val="00B95F99"/>
    <w:rsid w:val="00B95FA7"/>
    <w:rsid w:val="00B96343"/>
    <w:rsid w:val="00B964E3"/>
    <w:rsid w:val="00B96504"/>
    <w:rsid w:val="00B9651A"/>
    <w:rsid w:val="00B96524"/>
    <w:rsid w:val="00B968C7"/>
    <w:rsid w:val="00B96907"/>
    <w:rsid w:val="00B9693B"/>
    <w:rsid w:val="00B96C14"/>
    <w:rsid w:val="00B96D2C"/>
    <w:rsid w:val="00B96D45"/>
    <w:rsid w:val="00B96E4B"/>
    <w:rsid w:val="00B9720F"/>
    <w:rsid w:val="00B97422"/>
    <w:rsid w:val="00B974C9"/>
    <w:rsid w:val="00B97660"/>
    <w:rsid w:val="00B97B07"/>
    <w:rsid w:val="00B97B44"/>
    <w:rsid w:val="00B97D00"/>
    <w:rsid w:val="00B97D50"/>
    <w:rsid w:val="00B97E01"/>
    <w:rsid w:val="00BA0051"/>
    <w:rsid w:val="00BA02F4"/>
    <w:rsid w:val="00BA050C"/>
    <w:rsid w:val="00BA0964"/>
    <w:rsid w:val="00BA0B0C"/>
    <w:rsid w:val="00BA0C24"/>
    <w:rsid w:val="00BA0E84"/>
    <w:rsid w:val="00BA0EF7"/>
    <w:rsid w:val="00BA13D9"/>
    <w:rsid w:val="00BA1599"/>
    <w:rsid w:val="00BA1874"/>
    <w:rsid w:val="00BA19E6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75B"/>
    <w:rsid w:val="00BA480C"/>
    <w:rsid w:val="00BA48A5"/>
    <w:rsid w:val="00BA49E6"/>
    <w:rsid w:val="00BA4AEB"/>
    <w:rsid w:val="00BA4D8B"/>
    <w:rsid w:val="00BA52CC"/>
    <w:rsid w:val="00BA55E8"/>
    <w:rsid w:val="00BA56E1"/>
    <w:rsid w:val="00BA57FE"/>
    <w:rsid w:val="00BA5A58"/>
    <w:rsid w:val="00BA5D25"/>
    <w:rsid w:val="00BA5D5B"/>
    <w:rsid w:val="00BA6D6E"/>
    <w:rsid w:val="00BA6F6E"/>
    <w:rsid w:val="00BA719A"/>
    <w:rsid w:val="00BA739F"/>
    <w:rsid w:val="00BA7586"/>
    <w:rsid w:val="00BA761E"/>
    <w:rsid w:val="00BA7813"/>
    <w:rsid w:val="00BA7829"/>
    <w:rsid w:val="00BA7CED"/>
    <w:rsid w:val="00BA7E11"/>
    <w:rsid w:val="00BA7EB8"/>
    <w:rsid w:val="00BA7F8B"/>
    <w:rsid w:val="00BA7F98"/>
    <w:rsid w:val="00BA7FE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656"/>
    <w:rsid w:val="00BB27DC"/>
    <w:rsid w:val="00BB29E8"/>
    <w:rsid w:val="00BB2A53"/>
    <w:rsid w:val="00BB2C7E"/>
    <w:rsid w:val="00BB2FD1"/>
    <w:rsid w:val="00BB3107"/>
    <w:rsid w:val="00BB3172"/>
    <w:rsid w:val="00BB3376"/>
    <w:rsid w:val="00BB343F"/>
    <w:rsid w:val="00BB3501"/>
    <w:rsid w:val="00BB38DD"/>
    <w:rsid w:val="00BB392E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BCC"/>
    <w:rsid w:val="00BB4C4A"/>
    <w:rsid w:val="00BB4CCC"/>
    <w:rsid w:val="00BB4DC2"/>
    <w:rsid w:val="00BB50D3"/>
    <w:rsid w:val="00BB5143"/>
    <w:rsid w:val="00BB5160"/>
    <w:rsid w:val="00BB5163"/>
    <w:rsid w:val="00BB53D6"/>
    <w:rsid w:val="00BB54BA"/>
    <w:rsid w:val="00BB54D6"/>
    <w:rsid w:val="00BB5821"/>
    <w:rsid w:val="00BB586A"/>
    <w:rsid w:val="00BB5987"/>
    <w:rsid w:val="00BB5CF0"/>
    <w:rsid w:val="00BB5E0E"/>
    <w:rsid w:val="00BB5F4B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B7AFD"/>
    <w:rsid w:val="00BC0018"/>
    <w:rsid w:val="00BC01F5"/>
    <w:rsid w:val="00BC03B8"/>
    <w:rsid w:val="00BC0480"/>
    <w:rsid w:val="00BC04B4"/>
    <w:rsid w:val="00BC06C4"/>
    <w:rsid w:val="00BC07B9"/>
    <w:rsid w:val="00BC0A8F"/>
    <w:rsid w:val="00BC0CB0"/>
    <w:rsid w:val="00BC0F52"/>
    <w:rsid w:val="00BC0FB7"/>
    <w:rsid w:val="00BC13EE"/>
    <w:rsid w:val="00BC14D3"/>
    <w:rsid w:val="00BC15B8"/>
    <w:rsid w:val="00BC192B"/>
    <w:rsid w:val="00BC19AB"/>
    <w:rsid w:val="00BC1AC9"/>
    <w:rsid w:val="00BC1D11"/>
    <w:rsid w:val="00BC1E1B"/>
    <w:rsid w:val="00BC2086"/>
    <w:rsid w:val="00BC2251"/>
    <w:rsid w:val="00BC230B"/>
    <w:rsid w:val="00BC2521"/>
    <w:rsid w:val="00BC267E"/>
    <w:rsid w:val="00BC2AC8"/>
    <w:rsid w:val="00BC2BED"/>
    <w:rsid w:val="00BC2DCD"/>
    <w:rsid w:val="00BC2E45"/>
    <w:rsid w:val="00BC2F16"/>
    <w:rsid w:val="00BC2F61"/>
    <w:rsid w:val="00BC2F67"/>
    <w:rsid w:val="00BC34B9"/>
    <w:rsid w:val="00BC34C7"/>
    <w:rsid w:val="00BC34FC"/>
    <w:rsid w:val="00BC35B1"/>
    <w:rsid w:val="00BC3754"/>
    <w:rsid w:val="00BC37B7"/>
    <w:rsid w:val="00BC3A87"/>
    <w:rsid w:val="00BC3AE6"/>
    <w:rsid w:val="00BC3B42"/>
    <w:rsid w:val="00BC3D7B"/>
    <w:rsid w:val="00BC4162"/>
    <w:rsid w:val="00BC4288"/>
    <w:rsid w:val="00BC431F"/>
    <w:rsid w:val="00BC43D5"/>
    <w:rsid w:val="00BC43FA"/>
    <w:rsid w:val="00BC46D1"/>
    <w:rsid w:val="00BC46F8"/>
    <w:rsid w:val="00BC4802"/>
    <w:rsid w:val="00BC49A7"/>
    <w:rsid w:val="00BC4A3B"/>
    <w:rsid w:val="00BC4A81"/>
    <w:rsid w:val="00BC4ABD"/>
    <w:rsid w:val="00BC4CE5"/>
    <w:rsid w:val="00BC4DFF"/>
    <w:rsid w:val="00BC500E"/>
    <w:rsid w:val="00BC5138"/>
    <w:rsid w:val="00BC514B"/>
    <w:rsid w:val="00BC5745"/>
    <w:rsid w:val="00BC57B0"/>
    <w:rsid w:val="00BC5D68"/>
    <w:rsid w:val="00BC5DE8"/>
    <w:rsid w:val="00BC5F19"/>
    <w:rsid w:val="00BC60D6"/>
    <w:rsid w:val="00BC624F"/>
    <w:rsid w:val="00BC65EF"/>
    <w:rsid w:val="00BC6745"/>
    <w:rsid w:val="00BC67EA"/>
    <w:rsid w:val="00BC6836"/>
    <w:rsid w:val="00BC6949"/>
    <w:rsid w:val="00BC696B"/>
    <w:rsid w:val="00BC69D8"/>
    <w:rsid w:val="00BC6EBB"/>
    <w:rsid w:val="00BC6F75"/>
    <w:rsid w:val="00BC6F8A"/>
    <w:rsid w:val="00BC743A"/>
    <w:rsid w:val="00BC749B"/>
    <w:rsid w:val="00BC77C1"/>
    <w:rsid w:val="00BC77FB"/>
    <w:rsid w:val="00BC7823"/>
    <w:rsid w:val="00BC7AE1"/>
    <w:rsid w:val="00BC7B89"/>
    <w:rsid w:val="00BC7D0F"/>
    <w:rsid w:val="00BC7E19"/>
    <w:rsid w:val="00BC7F88"/>
    <w:rsid w:val="00BD01CD"/>
    <w:rsid w:val="00BD02A9"/>
    <w:rsid w:val="00BD02B9"/>
    <w:rsid w:val="00BD0516"/>
    <w:rsid w:val="00BD075C"/>
    <w:rsid w:val="00BD0B40"/>
    <w:rsid w:val="00BD0F2B"/>
    <w:rsid w:val="00BD1183"/>
    <w:rsid w:val="00BD11D6"/>
    <w:rsid w:val="00BD12A7"/>
    <w:rsid w:val="00BD17AD"/>
    <w:rsid w:val="00BD1990"/>
    <w:rsid w:val="00BD1B60"/>
    <w:rsid w:val="00BD2053"/>
    <w:rsid w:val="00BD2061"/>
    <w:rsid w:val="00BD20C5"/>
    <w:rsid w:val="00BD26AB"/>
    <w:rsid w:val="00BD29DE"/>
    <w:rsid w:val="00BD2A5D"/>
    <w:rsid w:val="00BD2C72"/>
    <w:rsid w:val="00BD2D1F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3C4"/>
    <w:rsid w:val="00BD43D6"/>
    <w:rsid w:val="00BD4462"/>
    <w:rsid w:val="00BD44E4"/>
    <w:rsid w:val="00BD456A"/>
    <w:rsid w:val="00BD475E"/>
    <w:rsid w:val="00BD4845"/>
    <w:rsid w:val="00BD4EC7"/>
    <w:rsid w:val="00BD5289"/>
    <w:rsid w:val="00BD52B4"/>
    <w:rsid w:val="00BD5369"/>
    <w:rsid w:val="00BD5764"/>
    <w:rsid w:val="00BD5ABF"/>
    <w:rsid w:val="00BD5E88"/>
    <w:rsid w:val="00BD5EB7"/>
    <w:rsid w:val="00BD623F"/>
    <w:rsid w:val="00BD6C1E"/>
    <w:rsid w:val="00BD6C53"/>
    <w:rsid w:val="00BD6CAC"/>
    <w:rsid w:val="00BD6D31"/>
    <w:rsid w:val="00BD6E5E"/>
    <w:rsid w:val="00BD71C7"/>
    <w:rsid w:val="00BD746C"/>
    <w:rsid w:val="00BD7563"/>
    <w:rsid w:val="00BD765D"/>
    <w:rsid w:val="00BD7AFF"/>
    <w:rsid w:val="00BD7DC1"/>
    <w:rsid w:val="00BE02C9"/>
    <w:rsid w:val="00BE0897"/>
    <w:rsid w:val="00BE0BF4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46"/>
    <w:rsid w:val="00BE2186"/>
    <w:rsid w:val="00BE247B"/>
    <w:rsid w:val="00BE2855"/>
    <w:rsid w:val="00BE2B45"/>
    <w:rsid w:val="00BE2C04"/>
    <w:rsid w:val="00BE2D14"/>
    <w:rsid w:val="00BE2EEF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3E62"/>
    <w:rsid w:val="00BE4484"/>
    <w:rsid w:val="00BE462C"/>
    <w:rsid w:val="00BE4BA7"/>
    <w:rsid w:val="00BE4C14"/>
    <w:rsid w:val="00BE4D26"/>
    <w:rsid w:val="00BE4DB8"/>
    <w:rsid w:val="00BE4E8A"/>
    <w:rsid w:val="00BE4F04"/>
    <w:rsid w:val="00BE4F10"/>
    <w:rsid w:val="00BE5026"/>
    <w:rsid w:val="00BE513E"/>
    <w:rsid w:val="00BE52CC"/>
    <w:rsid w:val="00BE545B"/>
    <w:rsid w:val="00BE5D0D"/>
    <w:rsid w:val="00BE6274"/>
    <w:rsid w:val="00BE6355"/>
    <w:rsid w:val="00BE644D"/>
    <w:rsid w:val="00BE65C2"/>
    <w:rsid w:val="00BE6639"/>
    <w:rsid w:val="00BE672D"/>
    <w:rsid w:val="00BE68DF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0D"/>
    <w:rsid w:val="00BF1055"/>
    <w:rsid w:val="00BF11F5"/>
    <w:rsid w:val="00BF12E8"/>
    <w:rsid w:val="00BF1372"/>
    <w:rsid w:val="00BF13B8"/>
    <w:rsid w:val="00BF1572"/>
    <w:rsid w:val="00BF17DE"/>
    <w:rsid w:val="00BF21ED"/>
    <w:rsid w:val="00BF237D"/>
    <w:rsid w:val="00BF24FA"/>
    <w:rsid w:val="00BF253C"/>
    <w:rsid w:val="00BF25A9"/>
    <w:rsid w:val="00BF2612"/>
    <w:rsid w:val="00BF2641"/>
    <w:rsid w:val="00BF26B6"/>
    <w:rsid w:val="00BF28C6"/>
    <w:rsid w:val="00BF2A2A"/>
    <w:rsid w:val="00BF2B87"/>
    <w:rsid w:val="00BF2F5B"/>
    <w:rsid w:val="00BF3263"/>
    <w:rsid w:val="00BF3720"/>
    <w:rsid w:val="00BF38BA"/>
    <w:rsid w:val="00BF38C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315"/>
    <w:rsid w:val="00BF554B"/>
    <w:rsid w:val="00BF55A1"/>
    <w:rsid w:val="00BF5720"/>
    <w:rsid w:val="00BF5AD0"/>
    <w:rsid w:val="00BF5B7C"/>
    <w:rsid w:val="00BF5B83"/>
    <w:rsid w:val="00BF5F91"/>
    <w:rsid w:val="00BF60AA"/>
    <w:rsid w:val="00BF612B"/>
    <w:rsid w:val="00BF62FB"/>
    <w:rsid w:val="00BF63B8"/>
    <w:rsid w:val="00BF645A"/>
    <w:rsid w:val="00BF666F"/>
    <w:rsid w:val="00BF66CF"/>
    <w:rsid w:val="00BF6997"/>
    <w:rsid w:val="00BF6B3C"/>
    <w:rsid w:val="00BF6CB9"/>
    <w:rsid w:val="00BF6D08"/>
    <w:rsid w:val="00BF6F3F"/>
    <w:rsid w:val="00BF71E9"/>
    <w:rsid w:val="00BF7256"/>
    <w:rsid w:val="00BF727C"/>
    <w:rsid w:val="00BF72BE"/>
    <w:rsid w:val="00BF7330"/>
    <w:rsid w:val="00BF7517"/>
    <w:rsid w:val="00BF75EA"/>
    <w:rsid w:val="00BF7886"/>
    <w:rsid w:val="00BF7B6A"/>
    <w:rsid w:val="00C00376"/>
    <w:rsid w:val="00C006F4"/>
    <w:rsid w:val="00C00784"/>
    <w:rsid w:val="00C007B6"/>
    <w:rsid w:val="00C00829"/>
    <w:rsid w:val="00C00951"/>
    <w:rsid w:val="00C009EB"/>
    <w:rsid w:val="00C00A45"/>
    <w:rsid w:val="00C00B0F"/>
    <w:rsid w:val="00C00C8C"/>
    <w:rsid w:val="00C00F68"/>
    <w:rsid w:val="00C00F72"/>
    <w:rsid w:val="00C01C0D"/>
    <w:rsid w:val="00C01CD7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C9C"/>
    <w:rsid w:val="00C03E9D"/>
    <w:rsid w:val="00C03F76"/>
    <w:rsid w:val="00C0401D"/>
    <w:rsid w:val="00C04168"/>
    <w:rsid w:val="00C04470"/>
    <w:rsid w:val="00C04587"/>
    <w:rsid w:val="00C04701"/>
    <w:rsid w:val="00C04850"/>
    <w:rsid w:val="00C04916"/>
    <w:rsid w:val="00C04942"/>
    <w:rsid w:val="00C04A24"/>
    <w:rsid w:val="00C04A66"/>
    <w:rsid w:val="00C050EA"/>
    <w:rsid w:val="00C05380"/>
    <w:rsid w:val="00C05631"/>
    <w:rsid w:val="00C05781"/>
    <w:rsid w:val="00C0579F"/>
    <w:rsid w:val="00C05802"/>
    <w:rsid w:val="00C05B04"/>
    <w:rsid w:val="00C05C7B"/>
    <w:rsid w:val="00C05F2A"/>
    <w:rsid w:val="00C06108"/>
    <w:rsid w:val="00C0660C"/>
    <w:rsid w:val="00C06625"/>
    <w:rsid w:val="00C0695A"/>
    <w:rsid w:val="00C06A54"/>
    <w:rsid w:val="00C06E31"/>
    <w:rsid w:val="00C07332"/>
    <w:rsid w:val="00C07703"/>
    <w:rsid w:val="00C07720"/>
    <w:rsid w:val="00C0792F"/>
    <w:rsid w:val="00C07B7C"/>
    <w:rsid w:val="00C07CFE"/>
    <w:rsid w:val="00C10407"/>
    <w:rsid w:val="00C1058C"/>
    <w:rsid w:val="00C1091B"/>
    <w:rsid w:val="00C10A56"/>
    <w:rsid w:val="00C10E5A"/>
    <w:rsid w:val="00C113A9"/>
    <w:rsid w:val="00C113AE"/>
    <w:rsid w:val="00C1146A"/>
    <w:rsid w:val="00C114A2"/>
    <w:rsid w:val="00C11503"/>
    <w:rsid w:val="00C1150B"/>
    <w:rsid w:val="00C11573"/>
    <w:rsid w:val="00C11B48"/>
    <w:rsid w:val="00C11EFF"/>
    <w:rsid w:val="00C11F04"/>
    <w:rsid w:val="00C12185"/>
    <w:rsid w:val="00C12263"/>
    <w:rsid w:val="00C1242C"/>
    <w:rsid w:val="00C12731"/>
    <w:rsid w:val="00C12A2D"/>
    <w:rsid w:val="00C12C15"/>
    <w:rsid w:val="00C12C9C"/>
    <w:rsid w:val="00C12D03"/>
    <w:rsid w:val="00C12E59"/>
    <w:rsid w:val="00C12F62"/>
    <w:rsid w:val="00C12FED"/>
    <w:rsid w:val="00C13129"/>
    <w:rsid w:val="00C13220"/>
    <w:rsid w:val="00C13261"/>
    <w:rsid w:val="00C1346D"/>
    <w:rsid w:val="00C137EF"/>
    <w:rsid w:val="00C138FC"/>
    <w:rsid w:val="00C13C75"/>
    <w:rsid w:val="00C13ECC"/>
    <w:rsid w:val="00C14065"/>
    <w:rsid w:val="00C142B3"/>
    <w:rsid w:val="00C142BF"/>
    <w:rsid w:val="00C14303"/>
    <w:rsid w:val="00C14690"/>
    <w:rsid w:val="00C146DA"/>
    <w:rsid w:val="00C147A8"/>
    <w:rsid w:val="00C14A05"/>
    <w:rsid w:val="00C14A5C"/>
    <w:rsid w:val="00C14B61"/>
    <w:rsid w:val="00C14D61"/>
    <w:rsid w:val="00C1507E"/>
    <w:rsid w:val="00C15159"/>
    <w:rsid w:val="00C1551B"/>
    <w:rsid w:val="00C1575A"/>
    <w:rsid w:val="00C15959"/>
    <w:rsid w:val="00C15AE6"/>
    <w:rsid w:val="00C15E01"/>
    <w:rsid w:val="00C15FA1"/>
    <w:rsid w:val="00C15FA6"/>
    <w:rsid w:val="00C16299"/>
    <w:rsid w:val="00C162DE"/>
    <w:rsid w:val="00C16488"/>
    <w:rsid w:val="00C166C5"/>
    <w:rsid w:val="00C168B8"/>
    <w:rsid w:val="00C168F0"/>
    <w:rsid w:val="00C16A7C"/>
    <w:rsid w:val="00C16BDD"/>
    <w:rsid w:val="00C16E53"/>
    <w:rsid w:val="00C17118"/>
    <w:rsid w:val="00C17188"/>
    <w:rsid w:val="00C1725D"/>
    <w:rsid w:val="00C1755F"/>
    <w:rsid w:val="00C17644"/>
    <w:rsid w:val="00C178B6"/>
    <w:rsid w:val="00C17958"/>
    <w:rsid w:val="00C17991"/>
    <w:rsid w:val="00C17998"/>
    <w:rsid w:val="00C17B30"/>
    <w:rsid w:val="00C17BCF"/>
    <w:rsid w:val="00C17CC0"/>
    <w:rsid w:val="00C17DD3"/>
    <w:rsid w:val="00C17EAB"/>
    <w:rsid w:val="00C20084"/>
    <w:rsid w:val="00C205A4"/>
    <w:rsid w:val="00C205EB"/>
    <w:rsid w:val="00C20779"/>
    <w:rsid w:val="00C20833"/>
    <w:rsid w:val="00C20AF3"/>
    <w:rsid w:val="00C20B6A"/>
    <w:rsid w:val="00C21040"/>
    <w:rsid w:val="00C212C7"/>
    <w:rsid w:val="00C21581"/>
    <w:rsid w:val="00C21957"/>
    <w:rsid w:val="00C219C3"/>
    <w:rsid w:val="00C21B94"/>
    <w:rsid w:val="00C21C60"/>
    <w:rsid w:val="00C21D7C"/>
    <w:rsid w:val="00C21E9E"/>
    <w:rsid w:val="00C21EE4"/>
    <w:rsid w:val="00C2213E"/>
    <w:rsid w:val="00C221E1"/>
    <w:rsid w:val="00C22230"/>
    <w:rsid w:val="00C22519"/>
    <w:rsid w:val="00C2286C"/>
    <w:rsid w:val="00C229DF"/>
    <w:rsid w:val="00C22AA4"/>
    <w:rsid w:val="00C22B1C"/>
    <w:rsid w:val="00C22B30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3FE9"/>
    <w:rsid w:val="00C2415E"/>
    <w:rsid w:val="00C242D0"/>
    <w:rsid w:val="00C24781"/>
    <w:rsid w:val="00C247B5"/>
    <w:rsid w:val="00C24994"/>
    <w:rsid w:val="00C24B6C"/>
    <w:rsid w:val="00C24E16"/>
    <w:rsid w:val="00C24E50"/>
    <w:rsid w:val="00C252E1"/>
    <w:rsid w:val="00C25338"/>
    <w:rsid w:val="00C253DA"/>
    <w:rsid w:val="00C25AA1"/>
    <w:rsid w:val="00C25B8A"/>
    <w:rsid w:val="00C25CEA"/>
    <w:rsid w:val="00C25E47"/>
    <w:rsid w:val="00C25EE1"/>
    <w:rsid w:val="00C2636E"/>
    <w:rsid w:val="00C267B0"/>
    <w:rsid w:val="00C2685E"/>
    <w:rsid w:val="00C26C97"/>
    <w:rsid w:val="00C26F70"/>
    <w:rsid w:val="00C26FC2"/>
    <w:rsid w:val="00C26FC3"/>
    <w:rsid w:val="00C27048"/>
    <w:rsid w:val="00C270B1"/>
    <w:rsid w:val="00C273D9"/>
    <w:rsid w:val="00C2747A"/>
    <w:rsid w:val="00C276C4"/>
    <w:rsid w:val="00C27751"/>
    <w:rsid w:val="00C27759"/>
    <w:rsid w:val="00C2778C"/>
    <w:rsid w:val="00C2784B"/>
    <w:rsid w:val="00C278F1"/>
    <w:rsid w:val="00C279A1"/>
    <w:rsid w:val="00C27C55"/>
    <w:rsid w:val="00C27C7D"/>
    <w:rsid w:val="00C27D99"/>
    <w:rsid w:val="00C27E20"/>
    <w:rsid w:val="00C30075"/>
    <w:rsid w:val="00C306BD"/>
    <w:rsid w:val="00C308EB"/>
    <w:rsid w:val="00C30D07"/>
    <w:rsid w:val="00C30DEF"/>
    <w:rsid w:val="00C30F20"/>
    <w:rsid w:val="00C30F55"/>
    <w:rsid w:val="00C310AE"/>
    <w:rsid w:val="00C31173"/>
    <w:rsid w:val="00C3119F"/>
    <w:rsid w:val="00C31453"/>
    <w:rsid w:val="00C31745"/>
    <w:rsid w:val="00C317A4"/>
    <w:rsid w:val="00C31B40"/>
    <w:rsid w:val="00C320B9"/>
    <w:rsid w:val="00C321EB"/>
    <w:rsid w:val="00C3257F"/>
    <w:rsid w:val="00C32670"/>
    <w:rsid w:val="00C326BF"/>
    <w:rsid w:val="00C32711"/>
    <w:rsid w:val="00C32729"/>
    <w:rsid w:val="00C327D5"/>
    <w:rsid w:val="00C32B2E"/>
    <w:rsid w:val="00C330FF"/>
    <w:rsid w:val="00C3314B"/>
    <w:rsid w:val="00C331D5"/>
    <w:rsid w:val="00C3326A"/>
    <w:rsid w:val="00C332CE"/>
    <w:rsid w:val="00C33338"/>
    <w:rsid w:val="00C33398"/>
    <w:rsid w:val="00C33402"/>
    <w:rsid w:val="00C3367E"/>
    <w:rsid w:val="00C33904"/>
    <w:rsid w:val="00C33B12"/>
    <w:rsid w:val="00C33DBC"/>
    <w:rsid w:val="00C33E43"/>
    <w:rsid w:val="00C33EB7"/>
    <w:rsid w:val="00C33F13"/>
    <w:rsid w:val="00C33F9A"/>
    <w:rsid w:val="00C34008"/>
    <w:rsid w:val="00C3405A"/>
    <w:rsid w:val="00C34078"/>
    <w:rsid w:val="00C34164"/>
    <w:rsid w:val="00C34191"/>
    <w:rsid w:val="00C3437F"/>
    <w:rsid w:val="00C345E6"/>
    <w:rsid w:val="00C34752"/>
    <w:rsid w:val="00C3495E"/>
    <w:rsid w:val="00C34A76"/>
    <w:rsid w:val="00C34BC0"/>
    <w:rsid w:val="00C34E85"/>
    <w:rsid w:val="00C35538"/>
    <w:rsid w:val="00C3579C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38"/>
    <w:rsid w:val="00C370E8"/>
    <w:rsid w:val="00C371B6"/>
    <w:rsid w:val="00C3748A"/>
    <w:rsid w:val="00C379A1"/>
    <w:rsid w:val="00C37ADE"/>
    <w:rsid w:val="00C37C7E"/>
    <w:rsid w:val="00C37CE7"/>
    <w:rsid w:val="00C40486"/>
    <w:rsid w:val="00C40649"/>
    <w:rsid w:val="00C40B4F"/>
    <w:rsid w:val="00C40C3C"/>
    <w:rsid w:val="00C40E05"/>
    <w:rsid w:val="00C41774"/>
    <w:rsid w:val="00C423D2"/>
    <w:rsid w:val="00C4248C"/>
    <w:rsid w:val="00C425C2"/>
    <w:rsid w:val="00C4265A"/>
    <w:rsid w:val="00C42879"/>
    <w:rsid w:val="00C4293C"/>
    <w:rsid w:val="00C42A0F"/>
    <w:rsid w:val="00C42B9B"/>
    <w:rsid w:val="00C42C6F"/>
    <w:rsid w:val="00C42E51"/>
    <w:rsid w:val="00C42E95"/>
    <w:rsid w:val="00C42FE9"/>
    <w:rsid w:val="00C43335"/>
    <w:rsid w:val="00C43391"/>
    <w:rsid w:val="00C43443"/>
    <w:rsid w:val="00C43637"/>
    <w:rsid w:val="00C43683"/>
    <w:rsid w:val="00C43687"/>
    <w:rsid w:val="00C43701"/>
    <w:rsid w:val="00C4371B"/>
    <w:rsid w:val="00C439A7"/>
    <w:rsid w:val="00C43B0E"/>
    <w:rsid w:val="00C43B7F"/>
    <w:rsid w:val="00C43B93"/>
    <w:rsid w:val="00C43E8D"/>
    <w:rsid w:val="00C44013"/>
    <w:rsid w:val="00C441EC"/>
    <w:rsid w:val="00C44349"/>
    <w:rsid w:val="00C4439E"/>
    <w:rsid w:val="00C443B2"/>
    <w:rsid w:val="00C44588"/>
    <w:rsid w:val="00C445E6"/>
    <w:rsid w:val="00C44660"/>
    <w:rsid w:val="00C4474E"/>
    <w:rsid w:val="00C44791"/>
    <w:rsid w:val="00C44A6C"/>
    <w:rsid w:val="00C44C5E"/>
    <w:rsid w:val="00C44F13"/>
    <w:rsid w:val="00C4576B"/>
    <w:rsid w:val="00C458DE"/>
    <w:rsid w:val="00C45998"/>
    <w:rsid w:val="00C45A49"/>
    <w:rsid w:val="00C45C68"/>
    <w:rsid w:val="00C45DC3"/>
    <w:rsid w:val="00C45E2F"/>
    <w:rsid w:val="00C45E36"/>
    <w:rsid w:val="00C460D0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0A5D"/>
    <w:rsid w:val="00C50AF3"/>
    <w:rsid w:val="00C510F3"/>
    <w:rsid w:val="00C512A3"/>
    <w:rsid w:val="00C512CD"/>
    <w:rsid w:val="00C5140A"/>
    <w:rsid w:val="00C514C4"/>
    <w:rsid w:val="00C51670"/>
    <w:rsid w:val="00C518AC"/>
    <w:rsid w:val="00C519CD"/>
    <w:rsid w:val="00C51C98"/>
    <w:rsid w:val="00C51C9D"/>
    <w:rsid w:val="00C51CED"/>
    <w:rsid w:val="00C51FA4"/>
    <w:rsid w:val="00C51FDB"/>
    <w:rsid w:val="00C52064"/>
    <w:rsid w:val="00C52329"/>
    <w:rsid w:val="00C5251D"/>
    <w:rsid w:val="00C52549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9"/>
    <w:rsid w:val="00C53DED"/>
    <w:rsid w:val="00C53F4E"/>
    <w:rsid w:val="00C54001"/>
    <w:rsid w:val="00C5435D"/>
    <w:rsid w:val="00C54869"/>
    <w:rsid w:val="00C54A10"/>
    <w:rsid w:val="00C54B12"/>
    <w:rsid w:val="00C54B7F"/>
    <w:rsid w:val="00C54C2E"/>
    <w:rsid w:val="00C54F88"/>
    <w:rsid w:val="00C54FC4"/>
    <w:rsid w:val="00C5504E"/>
    <w:rsid w:val="00C550AB"/>
    <w:rsid w:val="00C5563D"/>
    <w:rsid w:val="00C55863"/>
    <w:rsid w:val="00C55A5C"/>
    <w:rsid w:val="00C55B66"/>
    <w:rsid w:val="00C563A4"/>
    <w:rsid w:val="00C56651"/>
    <w:rsid w:val="00C56819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5B7"/>
    <w:rsid w:val="00C5779A"/>
    <w:rsid w:val="00C577B3"/>
    <w:rsid w:val="00C578AD"/>
    <w:rsid w:val="00C5791F"/>
    <w:rsid w:val="00C5796D"/>
    <w:rsid w:val="00C57A51"/>
    <w:rsid w:val="00C57A5D"/>
    <w:rsid w:val="00C6030A"/>
    <w:rsid w:val="00C60315"/>
    <w:rsid w:val="00C60421"/>
    <w:rsid w:val="00C604E9"/>
    <w:rsid w:val="00C605E2"/>
    <w:rsid w:val="00C605E4"/>
    <w:rsid w:val="00C60791"/>
    <w:rsid w:val="00C60CEC"/>
    <w:rsid w:val="00C60D9A"/>
    <w:rsid w:val="00C610A0"/>
    <w:rsid w:val="00C611B1"/>
    <w:rsid w:val="00C61453"/>
    <w:rsid w:val="00C615BC"/>
    <w:rsid w:val="00C61661"/>
    <w:rsid w:val="00C61680"/>
    <w:rsid w:val="00C617B0"/>
    <w:rsid w:val="00C61A7E"/>
    <w:rsid w:val="00C61B14"/>
    <w:rsid w:val="00C61B84"/>
    <w:rsid w:val="00C61C89"/>
    <w:rsid w:val="00C61DAA"/>
    <w:rsid w:val="00C61F81"/>
    <w:rsid w:val="00C620DE"/>
    <w:rsid w:val="00C622D9"/>
    <w:rsid w:val="00C6247A"/>
    <w:rsid w:val="00C625FD"/>
    <w:rsid w:val="00C6266C"/>
    <w:rsid w:val="00C62766"/>
    <w:rsid w:val="00C627EE"/>
    <w:rsid w:val="00C62B97"/>
    <w:rsid w:val="00C62CF2"/>
    <w:rsid w:val="00C62F94"/>
    <w:rsid w:val="00C62FE7"/>
    <w:rsid w:val="00C63045"/>
    <w:rsid w:val="00C630F5"/>
    <w:rsid w:val="00C63197"/>
    <w:rsid w:val="00C633C5"/>
    <w:rsid w:val="00C63400"/>
    <w:rsid w:val="00C6364C"/>
    <w:rsid w:val="00C636CE"/>
    <w:rsid w:val="00C63860"/>
    <w:rsid w:val="00C638D2"/>
    <w:rsid w:val="00C63A90"/>
    <w:rsid w:val="00C63BE6"/>
    <w:rsid w:val="00C63D49"/>
    <w:rsid w:val="00C63D7D"/>
    <w:rsid w:val="00C63EC5"/>
    <w:rsid w:val="00C64121"/>
    <w:rsid w:val="00C641B1"/>
    <w:rsid w:val="00C641CA"/>
    <w:rsid w:val="00C64268"/>
    <w:rsid w:val="00C64335"/>
    <w:rsid w:val="00C64399"/>
    <w:rsid w:val="00C64490"/>
    <w:rsid w:val="00C646DE"/>
    <w:rsid w:val="00C646FC"/>
    <w:rsid w:val="00C64900"/>
    <w:rsid w:val="00C64961"/>
    <w:rsid w:val="00C649BE"/>
    <w:rsid w:val="00C64AD4"/>
    <w:rsid w:val="00C64B2F"/>
    <w:rsid w:val="00C64BB0"/>
    <w:rsid w:val="00C651B2"/>
    <w:rsid w:val="00C65267"/>
    <w:rsid w:val="00C65316"/>
    <w:rsid w:val="00C65411"/>
    <w:rsid w:val="00C65629"/>
    <w:rsid w:val="00C65666"/>
    <w:rsid w:val="00C65E7E"/>
    <w:rsid w:val="00C6602E"/>
    <w:rsid w:val="00C662BB"/>
    <w:rsid w:val="00C66361"/>
    <w:rsid w:val="00C66449"/>
    <w:rsid w:val="00C669D1"/>
    <w:rsid w:val="00C66BCF"/>
    <w:rsid w:val="00C66BFF"/>
    <w:rsid w:val="00C66CD6"/>
    <w:rsid w:val="00C66D3E"/>
    <w:rsid w:val="00C66EA2"/>
    <w:rsid w:val="00C671BE"/>
    <w:rsid w:val="00C673CA"/>
    <w:rsid w:val="00C6758D"/>
    <w:rsid w:val="00C676D1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179"/>
    <w:rsid w:val="00C7030D"/>
    <w:rsid w:val="00C703B4"/>
    <w:rsid w:val="00C70488"/>
    <w:rsid w:val="00C7049D"/>
    <w:rsid w:val="00C706AB"/>
    <w:rsid w:val="00C70713"/>
    <w:rsid w:val="00C70BBE"/>
    <w:rsid w:val="00C70C5D"/>
    <w:rsid w:val="00C714BF"/>
    <w:rsid w:val="00C71584"/>
    <w:rsid w:val="00C71618"/>
    <w:rsid w:val="00C71659"/>
    <w:rsid w:val="00C718D4"/>
    <w:rsid w:val="00C71A33"/>
    <w:rsid w:val="00C722E5"/>
    <w:rsid w:val="00C7245A"/>
    <w:rsid w:val="00C72493"/>
    <w:rsid w:val="00C727D5"/>
    <w:rsid w:val="00C729DF"/>
    <w:rsid w:val="00C72EE5"/>
    <w:rsid w:val="00C73058"/>
    <w:rsid w:val="00C7336C"/>
    <w:rsid w:val="00C73C61"/>
    <w:rsid w:val="00C73C7B"/>
    <w:rsid w:val="00C73E75"/>
    <w:rsid w:val="00C73EFB"/>
    <w:rsid w:val="00C74058"/>
    <w:rsid w:val="00C74137"/>
    <w:rsid w:val="00C7421C"/>
    <w:rsid w:val="00C7439D"/>
    <w:rsid w:val="00C74469"/>
    <w:rsid w:val="00C746B8"/>
    <w:rsid w:val="00C747A1"/>
    <w:rsid w:val="00C749F5"/>
    <w:rsid w:val="00C74A7E"/>
    <w:rsid w:val="00C74AC8"/>
    <w:rsid w:val="00C75165"/>
    <w:rsid w:val="00C752FB"/>
    <w:rsid w:val="00C7562C"/>
    <w:rsid w:val="00C75754"/>
    <w:rsid w:val="00C75841"/>
    <w:rsid w:val="00C75913"/>
    <w:rsid w:val="00C75B14"/>
    <w:rsid w:val="00C75D3E"/>
    <w:rsid w:val="00C75EE5"/>
    <w:rsid w:val="00C7629C"/>
    <w:rsid w:val="00C76373"/>
    <w:rsid w:val="00C76872"/>
    <w:rsid w:val="00C769E0"/>
    <w:rsid w:val="00C76A0E"/>
    <w:rsid w:val="00C76ACA"/>
    <w:rsid w:val="00C76CFA"/>
    <w:rsid w:val="00C76D42"/>
    <w:rsid w:val="00C77203"/>
    <w:rsid w:val="00C772E2"/>
    <w:rsid w:val="00C776F8"/>
    <w:rsid w:val="00C77774"/>
    <w:rsid w:val="00C77909"/>
    <w:rsid w:val="00C77A23"/>
    <w:rsid w:val="00C77BC2"/>
    <w:rsid w:val="00C77CAA"/>
    <w:rsid w:val="00C77CE6"/>
    <w:rsid w:val="00C77D84"/>
    <w:rsid w:val="00C8036E"/>
    <w:rsid w:val="00C80446"/>
    <w:rsid w:val="00C805EC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4D5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149"/>
    <w:rsid w:val="00C83201"/>
    <w:rsid w:val="00C8325D"/>
    <w:rsid w:val="00C832A1"/>
    <w:rsid w:val="00C83448"/>
    <w:rsid w:val="00C83527"/>
    <w:rsid w:val="00C839B3"/>
    <w:rsid w:val="00C839EB"/>
    <w:rsid w:val="00C83DB2"/>
    <w:rsid w:val="00C83E00"/>
    <w:rsid w:val="00C83FDD"/>
    <w:rsid w:val="00C840A1"/>
    <w:rsid w:val="00C845C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50D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87DA8"/>
    <w:rsid w:val="00C90020"/>
    <w:rsid w:val="00C9014C"/>
    <w:rsid w:val="00C903D9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85"/>
    <w:rsid w:val="00C91395"/>
    <w:rsid w:val="00C91676"/>
    <w:rsid w:val="00C918A1"/>
    <w:rsid w:val="00C91D65"/>
    <w:rsid w:val="00C91E90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88F"/>
    <w:rsid w:val="00C92B8F"/>
    <w:rsid w:val="00C92BBF"/>
    <w:rsid w:val="00C92CBD"/>
    <w:rsid w:val="00C92E3B"/>
    <w:rsid w:val="00C92FFD"/>
    <w:rsid w:val="00C93061"/>
    <w:rsid w:val="00C9336D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0B"/>
    <w:rsid w:val="00C9484D"/>
    <w:rsid w:val="00C94A0C"/>
    <w:rsid w:val="00C94ACE"/>
    <w:rsid w:val="00C94B61"/>
    <w:rsid w:val="00C94BEE"/>
    <w:rsid w:val="00C94C4C"/>
    <w:rsid w:val="00C94D1A"/>
    <w:rsid w:val="00C94F8A"/>
    <w:rsid w:val="00C95100"/>
    <w:rsid w:val="00C951B1"/>
    <w:rsid w:val="00C95615"/>
    <w:rsid w:val="00C9564D"/>
    <w:rsid w:val="00C958F5"/>
    <w:rsid w:val="00C95B33"/>
    <w:rsid w:val="00C95CD7"/>
    <w:rsid w:val="00C95E19"/>
    <w:rsid w:val="00C95EF8"/>
    <w:rsid w:val="00C95EF9"/>
    <w:rsid w:val="00C95FB2"/>
    <w:rsid w:val="00C95FB3"/>
    <w:rsid w:val="00C96389"/>
    <w:rsid w:val="00C96431"/>
    <w:rsid w:val="00C9648C"/>
    <w:rsid w:val="00C96625"/>
    <w:rsid w:val="00C96761"/>
    <w:rsid w:val="00C9690B"/>
    <w:rsid w:val="00C96919"/>
    <w:rsid w:val="00C96DFD"/>
    <w:rsid w:val="00C96EDD"/>
    <w:rsid w:val="00C9715C"/>
    <w:rsid w:val="00C9715E"/>
    <w:rsid w:val="00C97259"/>
    <w:rsid w:val="00C975AA"/>
    <w:rsid w:val="00C9760A"/>
    <w:rsid w:val="00C9761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36"/>
    <w:rsid w:val="00CA1EB2"/>
    <w:rsid w:val="00CA1EC9"/>
    <w:rsid w:val="00CA206A"/>
    <w:rsid w:val="00CA214F"/>
    <w:rsid w:val="00CA22CC"/>
    <w:rsid w:val="00CA2554"/>
    <w:rsid w:val="00CA25A6"/>
    <w:rsid w:val="00CA2937"/>
    <w:rsid w:val="00CA2BAC"/>
    <w:rsid w:val="00CA2DBD"/>
    <w:rsid w:val="00CA2E4B"/>
    <w:rsid w:val="00CA3176"/>
    <w:rsid w:val="00CA3277"/>
    <w:rsid w:val="00CA33A7"/>
    <w:rsid w:val="00CA33C8"/>
    <w:rsid w:val="00CA347E"/>
    <w:rsid w:val="00CA35AE"/>
    <w:rsid w:val="00CA39C7"/>
    <w:rsid w:val="00CA3AD9"/>
    <w:rsid w:val="00CA3D9C"/>
    <w:rsid w:val="00CA3DBB"/>
    <w:rsid w:val="00CA3F94"/>
    <w:rsid w:val="00CA4AE8"/>
    <w:rsid w:val="00CA4D15"/>
    <w:rsid w:val="00CA4D4E"/>
    <w:rsid w:val="00CA4D5C"/>
    <w:rsid w:val="00CA4E00"/>
    <w:rsid w:val="00CA4E5A"/>
    <w:rsid w:val="00CA518D"/>
    <w:rsid w:val="00CA535A"/>
    <w:rsid w:val="00CA537F"/>
    <w:rsid w:val="00CA54F1"/>
    <w:rsid w:val="00CA5638"/>
    <w:rsid w:val="00CA5741"/>
    <w:rsid w:val="00CA59EB"/>
    <w:rsid w:val="00CA5AEB"/>
    <w:rsid w:val="00CA5F25"/>
    <w:rsid w:val="00CA6032"/>
    <w:rsid w:val="00CA623D"/>
    <w:rsid w:val="00CA6471"/>
    <w:rsid w:val="00CA689A"/>
    <w:rsid w:val="00CA689E"/>
    <w:rsid w:val="00CA6BBB"/>
    <w:rsid w:val="00CA6EA0"/>
    <w:rsid w:val="00CA6EFB"/>
    <w:rsid w:val="00CA6F74"/>
    <w:rsid w:val="00CA7003"/>
    <w:rsid w:val="00CA71CA"/>
    <w:rsid w:val="00CA7281"/>
    <w:rsid w:val="00CA728B"/>
    <w:rsid w:val="00CA740A"/>
    <w:rsid w:val="00CA7583"/>
    <w:rsid w:val="00CA76FF"/>
    <w:rsid w:val="00CA77CB"/>
    <w:rsid w:val="00CA7DA5"/>
    <w:rsid w:val="00CA7DE4"/>
    <w:rsid w:val="00CA7F5B"/>
    <w:rsid w:val="00CA7F62"/>
    <w:rsid w:val="00CB00A0"/>
    <w:rsid w:val="00CB01A0"/>
    <w:rsid w:val="00CB0255"/>
    <w:rsid w:val="00CB042A"/>
    <w:rsid w:val="00CB0783"/>
    <w:rsid w:val="00CB09E5"/>
    <w:rsid w:val="00CB0B47"/>
    <w:rsid w:val="00CB1042"/>
    <w:rsid w:val="00CB10AF"/>
    <w:rsid w:val="00CB10BF"/>
    <w:rsid w:val="00CB1150"/>
    <w:rsid w:val="00CB1359"/>
    <w:rsid w:val="00CB1579"/>
    <w:rsid w:val="00CB1730"/>
    <w:rsid w:val="00CB1794"/>
    <w:rsid w:val="00CB17BE"/>
    <w:rsid w:val="00CB1CD1"/>
    <w:rsid w:val="00CB201E"/>
    <w:rsid w:val="00CB20D4"/>
    <w:rsid w:val="00CB20F0"/>
    <w:rsid w:val="00CB252C"/>
    <w:rsid w:val="00CB2557"/>
    <w:rsid w:val="00CB26B8"/>
    <w:rsid w:val="00CB2893"/>
    <w:rsid w:val="00CB298C"/>
    <w:rsid w:val="00CB2A0C"/>
    <w:rsid w:val="00CB2BAA"/>
    <w:rsid w:val="00CB2D2D"/>
    <w:rsid w:val="00CB3056"/>
    <w:rsid w:val="00CB3147"/>
    <w:rsid w:val="00CB3212"/>
    <w:rsid w:val="00CB32DD"/>
    <w:rsid w:val="00CB34F2"/>
    <w:rsid w:val="00CB35E8"/>
    <w:rsid w:val="00CB36CF"/>
    <w:rsid w:val="00CB3702"/>
    <w:rsid w:val="00CB3761"/>
    <w:rsid w:val="00CB3827"/>
    <w:rsid w:val="00CB39DD"/>
    <w:rsid w:val="00CB3A10"/>
    <w:rsid w:val="00CB3AF6"/>
    <w:rsid w:val="00CB3C29"/>
    <w:rsid w:val="00CB40D4"/>
    <w:rsid w:val="00CB42CD"/>
    <w:rsid w:val="00CB45FE"/>
    <w:rsid w:val="00CB4618"/>
    <w:rsid w:val="00CB4764"/>
    <w:rsid w:val="00CB490A"/>
    <w:rsid w:val="00CB4DA4"/>
    <w:rsid w:val="00CB5040"/>
    <w:rsid w:val="00CB509B"/>
    <w:rsid w:val="00CB51A6"/>
    <w:rsid w:val="00CB51AC"/>
    <w:rsid w:val="00CB5340"/>
    <w:rsid w:val="00CB5AB2"/>
    <w:rsid w:val="00CB5CDA"/>
    <w:rsid w:val="00CB5E87"/>
    <w:rsid w:val="00CB5FC0"/>
    <w:rsid w:val="00CB60F7"/>
    <w:rsid w:val="00CB6350"/>
    <w:rsid w:val="00CB67B7"/>
    <w:rsid w:val="00CB6A57"/>
    <w:rsid w:val="00CB6D10"/>
    <w:rsid w:val="00CB6DA1"/>
    <w:rsid w:val="00CB6FB4"/>
    <w:rsid w:val="00CB6FB5"/>
    <w:rsid w:val="00CB742F"/>
    <w:rsid w:val="00CB7587"/>
    <w:rsid w:val="00CB7730"/>
    <w:rsid w:val="00CB7D2F"/>
    <w:rsid w:val="00CC0252"/>
    <w:rsid w:val="00CC0254"/>
    <w:rsid w:val="00CC036F"/>
    <w:rsid w:val="00CC0431"/>
    <w:rsid w:val="00CC0487"/>
    <w:rsid w:val="00CC06DD"/>
    <w:rsid w:val="00CC0711"/>
    <w:rsid w:val="00CC080F"/>
    <w:rsid w:val="00CC09D7"/>
    <w:rsid w:val="00CC0D70"/>
    <w:rsid w:val="00CC0DB6"/>
    <w:rsid w:val="00CC1023"/>
    <w:rsid w:val="00CC103A"/>
    <w:rsid w:val="00CC11AE"/>
    <w:rsid w:val="00CC14EC"/>
    <w:rsid w:val="00CC1602"/>
    <w:rsid w:val="00CC1668"/>
    <w:rsid w:val="00CC191A"/>
    <w:rsid w:val="00CC1B13"/>
    <w:rsid w:val="00CC1B18"/>
    <w:rsid w:val="00CC1B73"/>
    <w:rsid w:val="00CC1C7D"/>
    <w:rsid w:val="00CC1E2E"/>
    <w:rsid w:val="00CC1E75"/>
    <w:rsid w:val="00CC1F9C"/>
    <w:rsid w:val="00CC1FD8"/>
    <w:rsid w:val="00CC24C4"/>
    <w:rsid w:val="00CC2502"/>
    <w:rsid w:val="00CC2539"/>
    <w:rsid w:val="00CC2752"/>
    <w:rsid w:val="00CC290F"/>
    <w:rsid w:val="00CC2B4C"/>
    <w:rsid w:val="00CC2BA9"/>
    <w:rsid w:val="00CC2D8C"/>
    <w:rsid w:val="00CC2F29"/>
    <w:rsid w:val="00CC319F"/>
    <w:rsid w:val="00CC31F0"/>
    <w:rsid w:val="00CC353C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0DB"/>
    <w:rsid w:val="00CC5427"/>
    <w:rsid w:val="00CC54AC"/>
    <w:rsid w:val="00CC560C"/>
    <w:rsid w:val="00CC5653"/>
    <w:rsid w:val="00CC5B84"/>
    <w:rsid w:val="00CC5BA9"/>
    <w:rsid w:val="00CC5F81"/>
    <w:rsid w:val="00CC6065"/>
    <w:rsid w:val="00CC62C9"/>
    <w:rsid w:val="00CC62DE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3BC"/>
    <w:rsid w:val="00CC7469"/>
    <w:rsid w:val="00CC7876"/>
    <w:rsid w:val="00CC7970"/>
    <w:rsid w:val="00CD0079"/>
    <w:rsid w:val="00CD04A1"/>
    <w:rsid w:val="00CD04A7"/>
    <w:rsid w:val="00CD05E5"/>
    <w:rsid w:val="00CD0870"/>
    <w:rsid w:val="00CD08E5"/>
    <w:rsid w:val="00CD0A32"/>
    <w:rsid w:val="00CD0AA3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7A3"/>
    <w:rsid w:val="00CD2819"/>
    <w:rsid w:val="00CD2AFE"/>
    <w:rsid w:val="00CD2B8D"/>
    <w:rsid w:val="00CD2BD1"/>
    <w:rsid w:val="00CD2C0F"/>
    <w:rsid w:val="00CD2D52"/>
    <w:rsid w:val="00CD2EE4"/>
    <w:rsid w:val="00CD325F"/>
    <w:rsid w:val="00CD32E4"/>
    <w:rsid w:val="00CD33BA"/>
    <w:rsid w:val="00CD36E4"/>
    <w:rsid w:val="00CD392B"/>
    <w:rsid w:val="00CD3C3E"/>
    <w:rsid w:val="00CD3E06"/>
    <w:rsid w:val="00CD3F4E"/>
    <w:rsid w:val="00CD42D6"/>
    <w:rsid w:val="00CD43BF"/>
    <w:rsid w:val="00CD4866"/>
    <w:rsid w:val="00CD4971"/>
    <w:rsid w:val="00CD4A04"/>
    <w:rsid w:val="00CD4F08"/>
    <w:rsid w:val="00CD4F17"/>
    <w:rsid w:val="00CD4F3D"/>
    <w:rsid w:val="00CD4FA9"/>
    <w:rsid w:val="00CD5177"/>
    <w:rsid w:val="00CD5331"/>
    <w:rsid w:val="00CD58D7"/>
    <w:rsid w:val="00CD59C8"/>
    <w:rsid w:val="00CD5A71"/>
    <w:rsid w:val="00CD5C93"/>
    <w:rsid w:val="00CD5D73"/>
    <w:rsid w:val="00CD5EA5"/>
    <w:rsid w:val="00CD5EFE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6D49"/>
    <w:rsid w:val="00CD7063"/>
    <w:rsid w:val="00CD70EE"/>
    <w:rsid w:val="00CD717A"/>
    <w:rsid w:val="00CD7201"/>
    <w:rsid w:val="00CD7312"/>
    <w:rsid w:val="00CD74F4"/>
    <w:rsid w:val="00CD767A"/>
    <w:rsid w:val="00CD7689"/>
    <w:rsid w:val="00CD785D"/>
    <w:rsid w:val="00CD79C5"/>
    <w:rsid w:val="00CD79D2"/>
    <w:rsid w:val="00CD79E3"/>
    <w:rsid w:val="00CD7D82"/>
    <w:rsid w:val="00CD7E18"/>
    <w:rsid w:val="00CD7F3B"/>
    <w:rsid w:val="00CD7F65"/>
    <w:rsid w:val="00CE020C"/>
    <w:rsid w:val="00CE05A5"/>
    <w:rsid w:val="00CE07FF"/>
    <w:rsid w:val="00CE0ABB"/>
    <w:rsid w:val="00CE0B34"/>
    <w:rsid w:val="00CE0BA0"/>
    <w:rsid w:val="00CE0D8A"/>
    <w:rsid w:val="00CE0DB2"/>
    <w:rsid w:val="00CE107C"/>
    <w:rsid w:val="00CE13FF"/>
    <w:rsid w:val="00CE1607"/>
    <w:rsid w:val="00CE1A6B"/>
    <w:rsid w:val="00CE1CC9"/>
    <w:rsid w:val="00CE1E49"/>
    <w:rsid w:val="00CE2040"/>
    <w:rsid w:val="00CE20A9"/>
    <w:rsid w:val="00CE21F6"/>
    <w:rsid w:val="00CE22AC"/>
    <w:rsid w:val="00CE24C2"/>
    <w:rsid w:val="00CE268B"/>
    <w:rsid w:val="00CE2B4D"/>
    <w:rsid w:val="00CE2E0A"/>
    <w:rsid w:val="00CE2FD4"/>
    <w:rsid w:val="00CE2FF2"/>
    <w:rsid w:val="00CE307B"/>
    <w:rsid w:val="00CE348F"/>
    <w:rsid w:val="00CE39DB"/>
    <w:rsid w:val="00CE3B7C"/>
    <w:rsid w:val="00CE3CFB"/>
    <w:rsid w:val="00CE3F07"/>
    <w:rsid w:val="00CE3F93"/>
    <w:rsid w:val="00CE40A4"/>
    <w:rsid w:val="00CE4521"/>
    <w:rsid w:val="00CE4B2B"/>
    <w:rsid w:val="00CE4CA2"/>
    <w:rsid w:val="00CE4EA3"/>
    <w:rsid w:val="00CE4FC7"/>
    <w:rsid w:val="00CE5009"/>
    <w:rsid w:val="00CE5431"/>
    <w:rsid w:val="00CE5503"/>
    <w:rsid w:val="00CE572A"/>
    <w:rsid w:val="00CE5A0F"/>
    <w:rsid w:val="00CE5A40"/>
    <w:rsid w:val="00CE5BEE"/>
    <w:rsid w:val="00CE5C2B"/>
    <w:rsid w:val="00CE6225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E7D5B"/>
    <w:rsid w:val="00CE7FB3"/>
    <w:rsid w:val="00CF000E"/>
    <w:rsid w:val="00CF010D"/>
    <w:rsid w:val="00CF02AC"/>
    <w:rsid w:val="00CF03BE"/>
    <w:rsid w:val="00CF0525"/>
    <w:rsid w:val="00CF0596"/>
    <w:rsid w:val="00CF0930"/>
    <w:rsid w:val="00CF0B93"/>
    <w:rsid w:val="00CF0F3D"/>
    <w:rsid w:val="00CF10FC"/>
    <w:rsid w:val="00CF111F"/>
    <w:rsid w:val="00CF12A6"/>
    <w:rsid w:val="00CF15AA"/>
    <w:rsid w:val="00CF16BC"/>
    <w:rsid w:val="00CF16D7"/>
    <w:rsid w:val="00CF1759"/>
    <w:rsid w:val="00CF17C2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02D"/>
    <w:rsid w:val="00CF32EF"/>
    <w:rsid w:val="00CF350F"/>
    <w:rsid w:val="00CF36A9"/>
    <w:rsid w:val="00CF3B0D"/>
    <w:rsid w:val="00CF3F75"/>
    <w:rsid w:val="00CF3FCF"/>
    <w:rsid w:val="00CF428B"/>
    <w:rsid w:val="00CF4291"/>
    <w:rsid w:val="00CF44BE"/>
    <w:rsid w:val="00CF4658"/>
    <w:rsid w:val="00CF4916"/>
    <w:rsid w:val="00CF4C30"/>
    <w:rsid w:val="00CF4E6C"/>
    <w:rsid w:val="00CF4F3E"/>
    <w:rsid w:val="00CF503E"/>
    <w:rsid w:val="00CF5148"/>
    <w:rsid w:val="00CF514B"/>
    <w:rsid w:val="00CF51BB"/>
    <w:rsid w:val="00CF55BE"/>
    <w:rsid w:val="00CF59F6"/>
    <w:rsid w:val="00CF652D"/>
    <w:rsid w:val="00CF660A"/>
    <w:rsid w:val="00CF6641"/>
    <w:rsid w:val="00CF6732"/>
    <w:rsid w:val="00CF6D28"/>
    <w:rsid w:val="00CF6E82"/>
    <w:rsid w:val="00CF6F1A"/>
    <w:rsid w:val="00CF727A"/>
    <w:rsid w:val="00CF731C"/>
    <w:rsid w:val="00CF7366"/>
    <w:rsid w:val="00CF7390"/>
    <w:rsid w:val="00CF760F"/>
    <w:rsid w:val="00CF7939"/>
    <w:rsid w:val="00CF79D3"/>
    <w:rsid w:val="00CF79ED"/>
    <w:rsid w:val="00CF7A67"/>
    <w:rsid w:val="00CF7AE7"/>
    <w:rsid w:val="00CF7B96"/>
    <w:rsid w:val="00CF7C0F"/>
    <w:rsid w:val="00CF7CAF"/>
    <w:rsid w:val="00CF7FC0"/>
    <w:rsid w:val="00D00101"/>
    <w:rsid w:val="00D00203"/>
    <w:rsid w:val="00D00380"/>
    <w:rsid w:val="00D00423"/>
    <w:rsid w:val="00D0042E"/>
    <w:rsid w:val="00D00563"/>
    <w:rsid w:val="00D00765"/>
    <w:rsid w:val="00D00A98"/>
    <w:rsid w:val="00D00BE0"/>
    <w:rsid w:val="00D00FB2"/>
    <w:rsid w:val="00D010CF"/>
    <w:rsid w:val="00D01191"/>
    <w:rsid w:val="00D01999"/>
    <w:rsid w:val="00D019BB"/>
    <w:rsid w:val="00D01A2B"/>
    <w:rsid w:val="00D01D44"/>
    <w:rsid w:val="00D02048"/>
    <w:rsid w:val="00D023DA"/>
    <w:rsid w:val="00D0273C"/>
    <w:rsid w:val="00D02DC8"/>
    <w:rsid w:val="00D02E70"/>
    <w:rsid w:val="00D02FB9"/>
    <w:rsid w:val="00D0312E"/>
    <w:rsid w:val="00D03562"/>
    <w:rsid w:val="00D036B5"/>
    <w:rsid w:val="00D03A32"/>
    <w:rsid w:val="00D03B4E"/>
    <w:rsid w:val="00D03CAA"/>
    <w:rsid w:val="00D03DDF"/>
    <w:rsid w:val="00D03ED7"/>
    <w:rsid w:val="00D0440E"/>
    <w:rsid w:val="00D04673"/>
    <w:rsid w:val="00D046BF"/>
    <w:rsid w:val="00D046D9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8F9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715"/>
    <w:rsid w:val="00D10C4D"/>
    <w:rsid w:val="00D10E9B"/>
    <w:rsid w:val="00D10FE8"/>
    <w:rsid w:val="00D11004"/>
    <w:rsid w:val="00D110C5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12F"/>
    <w:rsid w:val="00D1223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318"/>
    <w:rsid w:val="00D13439"/>
    <w:rsid w:val="00D134B0"/>
    <w:rsid w:val="00D13552"/>
    <w:rsid w:val="00D13570"/>
    <w:rsid w:val="00D1394F"/>
    <w:rsid w:val="00D13A44"/>
    <w:rsid w:val="00D13AD0"/>
    <w:rsid w:val="00D13AF6"/>
    <w:rsid w:val="00D13B0C"/>
    <w:rsid w:val="00D13B54"/>
    <w:rsid w:val="00D13C62"/>
    <w:rsid w:val="00D13EFF"/>
    <w:rsid w:val="00D13FA0"/>
    <w:rsid w:val="00D13FB2"/>
    <w:rsid w:val="00D14247"/>
    <w:rsid w:val="00D147EF"/>
    <w:rsid w:val="00D14881"/>
    <w:rsid w:val="00D14940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A87"/>
    <w:rsid w:val="00D15C3F"/>
    <w:rsid w:val="00D15E0F"/>
    <w:rsid w:val="00D15EF4"/>
    <w:rsid w:val="00D15F29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A17"/>
    <w:rsid w:val="00D20D5F"/>
    <w:rsid w:val="00D20E72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BAA"/>
    <w:rsid w:val="00D22CC5"/>
    <w:rsid w:val="00D22DC9"/>
    <w:rsid w:val="00D22E30"/>
    <w:rsid w:val="00D22EB7"/>
    <w:rsid w:val="00D22F4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4C1"/>
    <w:rsid w:val="00D266A9"/>
    <w:rsid w:val="00D26862"/>
    <w:rsid w:val="00D26887"/>
    <w:rsid w:val="00D26978"/>
    <w:rsid w:val="00D26A96"/>
    <w:rsid w:val="00D26BF3"/>
    <w:rsid w:val="00D26C30"/>
    <w:rsid w:val="00D26CC8"/>
    <w:rsid w:val="00D26CF2"/>
    <w:rsid w:val="00D26E40"/>
    <w:rsid w:val="00D26E72"/>
    <w:rsid w:val="00D26EC8"/>
    <w:rsid w:val="00D26F20"/>
    <w:rsid w:val="00D271C0"/>
    <w:rsid w:val="00D27269"/>
    <w:rsid w:val="00D2732B"/>
    <w:rsid w:val="00D2741C"/>
    <w:rsid w:val="00D2761E"/>
    <w:rsid w:val="00D277B4"/>
    <w:rsid w:val="00D2781C"/>
    <w:rsid w:val="00D27BA7"/>
    <w:rsid w:val="00D27D69"/>
    <w:rsid w:val="00D27E14"/>
    <w:rsid w:val="00D27E42"/>
    <w:rsid w:val="00D3007B"/>
    <w:rsid w:val="00D300E0"/>
    <w:rsid w:val="00D301C2"/>
    <w:rsid w:val="00D30448"/>
    <w:rsid w:val="00D30571"/>
    <w:rsid w:val="00D3060E"/>
    <w:rsid w:val="00D306E9"/>
    <w:rsid w:val="00D30841"/>
    <w:rsid w:val="00D309BC"/>
    <w:rsid w:val="00D30A50"/>
    <w:rsid w:val="00D30B7A"/>
    <w:rsid w:val="00D30C12"/>
    <w:rsid w:val="00D30FC1"/>
    <w:rsid w:val="00D3130C"/>
    <w:rsid w:val="00D313A7"/>
    <w:rsid w:val="00D31967"/>
    <w:rsid w:val="00D319FC"/>
    <w:rsid w:val="00D31BB7"/>
    <w:rsid w:val="00D31C91"/>
    <w:rsid w:val="00D31FE7"/>
    <w:rsid w:val="00D3212D"/>
    <w:rsid w:val="00D32187"/>
    <w:rsid w:val="00D32406"/>
    <w:rsid w:val="00D327E7"/>
    <w:rsid w:val="00D32806"/>
    <w:rsid w:val="00D32C4F"/>
    <w:rsid w:val="00D32DDD"/>
    <w:rsid w:val="00D32DEF"/>
    <w:rsid w:val="00D32E66"/>
    <w:rsid w:val="00D3302B"/>
    <w:rsid w:val="00D33102"/>
    <w:rsid w:val="00D3339C"/>
    <w:rsid w:val="00D336A3"/>
    <w:rsid w:val="00D33710"/>
    <w:rsid w:val="00D3379D"/>
    <w:rsid w:val="00D3419F"/>
    <w:rsid w:val="00D34932"/>
    <w:rsid w:val="00D34972"/>
    <w:rsid w:val="00D3497A"/>
    <w:rsid w:val="00D3499E"/>
    <w:rsid w:val="00D34A27"/>
    <w:rsid w:val="00D34CC1"/>
    <w:rsid w:val="00D352FA"/>
    <w:rsid w:val="00D353E5"/>
    <w:rsid w:val="00D359B0"/>
    <w:rsid w:val="00D35B8F"/>
    <w:rsid w:val="00D35C1E"/>
    <w:rsid w:val="00D35E25"/>
    <w:rsid w:val="00D35EEB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A59"/>
    <w:rsid w:val="00D37D0C"/>
    <w:rsid w:val="00D37D97"/>
    <w:rsid w:val="00D40073"/>
    <w:rsid w:val="00D400F3"/>
    <w:rsid w:val="00D40289"/>
    <w:rsid w:val="00D40425"/>
    <w:rsid w:val="00D405F5"/>
    <w:rsid w:val="00D4082F"/>
    <w:rsid w:val="00D40A07"/>
    <w:rsid w:val="00D40C31"/>
    <w:rsid w:val="00D40C58"/>
    <w:rsid w:val="00D40CA7"/>
    <w:rsid w:val="00D40DEC"/>
    <w:rsid w:val="00D40E25"/>
    <w:rsid w:val="00D41118"/>
    <w:rsid w:val="00D4160F"/>
    <w:rsid w:val="00D41651"/>
    <w:rsid w:val="00D41902"/>
    <w:rsid w:val="00D41C0E"/>
    <w:rsid w:val="00D41D25"/>
    <w:rsid w:val="00D41D94"/>
    <w:rsid w:val="00D42199"/>
    <w:rsid w:val="00D421ED"/>
    <w:rsid w:val="00D42276"/>
    <w:rsid w:val="00D4244A"/>
    <w:rsid w:val="00D424B6"/>
    <w:rsid w:val="00D425D5"/>
    <w:rsid w:val="00D428D7"/>
    <w:rsid w:val="00D43032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AF1"/>
    <w:rsid w:val="00D43BCA"/>
    <w:rsid w:val="00D43C1E"/>
    <w:rsid w:val="00D440BC"/>
    <w:rsid w:val="00D44363"/>
    <w:rsid w:val="00D443D3"/>
    <w:rsid w:val="00D444FD"/>
    <w:rsid w:val="00D449B1"/>
    <w:rsid w:val="00D44C16"/>
    <w:rsid w:val="00D44CE2"/>
    <w:rsid w:val="00D44F36"/>
    <w:rsid w:val="00D4534E"/>
    <w:rsid w:val="00D4598D"/>
    <w:rsid w:val="00D45A23"/>
    <w:rsid w:val="00D45ABA"/>
    <w:rsid w:val="00D45B66"/>
    <w:rsid w:val="00D45B8E"/>
    <w:rsid w:val="00D45C71"/>
    <w:rsid w:val="00D45F96"/>
    <w:rsid w:val="00D4617D"/>
    <w:rsid w:val="00D461B4"/>
    <w:rsid w:val="00D462FD"/>
    <w:rsid w:val="00D465A2"/>
    <w:rsid w:val="00D46689"/>
    <w:rsid w:val="00D4670F"/>
    <w:rsid w:val="00D46B05"/>
    <w:rsid w:val="00D46CA5"/>
    <w:rsid w:val="00D46CBB"/>
    <w:rsid w:val="00D46D4F"/>
    <w:rsid w:val="00D46D62"/>
    <w:rsid w:val="00D46E76"/>
    <w:rsid w:val="00D46EBC"/>
    <w:rsid w:val="00D46F6A"/>
    <w:rsid w:val="00D46F81"/>
    <w:rsid w:val="00D4743C"/>
    <w:rsid w:val="00D47499"/>
    <w:rsid w:val="00D4766D"/>
    <w:rsid w:val="00D477FC"/>
    <w:rsid w:val="00D47912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9A8"/>
    <w:rsid w:val="00D50B5C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570"/>
    <w:rsid w:val="00D535E9"/>
    <w:rsid w:val="00D535FA"/>
    <w:rsid w:val="00D53A90"/>
    <w:rsid w:val="00D53B07"/>
    <w:rsid w:val="00D53C75"/>
    <w:rsid w:val="00D53D97"/>
    <w:rsid w:val="00D53EAA"/>
    <w:rsid w:val="00D540F6"/>
    <w:rsid w:val="00D54193"/>
    <w:rsid w:val="00D54398"/>
    <w:rsid w:val="00D5462B"/>
    <w:rsid w:val="00D54667"/>
    <w:rsid w:val="00D547A7"/>
    <w:rsid w:val="00D548D0"/>
    <w:rsid w:val="00D549EF"/>
    <w:rsid w:val="00D54A47"/>
    <w:rsid w:val="00D54BBF"/>
    <w:rsid w:val="00D5502A"/>
    <w:rsid w:val="00D5516F"/>
    <w:rsid w:val="00D551D7"/>
    <w:rsid w:val="00D55438"/>
    <w:rsid w:val="00D55560"/>
    <w:rsid w:val="00D55568"/>
    <w:rsid w:val="00D558F2"/>
    <w:rsid w:val="00D55989"/>
    <w:rsid w:val="00D55DE7"/>
    <w:rsid w:val="00D55E38"/>
    <w:rsid w:val="00D55F39"/>
    <w:rsid w:val="00D5610B"/>
    <w:rsid w:val="00D5616F"/>
    <w:rsid w:val="00D5659D"/>
    <w:rsid w:val="00D568FE"/>
    <w:rsid w:val="00D56912"/>
    <w:rsid w:val="00D570F2"/>
    <w:rsid w:val="00D570F5"/>
    <w:rsid w:val="00D57151"/>
    <w:rsid w:val="00D573A0"/>
    <w:rsid w:val="00D574B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69"/>
    <w:rsid w:val="00D607B0"/>
    <w:rsid w:val="00D60C54"/>
    <w:rsid w:val="00D60C99"/>
    <w:rsid w:val="00D612F5"/>
    <w:rsid w:val="00D613F1"/>
    <w:rsid w:val="00D6163D"/>
    <w:rsid w:val="00D618F8"/>
    <w:rsid w:val="00D61A43"/>
    <w:rsid w:val="00D61A6F"/>
    <w:rsid w:val="00D61DA3"/>
    <w:rsid w:val="00D61E28"/>
    <w:rsid w:val="00D6217D"/>
    <w:rsid w:val="00D6232A"/>
    <w:rsid w:val="00D62572"/>
    <w:rsid w:val="00D625CE"/>
    <w:rsid w:val="00D6270E"/>
    <w:rsid w:val="00D629F2"/>
    <w:rsid w:val="00D62AD5"/>
    <w:rsid w:val="00D62C5D"/>
    <w:rsid w:val="00D62CDC"/>
    <w:rsid w:val="00D62CED"/>
    <w:rsid w:val="00D62D26"/>
    <w:rsid w:val="00D62EB6"/>
    <w:rsid w:val="00D62F13"/>
    <w:rsid w:val="00D63108"/>
    <w:rsid w:val="00D63279"/>
    <w:rsid w:val="00D63290"/>
    <w:rsid w:val="00D63431"/>
    <w:rsid w:val="00D635EE"/>
    <w:rsid w:val="00D637FF"/>
    <w:rsid w:val="00D63967"/>
    <w:rsid w:val="00D63A84"/>
    <w:rsid w:val="00D63E40"/>
    <w:rsid w:val="00D640C8"/>
    <w:rsid w:val="00D642D8"/>
    <w:rsid w:val="00D644BB"/>
    <w:rsid w:val="00D64633"/>
    <w:rsid w:val="00D64A8D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6E99"/>
    <w:rsid w:val="00D670F4"/>
    <w:rsid w:val="00D673C8"/>
    <w:rsid w:val="00D6755E"/>
    <w:rsid w:val="00D6765E"/>
    <w:rsid w:val="00D67B30"/>
    <w:rsid w:val="00D67C27"/>
    <w:rsid w:val="00D67F0E"/>
    <w:rsid w:val="00D70063"/>
    <w:rsid w:val="00D70789"/>
    <w:rsid w:val="00D70A7F"/>
    <w:rsid w:val="00D70D07"/>
    <w:rsid w:val="00D70D76"/>
    <w:rsid w:val="00D7120D"/>
    <w:rsid w:val="00D715CE"/>
    <w:rsid w:val="00D718F4"/>
    <w:rsid w:val="00D71EB8"/>
    <w:rsid w:val="00D72177"/>
    <w:rsid w:val="00D7221A"/>
    <w:rsid w:val="00D72554"/>
    <w:rsid w:val="00D726B3"/>
    <w:rsid w:val="00D72B61"/>
    <w:rsid w:val="00D72BAC"/>
    <w:rsid w:val="00D72E2B"/>
    <w:rsid w:val="00D73066"/>
    <w:rsid w:val="00D7309E"/>
    <w:rsid w:val="00D730FB"/>
    <w:rsid w:val="00D7316E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5EB"/>
    <w:rsid w:val="00D74D42"/>
    <w:rsid w:val="00D74E42"/>
    <w:rsid w:val="00D74FA3"/>
    <w:rsid w:val="00D750F8"/>
    <w:rsid w:val="00D754EA"/>
    <w:rsid w:val="00D75517"/>
    <w:rsid w:val="00D75724"/>
    <w:rsid w:val="00D757E4"/>
    <w:rsid w:val="00D75B09"/>
    <w:rsid w:val="00D75BA8"/>
    <w:rsid w:val="00D75EBB"/>
    <w:rsid w:val="00D75FE6"/>
    <w:rsid w:val="00D75FF3"/>
    <w:rsid w:val="00D7608B"/>
    <w:rsid w:val="00D76130"/>
    <w:rsid w:val="00D76469"/>
    <w:rsid w:val="00D76541"/>
    <w:rsid w:val="00D76588"/>
    <w:rsid w:val="00D76763"/>
    <w:rsid w:val="00D76BE7"/>
    <w:rsid w:val="00D76C53"/>
    <w:rsid w:val="00D76DA6"/>
    <w:rsid w:val="00D76DCA"/>
    <w:rsid w:val="00D770EA"/>
    <w:rsid w:val="00D77122"/>
    <w:rsid w:val="00D7723B"/>
    <w:rsid w:val="00D77530"/>
    <w:rsid w:val="00D7761D"/>
    <w:rsid w:val="00D77794"/>
    <w:rsid w:val="00D7789B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0D6"/>
    <w:rsid w:val="00D811FA"/>
    <w:rsid w:val="00D813EC"/>
    <w:rsid w:val="00D81967"/>
    <w:rsid w:val="00D81979"/>
    <w:rsid w:val="00D8210E"/>
    <w:rsid w:val="00D8216C"/>
    <w:rsid w:val="00D82273"/>
    <w:rsid w:val="00D8240A"/>
    <w:rsid w:val="00D8258B"/>
    <w:rsid w:val="00D82626"/>
    <w:rsid w:val="00D826F3"/>
    <w:rsid w:val="00D82722"/>
    <w:rsid w:val="00D829F5"/>
    <w:rsid w:val="00D82A1D"/>
    <w:rsid w:val="00D82B59"/>
    <w:rsid w:val="00D82E37"/>
    <w:rsid w:val="00D82E93"/>
    <w:rsid w:val="00D82EBF"/>
    <w:rsid w:val="00D82F1C"/>
    <w:rsid w:val="00D82F4F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11E"/>
    <w:rsid w:val="00D843CB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7B5"/>
    <w:rsid w:val="00D8584F"/>
    <w:rsid w:val="00D85E13"/>
    <w:rsid w:val="00D85E70"/>
    <w:rsid w:val="00D85F63"/>
    <w:rsid w:val="00D86225"/>
    <w:rsid w:val="00D8631F"/>
    <w:rsid w:val="00D86639"/>
    <w:rsid w:val="00D8669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C4C"/>
    <w:rsid w:val="00D91EC2"/>
    <w:rsid w:val="00D91F57"/>
    <w:rsid w:val="00D9204D"/>
    <w:rsid w:val="00D9290C"/>
    <w:rsid w:val="00D92CDB"/>
    <w:rsid w:val="00D930E5"/>
    <w:rsid w:val="00D931C1"/>
    <w:rsid w:val="00D9331D"/>
    <w:rsid w:val="00D938D1"/>
    <w:rsid w:val="00D93995"/>
    <w:rsid w:val="00D93B4A"/>
    <w:rsid w:val="00D93FAB"/>
    <w:rsid w:val="00D9439F"/>
    <w:rsid w:val="00D946E4"/>
    <w:rsid w:val="00D94A96"/>
    <w:rsid w:val="00D94B99"/>
    <w:rsid w:val="00D94BB8"/>
    <w:rsid w:val="00D94DC3"/>
    <w:rsid w:val="00D94E14"/>
    <w:rsid w:val="00D94F13"/>
    <w:rsid w:val="00D94F66"/>
    <w:rsid w:val="00D94F97"/>
    <w:rsid w:val="00D94FC6"/>
    <w:rsid w:val="00D9508B"/>
    <w:rsid w:val="00D95100"/>
    <w:rsid w:val="00D95578"/>
    <w:rsid w:val="00D9565F"/>
    <w:rsid w:val="00D95796"/>
    <w:rsid w:val="00D95876"/>
    <w:rsid w:val="00D95C64"/>
    <w:rsid w:val="00D95E49"/>
    <w:rsid w:val="00D95E54"/>
    <w:rsid w:val="00D9605E"/>
    <w:rsid w:val="00D960EC"/>
    <w:rsid w:val="00D96157"/>
    <w:rsid w:val="00D961CA"/>
    <w:rsid w:val="00D96437"/>
    <w:rsid w:val="00D9646B"/>
    <w:rsid w:val="00D965FC"/>
    <w:rsid w:val="00D96773"/>
    <w:rsid w:val="00D96822"/>
    <w:rsid w:val="00D968F1"/>
    <w:rsid w:val="00D96992"/>
    <w:rsid w:val="00D96AED"/>
    <w:rsid w:val="00D96E37"/>
    <w:rsid w:val="00D9709E"/>
    <w:rsid w:val="00D970D3"/>
    <w:rsid w:val="00D97101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3DE"/>
    <w:rsid w:val="00DA0768"/>
    <w:rsid w:val="00DA0791"/>
    <w:rsid w:val="00DA0B2B"/>
    <w:rsid w:val="00DA0BD5"/>
    <w:rsid w:val="00DA0E16"/>
    <w:rsid w:val="00DA0EE4"/>
    <w:rsid w:val="00DA116B"/>
    <w:rsid w:val="00DA1475"/>
    <w:rsid w:val="00DA163E"/>
    <w:rsid w:val="00DA172D"/>
    <w:rsid w:val="00DA1A5C"/>
    <w:rsid w:val="00DA1E67"/>
    <w:rsid w:val="00DA1E87"/>
    <w:rsid w:val="00DA1EAF"/>
    <w:rsid w:val="00DA1F0E"/>
    <w:rsid w:val="00DA20A2"/>
    <w:rsid w:val="00DA2133"/>
    <w:rsid w:val="00DA23C4"/>
    <w:rsid w:val="00DA2582"/>
    <w:rsid w:val="00DA25AF"/>
    <w:rsid w:val="00DA2628"/>
    <w:rsid w:val="00DA26A1"/>
    <w:rsid w:val="00DA272A"/>
    <w:rsid w:val="00DA2941"/>
    <w:rsid w:val="00DA2A90"/>
    <w:rsid w:val="00DA2BC1"/>
    <w:rsid w:val="00DA2C05"/>
    <w:rsid w:val="00DA2C59"/>
    <w:rsid w:val="00DA2C65"/>
    <w:rsid w:val="00DA2C74"/>
    <w:rsid w:val="00DA336F"/>
    <w:rsid w:val="00DA33E2"/>
    <w:rsid w:val="00DA3401"/>
    <w:rsid w:val="00DA3479"/>
    <w:rsid w:val="00DA34ED"/>
    <w:rsid w:val="00DA367B"/>
    <w:rsid w:val="00DA3817"/>
    <w:rsid w:val="00DA38F8"/>
    <w:rsid w:val="00DA3917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278"/>
    <w:rsid w:val="00DA5688"/>
    <w:rsid w:val="00DA572E"/>
    <w:rsid w:val="00DA5A91"/>
    <w:rsid w:val="00DA5B07"/>
    <w:rsid w:val="00DA5BBF"/>
    <w:rsid w:val="00DA5C29"/>
    <w:rsid w:val="00DA5CC5"/>
    <w:rsid w:val="00DA5DC6"/>
    <w:rsid w:val="00DA5ED4"/>
    <w:rsid w:val="00DA6485"/>
    <w:rsid w:val="00DA680C"/>
    <w:rsid w:val="00DA681C"/>
    <w:rsid w:val="00DA690F"/>
    <w:rsid w:val="00DA6926"/>
    <w:rsid w:val="00DA6991"/>
    <w:rsid w:val="00DA69A3"/>
    <w:rsid w:val="00DA6A31"/>
    <w:rsid w:val="00DA70BE"/>
    <w:rsid w:val="00DA7255"/>
    <w:rsid w:val="00DA72C0"/>
    <w:rsid w:val="00DA72E5"/>
    <w:rsid w:val="00DA73BA"/>
    <w:rsid w:val="00DA740C"/>
    <w:rsid w:val="00DA7452"/>
    <w:rsid w:val="00DA75A1"/>
    <w:rsid w:val="00DA786E"/>
    <w:rsid w:val="00DA7994"/>
    <w:rsid w:val="00DA7DD7"/>
    <w:rsid w:val="00DA7E7D"/>
    <w:rsid w:val="00DB0167"/>
    <w:rsid w:val="00DB0793"/>
    <w:rsid w:val="00DB0852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55C"/>
    <w:rsid w:val="00DB3609"/>
    <w:rsid w:val="00DB3C65"/>
    <w:rsid w:val="00DB3D18"/>
    <w:rsid w:val="00DB3D91"/>
    <w:rsid w:val="00DB3E92"/>
    <w:rsid w:val="00DB3FFC"/>
    <w:rsid w:val="00DB4188"/>
    <w:rsid w:val="00DB430D"/>
    <w:rsid w:val="00DB4362"/>
    <w:rsid w:val="00DB4952"/>
    <w:rsid w:val="00DB49DA"/>
    <w:rsid w:val="00DB4EF2"/>
    <w:rsid w:val="00DB4F4B"/>
    <w:rsid w:val="00DB4FFF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72D"/>
    <w:rsid w:val="00DB6A33"/>
    <w:rsid w:val="00DB6AD6"/>
    <w:rsid w:val="00DB6B50"/>
    <w:rsid w:val="00DB70E9"/>
    <w:rsid w:val="00DB725A"/>
    <w:rsid w:val="00DB7283"/>
    <w:rsid w:val="00DB72D0"/>
    <w:rsid w:val="00DB72DA"/>
    <w:rsid w:val="00DB751D"/>
    <w:rsid w:val="00DB77F2"/>
    <w:rsid w:val="00DB7C89"/>
    <w:rsid w:val="00DC0152"/>
    <w:rsid w:val="00DC02D4"/>
    <w:rsid w:val="00DC02F4"/>
    <w:rsid w:val="00DC0340"/>
    <w:rsid w:val="00DC0435"/>
    <w:rsid w:val="00DC046D"/>
    <w:rsid w:val="00DC071B"/>
    <w:rsid w:val="00DC0A29"/>
    <w:rsid w:val="00DC0D0E"/>
    <w:rsid w:val="00DC15D7"/>
    <w:rsid w:val="00DC1662"/>
    <w:rsid w:val="00DC1835"/>
    <w:rsid w:val="00DC192D"/>
    <w:rsid w:val="00DC1975"/>
    <w:rsid w:val="00DC1E40"/>
    <w:rsid w:val="00DC202F"/>
    <w:rsid w:val="00DC261E"/>
    <w:rsid w:val="00DC273F"/>
    <w:rsid w:val="00DC2B0B"/>
    <w:rsid w:val="00DC2B72"/>
    <w:rsid w:val="00DC2D33"/>
    <w:rsid w:val="00DC2DAB"/>
    <w:rsid w:val="00DC307D"/>
    <w:rsid w:val="00DC31D4"/>
    <w:rsid w:val="00DC3262"/>
    <w:rsid w:val="00DC33CC"/>
    <w:rsid w:val="00DC3484"/>
    <w:rsid w:val="00DC3565"/>
    <w:rsid w:val="00DC358F"/>
    <w:rsid w:val="00DC36D0"/>
    <w:rsid w:val="00DC3A8C"/>
    <w:rsid w:val="00DC3A9F"/>
    <w:rsid w:val="00DC3C50"/>
    <w:rsid w:val="00DC3C96"/>
    <w:rsid w:val="00DC3DDF"/>
    <w:rsid w:val="00DC4060"/>
    <w:rsid w:val="00DC42E3"/>
    <w:rsid w:val="00DC4539"/>
    <w:rsid w:val="00DC46B6"/>
    <w:rsid w:val="00DC46DC"/>
    <w:rsid w:val="00DC473B"/>
    <w:rsid w:val="00DC47BC"/>
    <w:rsid w:val="00DC49F5"/>
    <w:rsid w:val="00DC4CBB"/>
    <w:rsid w:val="00DC4FED"/>
    <w:rsid w:val="00DC5226"/>
    <w:rsid w:val="00DC53C4"/>
    <w:rsid w:val="00DC552B"/>
    <w:rsid w:val="00DC5552"/>
    <w:rsid w:val="00DC55AD"/>
    <w:rsid w:val="00DC5615"/>
    <w:rsid w:val="00DC59A3"/>
    <w:rsid w:val="00DC59E6"/>
    <w:rsid w:val="00DC5A52"/>
    <w:rsid w:val="00DC5C2C"/>
    <w:rsid w:val="00DC5D0A"/>
    <w:rsid w:val="00DC6176"/>
    <w:rsid w:val="00DC636A"/>
    <w:rsid w:val="00DC6424"/>
    <w:rsid w:val="00DC65D5"/>
    <w:rsid w:val="00DC69B3"/>
    <w:rsid w:val="00DC6A03"/>
    <w:rsid w:val="00DC6D96"/>
    <w:rsid w:val="00DC6F2D"/>
    <w:rsid w:val="00DC70ED"/>
    <w:rsid w:val="00DC74AE"/>
    <w:rsid w:val="00DC7752"/>
    <w:rsid w:val="00DC78C0"/>
    <w:rsid w:val="00DC79C8"/>
    <w:rsid w:val="00DC7B2B"/>
    <w:rsid w:val="00DC7BF9"/>
    <w:rsid w:val="00DC7CF1"/>
    <w:rsid w:val="00DC7D83"/>
    <w:rsid w:val="00DC7E7E"/>
    <w:rsid w:val="00DC7FC8"/>
    <w:rsid w:val="00DD02BE"/>
    <w:rsid w:val="00DD02FC"/>
    <w:rsid w:val="00DD056B"/>
    <w:rsid w:val="00DD063C"/>
    <w:rsid w:val="00DD06D0"/>
    <w:rsid w:val="00DD0748"/>
    <w:rsid w:val="00DD0777"/>
    <w:rsid w:val="00DD0835"/>
    <w:rsid w:val="00DD0D0F"/>
    <w:rsid w:val="00DD0D78"/>
    <w:rsid w:val="00DD0E97"/>
    <w:rsid w:val="00DD10E2"/>
    <w:rsid w:val="00DD11DB"/>
    <w:rsid w:val="00DD1541"/>
    <w:rsid w:val="00DD16DB"/>
    <w:rsid w:val="00DD17E0"/>
    <w:rsid w:val="00DD1863"/>
    <w:rsid w:val="00DD18B9"/>
    <w:rsid w:val="00DD1950"/>
    <w:rsid w:val="00DD19DB"/>
    <w:rsid w:val="00DD1B71"/>
    <w:rsid w:val="00DD1F53"/>
    <w:rsid w:val="00DD1FD4"/>
    <w:rsid w:val="00DD2111"/>
    <w:rsid w:val="00DD21FF"/>
    <w:rsid w:val="00DD26E2"/>
    <w:rsid w:val="00DD27F4"/>
    <w:rsid w:val="00DD2A10"/>
    <w:rsid w:val="00DD2DD5"/>
    <w:rsid w:val="00DD31A7"/>
    <w:rsid w:val="00DD31DF"/>
    <w:rsid w:val="00DD31EB"/>
    <w:rsid w:val="00DD3278"/>
    <w:rsid w:val="00DD329D"/>
    <w:rsid w:val="00DD37DC"/>
    <w:rsid w:val="00DD39AF"/>
    <w:rsid w:val="00DD3A12"/>
    <w:rsid w:val="00DD3A56"/>
    <w:rsid w:val="00DD3E0F"/>
    <w:rsid w:val="00DD3F44"/>
    <w:rsid w:val="00DD3F7A"/>
    <w:rsid w:val="00DD3FED"/>
    <w:rsid w:val="00DD436D"/>
    <w:rsid w:val="00DD43B3"/>
    <w:rsid w:val="00DD4492"/>
    <w:rsid w:val="00DD4527"/>
    <w:rsid w:val="00DD4676"/>
    <w:rsid w:val="00DD4729"/>
    <w:rsid w:val="00DD4944"/>
    <w:rsid w:val="00DD4BA5"/>
    <w:rsid w:val="00DD4D11"/>
    <w:rsid w:val="00DD5303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23D"/>
    <w:rsid w:val="00DD6343"/>
    <w:rsid w:val="00DD6352"/>
    <w:rsid w:val="00DD6487"/>
    <w:rsid w:val="00DD64BC"/>
    <w:rsid w:val="00DD66F7"/>
    <w:rsid w:val="00DD6A56"/>
    <w:rsid w:val="00DD6DF8"/>
    <w:rsid w:val="00DD6EB2"/>
    <w:rsid w:val="00DD715F"/>
    <w:rsid w:val="00DD73AE"/>
    <w:rsid w:val="00DD73CA"/>
    <w:rsid w:val="00DD746A"/>
    <w:rsid w:val="00DD7646"/>
    <w:rsid w:val="00DD78F9"/>
    <w:rsid w:val="00DD7B91"/>
    <w:rsid w:val="00DD7BD0"/>
    <w:rsid w:val="00DD7CBD"/>
    <w:rsid w:val="00DD7D39"/>
    <w:rsid w:val="00DE05AD"/>
    <w:rsid w:val="00DE08E6"/>
    <w:rsid w:val="00DE0C7F"/>
    <w:rsid w:val="00DE0D3F"/>
    <w:rsid w:val="00DE0E22"/>
    <w:rsid w:val="00DE0F69"/>
    <w:rsid w:val="00DE103F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2CAE"/>
    <w:rsid w:val="00DE2DA2"/>
    <w:rsid w:val="00DE30D4"/>
    <w:rsid w:val="00DE31A3"/>
    <w:rsid w:val="00DE31F4"/>
    <w:rsid w:val="00DE33D6"/>
    <w:rsid w:val="00DE35A7"/>
    <w:rsid w:val="00DE367E"/>
    <w:rsid w:val="00DE36BD"/>
    <w:rsid w:val="00DE36E4"/>
    <w:rsid w:val="00DE3AB8"/>
    <w:rsid w:val="00DE3AC3"/>
    <w:rsid w:val="00DE3F5C"/>
    <w:rsid w:val="00DE405F"/>
    <w:rsid w:val="00DE40EE"/>
    <w:rsid w:val="00DE417D"/>
    <w:rsid w:val="00DE43F1"/>
    <w:rsid w:val="00DE4425"/>
    <w:rsid w:val="00DE44A8"/>
    <w:rsid w:val="00DE458B"/>
    <w:rsid w:val="00DE46D9"/>
    <w:rsid w:val="00DE492A"/>
    <w:rsid w:val="00DE4AC6"/>
    <w:rsid w:val="00DE4DC2"/>
    <w:rsid w:val="00DE4DE0"/>
    <w:rsid w:val="00DE4FC3"/>
    <w:rsid w:val="00DE4FEC"/>
    <w:rsid w:val="00DE50F9"/>
    <w:rsid w:val="00DE534B"/>
    <w:rsid w:val="00DE537E"/>
    <w:rsid w:val="00DE54B0"/>
    <w:rsid w:val="00DE5515"/>
    <w:rsid w:val="00DE552C"/>
    <w:rsid w:val="00DE5561"/>
    <w:rsid w:val="00DE55C7"/>
    <w:rsid w:val="00DE5601"/>
    <w:rsid w:val="00DE5609"/>
    <w:rsid w:val="00DE5684"/>
    <w:rsid w:val="00DE575A"/>
    <w:rsid w:val="00DE5923"/>
    <w:rsid w:val="00DE5946"/>
    <w:rsid w:val="00DE5951"/>
    <w:rsid w:val="00DE5A38"/>
    <w:rsid w:val="00DE5B4A"/>
    <w:rsid w:val="00DE5D62"/>
    <w:rsid w:val="00DE625F"/>
    <w:rsid w:val="00DE62C7"/>
    <w:rsid w:val="00DE6329"/>
    <w:rsid w:val="00DE6447"/>
    <w:rsid w:val="00DE6509"/>
    <w:rsid w:val="00DE6732"/>
    <w:rsid w:val="00DE6806"/>
    <w:rsid w:val="00DE6999"/>
    <w:rsid w:val="00DE6BE2"/>
    <w:rsid w:val="00DE6CF4"/>
    <w:rsid w:val="00DE6FAB"/>
    <w:rsid w:val="00DE70CC"/>
    <w:rsid w:val="00DE7632"/>
    <w:rsid w:val="00DE7657"/>
    <w:rsid w:val="00DE7938"/>
    <w:rsid w:val="00DE7EDF"/>
    <w:rsid w:val="00DE7F3F"/>
    <w:rsid w:val="00DE7FFB"/>
    <w:rsid w:val="00DF021C"/>
    <w:rsid w:val="00DF0274"/>
    <w:rsid w:val="00DF03F5"/>
    <w:rsid w:val="00DF04B3"/>
    <w:rsid w:val="00DF0820"/>
    <w:rsid w:val="00DF0C13"/>
    <w:rsid w:val="00DF0C5C"/>
    <w:rsid w:val="00DF0D56"/>
    <w:rsid w:val="00DF0DFF"/>
    <w:rsid w:val="00DF0E8C"/>
    <w:rsid w:val="00DF15AF"/>
    <w:rsid w:val="00DF16DF"/>
    <w:rsid w:val="00DF1942"/>
    <w:rsid w:val="00DF1988"/>
    <w:rsid w:val="00DF1D0D"/>
    <w:rsid w:val="00DF1EFA"/>
    <w:rsid w:val="00DF2086"/>
    <w:rsid w:val="00DF2091"/>
    <w:rsid w:val="00DF20DB"/>
    <w:rsid w:val="00DF2127"/>
    <w:rsid w:val="00DF230F"/>
    <w:rsid w:val="00DF2315"/>
    <w:rsid w:val="00DF2659"/>
    <w:rsid w:val="00DF26AA"/>
    <w:rsid w:val="00DF2873"/>
    <w:rsid w:val="00DF2A18"/>
    <w:rsid w:val="00DF2C3D"/>
    <w:rsid w:val="00DF2D3E"/>
    <w:rsid w:val="00DF2F03"/>
    <w:rsid w:val="00DF2F0A"/>
    <w:rsid w:val="00DF31B5"/>
    <w:rsid w:val="00DF31C3"/>
    <w:rsid w:val="00DF3202"/>
    <w:rsid w:val="00DF324D"/>
    <w:rsid w:val="00DF358A"/>
    <w:rsid w:val="00DF3814"/>
    <w:rsid w:val="00DF3A28"/>
    <w:rsid w:val="00DF3ACD"/>
    <w:rsid w:val="00DF3C61"/>
    <w:rsid w:val="00DF3C6C"/>
    <w:rsid w:val="00DF3DED"/>
    <w:rsid w:val="00DF3F98"/>
    <w:rsid w:val="00DF3FD2"/>
    <w:rsid w:val="00DF4128"/>
    <w:rsid w:val="00DF4313"/>
    <w:rsid w:val="00DF460E"/>
    <w:rsid w:val="00DF4AD7"/>
    <w:rsid w:val="00DF4ED1"/>
    <w:rsid w:val="00DF5378"/>
    <w:rsid w:val="00DF53EC"/>
    <w:rsid w:val="00DF58DA"/>
    <w:rsid w:val="00DF5C90"/>
    <w:rsid w:val="00DF5F18"/>
    <w:rsid w:val="00DF6078"/>
    <w:rsid w:val="00DF6294"/>
    <w:rsid w:val="00DF6406"/>
    <w:rsid w:val="00DF65D0"/>
    <w:rsid w:val="00DF6662"/>
    <w:rsid w:val="00DF6846"/>
    <w:rsid w:val="00DF6945"/>
    <w:rsid w:val="00DF6A6E"/>
    <w:rsid w:val="00DF6C4F"/>
    <w:rsid w:val="00DF6CB5"/>
    <w:rsid w:val="00DF6E00"/>
    <w:rsid w:val="00DF70F2"/>
    <w:rsid w:val="00DF7364"/>
    <w:rsid w:val="00DF7546"/>
    <w:rsid w:val="00DF7969"/>
    <w:rsid w:val="00DF7BDD"/>
    <w:rsid w:val="00DF7D2D"/>
    <w:rsid w:val="00DF7E88"/>
    <w:rsid w:val="00DF7FC1"/>
    <w:rsid w:val="00E00239"/>
    <w:rsid w:val="00E0024D"/>
    <w:rsid w:val="00E0038B"/>
    <w:rsid w:val="00E00400"/>
    <w:rsid w:val="00E008CA"/>
    <w:rsid w:val="00E009D3"/>
    <w:rsid w:val="00E01133"/>
    <w:rsid w:val="00E0120F"/>
    <w:rsid w:val="00E0128D"/>
    <w:rsid w:val="00E01977"/>
    <w:rsid w:val="00E0199E"/>
    <w:rsid w:val="00E019AC"/>
    <w:rsid w:val="00E019DF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601"/>
    <w:rsid w:val="00E04695"/>
    <w:rsid w:val="00E04738"/>
    <w:rsid w:val="00E04807"/>
    <w:rsid w:val="00E04BB0"/>
    <w:rsid w:val="00E04DF0"/>
    <w:rsid w:val="00E04F35"/>
    <w:rsid w:val="00E0500F"/>
    <w:rsid w:val="00E05196"/>
    <w:rsid w:val="00E05205"/>
    <w:rsid w:val="00E05488"/>
    <w:rsid w:val="00E05649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552"/>
    <w:rsid w:val="00E066D6"/>
    <w:rsid w:val="00E068CF"/>
    <w:rsid w:val="00E06A84"/>
    <w:rsid w:val="00E06AC0"/>
    <w:rsid w:val="00E06B65"/>
    <w:rsid w:val="00E06C18"/>
    <w:rsid w:val="00E06F7F"/>
    <w:rsid w:val="00E07298"/>
    <w:rsid w:val="00E072E3"/>
    <w:rsid w:val="00E07422"/>
    <w:rsid w:val="00E076F2"/>
    <w:rsid w:val="00E07923"/>
    <w:rsid w:val="00E07933"/>
    <w:rsid w:val="00E07990"/>
    <w:rsid w:val="00E0799E"/>
    <w:rsid w:val="00E07BD7"/>
    <w:rsid w:val="00E07CB1"/>
    <w:rsid w:val="00E07FD9"/>
    <w:rsid w:val="00E10065"/>
    <w:rsid w:val="00E10142"/>
    <w:rsid w:val="00E10348"/>
    <w:rsid w:val="00E10A73"/>
    <w:rsid w:val="00E10ABE"/>
    <w:rsid w:val="00E10BAB"/>
    <w:rsid w:val="00E10D1B"/>
    <w:rsid w:val="00E110C0"/>
    <w:rsid w:val="00E11123"/>
    <w:rsid w:val="00E11705"/>
    <w:rsid w:val="00E117C7"/>
    <w:rsid w:val="00E11A6C"/>
    <w:rsid w:val="00E11A9E"/>
    <w:rsid w:val="00E11C53"/>
    <w:rsid w:val="00E11C5C"/>
    <w:rsid w:val="00E11D0D"/>
    <w:rsid w:val="00E11D81"/>
    <w:rsid w:val="00E11E6E"/>
    <w:rsid w:val="00E11EE2"/>
    <w:rsid w:val="00E11FFD"/>
    <w:rsid w:val="00E120C9"/>
    <w:rsid w:val="00E1242E"/>
    <w:rsid w:val="00E12487"/>
    <w:rsid w:val="00E127D4"/>
    <w:rsid w:val="00E1288D"/>
    <w:rsid w:val="00E128DA"/>
    <w:rsid w:val="00E128F3"/>
    <w:rsid w:val="00E12A0A"/>
    <w:rsid w:val="00E12A35"/>
    <w:rsid w:val="00E12BDC"/>
    <w:rsid w:val="00E12CDB"/>
    <w:rsid w:val="00E12D24"/>
    <w:rsid w:val="00E12E8E"/>
    <w:rsid w:val="00E12FD2"/>
    <w:rsid w:val="00E12FD6"/>
    <w:rsid w:val="00E13087"/>
    <w:rsid w:val="00E130DD"/>
    <w:rsid w:val="00E13224"/>
    <w:rsid w:val="00E132C5"/>
    <w:rsid w:val="00E13316"/>
    <w:rsid w:val="00E1338B"/>
    <w:rsid w:val="00E13421"/>
    <w:rsid w:val="00E134C8"/>
    <w:rsid w:val="00E13560"/>
    <w:rsid w:val="00E13613"/>
    <w:rsid w:val="00E13666"/>
    <w:rsid w:val="00E13992"/>
    <w:rsid w:val="00E13B2B"/>
    <w:rsid w:val="00E1419A"/>
    <w:rsid w:val="00E141A2"/>
    <w:rsid w:val="00E14B92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213"/>
    <w:rsid w:val="00E16512"/>
    <w:rsid w:val="00E16564"/>
    <w:rsid w:val="00E16591"/>
    <w:rsid w:val="00E16661"/>
    <w:rsid w:val="00E16754"/>
    <w:rsid w:val="00E169E3"/>
    <w:rsid w:val="00E169F4"/>
    <w:rsid w:val="00E16ABF"/>
    <w:rsid w:val="00E16D44"/>
    <w:rsid w:val="00E16DCA"/>
    <w:rsid w:val="00E16E6C"/>
    <w:rsid w:val="00E1703F"/>
    <w:rsid w:val="00E170E7"/>
    <w:rsid w:val="00E172AE"/>
    <w:rsid w:val="00E17323"/>
    <w:rsid w:val="00E17445"/>
    <w:rsid w:val="00E1753F"/>
    <w:rsid w:val="00E17682"/>
    <w:rsid w:val="00E17BB1"/>
    <w:rsid w:val="00E17CDA"/>
    <w:rsid w:val="00E17E8F"/>
    <w:rsid w:val="00E17ED9"/>
    <w:rsid w:val="00E17F60"/>
    <w:rsid w:val="00E202EC"/>
    <w:rsid w:val="00E2030C"/>
    <w:rsid w:val="00E204BE"/>
    <w:rsid w:val="00E20564"/>
    <w:rsid w:val="00E20750"/>
    <w:rsid w:val="00E20832"/>
    <w:rsid w:val="00E20D11"/>
    <w:rsid w:val="00E20D2E"/>
    <w:rsid w:val="00E20D4F"/>
    <w:rsid w:val="00E20D6E"/>
    <w:rsid w:val="00E2108A"/>
    <w:rsid w:val="00E21125"/>
    <w:rsid w:val="00E2144C"/>
    <w:rsid w:val="00E21567"/>
    <w:rsid w:val="00E2182F"/>
    <w:rsid w:val="00E218A0"/>
    <w:rsid w:val="00E21B38"/>
    <w:rsid w:val="00E21CD7"/>
    <w:rsid w:val="00E21E5F"/>
    <w:rsid w:val="00E22251"/>
    <w:rsid w:val="00E2237B"/>
    <w:rsid w:val="00E226F5"/>
    <w:rsid w:val="00E22B1C"/>
    <w:rsid w:val="00E22CE9"/>
    <w:rsid w:val="00E22D74"/>
    <w:rsid w:val="00E22DB4"/>
    <w:rsid w:val="00E23117"/>
    <w:rsid w:val="00E231CA"/>
    <w:rsid w:val="00E231E5"/>
    <w:rsid w:val="00E23357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C85"/>
    <w:rsid w:val="00E23E1A"/>
    <w:rsid w:val="00E23EDB"/>
    <w:rsid w:val="00E2439A"/>
    <w:rsid w:val="00E2445D"/>
    <w:rsid w:val="00E246E0"/>
    <w:rsid w:val="00E24E6F"/>
    <w:rsid w:val="00E25068"/>
    <w:rsid w:val="00E250DD"/>
    <w:rsid w:val="00E25393"/>
    <w:rsid w:val="00E25475"/>
    <w:rsid w:val="00E255FD"/>
    <w:rsid w:val="00E25654"/>
    <w:rsid w:val="00E2573A"/>
    <w:rsid w:val="00E25867"/>
    <w:rsid w:val="00E25E9D"/>
    <w:rsid w:val="00E25ED1"/>
    <w:rsid w:val="00E260B5"/>
    <w:rsid w:val="00E2612D"/>
    <w:rsid w:val="00E26157"/>
    <w:rsid w:val="00E263A9"/>
    <w:rsid w:val="00E26817"/>
    <w:rsid w:val="00E26833"/>
    <w:rsid w:val="00E269F3"/>
    <w:rsid w:val="00E26D16"/>
    <w:rsid w:val="00E26F83"/>
    <w:rsid w:val="00E272A4"/>
    <w:rsid w:val="00E272E3"/>
    <w:rsid w:val="00E277E3"/>
    <w:rsid w:val="00E2782F"/>
    <w:rsid w:val="00E27A44"/>
    <w:rsid w:val="00E27A93"/>
    <w:rsid w:val="00E27AFB"/>
    <w:rsid w:val="00E27CFF"/>
    <w:rsid w:val="00E27F7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0DA"/>
    <w:rsid w:val="00E31237"/>
    <w:rsid w:val="00E31486"/>
    <w:rsid w:val="00E315B8"/>
    <w:rsid w:val="00E316BF"/>
    <w:rsid w:val="00E3172E"/>
    <w:rsid w:val="00E3178D"/>
    <w:rsid w:val="00E317FB"/>
    <w:rsid w:val="00E31830"/>
    <w:rsid w:val="00E31A3B"/>
    <w:rsid w:val="00E31CC3"/>
    <w:rsid w:val="00E31D3C"/>
    <w:rsid w:val="00E31FF5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78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3E5D"/>
    <w:rsid w:val="00E343BB"/>
    <w:rsid w:val="00E349BB"/>
    <w:rsid w:val="00E349DD"/>
    <w:rsid w:val="00E34CDB"/>
    <w:rsid w:val="00E3505A"/>
    <w:rsid w:val="00E35066"/>
    <w:rsid w:val="00E3507B"/>
    <w:rsid w:val="00E3508B"/>
    <w:rsid w:val="00E350DF"/>
    <w:rsid w:val="00E35355"/>
    <w:rsid w:val="00E35358"/>
    <w:rsid w:val="00E35408"/>
    <w:rsid w:val="00E355D5"/>
    <w:rsid w:val="00E3596C"/>
    <w:rsid w:val="00E35BFF"/>
    <w:rsid w:val="00E35F7D"/>
    <w:rsid w:val="00E360D5"/>
    <w:rsid w:val="00E363F1"/>
    <w:rsid w:val="00E3655D"/>
    <w:rsid w:val="00E3668B"/>
    <w:rsid w:val="00E36B1D"/>
    <w:rsid w:val="00E36B2C"/>
    <w:rsid w:val="00E36D70"/>
    <w:rsid w:val="00E36F46"/>
    <w:rsid w:val="00E370AF"/>
    <w:rsid w:val="00E37189"/>
    <w:rsid w:val="00E371FC"/>
    <w:rsid w:val="00E37374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51F"/>
    <w:rsid w:val="00E40836"/>
    <w:rsid w:val="00E40AA5"/>
    <w:rsid w:val="00E40B03"/>
    <w:rsid w:val="00E40B76"/>
    <w:rsid w:val="00E40B84"/>
    <w:rsid w:val="00E40C2E"/>
    <w:rsid w:val="00E40F62"/>
    <w:rsid w:val="00E40F79"/>
    <w:rsid w:val="00E410B0"/>
    <w:rsid w:val="00E41BCB"/>
    <w:rsid w:val="00E41F09"/>
    <w:rsid w:val="00E4200A"/>
    <w:rsid w:val="00E42313"/>
    <w:rsid w:val="00E42586"/>
    <w:rsid w:val="00E4270B"/>
    <w:rsid w:val="00E427F3"/>
    <w:rsid w:val="00E42D2E"/>
    <w:rsid w:val="00E42D35"/>
    <w:rsid w:val="00E42DA9"/>
    <w:rsid w:val="00E42DCA"/>
    <w:rsid w:val="00E433BB"/>
    <w:rsid w:val="00E4410F"/>
    <w:rsid w:val="00E44248"/>
    <w:rsid w:val="00E444C1"/>
    <w:rsid w:val="00E444D1"/>
    <w:rsid w:val="00E44792"/>
    <w:rsid w:val="00E44812"/>
    <w:rsid w:val="00E4493A"/>
    <w:rsid w:val="00E449DA"/>
    <w:rsid w:val="00E44A7D"/>
    <w:rsid w:val="00E44DE3"/>
    <w:rsid w:val="00E44E46"/>
    <w:rsid w:val="00E45053"/>
    <w:rsid w:val="00E450AA"/>
    <w:rsid w:val="00E450C8"/>
    <w:rsid w:val="00E45211"/>
    <w:rsid w:val="00E45634"/>
    <w:rsid w:val="00E456CB"/>
    <w:rsid w:val="00E45767"/>
    <w:rsid w:val="00E45B1E"/>
    <w:rsid w:val="00E45B57"/>
    <w:rsid w:val="00E45C22"/>
    <w:rsid w:val="00E45D43"/>
    <w:rsid w:val="00E45E80"/>
    <w:rsid w:val="00E45ECB"/>
    <w:rsid w:val="00E462D1"/>
    <w:rsid w:val="00E465B6"/>
    <w:rsid w:val="00E4660F"/>
    <w:rsid w:val="00E4685C"/>
    <w:rsid w:val="00E46AF1"/>
    <w:rsid w:val="00E46D47"/>
    <w:rsid w:val="00E470B0"/>
    <w:rsid w:val="00E4745D"/>
    <w:rsid w:val="00E47524"/>
    <w:rsid w:val="00E4752F"/>
    <w:rsid w:val="00E47673"/>
    <w:rsid w:val="00E4787B"/>
    <w:rsid w:val="00E479B7"/>
    <w:rsid w:val="00E47B7F"/>
    <w:rsid w:val="00E47D56"/>
    <w:rsid w:val="00E47D91"/>
    <w:rsid w:val="00E47DAA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2A"/>
    <w:rsid w:val="00E508F8"/>
    <w:rsid w:val="00E50906"/>
    <w:rsid w:val="00E50933"/>
    <w:rsid w:val="00E50C84"/>
    <w:rsid w:val="00E50D65"/>
    <w:rsid w:val="00E50DFC"/>
    <w:rsid w:val="00E50E54"/>
    <w:rsid w:val="00E51060"/>
    <w:rsid w:val="00E510AE"/>
    <w:rsid w:val="00E5117D"/>
    <w:rsid w:val="00E51317"/>
    <w:rsid w:val="00E51605"/>
    <w:rsid w:val="00E51619"/>
    <w:rsid w:val="00E517B9"/>
    <w:rsid w:val="00E51DC6"/>
    <w:rsid w:val="00E51F76"/>
    <w:rsid w:val="00E52212"/>
    <w:rsid w:val="00E525C6"/>
    <w:rsid w:val="00E52854"/>
    <w:rsid w:val="00E52978"/>
    <w:rsid w:val="00E52A05"/>
    <w:rsid w:val="00E5316F"/>
    <w:rsid w:val="00E53289"/>
    <w:rsid w:val="00E53416"/>
    <w:rsid w:val="00E53626"/>
    <w:rsid w:val="00E536EF"/>
    <w:rsid w:val="00E53763"/>
    <w:rsid w:val="00E5379B"/>
    <w:rsid w:val="00E53ACF"/>
    <w:rsid w:val="00E53AFC"/>
    <w:rsid w:val="00E53B48"/>
    <w:rsid w:val="00E53B57"/>
    <w:rsid w:val="00E53BAD"/>
    <w:rsid w:val="00E53E82"/>
    <w:rsid w:val="00E54442"/>
    <w:rsid w:val="00E5448C"/>
    <w:rsid w:val="00E544D9"/>
    <w:rsid w:val="00E54517"/>
    <w:rsid w:val="00E54B53"/>
    <w:rsid w:val="00E54BE9"/>
    <w:rsid w:val="00E54CED"/>
    <w:rsid w:val="00E54D2E"/>
    <w:rsid w:val="00E54DD6"/>
    <w:rsid w:val="00E54EC2"/>
    <w:rsid w:val="00E55319"/>
    <w:rsid w:val="00E55421"/>
    <w:rsid w:val="00E55635"/>
    <w:rsid w:val="00E55662"/>
    <w:rsid w:val="00E557CB"/>
    <w:rsid w:val="00E5587C"/>
    <w:rsid w:val="00E55EEB"/>
    <w:rsid w:val="00E56234"/>
    <w:rsid w:val="00E562AF"/>
    <w:rsid w:val="00E565AD"/>
    <w:rsid w:val="00E565F3"/>
    <w:rsid w:val="00E56771"/>
    <w:rsid w:val="00E569CB"/>
    <w:rsid w:val="00E56BFB"/>
    <w:rsid w:val="00E56C78"/>
    <w:rsid w:val="00E56C8F"/>
    <w:rsid w:val="00E57180"/>
    <w:rsid w:val="00E57204"/>
    <w:rsid w:val="00E57259"/>
    <w:rsid w:val="00E5760E"/>
    <w:rsid w:val="00E579F5"/>
    <w:rsid w:val="00E57A2F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0DE6"/>
    <w:rsid w:val="00E6111A"/>
    <w:rsid w:val="00E612D6"/>
    <w:rsid w:val="00E6134A"/>
    <w:rsid w:val="00E61354"/>
    <w:rsid w:val="00E61611"/>
    <w:rsid w:val="00E616CB"/>
    <w:rsid w:val="00E618BC"/>
    <w:rsid w:val="00E61963"/>
    <w:rsid w:val="00E6208E"/>
    <w:rsid w:val="00E6218F"/>
    <w:rsid w:val="00E621FD"/>
    <w:rsid w:val="00E6226C"/>
    <w:rsid w:val="00E62672"/>
    <w:rsid w:val="00E628A0"/>
    <w:rsid w:val="00E62C02"/>
    <w:rsid w:val="00E62C13"/>
    <w:rsid w:val="00E62F37"/>
    <w:rsid w:val="00E62F61"/>
    <w:rsid w:val="00E63059"/>
    <w:rsid w:val="00E638DD"/>
    <w:rsid w:val="00E63915"/>
    <w:rsid w:val="00E639E5"/>
    <w:rsid w:val="00E63A7E"/>
    <w:rsid w:val="00E63B6E"/>
    <w:rsid w:val="00E63BF3"/>
    <w:rsid w:val="00E63CF2"/>
    <w:rsid w:val="00E63E93"/>
    <w:rsid w:val="00E63EB6"/>
    <w:rsid w:val="00E63F3B"/>
    <w:rsid w:val="00E64158"/>
    <w:rsid w:val="00E642AE"/>
    <w:rsid w:val="00E6431B"/>
    <w:rsid w:val="00E643BF"/>
    <w:rsid w:val="00E6468B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5D3"/>
    <w:rsid w:val="00E657C6"/>
    <w:rsid w:val="00E6586A"/>
    <w:rsid w:val="00E65A5F"/>
    <w:rsid w:val="00E66146"/>
    <w:rsid w:val="00E66268"/>
    <w:rsid w:val="00E66280"/>
    <w:rsid w:val="00E663DD"/>
    <w:rsid w:val="00E665EB"/>
    <w:rsid w:val="00E6676D"/>
    <w:rsid w:val="00E66780"/>
    <w:rsid w:val="00E66A4B"/>
    <w:rsid w:val="00E66AAF"/>
    <w:rsid w:val="00E66AFD"/>
    <w:rsid w:val="00E66BBE"/>
    <w:rsid w:val="00E66BC1"/>
    <w:rsid w:val="00E66BD7"/>
    <w:rsid w:val="00E66C7D"/>
    <w:rsid w:val="00E66E20"/>
    <w:rsid w:val="00E6702A"/>
    <w:rsid w:val="00E670AB"/>
    <w:rsid w:val="00E670DB"/>
    <w:rsid w:val="00E6716F"/>
    <w:rsid w:val="00E676CF"/>
    <w:rsid w:val="00E6772A"/>
    <w:rsid w:val="00E678BA"/>
    <w:rsid w:val="00E67D40"/>
    <w:rsid w:val="00E67E1E"/>
    <w:rsid w:val="00E67FA2"/>
    <w:rsid w:val="00E701A6"/>
    <w:rsid w:val="00E70345"/>
    <w:rsid w:val="00E703E1"/>
    <w:rsid w:val="00E7047E"/>
    <w:rsid w:val="00E70545"/>
    <w:rsid w:val="00E706A2"/>
    <w:rsid w:val="00E706C1"/>
    <w:rsid w:val="00E707D9"/>
    <w:rsid w:val="00E707E3"/>
    <w:rsid w:val="00E7085D"/>
    <w:rsid w:val="00E708C8"/>
    <w:rsid w:val="00E70A1E"/>
    <w:rsid w:val="00E70C04"/>
    <w:rsid w:val="00E70C8A"/>
    <w:rsid w:val="00E70FBF"/>
    <w:rsid w:val="00E711F3"/>
    <w:rsid w:val="00E71A5A"/>
    <w:rsid w:val="00E71A81"/>
    <w:rsid w:val="00E71B72"/>
    <w:rsid w:val="00E71CF7"/>
    <w:rsid w:val="00E72158"/>
    <w:rsid w:val="00E72254"/>
    <w:rsid w:val="00E722FC"/>
    <w:rsid w:val="00E72423"/>
    <w:rsid w:val="00E72679"/>
    <w:rsid w:val="00E7269E"/>
    <w:rsid w:val="00E7277A"/>
    <w:rsid w:val="00E7288D"/>
    <w:rsid w:val="00E72C56"/>
    <w:rsid w:val="00E72CDD"/>
    <w:rsid w:val="00E72D7C"/>
    <w:rsid w:val="00E72EBF"/>
    <w:rsid w:val="00E72EC1"/>
    <w:rsid w:val="00E73492"/>
    <w:rsid w:val="00E73A5E"/>
    <w:rsid w:val="00E73B4A"/>
    <w:rsid w:val="00E73BB5"/>
    <w:rsid w:val="00E73EC7"/>
    <w:rsid w:val="00E74071"/>
    <w:rsid w:val="00E7413D"/>
    <w:rsid w:val="00E74227"/>
    <w:rsid w:val="00E7431E"/>
    <w:rsid w:val="00E7442D"/>
    <w:rsid w:val="00E744BF"/>
    <w:rsid w:val="00E747C2"/>
    <w:rsid w:val="00E74803"/>
    <w:rsid w:val="00E74A43"/>
    <w:rsid w:val="00E74D50"/>
    <w:rsid w:val="00E74FCC"/>
    <w:rsid w:val="00E751CD"/>
    <w:rsid w:val="00E7537E"/>
    <w:rsid w:val="00E7542D"/>
    <w:rsid w:val="00E754DD"/>
    <w:rsid w:val="00E7552D"/>
    <w:rsid w:val="00E75759"/>
    <w:rsid w:val="00E75938"/>
    <w:rsid w:val="00E75BB5"/>
    <w:rsid w:val="00E75C82"/>
    <w:rsid w:val="00E75C85"/>
    <w:rsid w:val="00E75DAB"/>
    <w:rsid w:val="00E75DAF"/>
    <w:rsid w:val="00E75E51"/>
    <w:rsid w:val="00E7606F"/>
    <w:rsid w:val="00E762F5"/>
    <w:rsid w:val="00E764E9"/>
    <w:rsid w:val="00E765E1"/>
    <w:rsid w:val="00E76669"/>
    <w:rsid w:val="00E76A41"/>
    <w:rsid w:val="00E76B78"/>
    <w:rsid w:val="00E76E88"/>
    <w:rsid w:val="00E7701A"/>
    <w:rsid w:val="00E77022"/>
    <w:rsid w:val="00E7705E"/>
    <w:rsid w:val="00E77495"/>
    <w:rsid w:val="00E777DC"/>
    <w:rsid w:val="00E779E0"/>
    <w:rsid w:val="00E77ABE"/>
    <w:rsid w:val="00E77CDC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0E5"/>
    <w:rsid w:val="00E81218"/>
    <w:rsid w:val="00E818E6"/>
    <w:rsid w:val="00E81918"/>
    <w:rsid w:val="00E81B6B"/>
    <w:rsid w:val="00E81BC3"/>
    <w:rsid w:val="00E81CED"/>
    <w:rsid w:val="00E81DC1"/>
    <w:rsid w:val="00E81E39"/>
    <w:rsid w:val="00E81E5B"/>
    <w:rsid w:val="00E81FF3"/>
    <w:rsid w:val="00E8225D"/>
    <w:rsid w:val="00E82665"/>
    <w:rsid w:val="00E829A8"/>
    <w:rsid w:val="00E82ADD"/>
    <w:rsid w:val="00E82B00"/>
    <w:rsid w:val="00E82B1D"/>
    <w:rsid w:val="00E82BA4"/>
    <w:rsid w:val="00E832C2"/>
    <w:rsid w:val="00E83317"/>
    <w:rsid w:val="00E834CC"/>
    <w:rsid w:val="00E8385C"/>
    <w:rsid w:val="00E83ACD"/>
    <w:rsid w:val="00E83BAE"/>
    <w:rsid w:val="00E83C73"/>
    <w:rsid w:val="00E83CE4"/>
    <w:rsid w:val="00E83D73"/>
    <w:rsid w:val="00E83DD8"/>
    <w:rsid w:val="00E83F01"/>
    <w:rsid w:val="00E83FB6"/>
    <w:rsid w:val="00E84125"/>
    <w:rsid w:val="00E8417E"/>
    <w:rsid w:val="00E8432F"/>
    <w:rsid w:val="00E843DB"/>
    <w:rsid w:val="00E84473"/>
    <w:rsid w:val="00E8451B"/>
    <w:rsid w:val="00E845CB"/>
    <w:rsid w:val="00E84793"/>
    <w:rsid w:val="00E849EB"/>
    <w:rsid w:val="00E84A63"/>
    <w:rsid w:val="00E84CB3"/>
    <w:rsid w:val="00E84D12"/>
    <w:rsid w:val="00E84E4F"/>
    <w:rsid w:val="00E84F60"/>
    <w:rsid w:val="00E85093"/>
    <w:rsid w:val="00E85448"/>
    <w:rsid w:val="00E85645"/>
    <w:rsid w:val="00E85669"/>
    <w:rsid w:val="00E856F1"/>
    <w:rsid w:val="00E856F5"/>
    <w:rsid w:val="00E85798"/>
    <w:rsid w:val="00E85956"/>
    <w:rsid w:val="00E859BE"/>
    <w:rsid w:val="00E85C21"/>
    <w:rsid w:val="00E85E4A"/>
    <w:rsid w:val="00E862AE"/>
    <w:rsid w:val="00E864C1"/>
    <w:rsid w:val="00E86863"/>
    <w:rsid w:val="00E868D9"/>
    <w:rsid w:val="00E86B22"/>
    <w:rsid w:val="00E86D46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088"/>
    <w:rsid w:val="00E90487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744"/>
    <w:rsid w:val="00E929B0"/>
    <w:rsid w:val="00E92A2F"/>
    <w:rsid w:val="00E92FF6"/>
    <w:rsid w:val="00E93223"/>
    <w:rsid w:val="00E9324A"/>
    <w:rsid w:val="00E93331"/>
    <w:rsid w:val="00E93544"/>
    <w:rsid w:val="00E9367C"/>
    <w:rsid w:val="00E936C5"/>
    <w:rsid w:val="00E937D4"/>
    <w:rsid w:val="00E93860"/>
    <w:rsid w:val="00E939C3"/>
    <w:rsid w:val="00E93B4D"/>
    <w:rsid w:val="00E93E4C"/>
    <w:rsid w:val="00E9412F"/>
    <w:rsid w:val="00E94470"/>
    <w:rsid w:val="00E9449C"/>
    <w:rsid w:val="00E9469D"/>
    <w:rsid w:val="00E94850"/>
    <w:rsid w:val="00E94E1D"/>
    <w:rsid w:val="00E95160"/>
    <w:rsid w:val="00E951B6"/>
    <w:rsid w:val="00E9559A"/>
    <w:rsid w:val="00E95743"/>
    <w:rsid w:val="00E957C8"/>
    <w:rsid w:val="00E957D2"/>
    <w:rsid w:val="00E9587C"/>
    <w:rsid w:val="00E95A64"/>
    <w:rsid w:val="00E95A8E"/>
    <w:rsid w:val="00E95C41"/>
    <w:rsid w:val="00E95E70"/>
    <w:rsid w:val="00E95EE6"/>
    <w:rsid w:val="00E95F0A"/>
    <w:rsid w:val="00E95FB3"/>
    <w:rsid w:val="00E96216"/>
    <w:rsid w:val="00E96431"/>
    <w:rsid w:val="00E96A64"/>
    <w:rsid w:val="00E96E2D"/>
    <w:rsid w:val="00E96EE3"/>
    <w:rsid w:val="00E96F4E"/>
    <w:rsid w:val="00E96F6B"/>
    <w:rsid w:val="00E97035"/>
    <w:rsid w:val="00E974F1"/>
    <w:rsid w:val="00E977E4"/>
    <w:rsid w:val="00E97A4D"/>
    <w:rsid w:val="00E97A93"/>
    <w:rsid w:val="00E97B41"/>
    <w:rsid w:val="00E97F4C"/>
    <w:rsid w:val="00EA00F1"/>
    <w:rsid w:val="00EA01C9"/>
    <w:rsid w:val="00EA02D9"/>
    <w:rsid w:val="00EA0391"/>
    <w:rsid w:val="00EA05E5"/>
    <w:rsid w:val="00EA0759"/>
    <w:rsid w:val="00EA081B"/>
    <w:rsid w:val="00EA0850"/>
    <w:rsid w:val="00EA093A"/>
    <w:rsid w:val="00EA0AF1"/>
    <w:rsid w:val="00EA0D59"/>
    <w:rsid w:val="00EA0D98"/>
    <w:rsid w:val="00EA0E89"/>
    <w:rsid w:val="00EA0F9D"/>
    <w:rsid w:val="00EA109A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2EA0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958"/>
    <w:rsid w:val="00EA5C82"/>
    <w:rsid w:val="00EA5D2B"/>
    <w:rsid w:val="00EA5D8A"/>
    <w:rsid w:val="00EA5E05"/>
    <w:rsid w:val="00EA632E"/>
    <w:rsid w:val="00EA641F"/>
    <w:rsid w:val="00EA691B"/>
    <w:rsid w:val="00EA6957"/>
    <w:rsid w:val="00EA6C67"/>
    <w:rsid w:val="00EA6CAA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A7D52"/>
    <w:rsid w:val="00EB00A6"/>
    <w:rsid w:val="00EB00C0"/>
    <w:rsid w:val="00EB02A5"/>
    <w:rsid w:val="00EB02C0"/>
    <w:rsid w:val="00EB04AF"/>
    <w:rsid w:val="00EB04C9"/>
    <w:rsid w:val="00EB0729"/>
    <w:rsid w:val="00EB10C9"/>
    <w:rsid w:val="00EB14BA"/>
    <w:rsid w:val="00EB1598"/>
    <w:rsid w:val="00EB16CF"/>
    <w:rsid w:val="00EB16F0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8F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D3E"/>
    <w:rsid w:val="00EB3F1D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A2E"/>
    <w:rsid w:val="00EB7C67"/>
    <w:rsid w:val="00EB7CBA"/>
    <w:rsid w:val="00EB7E14"/>
    <w:rsid w:val="00EC0206"/>
    <w:rsid w:val="00EC0570"/>
    <w:rsid w:val="00EC0819"/>
    <w:rsid w:val="00EC08E1"/>
    <w:rsid w:val="00EC0919"/>
    <w:rsid w:val="00EC0B5A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B69"/>
    <w:rsid w:val="00EC1C68"/>
    <w:rsid w:val="00EC1D41"/>
    <w:rsid w:val="00EC1DF7"/>
    <w:rsid w:val="00EC20E1"/>
    <w:rsid w:val="00EC21EC"/>
    <w:rsid w:val="00EC2785"/>
    <w:rsid w:val="00EC2B6D"/>
    <w:rsid w:val="00EC2C42"/>
    <w:rsid w:val="00EC2CAC"/>
    <w:rsid w:val="00EC2DB3"/>
    <w:rsid w:val="00EC3295"/>
    <w:rsid w:val="00EC3382"/>
    <w:rsid w:val="00EC33FD"/>
    <w:rsid w:val="00EC343B"/>
    <w:rsid w:val="00EC3490"/>
    <w:rsid w:val="00EC3566"/>
    <w:rsid w:val="00EC3853"/>
    <w:rsid w:val="00EC39EA"/>
    <w:rsid w:val="00EC3BE8"/>
    <w:rsid w:val="00EC3BFE"/>
    <w:rsid w:val="00EC3CAE"/>
    <w:rsid w:val="00EC3CEE"/>
    <w:rsid w:val="00EC3F00"/>
    <w:rsid w:val="00EC434F"/>
    <w:rsid w:val="00EC49EA"/>
    <w:rsid w:val="00EC4AC6"/>
    <w:rsid w:val="00EC4B55"/>
    <w:rsid w:val="00EC4E57"/>
    <w:rsid w:val="00EC4F4A"/>
    <w:rsid w:val="00EC4FE4"/>
    <w:rsid w:val="00EC50D7"/>
    <w:rsid w:val="00EC5293"/>
    <w:rsid w:val="00EC54BF"/>
    <w:rsid w:val="00EC5679"/>
    <w:rsid w:val="00EC56A9"/>
    <w:rsid w:val="00EC56D9"/>
    <w:rsid w:val="00EC56EA"/>
    <w:rsid w:val="00EC5946"/>
    <w:rsid w:val="00EC59D6"/>
    <w:rsid w:val="00EC5A2F"/>
    <w:rsid w:val="00EC5BB7"/>
    <w:rsid w:val="00EC5D1A"/>
    <w:rsid w:val="00EC5EF0"/>
    <w:rsid w:val="00EC614F"/>
    <w:rsid w:val="00EC65D6"/>
    <w:rsid w:val="00EC661B"/>
    <w:rsid w:val="00EC675B"/>
    <w:rsid w:val="00EC67FF"/>
    <w:rsid w:val="00EC688A"/>
    <w:rsid w:val="00EC6894"/>
    <w:rsid w:val="00EC6B7E"/>
    <w:rsid w:val="00EC6D85"/>
    <w:rsid w:val="00EC6DF0"/>
    <w:rsid w:val="00EC777C"/>
    <w:rsid w:val="00EC77F1"/>
    <w:rsid w:val="00EC79EC"/>
    <w:rsid w:val="00EC7ABA"/>
    <w:rsid w:val="00EC7F32"/>
    <w:rsid w:val="00ED01C8"/>
    <w:rsid w:val="00ED01C9"/>
    <w:rsid w:val="00ED04A2"/>
    <w:rsid w:val="00ED04CD"/>
    <w:rsid w:val="00ED04D3"/>
    <w:rsid w:val="00ED06FD"/>
    <w:rsid w:val="00ED07D9"/>
    <w:rsid w:val="00ED07EF"/>
    <w:rsid w:val="00ED0847"/>
    <w:rsid w:val="00ED0935"/>
    <w:rsid w:val="00ED0A4E"/>
    <w:rsid w:val="00ED0C09"/>
    <w:rsid w:val="00ED0F0A"/>
    <w:rsid w:val="00ED0FC3"/>
    <w:rsid w:val="00ED123B"/>
    <w:rsid w:val="00ED1736"/>
    <w:rsid w:val="00ED18A9"/>
    <w:rsid w:val="00ED18CD"/>
    <w:rsid w:val="00ED1B21"/>
    <w:rsid w:val="00ED1F1D"/>
    <w:rsid w:val="00ED211B"/>
    <w:rsid w:val="00ED21B0"/>
    <w:rsid w:val="00ED2358"/>
    <w:rsid w:val="00ED2485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230"/>
    <w:rsid w:val="00ED44B6"/>
    <w:rsid w:val="00ED4E02"/>
    <w:rsid w:val="00ED4FE7"/>
    <w:rsid w:val="00ED5047"/>
    <w:rsid w:val="00ED5155"/>
    <w:rsid w:val="00ED518C"/>
    <w:rsid w:val="00ED5305"/>
    <w:rsid w:val="00ED562F"/>
    <w:rsid w:val="00ED58C9"/>
    <w:rsid w:val="00ED5902"/>
    <w:rsid w:val="00ED59A9"/>
    <w:rsid w:val="00ED5C58"/>
    <w:rsid w:val="00ED6181"/>
    <w:rsid w:val="00ED6690"/>
    <w:rsid w:val="00ED68DE"/>
    <w:rsid w:val="00ED6A16"/>
    <w:rsid w:val="00ED6A6A"/>
    <w:rsid w:val="00ED6D5D"/>
    <w:rsid w:val="00ED6ED8"/>
    <w:rsid w:val="00ED6F34"/>
    <w:rsid w:val="00ED6F5F"/>
    <w:rsid w:val="00ED6FA6"/>
    <w:rsid w:val="00ED6FDF"/>
    <w:rsid w:val="00ED7092"/>
    <w:rsid w:val="00ED74F9"/>
    <w:rsid w:val="00ED76A0"/>
    <w:rsid w:val="00ED770A"/>
    <w:rsid w:val="00ED7814"/>
    <w:rsid w:val="00ED79E5"/>
    <w:rsid w:val="00ED7A54"/>
    <w:rsid w:val="00ED7AC4"/>
    <w:rsid w:val="00ED7E7B"/>
    <w:rsid w:val="00ED7ECB"/>
    <w:rsid w:val="00ED7FD5"/>
    <w:rsid w:val="00EE03D7"/>
    <w:rsid w:val="00EE0481"/>
    <w:rsid w:val="00EE0516"/>
    <w:rsid w:val="00EE0586"/>
    <w:rsid w:val="00EE0653"/>
    <w:rsid w:val="00EE091C"/>
    <w:rsid w:val="00EE0B24"/>
    <w:rsid w:val="00EE0DCB"/>
    <w:rsid w:val="00EE0F09"/>
    <w:rsid w:val="00EE1179"/>
    <w:rsid w:val="00EE1478"/>
    <w:rsid w:val="00EE1521"/>
    <w:rsid w:val="00EE15A1"/>
    <w:rsid w:val="00EE17F5"/>
    <w:rsid w:val="00EE1871"/>
    <w:rsid w:val="00EE1984"/>
    <w:rsid w:val="00EE19C6"/>
    <w:rsid w:val="00EE1BDD"/>
    <w:rsid w:val="00EE1CAF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6E2"/>
    <w:rsid w:val="00EE395A"/>
    <w:rsid w:val="00EE413C"/>
    <w:rsid w:val="00EE434C"/>
    <w:rsid w:val="00EE43BE"/>
    <w:rsid w:val="00EE45FF"/>
    <w:rsid w:val="00EE4800"/>
    <w:rsid w:val="00EE4ACC"/>
    <w:rsid w:val="00EE50D4"/>
    <w:rsid w:val="00EE51FB"/>
    <w:rsid w:val="00EE595B"/>
    <w:rsid w:val="00EE5964"/>
    <w:rsid w:val="00EE59A5"/>
    <w:rsid w:val="00EE5D31"/>
    <w:rsid w:val="00EE5E42"/>
    <w:rsid w:val="00EE5EB3"/>
    <w:rsid w:val="00EE6282"/>
    <w:rsid w:val="00EE676A"/>
    <w:rsid w:val="00EE6868"/>
    <w:rsid w:val="00EE6AF9"/>
    <w:rsid w:val="00EE6D30"/>
    <w:rsid w:val="00EE6E58"/>
    <w:rsid w:val="00EE7037"/>
    <w:rsid w:val="00EE77D1"/>
    <w:rsid w:val="00EE78C8"/>
    <w:rsid w:val="00EE7E43"/>
    <w:rsid w:val="00EF00D2"/>
    <w:rsid w:val="00EF010B"/>
    <w:rsid w:val="00EF05CB"/>
    <w:rsid w:val="00EF05CC"/>
    <w:rsid w:val="00EF064D"/>
    <w:rsid w:val="00EF06FB"/>
    <w:rsid w:val="00EF0734"/>
    <w:rsid w:val="00EF07D7"/>
    <w:rsid w:val="00EF0862"/>
    <w:rsid w:val="00EF0967"/>
    <w:rsid w:val="00EF0CBC"/>
    <w:rsid w:val="00EF0D7B"/>
    <w:rsid w:val="00EF0ECC"/>
    <w:rsid w:val="00EF0F34"/>
    <w:rsid w:val="00EF104D"/>
    <w:rsid w:val="00EF1116"/>
    <w:rsid w:val="00EF122F"/>
    <w:rsid w:val="00EF128B"/>
    <w:rsid w:val="00EF16D1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CDC"/>
    <w:rsid w:val="00EF2DE6"/>
    <w:rsid w:val="00EF303A"/>
    <w:rsid w:val="00EF3383"/>
    <w:rsid w:val="00EF3403"/>
    <w:rsid w:val="00EF3425"/>
    <w:rsid w:val="00EF35A6"/>
    <w:rsid w:val="00EF36E6"/>
    <w:rsid w:val="00EF3747"/>
    <w:rsid w:val="00EF392A"/>
    <w:rsid w:val="00EF3ACC"/>
    <w:rsid w:val="00EF3CAA"/>
    <w:rsid w:val="00EF3F9E"/>
    <w:rsid w:val="00EF43B9"/>
    <w:rsid w:val="00EF43BC"/>
    <w:rsid w:val="00EF43E0"/>
    <w:rsid w:val="00EF4A23"/>
    <w:rsid w:val="00EF4C47"/>
    <w:rsid w:val="00EF4E6D"/>
    <w:rsid w:val="00EF52D4"/>
    <w:rsid w:val="00EF5622"/>
    <w:rsid w:val="00EF5ACE"/>
    <w:rsid w:val="00EF5FCE"/>
    <w:rsid w:val="00EF613E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B24"/>
    <w:rsid w:val="00EF6E31"/>
    <w:rsid w:val="00EF7135"/>
    <w:rsid w:val="00EF7199"/>
    <w:rsid w:val="00EF71F6"/>
    <w:rsid w:val="00EF72A7"/>
    <w:rsid w:val="00EF72BE"/>
    <w:rsid w:val="00EF72DC"/>
    <w:rsid w:val="00EF7421"/>
    <w:rsid w:val="00EF74D9"/>
    <w:rsid w:val="00EF76F2"/>
    <w:rsid w:val="00EF799E"/>
    <w:rsid w:val="00EF7A7E"/>
    <w:rsid w:val="00EF7B32"/>
    <w:rsid w:val="00EF7B63"/>
    <w:rsid w:val="00EF7BA9"/>
    <w:rsid w:val="00EF7E38"/>
    <w:rsid w:val="00EF7FA4"/>
    <w:rsid w:val="00F00306"/>
    <w:rsid w:val="00F0044E"/>
    <w:rsid w:val="00F0049B"/>
    <w:rsid w:val="00F005F0"/>
    <w:rsid w:val="00F00625"/>
    <w:rsid w:val="00F008CF"/>
    <w:rsid w:val="00F009DD"/>
    <w:rsid w:val="00F00CB7"/>
    <w:rsid w:val="00F00E97"/>
    <w:rsid w:val="00F0131D"/>
    <w:rsid w:val="00F01545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8BE"/>
    <w:rsid w:val="00F02915"/>
    <w:rsid w:val="00F02FE6"/>
    <w:rsid w:val="00F0342B"/>
    <w:rsid w:val="00F035A9"/>
    <w:rsid w:val="00F03910"/>
    <w:rsid w:val="00F03BF1"/>
    <w:rsid w:val="00F03F7D"/>
    <w:rsid w:val="00F042AC"/>
    <w:rsid w:val="00F045BA"/>
    <w:rsid w:val="00F04791"/>
    <w:rsid w:val="00F04909"/>
    <w:rsid w:val="00F04B07"/>
    <w:rsid w:val="00F05219"/>
    <w:rsid w:val="00F05443"/>
    <w:rsid w:val="00F05581"/>
    <w:rsid w:val="00F0573C"/>
    <w:rsid w:val="00F05881"/>
    <w:rsid w:val="00F05989"/>
    <w:rsid w:val="00F05AE0"/>
    <w:rsid w:val="00F05B30"/>
    <w:rsid w:val="00F05BC3"/>
    <w:rsid w:val="00F05BC5"/>
    <w:rsid w:val="00F05F1C"/>
    <w:rsid w:val="00F0610B"/>
    <w:rsid w:val="00F065C7"/>
    <w:rsid w:val="00F065D0"/>
    <w:rsid w:val="00F067D8"/>
    <w:rsid w:val="00F067E2"/>
    <w:rsid w:val="00F0687F"/>
    <w:rsid w:val="00F069A1"/>
    <w:rsid w:val="00F069B9"/>
    <w:rsid w:val="00F069EA"/>
    <w:rsid w:val="00F06B3B"/>
    <w:rsid w:val="00F06B95"/>
    <w:rsid w:val="00F06C1A"/>
    <w:rsid w:val="00F07019"/>
    <w:rsid w:val="00F0738B"/>
    <w:rsid w:val="00F0751D"/>
    <w:rsid w:val="00F07B9F"/>
    <w:rsid w:val="00F07C86"/>
    <w:rsid w:val="00F07E5D"/>
    <w:rsid w:val="00F07FA9"/>
    <w:rsid w:val="00F10021"/>
    <w:rsid w:val="00F100D9"/>
    <w:rsid w:val="00F10150"/>
    <w:rsid w:val="00F10395"/>
    <w:rsid w:val="00F103AE"/>
    <w:rsid w:val="00F104CB"/>
    <w:rsid w:val="00F10616"/>
    <w:rsid w:val="00F10A65"/>
    <w:rsid w:val="00F10B41"/>
    <w:rsid w:val="00F10C00"/>
    <w:rsid w:val="00F10C6F"/>
    <w:rsid w:val="00F11186"/>
    <w:rsid w:val="00F111B2"/>
    <w:rsid w:val="00F11330"/>
    <w:rsid w:val="00F113A4"/>
    <w:rsid w:val="00F11471"/>
    <w:rsid w:val="00F11693"/>
    <w:rsid w:val="00F11737"/>
    <w:rsid w:val="00F11793"/>
    <w:rsid w:val="00F1188B"/>
    <w:rsid w:val="00F11992"/>
    <w:rsid w:val="00F11B48"/>
    <w:rsid w:val="00F11C21"/>
    <w:rsid w:val="00F11C5B"/>
    <w:rsid w:val="00F11DA5"/>
    <w:rsid w:val="00F11F07"/>
    <w:rsid w:val="00F11FD6"/>
    <w:rsid w:val="00F12039"/>
    <w:rsid w:val="00F1227A"/>
    <w:rsid w:val="00F122CF"/>
    <w:rsid w:val="00F12738"/>
    <w:rsid w:val="00F12A3A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C6F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48C"/>
    <w:rsid w:val="00F157A9"/>
    <w:rsid w:val="00F159E1"/>
    <w:rsid w:val="00F159E8"/>
    <w:rsid w:val="00F15A16"/>
    <w:rsid w:val="00F15A8D"/>
    <w:rsid w:val="00F15B27"/>
    <w:rsid w:val="00F15BAD"/>
    <w:rsid w:val="00F15C94"/>
    <w:rsid w:val="00F15D08"/>
    <w:rsid w:val="00F15D94"/>
    <w:rsid w:val="00F15EC0"/>
    <w:rsid w:val="00F15F15"/>
    <w:rsid w:val="00F16057"/>
    <w:rsid w:val="00F160FE"/>
    <w:rsid w:val="00F1621E"/>
    <w:rsid w:val="00F1626C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85"/>
    <w:rsid w:val="00F204D2"/>
    <w:rsid w:val="00F20862"/>
    <w:rsid w:val="00F20B35"/>
    <w:rsid w:val="00F20E2C"/>
    <w:rsid w:val="00F218F9"/>
    <w:rsid w:val="00F21E2F"/>
    <w:rsid w:val="00F21F33"/>
    <w:rsid w:val="00F21F46"/>
    <w:rsid w:val="00F220C4"/>
    <w:rsid w:val="00F2214F"/>
    <w:rsid w:val="00F2247A"/>
    <w:rsid w:val="00F22531"/>
    <w:rsid w:val="00F228AB"/>
    <w:rsid w:val="00F2291A"/>
    <w:rsid w:val="00F22B49"/>
    <w:rsid w:val="00F22B71"/>
    <w:rsid w:val="00F22C23"/>
    <w:rsid w:val="00F22E43"/>
    <w:rsid w:val="00F23258"/>
    <w:rsid w:val="00F232E8"/>
    <w:rsid w:val="00F23338"/>
    <w:rsid w:val="00F23386"/>
    <w:rsid w:val="00F23778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144"/>
    <w:rsid w:val="00F2463B"/>
    <w:rsid w:val="00F24887"/>
    <w:rsid w:val="00F24B4F"/>
    <w:rsid w:val="00F24CBC"/>
    <w:rsid w:val="00F24D2C"/>
    <w:rsid w:val="00F24D41"/>
    <w:rsid w:val="00F24FB0"/>
    <w:rsid w:val="00F251F7"/>
    <w:rsid w:val="00F25541"/>
    <w:rsid w:val="00F255FC"/>
    <w:rsid w:val="00F258E7"/>
    <w:rsid w:val="00F259A1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4F2"/>
    <w:rsid w:val="00F26869"/>
    <w:rsid w:val="00F268F8"/>
    <w:rsid w:val="00F26AAF"/>
    <w:rsid w:val="00F26B62"/>
    <w:rsid w:val="00F2701E"/>
    <w:rsid w:val="00F27194"/>
    <w:rsid w:val="00F273AD"/>
    <w:rsid w:val="00F274ED"/>
    <w:rsid w:val="00F27821"/>
    <w:rsid w:val="00F27A26"/>
    <w:rsid w:val="00F27AC8"/>
    <w:rsid w:val="00F27CB7"/>
    <w:rsid w:val="00F27D81"/>
    <w:rsid w:val="00F300AA"/>
    <w:rsid w:val="00F30171"/>
    <w:rsid w:val="00F305B9"/>
    <w:rsid w:val="00F3060F"/>
    <w:rsid w:val="00F3068D"/>
    <w:rsid w:val="00F30795"/>
    <w:rsid w:val="00F3084E"/>
    <w:rsid w:val="00F308A2"/>
    <w:rsid w:val="00F30A63"/>
    <w:rsid w:val="00F30AD2"/>
    <w:rsid w:val="00F313AC"/>
    <w:rsid w:val="00F314B7"/>
    <w:rsid w:val="00F317F9"/>
    <w:rsid w:val="00F318D4"/>
    <w:rsid w:val="00F31B51"/>
    <w:rsid w:val="00F31C0F"/>
    <w:rsid w:val="00F31E10"/>
    <w:rsid w:val="00F3201E"/>
    <w:rsid w:val="00F32F78"/>
    <w:rsid w:val="00F33102"/>
    <w:rsid w:val="00F33168"/>
    <w:rsid w:val="00F331B2"/>
    <w:rsid w:val="00F334B6"/>
    <w:rsid w:val="00F337A0"/>
    <w:rsid w:val="00F33A74"/>
    <w:rsid w:val="00F33D18"/>
    <w:rsid w:val="00F33E41"/>
    <w:rsid w:val="00F3426E"/>
    <w:rsid w:val="00F34297"/>
    <w:rsid w:val="00F34362"/>
    <w:rsid w:val="00F34511"/>
    <w:rsid w:val="00F347E0"/>
    <w:rsid w:val="00F34B0B"/>
    <w:rsid w:val="00F34BAD"/>
    <w:rsid w:val="00F34E00"/>
    <w:rsid w:val="00F3526D"/>
    <w:rsid w:val="00F352B8"/>
    <w:rsid w:val="00F35350"/>
    <w:rsid w:val="00F3552C"/>
    <w:rsid w:val="00F35807"/>
    <w:rsid w:val="00F35825"/>
    <w:rsid w:val="00F35856"/>
    <w:rsid w:val="00F35A17"/>
    <w:rsid w:val="00F35B57"/>
    <w:rsid w:val="00F35CCA"/>
    <w:rsid w:val="00F35E22"/>
    <w:rsid w:val="00F360FB"/>
    <w:rsid w:val="00F361F5"/>
    <w:rsid w:val="00F362CB"/>
    <w:rsid w:val="00F3644F"/>
    <w:rsid w:val="00F367D9"/>
    <w:rsid w:val="00F368EA"/>
    <w:rsid w:val="00F368FA"/>
    <w:rsid w:val="00F3695E"/>
    <w:rsid w:val="00F369D8"/>
    <w:rsid w:val="00F370F0"/>
    <w:rsid w:val="00F3710B"/>
    <w:rsid w:val="00F37127"/>
    <w:rsid w:val="00F3712F"/>
    <w:rsid w:val="00F37179"/>
    <w:rsid w:val="00F372B7"/>
    <w:rsid w:val="00F372FB"/>
    <w:rsid w:val="00F37627"/>
    <w:rsid w:val="00F378B2"/>
    <w:rsid w:val="00F37903"/>
    <w:rsid w:val="00F37A5F"/>
    <w:rsid w:val="00F37B83"/>
    <w:rsid w:val="00F37C12"/>
    <w:rsid w:val="00F37C45"/>
    <w:rsid w:val="00F37D23"/>
    <w:rsid w:val="00F37D91"/>
    <w:rsid w:val="00F37F4B"/>
    <w:rsid w:val="00F400D0"/>
    <w:rsid w:val="00F401E9"/>
    <w:rsid w:val="00F40479"/>
    <w:rsid w:val="00F40A6B"/>
    <w:rsid w:val="00F40C0C"/>
    <w:rsid w:val="00F40C79"/>
    <w:rsid w:val="00F40EAE"/>
    <w:rsid w:val="00F4104D"/>
    <w:rsid w:val="00F417D7"/>
    <w:rsid w:val="00F41A62"/>
    <w:rsid w:val="00F41B8F"/>
    <w:rsid w:val="00F4215D"/>
    <w:rsid w:val="00F421D1"/>
    <w:rsid w:val="00F42358"/>
    <w:rsid w:val="00F425AB"/>
    <w:rsid w:val="00F42A49"/>
    <w:rsid w:val="00F42B2A"/>
    <w:rsid w:val="00F42D5A"/>
    <w:rsid w:val="00F42DC6"/>
    <w:rsid w:val="00F42EEC"/>
    <w:rsid w:val="00F42EF5"/>
    <w:rsid w:val="00F42FC9"/>
    <w:rsid w:val="00F431FA"/>
    <w:rsid w:val="00F4325A"/>
    <w:rsid w:val="00F43545"/>
    <w:rsid w:val="00F43AF2"/>
    <w:rsid w:val="00F43DCF"/>
    <w:rsid w:val="00F43E3A"/>
    <w:rsid w:val="00F44BBA"/>
    <w:rsid w:val="00F44C0D"/>
    <w:rsid w:val="00F44F09"/>
    <w:rsid w:val="00F44F49"/>
    <w:rsid w:val="00F44FBF"/>
    <w:rsid w:val="00F44FFC"/>
    <w:rsid w:val="00F4504A"/>
    <w:rsid w:val="00F453FC"/>
    <w:rsid w:val="00F45446"/>
    <w:rsid w:val="00F45809"/>
    <w:rsid w:val="00F458EF"/>
    <w:rsid w:val="00F45D65"/>
    <w:rsid w:val="00F45D70"/>
    <w:rsid w:val="00F461B2"/>
    <w:rsid w:val="00F46273"/>
    <w:rsid w:val="00F462FD"/>
    <w:rsid w:val="00F464FA"/>
    <w:rsid w:val="00F46552"/>
    <w:rsid w:val="00F46657"/>
    <w:rsid w:val="00F46760"/>
    <w:rsid w:val="00F467C3"/>
    <w:rsid w:val="00F46840"/>
    <w:rsid w:val="00F46B6F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151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9B"/>
    <w:rsid w:val="00F512A5"/>
    <w:rsid w:val="00F51317"/>
    <w:rsid w:val="00F513B3"/>
    <w:rsid w:val="00F51567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6B5"/>
    <w:rsid w:val="00F527A2"/>
    <w:rsid w:val="00F527AE"/>
    <w:rsid w:val="00F527D4"/>
    <w:rsid w:val="00F5286A"/>
    <w:rsid w:val="00F5287F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454D"/>
    <w:rsid w:val="00F546F5"/>
    <w:rsid w:val="00F54973"/>
    <w:rsid w:val="00F54B94"/>
    <w:rsid w:val="00F54E36"/>
    <w:rsid w:val="00F54F15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5FDE"/>
    <w:rsid w:val="00F560D6"/>
    <w:rsid w:val="00F5610E"/>
    <w:rsid w:val="00F5622D"/>
    <w:rsid w:val="00F565AC"/>
    <w:rsid w:val="00F56841"/>
    <w:rsid w:val="00F56929"/>
    <w:rsid w:val="00F56D9F"/>
    <w:rsid w:val="00F56E4C"/>
    <w:rsid w:val="00F56F5E"/>
    <w:rsid w:val="00F57217"/>
    <w:rsid w:val="00F57339"/>
    <w:rsid w:val="00F57485"/>
    <w:rsid w:val="00F57893"/>
    <w:rsid w:val="00F57D8B"/>
    <w:rsid w:val="00F57E47"/>
    <w:rsid w:val="00F57EC8"/>
    <w:rsid w:val="00F60036"/>
    <w:rsid w:val="00F60058"/>
    <w:rsid w:val="00F602AB"/>
    <w:rsid w:val="00F603C4"/>
    <w:rsid w:val="00F603D7"/>
    <w:rsid w:val="00F6043A"/>
    <w:rsid w:val="00F6056B"/>
    <w:rsid w:val="00F609C5"/>
    <w:rsid w:val="00F60DFC"/>
    <w:rsid w:val="00F60E0C"/>
    <w:rsid w:val="00F6103B"/>
    <w:rsid w:val="00F610DC"/>
    <w:rsid w:val="00F6141B"/>
    <w:rsid w:val="00F615EA"/>
    <w:rsid w:val="00F61718"/>
    <w:rsid w:val="00F617AD"/>
    <w:rsid w:val="00F61983"/>
    <w:rsid w:val="00F61BB9"/>
    <w:rsid w:val="00F61C54"/>
    <w:rsid w:val="00F61EA2"/>
    <w:rsid w:val="00F61F1F"/>
    <w:rsid w:val="00F620A7"/>
    <w:rsid w:val="00F620C9"/>
    <w:rsid w:val="00F623DB"/>
    <w:rsid w:val="00F6242D"/>
    <w:rsid w:val="00F62781"/>
    <w:rsid w:val="00F629E5"/>
    <w:rsid w:val="00F62BE0"/>
    <w:rsid w:val="00F62C06"/>
    <w:rsid w:val="00F62CDC"/>
    <w:rsid w:val="00F62E36"/>
    <w:rsid w:val="00F62ED6"/>
    <w:rsid w:val="00F63021"/>
    <w:rsid w:val="00F634FA"/>
    <w:rsid w:val="00F63840"/>
    <w:rsid w:val="00F63C76"/>
    <w:rsid w:val="00F63D86"/>
    <w:rsid w:val="00F63DB1"/>
    <w:rsid w:val="00F6424E"/>
    <w:rsid w:val="00F64375"/>
    <w:rsid w:val="00F647B3"/>
    <w:rsid w:val="00F649A2"/>
    <w:rsid w:val="00F64D6B"/>
    <w:rsid w:val="00F64EA8"/>
    <w:rsid w:val="00F650AE"/>
    <w:rsid w:val="00F6584E"/>
    <w:rsid w:val="00F65AAF"/>
    <w:rsid w:val="00F65F43"/>
    <w:rsid w:val="00F65FE4"/>
    <w:rsid w:val="00F65FFA"/>
    <w:rsid w:val="00F662B5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678FF"/>
    <w:rsid w:val="00F6796E"/>
    <w:rsid w:val="00F70002"/>
    <w:rsid w:val="00F700C3"/>
    <w:rsid w:val="00F7023C"/>
    <w:rsid w:val="00F70453"/>
    <w:rsid w:val="00F7051B"/>
    <w:rsid w:val="00F70582"/>
    <w:rsid w:val="00F7058E"/>
    <w:rsid w:val="00F706CC"/>
    <w:rsid w:val="00F70AA5"/>
    <w:rsid w:val="00F70D61"/>
    <w:rsid w:val="00F71130"/>
    <w:rsid w:val="00F712A0"/>
    <w:rsid w:val="00F7164D"/>
    <w:rsid w:val="00F71686"/>
    <w:rsid w:val="00F71688"/>
    <w:rsid w:val="00F7194E"/>
    <w:rsid w:val="00F71BBA"/>
    <w:rsid w:val="00F71BDD"/>
    <w:rsid w:val="00F71C40"/>
    <w:rsid w:val="00F71CAA"/>
    <w:rsid w:val="00F720EB"/>
    <w:rsid w:val="00F72139"/>
    <w:rsid w:val="00F7218D"/>
    <w:rsid w:val="00F7228E"/>
    <w:rsid w:val="00F722E5"/>
    <w:rsid w:val="00F72428"/>
    <w:rsid w:val="00F724DA"/>
    <w:rsid w:val="00F724E9"/>
    <w:rsid w:val="00F729CE"/>
    <w:rsid w:val="00F72B61"/>
    <w:rsid w:val="00F72F0D"/>
    <w:rsid w:val="00F737CA"/>
    <w:rsid w:val="00F73AFC"/>
    <w:rsid w:val="00F73CC4"/>
    <w:rsid w:val="00F74104"/>
    <w:rsid w:val="00F74213"/>
    <w:rsid w:val="00F746B4"/>
    <w:rsid w:val="00F74764"/>
    <w:rsid w:val="00F748E8"/>
    <w:rsid w:val="00F74999"/>
    <w:rsid w:val="00F74B15"/>
    <w:rsid w:val="00F74B1E"/>
    <w:rsid w:val="00F74C89"/>
    <w:rsid w:val="00F74FE4"/>
    <w:rsid w:val="00F751A3"/>
    <w:rsid w:val="00F752C2"/>
    <w:rsid w:val="00F75375"/>
    <w:rsid w:val="00F753FA"/>
    <w:rsid w:val="00F754D9"/>
    <w:rsid w:val="00F755E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BCB"/>
    <w:rsid w:val="00F80E80"/>
    <w:rsid w:val="00F81030"/>
    <w:rsid w:val="00F811B3"/>
    <w:rsid w:val="00F81356"/>
    <w:rsid w:val="00F81A9D"/>
    <w:rsid w:val="00F8207A"/>
    <w:rsid w:val="00F82A1C"/>
    <w:rsid w:val="00F82BB4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556"/>
    <w:rsid w:val="00F85635"/>
    <w:rsid w:val="00F857C7"/>
    <w:rsid w:val="00F8586B"/>
    <w:rsid w:val="00F85A35"/>
    <w:rsid w:val="00F85ACF"/>
    <w:rsid w:val="00F85BCA"/>
    <w:rsid w:val="00F85CA5"/>
    <w:rsid w:val="00F85CE4"/>
    <w:rsid w:val="00F85EE1"/>
    <w:rsid w:val="00F863A8"/>
    <w:rsid w:val="00F8694D"/>
    <w:rsid w:val="00F86ACC"/>
    <w:rsid w:val="00F8709E"/>
    <w:rsid w:val="00F872BC"/>
    <w:rsid w:val="00F8751B"/>
    <w:rsid w:val="00F8757D"/>
    <w:rsid w:val="00F87828"/>
    <w:rsid w:val="00F87870"/>
    <w:rsid w:val="00F87984"/>
    <w:rsid w:val="00F87DD3"/>
    <w:rsid w:val="00F901A8"/>
    <w:rsid w:val="00F9020A"/>
    <w:rsid w:val="00F903E9"/>
    <w:rsid w:val="00F9090A"/>
    <w:rsid w:val="00F90AF3"/>
    <w:rsid w:val="00F90B45"/>
    <w:rsid w:val="00F913CC"/>
    <w:rsid w:val="00F9157E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903"/>
    <w:rsid w:val="00F929AB"/>
    <w:rsid w:val="00F92C7D"/>
    <w:rsid w:val="00F92E3E"/>
    <w:rsid w:val="00F9302E"/>
    <w:rsid w:val="00F930D9"/>
    <w:rsid w:val="00F93102"/>
    <w:rsid w:val="00F9330C"/>
    <w:rsid w:val="00F934AA"/>
    <w:rsid w:val="00F93528"/>
    <w:rsid w:val="00F93AA4"/>
    <w:rsid w:val="00F946FF"/>
    <w:rsid w:val="00F9476E"/>
    <w:rsid w:val="00F9489D"/>
    <w:rsid w:val="00F94AD4"/>
    <w:rsid w:val="00F94B09"/>
    <w:rsid w:val="00F94C3B"/>
    <w:rsid w:val="00F94D51"/>
    <w:rsid w:val="00F94F4D"/>
    <w:rsid w:val="00F9533E"/>
    <w:rsid w:val="00F954CD"/>
    <w:rsid w:val="00F9551B"/>
    <w:rsid w:val="00F9569D"/>
    <w:rsid w:val="00F957F8"/>
    <w:rsid w:val="00F95911"/>
    <w:rsid w:val="00F9599F"/>
    <w:rsid w:val="00F95C7E"/>
    <w:rsid w:val="00F95CFD"/>
    <w:rsid w:val="00F95D07"/>
    <w:rsid w:val="00F95F8A"/>
    <w:rsid w:val="00F9633C"/>
    <w:rsid w:val="00F96398"/>
    <w:rsid w:val="00F96431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39"/>
    <w:rsid w:val="00FA0565"/>
    <w:rsid w:val="00FA0574"/>
    <w:rsid w:val="00FA093B"/>
    <w:rsid w:val="00FA0969"/>
    <w:rsid w:val="00FA0A6A"/>
    <w:rsid w:val="00FA1066"/>
    <w:rsid w:val="00FA12F1"/>
    <w:rsid w:val="00FA130B"/>
    <w:rsid w:val="00FA1438"/>
    <w:rsid w:val="00FA166F"/>
    <w:rsid w:val="00FA1988"/>
    <w:rsid w:val="00FA1D5A"/>
    <w:rsid w:val="00FA1E23"/>
    <w:rsid w:val="00FA2155"/>
    <w:rsid w:val="00FA225F"/>
    <w:rsid w:val="00FA226C"/>
    <w:rsid w:val="00FA23C7"/>
    <w:rsid w:val="00FA23F2"/>
    <w:rsid w:val="00FA24D0"/>
    <w:rsid w:val="00FA25CA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889"/>
    <w:rsid w:val="00FA3BF1"/>
    <w:rsid w:val="00FA3D72"/>
    <w:rsid w:val="00FA3DE6"/>
    <w:rsid w:val="00FA437F"/>
    <w:rsid w:val="00FA478E"/>
    <w:rsid w:val="00FA481E"/>
    <w:rsid w:val="00FA48E6"/>
    <w:rsid w:val="00FA498B"/>
    <w:rsid w:val="00FA4AF0"/>
    <w:rsid w:val="00FA4B87"/>
    <w:rsid w:val="00FA4BE4"/>
    <w:rsid w:val="00FA4C11"/>
    <w:rsid w:val="00FA5273"/>
    <w:rsid w:val="00FA5333"/>
    <w:rsid w:val="00FA5542"/>
    <w:rsid w:val="00FA5663"/>
    <w:rsid w:val="00FA5673"/>
    <w:rsid w:val="00FA5796"/>
    <w:rsid w:val="00FA5820"/>
    <w:rsid w:val="00FA5CB7"/>
    <w:rsid w:val="00FA5D86"/>
    <w:rsid w:val="00FA5DD5"/>
    <w:rsid w:val="00FA5F7F"/>
    <w:rsid w:val="00FA6068"/>
    <w:rsid w:val="00FA61D0"/>
    <w:rsid w:val="00FA6340"/>
    <w:rsid w:val="00FA6474"/>
    <w:rsid w:val="00FA653D"/>
    <w:rsid w:val="00FA6702"/>
    <w:rsid w:val="00FA6A5C"/>
    <w:rsid w:val="00FA6F0D"/>
    <w:rsid w:val="00FA6F81"/>
    <w:rsid w:val="00FA6FA3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D1"/>
    <w:rsid w:val="00FB00F4"/>
    <w:rsid w:val="00FB0220"/>
    <w:rsid w:val="00FB0355"/>
    <w:rsid w:val="00FB0682"/>
    <w:rsid w:val="00FB0858"/>
    <w:rsid w:val="00FB0920"/>
    <w:rsid w:val="00FB0AD7"/>
    <w:rsid w:val="00FB0AF3"/>
    <w:rsid w:val="00FB0B9D"/>
    <w:rsid w:val="00FB0EAF"/>
    <w:rsid w:val="00FB0EF0"/>
    <w:rsid w:val="00FB0EF9"/>
    <w:rsid w:val="00FB100F"/>
    <w:rsid w:val="00FB10B0"/>
    <w:rsid w:val="00FB1334"/>
    <w:rsid w:val="00FB158A"/>
    <w:rsid w:val="00FB186B"/>
    <w:rsid w:val="00FB19B4"/>
    <w:rsid w:val="00FB1A62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322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BE5"/>
    <w:rsid w:val="00FB5C3F"/>
    <w:rsid w:val="00FB606D"/>
    <w:rsid w:val="00FB618C"/>
    <w:rsid w:val="00FB61B4"/>
    <w:rsid w:val="00FB6291"/>
    <w:rsid w:val="00FB6613"/>
    <w:rsid w:val="00FB66B8"/>
    <w:rsid w:val="00FB6820"/>
    <w:rsid w:val="00FB68C3"/>
    <w:rsid w:val="00FB698B"/>
    <w:rsid w:val="00FB710F"/>
    <w:rsid w:val="00FB7227"/>
    <w:rsid w:val="00FB77D8"/>
    <w:rsid w:val="00FB781A"/>
    <w:rsid w:val="00FB799A"/>
    <w:rsid w:val="00FB799F"/>
    <w:rsid w:val="00FB7D68"/>
    <w:rsid w:val="00FB7E34"/>
    <w:rsid w:val="00FB7E5F"/>
    <w:rsid w:val="00FC0026"/>
    <w:rsid w:val="00FC0344"/>
    <w:rsid w:val="00FC0691"/>
    <w:rsid w:val="00FC0693"/>
    <w:rsid w:val="00FC089C"/>
    <w:rsid w:val="00FC08B7"/>
    <w:rsid w:val="00FC09EF"/>
    <w:rsid w:val="00FC0A51"/>
    <w:rsid w:val="00FC0A8C"/>
    <w:rsid w:val="00FC0EEB"/>
    <w:rsid w:val="00FC0EF4"/>
    <w:rsid w:val="00FC0F49"/>
    <w:rsid w:val="00FC1033"/>
    <w:rsid w:val="00FC1173"/>
    <w:rsid w:val="00FC14AC"/>
    <w:rsid w:val="00FC1566"/>
    <w:rsid w:val="00FC1697"/>
    <w:rsid w:val="00FC17B9"/>
    <w:rsid w:val="00FC18DF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AA1"/>
    <w:rsid w:val="00FC3D10"/>
    <w:rsid w:val="00FC3D39"/>
    <w:rsid w:val="00FC3D8A"/>
    <w:rsid w:val="00FC3DC5"/>
    <w:rsid w:val="00FC3F35"/>
    <w:rsid w:val="00FC3F41"/>
    <w:rsid w:val="00FC3FAB"/>
    <w:rsid w:val="00FC406C"/>
    <w:rsid w:val="00FC417A"/>
    <w:rsid w:val="00FC4180"/>
    <w:rsid w:val="00FC43C5"/>
    <w:rsid w:val="00FC454D"/>
    <w:rsid w:val="00FC4C36"/>
    <w:rsid w:val="00FC4CDE"/>
    <w:rsid w:val="00FC4F80"/>
    <w:rsid w:val="00FC51DA"/>
    <w:rsid w:val="00FC5549"/>
    <w:rsid w:val="00FC5624"/>
    <w:rsid w:val="00FC5774"/>
    <w:rsid w:val="00FC57DF"/>
    <w:rsid w:val="00FC584D"/>
    <w:rsid w:val="00FC5923"/>
    <w:rsid w:val="00FC599C"/>
    <w:rsid w:val="00FC5BB8"/>
    <w:rsid w:val="00FC5C64"/>
    <w:rsid w:val="00FC5FAC"/>
    <w:rsid w:val="00FC60A6"/>
    <w:rsid w:val="00FC665F"/>
    <w:rsid w:val="00FC66B2"/>
    <w:rsid w:val="00FC6809"/>
    <w:rsid w:val="00FC68A3"/>
    <w:rsid w:val="00FC68BD"/>
    <w:rsid w:val="00FC6ACA"/>
    <w:rsid w:val="00FC6B2D"/>
    <w:rsid w:val="00FC73A2"/>
    <w:rsid w:val="00FC751E"/>
    <w:rsid w:val="00FC75D5"/>
    <w:rsid w:val="00FC7831"/>
    <w:rsid w:val="00FC7A88"/>
    <w:rsid w:val="00FC7DB3"/>
    <w:rsid w:val="00FC7E8E"/>
    <w:rsid w:val="00FD002B"/>
    <w:rsid w:val="00FD0226"/>
    <w:rsid w:val="00FD0270"/>
    <w:rsid w:val="00FD06BE"/>
    <w:rsid w:val="00FD0738"/>
    <w:rsid w:val="00FD0AA3"/>
    <w:rsid w:val="00FD0F11"/>
    <w:rsid w:val="00FD0FC4"/>
    <w:rsid w:val="00FD137E"/>
    <w:rsid w:val="00FD1422"/>
    <w:rsid w:val="00FD14D9"/>
    <w:rsid w:val="00FD195C"/>
    <w:rsid w:val="00FD196E"/>
    <w:rsid w:val="00FD1C68"/>
    <w:rsid w:val="00FD1E24"/>
    <w:rsid w:val="00FD1E2A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66"/>
    <w:rsid w:val="00FD2CBB"/>
    <w:rsid w:val="00FD3156"/>
    <w:rsid w:val="00FD334B"/>
    <w:rsid w:val="00FD3593"/>
    <w:rsid w:val="00FD3655"/>
    <w:rsid w:val="00FD3709"/>
    <w:rsid w:val="00FD371B"/>
    <w:rsid w:val="00FD374C"/>
    <w:rsid w:val="00FD3AE7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17"/>
    <w:rsid w:val="00FD4BD9"/>
    <w:rsid w:val="00FD4EAE"/>
    <w:rsid w:val="00FD4FC2"/>
    <w:rsid w:val="00FD50AA"/>
    <w:rsid w:val="00FD5288"/>
    <w:rsid w:val="00FD5C5F"/>
    <w:rsid w:val="00FD5D4A"/>
    <w:rsid w:val="00FD5DDD"/>
    <w:rsid w:val="00FD5EB5"/>
    <w:rsid w:val="00FD5F1A"/>
    <w:rsid w:val="00FD5FDB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68E"/>
    <w:rsid w:val="00FD78C0"/>
    <w:rsid w:val="00FD7C9C"/>
    <w:rsid w:val="00FD7DA1"/>
    <w:rsid w:val="00FD7E98"/>
    <w:rsid w:val="00FE013F"/>
    <w:rsid w:val="00FE05D6"/>
    <w:rsid w:val="00FE0B0C"/>
    <w:rsid w:val="00FE0BBD"/>
    <w:rsid w:val="00FE0CFC"/>
    <w:rsid w:val="00FE0EE6"/>
    <w:rsid w:val="00FE0F94"/>
    <w:rsid w:val="00FE0FB7"/>
    <w:rsid w:val="00FE0FC2"/>
    <w:rsid w:val="00FE11E0"/>
    <w:rsid w:val="00FE128B"/>
    <w:rsid w:val="00FE1409"/>
    <w:rsid w:val="00FE17D7"/>
    <w:rsid w:val="00FE1827"/>
    <w:rsid w:val="00FE1B48"/>
    <w:rsid w:val="00FE2076"/>
    <w:rsid w:val="00FE2380"/>
    <w:rsid w:val="00FE23F9"/>
    <w:rsid w:val="00FE24B6"/>
    <w:rsid w:val="00FE24DF"/>
    <w:rsid w:val="00FE2550"/>
    <w:rsid w:val="00FE2C61"/>
    <w:rsid w:val="00FE2E1F"/>
    <w:rsid w:val="00FE2E26"/>
    <w:rsid w:val="00FE2EA7"/>
    <w:rsid w:val="00FE2F1B"/>
    <w:rsid w:val="00FE2F24"/>
    <w:rsid w:val="00FE30CE"/>
    <w:rsid w:val="00FE3345"/>
    <w:rsid w:val="00FE3347"/>
    <w:rsid w:val="00FE33B9"/>
    <w:rsid w:val="00FE36BF"/>
    <w:rsid w:val="00FE37AF"/>
    <w:rsid w:val="00FE3C89"/>
    <w:rsid w:val="00FE41AB"/>
    <w:rsid w:val="00FE41B2"/>
    <w:rsid w:val="00FE41E3"/>
    <w:rsid w:val="00FE421B"/>
    <w:rsid w:val="00FE4240"/>
    <w:rsid w:val="00FE455F"/>
    <w:rsid w:val="00FE47B9"/>
    <w:rsid w:val="00FE4887"/>
    <w:rsid w:val="00FE4B70"/>
    <w:rsid w:val="00FE4CDC"/>
    <w:rsid w:val="00FE4D22"/>
    <w:rsid w:val="00FE4E22"/>
    <w:rsid w:val="00FE4F1A"/>
    <w:rsid w:val="00FE503A"/>
    <w:rsid w:val="00FE5139"/>
    <w:rsid w:val="00FE53A5"/>
    <w:rsid w:val="00FE55BB"/>
    <w:rsid w:val="00FE56B1"/>
    <w:rsid w:val="00FE5831"/>
    <w:rsid w:val="00FE606B"/>
    <w:rsid w:val="00FE608D"/>
    <w:rsid w:val="00FE6102"/>
    <w:rsid w:val="00FE61D9"/>
    <w:rsid w:val="00FE622D"/>
    <w:rsid w:val="00FE64E9"/>
    <w:rsid w:val="00FE6506"/>
    <w:rsid w:val="00FE6608"/>
    <w:rsid w:val="00FE661F"/>
    <w:rsid w:val="00FE6A40"/>
    <w:rsid w:val="00FE6C3E"/>
    <w:rsid w:val="00FE6F4B"/>
    <w:rsid w:val="00FE6F90"/>
    <w:rsid w:val="00FE701A"/>
    <w:rsid w:val="00FE71CC"/>
    <w:rsid w:val="00FE7652"/>
    <w:rsid w:val="00FE76AA"/>
    <w:rsid w:val="00FE7726"/>
    <w:rsid w:val="00FE79BB"/>
    <w:rsid w:val="00FE7BEF"/>
    <w:rsid w:val="00FE7DA1"/>
    <w:rsid w:val="00FE7EC0"/>
    <w:rsid w:val="00FE7F2A"/>
    <w:rsid w:val="00FF00D0"/>
    <w:rsid w:val="00FF0155"/>
    <w:rsid w:val="00FF027A"/>
    <w:rsid w:val="00FF0427"/>
    <w:rsid w:val="00FF0574"/>
    <w:rsid w:val="00FF06D7"/>
    <w:rsid w:val="00FF0883"/>
    <w:rsid w:val="00FF0E5D"/>
    <w:rsid w:val="00FF0E74"/>
    <w:rsid w:val="00FF11E4"/>
    <w:rsid w:val="00FF11F0"/>
    <w:rsid w:val="00FF1261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9BC"/>
    <w:rsid w:val="00FF2C65"/>
    <w:rsid w:val="00FF2C66"/>
    <w:rsid w:val="00FF2CEE"/>
    <w:rsid w:val="00FF2E8C"/>
    <w:rsid w:val="00FF2F0F"/>
    <w:rsid w:val="00FF30A5"/>
    <w:rsid w:val="00FF3167"/>
    <w:rsid w:val="00FF3615"/>
    <w:rsid w:val="00FF3AE2"/>
    <w:rsid w:val="00FF3B35"/>
    <w:rsid w:val="00FF3C8F"/>
    <w:rsid w:val="00FF3D00"/>
    <w:rsid w:val="00FF40A7"/>
    <w:rsid w:val="00FF40F9"/>
    <w:rsid w:val="00FF4184"/>
    <w:rsid w:val="00FF42BC"/>
    <w:rsid w:val="00FF4571"/>
    <w:rsid w:val="00FF4884"/>
    <w:rsid w:val="00FF4B1C"/>
    <w:rsid w:val="00FF4B6C"/>
    <w:rsid w:val="00FF4C60"/>
    <w:rsid w:val="00FF4FF3"/>
    <w:rsid w:val="00FF50B2"/>
    <w:rsid w:val="00FF5236"/>
    <w:rsid w:val="00FF53A5"/>
    <w:rsid w:val="00FF5465"/>
    <w:rsid w:val="00FF54EC"/>
    <w:rsid w:val="00FF556D"/>
    <w:rsid w:val="00FF55B9"/>
    <w:rsid w:val="00FF569B"/>
    <w:rsid w:val="00FF5708"/>
    <w:rsid w:val="00FF5713"/>
    <w:rsid w:val="00FF5752"/>
    <w:rsid w:val="00FF588E"/>
    <w:rsid w:val="00FF58E5"/>
    <w:rsid w:val="00FF592E"/>
    <w:rsid w:val="00FF5A18"/>
    <w:rsid w:val="00FF5A79"/>
    <w:rsid w:val="00FF5BB4"/>
    <w:rsid w:val="00FF5CD4"/>
    <w:rsid w:val="00FF5D4A"/>
    <w:rsid w:val="00FF5ED1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48C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A9CF6"/>
  <w15:docId w15:val="{A42FCB79-CAE3-4FE8-B11E-C0A6D362F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36F6"/>
    <w:rPr>
      <w:color w:val="808080"/>
    </w:rPr>
  </w:style>
  <w:style w:type="character" w:customStyle="1" w:styleId="ui-provider">
    <w:name w:val="ui-provider"/>
    <w:basedOn w:val="DefaultParagraphFont"/>
    <w:rsid w:val="00E16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88E66-BBA5-486D-958F-50F60B0C5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8A94A9-2D95-42B8-BC02-19DFE4096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3735</TotalTime>
  <Pages>74</Pages>
  <Words>12790</Words>
  <Characters>72907</Characters>
  <Application>Microsoft Office Word</Application>
  <DocSecurity>0</DocSecurity>
  <Lines>607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1107</cp:revision>
  <cp:lastPrinted>2024-02-24T19:19:00Z</cp:lastPrinted>
  <dcterms:created xsi:type="dcterms:W3CDTF">2023-08-26T18:50:00Z</dcterms:created>
  <dcterms:modified xsi:type="dcterms:W3CDTF">2024-02-27T07:21:00Z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</Properties>
</file>