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28FF8" w14:textId="564D0813" w:rsidR="00E5729A" w:rsidRPr="00E74C85" w:rsidRDefault="00DB12AA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B12AA">
        <w:rPr>
          <w:rFonts w:ascii="Angsana New" w:hAnsi="Angsana New"/>
          <w:b/>
          <w:bCs/>
          <w:sz w:val="30"/>
          <w:szCs w:val="30"/>
        </w:rPr>
        <w:t>1</w:t>
      </w:r>
      <w:r w:rsidR="00E5729A" w:rsidRPr="00E74C85">
        <w:rPr>
          <w:rFonts w:ascii="Angsana New" w:hAnsi="Angsana New"/>
          <w:b/>
          <w:bCs/>
          <w:sz w:val="30"/>
          <w:szCs w:val="30"/>
          <w:cs/>
        </w:rPr>
        <w:t>.</w:t>
      </w:r>
      <w:r w:rsidR="00E5729A" w:rsidRPr="00E74C85">
        <w:rPr>
          <w:rFonts w:ascii="Angsana New" w:hAnsi="Angsana New"/>
          <w:b/>
          <w:bCs/>
          <w:sz w:val="30"/>
          <w:szCs w:val="30"/>
          <w:cs/>
        </w:rPr>
        <w:tab/>
        <w:t>ทั่วไป</w:t>
      </w:r>
    </w:p>
    <w:p w14:paraId="44AA0578" w14:textId="77777777"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9A0A768" w14:textId="6191AFD1"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D40DC9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  <w:lang w:val="th-TH"/>
        </w:rPr>
        <w:t>ผลิตภัณฑ์คอนกรีตชลบุรี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จำกัด</w:t>
      </w:r>
      <w:r w:rsidRPr="00D40DC9">
        <w:rPr>
          <w:rFonts w:ascii="Angsana New" w:hAnsi="Angsana New"/>
          <w:sz w:val="30"/>
          <w:szCs w:val="30"/>
          <w:cs/>
        </w:rPr>
        <w:t xml:space="preserve"> (มหาชน) </w:t>
      </w:r>
      <w:r w:rsidRPr="00D40DC9">
        <w:rPr>
          <w:rFonts w:ascii="Angsana New" w:hAnsi="Angsana New" w:hint="cs"/>
          <w:sz w:val="30"/>
          <w:szCs w:val="30"/>
        </w:rPr>
        <w:t>“</w:t>
      </w:r>
      <w:r w:rsidRPr="00D40DC9">
        <w:rPr>
          <w:rFonts w:ascii="Angsana New" w:hAnsi="Angsana New" w:hint="cs"/>
          <w:sz w:val="30"/>
          <w:szCs w:val="30"/>
          <w:cs/>
        </w:rPr>
        <w:t>บริษัท</w:t>
      </w:r>
      <w:r w:rsidRPr="00D40DC9">
        <w:rPr>
          <w:rFonts w:ascii="Angsana New" w:hAnsi="Angsana New" w:hint="cs"/>
          <w:sz w:val="30"/>
          <w:szCs w:val="30"/>
        </w:rPr>
        <w:t>”</w:t>
      </w:r>
      <w:r w:rsidRPr="00D40DC9">
        <w:rPr>
          <w:rFonts w:ascii="Angsana New" w:hAnsi="Angsana New" w:hint="cs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</w:t>
      </w:r>
      <w:r w:rsidRPr="00D40DC9">
        <w:rPr>
          <w:rFonts w:ascii="Angsana New" w:hAnsi="Angsana New"/>
          <w:sz w:val="30"/>
          <w:szCs w:val="30"/>
          <w:cs/>
          <w:lang w:val="th-TH"/>
        </w:rPr>
        <w:t>ทะเบียน</w:t>
      </w:r>
      <w:r w:rsidRPr="00D40DC9">
        <w:rPr>
          <w:rFonts w:ascii="Angsana New" w:hAnsi="Angsana New"/>
          <w:sz w:val="30"/>
          <w:szCs w:val="30"/>
          <w:cs/>
        </w:rPr>
        <w:t>ตั้งอยู่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>
        <w:rPr>
          <w:rFonts w:ascii="Angsana New" w:hAnsi="Angsana New"/>
          <w:sz w:val="30"/>
          <w:szCs w:val="30"/>
        </w:rPr>
        <w:t>39/1</w:t>
      </w:r>
      <w:r w:rsidR="00272BA5">
        <w:rPr>
          <w:rFonts w:ascii="Angsana New" w:hAnsi="Angsana New" w:hint="cs"/>
          <w:sz w:val="30"/>
          <w:szCs w:val="30"/>
          <w:cs/>
        </w:rPr>
        <w:t xml:space="preserve"> 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หมู่ </w:t>
      </w:r>
      <w:r w:rsidR="00DB12AA" w:rsidRPr="00DB12AA">
        <w:rPr>
          <w:rFonts w:ascii="Angsana New" w:hAnsi="Angsana New"/>
          <w:sz w:val="30"/>
          <w:szCs w:val="30"/>
        </w:rPr>
        <w:t>1</w:t>
      </w:r>
      <w:r w:rsidRPr="00D40DC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ถนนสุขุมวิท </w:t>
      </w:r>
      <w:r w:rsidRPr="00D40DC9">
        <w:rPr>
          <w:rFonts w:ascii="Angsana New" w:hAnsi="Angsana New"/>
          <w:sz w:val="30"/>
          <w:szCs w:val="30"/>
          <w:cs/>
          <w:lang w:val="th-TH"/>
        </w:rPr>
        <w:t>ตำบล</w:t>
      </w:r>
      <w:r>
        <w:rPr>
          <w:rFonts w:ascii="Angsana New" w:hAnsi="Angsana New" w:hint="cs"/>
          <w:sz w:val="30"/>
          <w:szCs w:val="30"/>
          <w:cs/>
          <w:lang w:val="th-TH"/>
        </w:rPr>
        <w:t>ห้วยกะปิ</w:t>
      </w:r>
      <w:r w:rsidRPr="00D40DC9">
        <w:rPr>
          <w:rFonts w:ascii="Angsana New" w:hAnsi="Angsana New"/>
          <w:sz w:val="30"/>
          <w:szCs w:val="30"/>
          <w:cs/>
          <w:lang w:val="th-TH"/>
        </w:rPr>
        <w:t xml:space="preserve"> อำเภอ</w:t>
      </w:r>
      <w:r>
        <w:rPr>
          <w:rFonts w:ascii="Angsana New" w:hAnsi="Angsana New" w:hint="cs"/>
          <w:sz w:val="30"/>
          <w:szCs w:val="30"/>
          <w:cs/>
          <w:lang w:val="th-TH"/>
        </w:rPr>
        <w:t>เมือง</w:t>
      </w:r>
      <w:r>
        <w:rPr>
          <w:rFonts w:ascii="Angsana New" w:hAnsi="Angsana New"/>
          <w:sz w:val="30"/>
          <w:szCs w:val="30"/>
          <w:cs/>
          <w:lang w:val="th-TH"/>
        </w:rPr>
        <w:t xml:space="preserve"> จังหวัดชลบุรี</w:t>
      </w:r>
    </w:p>
    <w:p w14:paraId="33432051" w14:textId="77777777"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16"/>
          <w:szCs w:val="16"/>
        </w:rPr>
      </w:pPr>
    </w:p>
    <w:p w14:paraId="313B8D9B" w14:textId="1A1B0D11" w:rsidR="00E5729A" w:rsidRPr="00D40DC9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</w:rPr>
      </w:pPr>
      <w:r w:rsidRPr="00D40DC9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</w:t>
      </w:r>
      <w:r>
        <w:rPr>
          <w:rFonts w:ascii="Angsana New" w:hAnsi="Angsana New" w:hint="cs"/>
          <w:sz w:val="30"/>
          <w:szCs w:val="30"/>
          <w:cs/>
        </w:rPr>
        <w:t>แห่งประเทศไทย</w:t>
      </w:r>
      <w:r w:rsidRPr="00D40DC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6F3D7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16</w:t>
      </w:r>
      <w:r w:rsidR="006F3D7D">
        <w:rPr>
          <w:rFonts w:ascii="Angsana New" w:hAnsi="Angsana New"/>
          <w:sz w:val="30"/>
          <w:szCs w:val="30"/>
        </w:rPr>
        <w:t xml:space="preserve"> </w:t>
      </w:r>
      <w:r w:rsidRPr="00D40DC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B12AA" w:rsidRPr="00DB12AA">
        <w:rPr>
          <w:rFonts w:ascii="Angsana New" w:hAnsi="Angsana New" w:hint="cs"/>
          <w:sz w:val="30"/>
          <w:szCs w:val="30"/>
        </w:rPr>
        <w:t>254</w:t>
      </w:r>
      <w:r>
        <w:rPr>
          <w:rFonts w:ascii="Angsana New" w:hAnsi="Angsana New"/>
          <w:sz w:val="30"/>
          <w:szCs w:val="30"/>
        </w:rPr>
        <w:t>6</w:t>
      </w:r>
    </w:p>
    <w:p w14:paraId="54B44667" w14:textId="77777777" w:rsidR="00E5729A" w:rsidRPr="00747490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2FDC81E" w14:textId="77777777" w:rsidR="00E5729A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D40DC9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</w:t>
      </w:r>
      <w:r w:rsidRPr="00D40DC9">
        <w:rPr>
          <w:rFonts w:ascii="Angsana New" w:hAnsi="Angsana New"/>
          <w:sz w:val="30"/>
          <w:szCs w:val="30"/>
          <w:cs/>
          <w:lang w:val="th-TH"/>
        </w:rPr>
        <w:t>ผลิต</w:t>
      </w:r>
      <w:r>
        <w:rPr>
          <w:rFonts w:ascii="Angsana New" w:hAnsi="Angsana New" w:hint="cs"/>
          <w:sz w:val="30"/>
          <w:szCs w:val="30"/>
          <w:cs/>
          <w:lang w:val="th-TH"/>
        </w:rPr>
        <w:t>และจำหน่ายผลิตภัณฑ์คอนกรีตและคอนกรีต</w:t>
      </w:r>
      <w:r w:rsidR="00502BBA">
        <w:rPr>
          <w:rFonts w:ascii="Angsana New" w:hAnsi="Angsana New" w:hint="cs"/>
          <w:sz w:val="30"/>
          <w:szCs w:val="30"/>
          <w:cs/>
          <w:lang w:val="th-TH"/>
        </w:rPr>
        <w:t>ผสมเส</w:t>
      </w:r>
      <w:r>
        <w:rPr>
          <w:rFonts w:ascii="Angsana New" w:hAnsi="Angsana New" w:hint="cs"/>
          <w:sz w:val="30"/>
          <w:szCs w:val="30"/>
          <w:cs/>
          <w:lang w:val="th-TH"/>
        </w:rPr>
        <w:t>ร็จ</w:t>
      </w:r>
    </w:p>
    <w:p w14:paraId="7CF2F38C" w14:textId="77777777" w:rsidR="00E5729A" w:rsidRPr="003E1CF7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0F763B19" w14:textId="77777777" w:rsidR="00E5729A" w:rsidRDefault="00E5729A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74C85">
        <w:rPr>
          <w:rFonts w:ascii="Angsana New" w:hAnsi="Angsana New"/>
          <w:b/>
          <w:bCs/>
          <w:sz w:val="30"/>
          <w:szCs w:val="30"/>
        </w:rPr>
        <w:t>2.</w:t>
      </w:r>
      <w:r w:rsidRPr="00E74C85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</w:t>
      </w:r>
      <w:r>
        <w:rPr>
          <w:rFonts w:ascii="Angsana New" w:hAnsi="Angsana New" w:hint="cs"/>
          <w:b/>
          <w:bCs/>
          <w:sz w:val="30"/>
          <w:szCs w:val="30"/>
          <w:cs/>
        </w:rPr>
        <w:t>ิน</w:t>
      </w:r>
    </w:p>
    <w:p w14:paraId="45C5DDA9" w14:textId="77777777" w:rsidR="00E5729A" w:rsidRPr="00C01DDF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2D58358" w14:textId="77777777" w:rsidR="00C63D2F" w:rsidRPr="00691C44" w:rsidRDefault="00C63D2F" w:rsidP="00691C44">
      <w:pPr>
        <w:pStyle w:val="NoSpacing"/>
        <w:jc w:val="thaiDistribute"/>
        <w:rPr>
          <w:rFonts w:ascii="Angsana New" w:hAnsi="Angsana New"/>
          <w:szCs w:val="30"/>
        </w:rPr>
      </w:pPr>
      <w:r w:rsidRPr="00691C44">
        <w:rPr>
          <w:rFonts w:ascii="Angsana New" w:hAnsi="Angsana New"/>
          <w:szCs w:val="30"/>
          <w:cs/>
        </w:rPr>
        <w:t>งบการเงินนี้ได้จัดทำเป็นเงินบาท</w:t>
      </w:r>
      <w:r w:rsidRPr="00691C44">
        <w:rPr>
          <w:rFonts w:ascii="Angsana New" w:hAnsi="Angsana New" w:hint="cs"/>
          <w:szCs w:val="30"/>
          <w:cs/>
        </w:rPr>
        <w:t>ซึ่งเป็นสกุลเงินหลักที่ใช้ในการดำเนินงาน</w:t>
      </w:r>
      <w:r w:rsidRPr="00691C44">
        <w:rPr>
          <w:rFonts w:ascii="Angsana New" w:hAnsi="Angsana New"/>
          <w:szCs w:val="30"/>
          <w:cs/>
        </w:rPr>
        <w:t>และเป็นภาษาไทยตาม</w:t>
      </w:r>
      <w:r w:rsidRPr="00691C44">
        <w:rPr>
          <w:rFonts w:ascii="Angsana New" w:hAnsi="Angsana New" w:hint="cs"/>
          <w:szCs w:val="30"/>
          <w:cs/>
        </w:rPr>
        <w:t>มาตรฐานการรายงานทางการเงิน</w:t>
      </w:r>
      <w:r w:rsidRPr="00691C44">
        <w:rPr>
          <w:rFonts w:ascii="Angsana New" w:hAnsi="Angsana New"/>
          <w:szCs w:val="30"/>
          <w:cs/>
        </w:rPr>
        <w:t>ของประเทศไทย</w:t>
      </w:r>
      <w:r w:rsidRPr="00691C44">
        <w:rPr>
          <w:rFonts w:ascii="Angsana New" w:hAnsi="Angsana New" w:hint="cs"/>
          <w:szCs w:val="30"/>
          <w:cs/>
        </w:rPr>
        <w:t>ที่ประกาศใช้โดยสภาวิชาชีพบัญชี กฎระเบียบและประกาศคณะกรรมการกำกับหลักทรัพย์และตลาดหลักทรัพย์</w:t>
      </w:r>
      <w:r w:rsidR="00951277">
        <w:rPr>
          <w:rFonts w:ascii="Angsana New" w:hAnsi="Angsana New" w:hint="cs"/>
          <w:szCs w:val="30"/>
          <w:cs/>
        </w:rPr>
        <w:t xml:space="preserve"> </w:t>
      </w:r>
      <w:r w:rsidR="003C3F0B" w:rsidRPr="00691C44">
        <w:rPr>
          <w:rFonts w:ascii="Angsana New" w:hAnsi="Angsana New" w:hint="cs"/>
          <w:szCs w:val="30"/>
          <w:cs/>
        </w:rPr>
        <w:t>และประกาศกรมพัฒนาธุรกิจการค้า</w:t>
      </w:r>
      <w:r w:rsidRPr="00691C44">
        <w:rPr>
          <w:rFonts w:ascii="Angsana New" w:hAnsi="Angsana New" w:hint="cs"/>
          <w:szCs w:val="30"/>
          <w:cs/>
        </w:rPr>
        <w:t>ที่เกี่ยวข้อง</w:t>
      </w:r>
      <w:r w:rsidRPr="00691C44">
        <w:rPr>
          <w:rFonts w:ascii="Angsana New" w:hAnsi="Angsana New"/>
          <w:szCs w:val="30"/>
          <w:cs/>
        </w:rPr>
        <w:t xml:space="preserve"> ทั้งนี้งบการเงินนี้มีวัตถุประสงค์ที่จัดทำขึ้นเพื่อแสดงฐานะการเงิน</w:t>
      </w:r>
      <w:r w:rsidR="00951277">
        <w:rPr>
          <w:rFonts w:ascii="Angsana New" w:hAnsi="Angsana New" w:hint="cs"/>
          <w:szCs w:val="30"/>
          <w:cs/>
        </w:rPr>
        <w:t xml:space="preserve"> </w:t>
      </w:r>
      <w:r w:rsidRPr="00691C44">
        <w:rPr>
          <w:rFonts w:ascii="Angsana New" w:hAnsi="Angsana New"/>
          <w:szCs w:val="30"/>
          <w:cs/>
        </w:rPr>
        <w:t>ผลการดำเนินงาน</w:t>
      </w:r>
      <w:r w:rsidR="00951277">
        <w:rPr>
          <w:rFonts w:ascii="Angsana New" w:hAnsi="Angsana New" w:hint="cs"/>
          <w:szCs w:val="30"/>
          <w:cs/>
        </w:rPr>
        <w:t xml:space="preserve"> </w:t>
      </w:r>
      <w:r w:rsidRPr="00691C44">
        <w:rPr>
          <w:rFonts w:ascii="Angsana New" w:hAnsi="Angsana New" w:hint="cs"/>
          <w:szCs w:val="30"/>
          <w:cs/>
        </w:rPr>
        <w:t>และกระแสเงินสด</w:t>
      </w:r>
      <w:r w:rsidRPr="00691C44">
        <w:rPr>
          <w:rFonts w:ascii="Angsana New" w:hAnsi="Angsana New"/>
          <w:szCs w:val="30"/>
          <w:cs/>
        </w:rPr>
        <w:t>ตาม</w:t>
      </w:r>
      <w:r w:rsidRPr="00691C44">
        <w:rPr>
          <w:rFonts w:ascii="Angsana New" w:hAnsi="Angsana New" w:hint="cs"/>
          <w:szCs w:val="30"/>
          <w:cs/>
        </w:rPr>
        <w:t>มาตรฐานการรายงานทางการเงิน</w:t>
      </w:r>
      <w:r w:rsidRPr="00691C44">
        <w:rPr>
          <w:rFonts w:ascii="Angsana New" w:hAnsi="Angsana New"/>
          <w:szCs w:val="30"/>
          <w:cs/>
        </w:rPr>
        <w:t>ของประเทศไทย</w:t>
      </w:r>
      <w:r w:rsidR="00951277" w:rsidRPr="00691C44">
        <w:rPr>
          <w:rFonts w:ascii="Angsana New" w:hAnsi="Angsana New"/>
          <w:szCs w:val="30"/>
          <w:cs/>
        </w:rPr>
        <w:t>เท่านั้น</w:t>
      </w:r>
      <w:r w:rsidRPr="00691C44">
        <w:rPr>
          <w:rFonts w:ascii="Angsana New" w:hAnsi="Angsana New"/>
          <w:szCs w:val="30"/>
          <w:cs/>
        </w:rPr>
        <w:t xml:space="preserve"> </w:t>
      </w:r>
    </w:p>
    <w:p w14:paraId="641CB6D6" w14:textId="77777777" w:rsidR="00E5729A" w:rsidRPr="008866DD" w:rsidRDefault="00E5729A" w:rsidP="00E5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16"/>
          <w:szCs w:val="16"/>
        </w:rPr>
      </w:pPr>
    </w:p>
    <w:p w14:paraId="3C9F10DA" w14:textId="77777777" w:rsidR="00E5729A" w:rsidRDefault="00E5729A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งบการเงิน</w:t>
      </w:r>
      <w:r w:rsidRPr="002111C3">
        <w:rPr>
          <w:rFonts w:ascii="Angsana New" w:hAnsi="Angsana New" w:hint="cs"/>
          <w:cs/>
        </w:rPr>
        <w:t>รวมของบริษัท ประกอบด้วยงบการเงินของบริษัทและบริษัทย่อย</w:t>
      </w:r>
      <w:r w:rsidR="00BD6D7B">
        <w:rPr>
          <w:rFonts w:ascii="Angsana New" w:hAnsi="Angsana New" w:hint="cs"/>
          <w:cs/>
        </w:rPr>
        <w:t xml:space="preserve"> </w:t>
      </w:r>
      <w:r w:rsidRPr="00B34EF8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>
        <w:rPr>
          <w:rFonts w:ascii="Angsana New" w:hAnsi="Angsana New" w:hint="cs"/>
          <w:cs/>
        </w:rPr>
        <w:t>รายละเอียดบริษัทย่อยของบริษัทมีดังต่อไปนี้</w:t>
      </w:r>
    </w:p>
    <w:p w14:paraId="3D563E42" w14:textId="77777777" w:rsidR="00E5729A" w:rsidRPr="00D56814" w:rsidRDefault="00E5729A" w:rsidP="00E5729A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E5729A" w:rsidRPr="00E66787" w14:paraId="11E5F48C" w14:textId="77777777" w:rsidTr="002B6488">
        <w:tc>
          <w:tcPr>
            <w:tcW w:w="2943" w:type="dxa"/>
          </w:tcPr>
          <w:p w14:paraId="309F3342" w14:textId="77777777"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67E372D" w14:textId="77777777"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1317AF23" w14:textId="77777777"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A699E0" w14:textId="77777777"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869D6C8" w14:textId="77777777"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7F61772A" w14:textId="77777777"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59259585" w14:textId="77777777"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729A" w:rsidRPr="00E66787" w14:paraId="0A6C97DB" w14:textId="77777777" w:rsidTr="002B6488">
        <w:tc>
          <w:tcPr>
            <w:tcW w:w="2943" w:type="dxa"/>
          </w:tcPr>
          <w:p w14:paraId="3DE3618C" w14:textId="77777777"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72204A9" w14:textId="77777777"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4F19A834" w14:textId="77777777"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56A071" w14:textId="77777777"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455E8D0" w14:textId="77777777"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4ED164A1" w14:textId="77777777" w:rsidR="00E5729A" w:rsidRPr="00E66787" w:rsidRDefault="00E5729A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520E51FF" w14:textId="77777777" w:rsidR="00E5729A" w:rsidRPr="00E66787" w:rsidRDefault="00E5729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2377C" w:rsidRPr="00E66787" w14:paraId="246AC393" w14:textId="77777777" w:rsidTr="002B6488">
        <w:tc>
          <w:tcPr>
            <w:tcW w:w="2943" w:type="dxa"/>
            <w:tcBorders>
              <w:bottom w:val="single" w:sz="4" w:space="0" w:color="auto"/>
            </w:tcBorders>
          </w:tcPr>
          <w:p w14:paraId="030A5579" w14:textId="77777777" w:rsidR="0072377C" w:rsidRPr="00E66787" w:rsidRDefault="0072377C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3E7DBD2D" w14:textId="77777777"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8CF465B" w14:textId="77777777" w:rsidR="0072377C" w:rsidRPr="00E66787" w:rsidRDefault="0072377C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42CB0E30" w14:textId="77777777"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EC2E78" w14:textId="77777777" w:rsidR="0072377C" w:rsidRPr="00E66787" w:rsidRDefault="0072377C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39BF5BB4" w14:textId="77777777"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2DE560" w14:textId="063D9668" w:rsidR="0072377C" w:rsidRPr="00D515B3" w:rsidRDefault="00DB12AA" w:rsidP="0072377C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64C594AD" w14:textId="77777777" w:rsidR="0072377C" w:rsidRPr="00E66787" w:rsidRDefault="0072377C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E593FB" w14:textId="2BAA0AF0" w:rsidR="0072377C" w:rsidRPr="00E66787" w:rsidRDefault="00DB12AA" w:rsidP="00A4257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2139A" w:rsidRPr="00E66787" w14:paraId="3B40BC05" w14:textId="77777777" w:rsidTr="002B6488">
        <w:tc>
          <w:tcPr>
            <w:tcW w:w="2943" w:type="dxa"/>
            <w:vAlign w:val="center"/>
          </w:tcPr>
          <w:p w14:paraId="2EDDAB81" w14:textId="77777777" w:rsidR="0022139A" w:rsidRPr="00E66787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4" w:type="dxa"/>
            <w:vAlign w:val="center"/>
          </w:tcPr>
          <w:p w14:paraId="09094A2F" w14:textId="77777777" w:rsidR="0022139A" w:rsidRPr="00E66787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446FAA24" w14:textId="77777777" w:rsidR="0022139A" w:rsidRPr="00B3663E" w:rsidRDefault="00402C11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  <w:r w:rsidR="0022139A" w:rsidRPr="005F08B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0ADF0258" w14:textId="77777777" w:rsidR="0022139A" w:rsidRPr="00B3663E" w:rsidRDefault="0022139A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869A696" w14:textId="77777777" w:rsidR="0022139A" w:rsidRPr="00B3663E" w:rsidRDefault="0022139A" w:rsidP="0022139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828A04E" w14:textId="77777777" w:rsidR="0022139A" w:rsidRPr="00B3663E" w:rsidRDefault="0022139A" w:rsidP="0022139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9ACC0B" w14:textId="77777777" w:rsidR="0022139A" w:rsidRPr="0073739E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739E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14:paraId="529297A3" w14:textId="77777777" w:rsidR="0022139A" w:rsidRPr="00B3663E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CD039A8" w14:textId="77777777" w:rsidR="0022139A" w:rsidRPr="00B3663E" w:rsidRDefault="0022139A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71746E" w:rsidRPr="00E66787" w14:paraId="6056982F" w14:textId="77777777" w:rsidTr="00C946D0">
        <w:tc>
          <w:tcPr>
            <w:tcW w:w="2943" w:type="dxa"/>
            <w:vAlign w:val="center"/>
          </w:tcPr>
          <w:p w14:paraId="3D79EB6D" w14:textId="77777777" w:rsidR="0071746E" w:rsidRPr="002D34AB" w:rsidRDefault="0071746E" w:rsidP="00C946D0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94985C0" w14:textId="77777777" w:rsidR="0071746E" w:rsidRPr="002D34AB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49CBF5C" w14:textId="77777777"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C66177E" w14:textId="77777777" w:rsidR="0071746E" w:rsidRPr="00B3663E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23A02C45" w14:textId="77777777"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2CF1155" w14:textId="77777777" w:rsidR="0071746E" w:rsidRPr="00B3663E" w:rsidRDefault="0071746E" w:rsidP="00C946D0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CD8C18B" w14:textId="77777777" w:rsidR="0071746E" w:rsidRPr="0073739E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285DF44" w14:textId="77777777"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D31196" w14:textId="77777777" w:rsidR="0071746E" w:rsidRPr="00B3663E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46E" w:rsidRPr="00E66787" w14:paraId="42ECD44F" w14:textId="77777777" w:rsidTr="002B6488">
        <w:tc>
          <w:tcPr>
            <w:tcW w:w="2943" w:type="dxa"/>
          </w:tcPr>
          <w:p w14:paraId="7519241A" w14:textId="77777777" w:rsidR="0071746E" w:rsidRPr="00E66787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ชลประทีปสินทรัพย์</w:t>
            </w:r>
            <w:r w:rsidRPr="00E66787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" w:type="dxa"/>
            <w:vAlign w:val="center"/>
          </w:tcPr>
          <w:p w14:paraId="608B0243" w14:textId="77777777" w:rsidR="0071746E" w:rsidRPr="00E66787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4FE2B841" w14:textId="77777777"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83" w:type="dxa"/>
            <w:vAlign w:val="center"/>
          </w:tcPr>
          <w:p w14:paraId="47C36F61" w14:textId="77777777" w:rsidR="0071746E" w:rsidRPr="00B3663E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F94A6F1" w14:textId="77777777" w:rsidR="0071746E" w:rsidRPr="00B3663E" w:rsidRDefault="0071746E" w:rsidP="0022139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4D5490F" w14:textId="77777777" w:rsidR="0071746E" w:rsidRPr="00B3663E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560B8AA" w14:textId="77777777" w:rsidR="0071746E" w:rsidRPr="0073739E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739E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14:paraId="5A99211B" w14:textId="77777777" w:rsidR="0071746E" w:rsidRPr="00B3663E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F97F05C" w14:textId="77777777" w:rsidR="0071746E" w:rsidRPr="00B3663E" w:rsidRDefault="0071746E" w:rsidP="00221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71746E" w:rsidRPr="002D34AB" w14:paraId="179D349E" w14:textId="77777777" w:rsidTr="002B6488">
        <w:tc>
          <w:tcPr>
            <w:tcW w:w="2943" w:type="dxa"/>
            <w:vAlign w:val="center"/>
          </w:tcPr>
          <w:p w14:paraId="1299C134" w14:textId="77777777" w:rsidR="0071746E" w:rsidRPr="002D34AB" w:rsidRDefault="0071746E" w:rsidP="0022139A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F95ADF3" w14:textId="77777777" w:rsidR="0071746E" w:rsidRPr="002D34AB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C3F16C0" w14:textId="77777777"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B588490" w14:textId="77777777" w:rsidR="0071746E" w:rsidRPr="00B3663E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DE266B9" w14:textId="77777777"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18B9BF4" w14:textId="77777777" w:rsidR="0071746E" w:rsidRPr="00B3663E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3EAA3D3" w14:textId="77777777" w:rsidR="0071746E" w:rsidRPr="0073739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B9BBABB" w14:textId="77777777"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0577E82" w14:textId="77777777" w:rsidR="0071746E" w:rsidRPr="00B3663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1746E" w:rsidRPr="00E66787" w14:paraId="23E30547" w14:textId="77777777" w:rsidTr="002B6488">
        <w:tc>
          <w:tcPr>
            <w:tcW w:w="2943" w:type="dxa"/>
            <w:vAlign w:val="center"/>
          </w:tcPr>
          <w:p w14:paraId="04F860C0" w14:textId="77777777" w:rsidR="0071746E" w:rsidRDefault="0071746E" w:rsidP="0022139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84" w:type="dxa"/>
            <w:vAlign w:val="center"/>
          </w:tcPr>
          <w:p w14:paraId="47A466F0" w14:textId="77777777" w:rsidR="0071746E" w:rsidRPr="00E66787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090DE014" w14:textId="77777777"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83" w:type="dxa"/>
            <w:vAlign w:val="center"/>
          </w:tcPr>
          <w:p w14:paraId="745A1F67" w14:textId="77777777" w:rsidR="0071746E" w:rsidRPr="00B3663E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40739ED7" w14:textId="77777777" w:rsidR="0071746E" w:rsidRPr="00B3663E" w:rsidRDefault="0071746E" w:rsidP="0022139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2EA171A7" w14:textId="77777777" w:rsidR="0071746E" w:rsidRPr="00B3663E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291DB74" w14:textId="77777777" w:rsidR="0071746E" w:rsidRPr="0073739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739E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84" w:type="dxa"/>
            <w:vAlign w:val="center"/>
          </w:tcPr>
          <w:p w14:paraId="309CA511" w14:textId="77777777"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475524D" w14:textId="77777777" w:rsidR="0071746E" w:rsidRPr="00B3663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71746E" w:rsidRPr="00E66787" w14:paraId="4DA0F2B9" w14:textId="77777777" w:rsidTr="002B6488">
        <w:tc>
          <w:tcPr>
            <w:tcW w:w="2943" w:type="dxa"/>
            <w:vAlign w:val="center"/>
          </w:tcPr>
          <w:p w14:paraId="574E3C33" w14:textId="77777777" w:rsidR="0071746E" w:rsidRDefault="0071746E" w:rsidP="0022139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84" w:type="dxa"/>
            <w:vAlign w:val="center"/>
          </w:tcPr>
          <w:p w14:paraId="6F684E56" w14:textId="77777777" w:rsidR="0071746E" w:rsidRPr="00E66787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0F9222F8" w14:textId="77777777"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83" w:type="dxa"/>
            <w:vAlign w:val="center"/>
          </w:tcPr>
          <w:p w14:paraId="745442F5" w14:textId="77777777" w:rsidR="0071746E" w:rsidRPr="00B3663E" w:rsidRDefault="0071746E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5F999A0D" w14:textId="77777777"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22B7D80A" w14:textId="77777777" w:rsidR="0071746E" w:rsidRPr="00B3663E" w:rsidRDefault="0071746E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1E7C005" w14:textId="77777777" w:rsidR="0071746E" w:rsidRPr="0073739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2BE1EC3" w14:textId="77777777" w:rsidR="0071746E" w:rsidRPr="00B3663E" w:rsidRDefault="0071746E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2AEF95B" w14:textId="77777777" w:rsidR="0071746E" w:rsidRPr="00B3663E" w:rsidRDefault="0071746E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716" w:rsidRPr="00E66787" w14:paraId="3308A73E" w14:textId="77777777" w:rsidTr="0078456D">
        <w:tc>
          <w:tcPr>
            <w:tcW w:w="2943" w:type="dxa"/>
            <w:vAlign w:val="center"/>
          </w:tcPr>
          <w:p w14:paraId="328C74CE" w14:textId="77777777" w:rsidR="00C80716" w:rsidRDefault="00C80716" w:rsidP="0022139A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ตะวันออกการขนส่งจำกัด)</w:t>
            </w:r>
          </w:p>
        </w:tc>
        <w:tc>
          <w:tcPr>
            <w:tcW w:w="284" w:type="dxa"/>
            <w:vAlign w:val="center"/>
          </w:tcPr>
          <w:p w14:paraId="5169D542" w14:textId="77777777" w:rsidR="00C80716" w:rsidRPr="00E66787" w:rsidRDefault="00C80716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64271752" w14:textId="77777777" w:rsidR="00C80716" w:rsidRPr="00B3663E" w:rsidRDefault="00C80716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AB69688" w14:textId="77777777" w:rsidR="00C80716" w:rsidRPr="00B3663E" w:rsidRDefault="00C80716" w:rsidP="0022139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59B9AEE7" w14:textId="77777777" w:rsidR="00C80716" w:rsidRPr="00B3663E" w:rsidRDefault="00C80716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4377C968" w14:textId="77777777" w:rsidR="00C80716" w:rsidRPr="00B3663E" w:rsidRDefault="00C80716" w:rsidP="0022139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5766D6D" w14:textId="77777777" w:rsidR="00C80716" w:rsidRPr="0073739E" w:rsidRDefault="00C80716" w:rsidP="0022139A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B50D5DA" w14:textId="77777777" w:rsidR="00C80716" w:rsidRPr="00B3663E" w:rsidRDefault="00C80716" w:rsidP="0022139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728CB36" w14:textId="77777777" w:rsidR="00C80716" w:rsidRPr="00F81028" w:rsidRDefault="00C80716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746E" w:rsidRPr="00E66787" w14:paraId="446AD5BB" w14:textId="77777777" w:rsidTr="00C946D0">
        <w:tc>
          <w:tcPr>
            <w:tcW w:w="2943" w:type="dxa"/>
            <w:vAlign w:val="center"/>
          </w:tcPr>
          <w:p w14:paraId="6E04BA15" w14:textId="77777777" w:rsidR="0071746E" w:rsidRPr="002D34AB" w:rsidRDefault="0071746E" w:rsidP="00C946D0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663992F" w14:textId="77777777" w:rsidR="0071746E" w:rsidRPr="002D34AB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5F88D18" w14:textId="77777777"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B49B692" w14:textId="77777777" w:rsidR="0071746E" w:rsidRPr="00B3663E" w:rsidRDefault="0071746E" w:rsidP="00C946D0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35EDEBC3" w14:textId="77777777"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37A60D3" w14:textId="77777777" w:rsidR="0071746E" w:rsidRPr="00B3663E" w:rsidRDefault="0071746E" w:rsidP="00C946D0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8E12EFC" w14:textId="77777777" w:rsidR="0071746E" w:rsidRPr="0073739E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1D43318" w14:textId="77777777" w:rsidR="0071746E" w:rsidRPr="00B3663E" w:rsidRDefault="0071746E" w:rsidP="00C946D0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4B8E661" w14:textId="77777777" w:rsidR="0071746E" w:rsidRPr="00B3663E" w:rsidRDefault="0071746E" w:rsidP="00C946D0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51962D24" w14:textId="77777777" w:rsidR="00AB54B5" w:rsidRDefault="00AB54B5"/>
    <w:p w14:paraId="35D64A47" w14:textId="77777777" w:rsidR="00E25B8D" w:rsidRDefault="00E25B8D"/>
    <w:p w14:paraId="1DECE93C" w14:textId="77777777" w:rsidR="00E25B8D" w:rsidRDefault="00E25B8D"/>
    <w:p w14:paraId="6A6E7445" w14:textId="77777777" w:rsidR="00E25B8D" w:rsidRDefault="00E25B8D"/>
    <w:p w14:paraId="094E9F7D" w14:textId="77777777" w:rsidR="00E23BA7" w:rsidRDefault="00E23BA7"/>
    <w:p w14:paraId="284936FC" w14:textId="77777777" w:rsidR="00E23BA7" w:rsidRDefault="00E23BA7"/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2943"/>
        <w:gridCol w:w="284"/>
        <w:gridCol w:w="2410"/>
        <w:gridCol w:w="283"/>
        <w:gridCol w:w="1418"/>
        <w:gridCol w:w="283"/>
        <w:gridCol w:w="1134"/>
        <w:gridCol w:w="284"/>
        <w:gridCol w:w="1134"/>
      </w:tblGrid>
      <w:tr w:rsidR="00AB54B5" w:rsidRPr="00E66787" w14:paraId="570F06A4" w14:textId="77777777" w:rsidTr="00926122">
        <w:tc>
          <w:tcPr>
            <w:tcW w:w="2943" w:type="dxa"/>
          </w:tcPr>
          <w:p w14:paraId="1BCF1A58" w14:textId="77777777"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3326FAB" w14:textId="77777777"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70F2DAD2" w14:textId="77777777"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FC1931D" w14:textId="77777777"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0359DDF" w14:textId="77777777"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83" w:type="dxa"/>
          </w:tcPr>
          <w:p w14:paraId="13F641CA" w14:textId="77777777"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6946AAB0" w14:textId="77777777"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54B5" w:rsidRPr="00E66787" w14:paraId="5D95C1D0" w14:textId="77777777" w:rsidTr="00926122">
        <w:tc>
          <w:tcPr>
            <w:tcW w:w="2943" w:type="dxa"/>
          </w:tcPr>
          <w:p w14:paraId="767EA036" w14:textId="77777777"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2D52143" w14:textId="77777777"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756A0C09" w14:textId="77777777"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05CA97D" w14:textId="77777777"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DDEC964" w14:textId="77777777"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83" w:type="dxa"/>
          </w:tcPr>
          <w:p w14:paraId="66E10F3E" w14:textId="77777777"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312A6CC" w14:textId="77777777"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B54B5" w:rsidRPr="00E66787" w14:paraId="16869185" w14:textId="77777777" w:rsidTr="00926122">
        <w:tc>
          <w:tcPr>
            <w:tcW w:w="2943" w:type="dxa"/>
            <w:tcBorders>
              <w:bottom w:val="single" w:sz="4" w:space="0" w:color="auto"/>
            </w:tcBorders>
          </w:tcPr>
          <w:p w14:paraId="5539435E" w14:textId="77777777"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4" w:type="dxa"/>
          </w:tcPr>
          <w:p w14:paraId="10DA6231" w14:textId="77777777"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4F59AA4" w14:textId="77777777" w:rsidR="00AB54B5" w:rsidRPr="00E66787" w:rsidRDefault="00AB54B5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83" w:type="dxa"/>
          </w:tcPr>
          <w:p w14:paraId="7D3A38D3" w14:textId="77777777"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A30025" w14:textId="77777777" w:rsidR="00AB54B5" w:rsidRPr="00E66787" w:rsidRDefault="00AB54B5" w:rsidP="00926122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83" w:type="dxa"/>
          </w:tcPr>
          <w:p w14:paraId="31497145" w14:textId="77777777"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8B3822" w14:textId="6D0D1A83" w:rsidR="00AB54B5" w:rsidRPr="00D515B3" w:rsidRDefault="00DB12AA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CF568EA" w14:textId="77777777" w:rsidR="00AB54B5" w:rsidRPr="00E66787" w:rsidRDefault="00AB54B5" w:rsidP="0092612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C69674" w14:textId="7FAE6800" w:rsidR="00AB54B5" w:rsidRPr="00E66787" w:rsidRDefault="00DB12AA" w:rsidP="0092612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B54B5" w:rsidRPr="00E66787" w14:paraId="1AAB42CC" w14:textId="77777777" w:rsidTr="00926122">
        <w:tc>
          <w:tcPr>
            <w:tcW w:w="2943" w:type="dxa"/>
            <w:vAlign w:val="center"/>
          </w:tcPr>
          <w:p w14:paraId="438969B1" w14:textId="77777777" w:rsidR="00AB54B5" w:rsidRDefault="00AB54B5" w:rsidP="0092612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84" w:type="dxa"/>
            <w:vAlign w:val="center"/>
          </w:tcPr>
          <w:p w14:paraId="09A884FE" w14:textId="77777777" w:rsidR="00AB54B5" w:rsidRPr="00E66787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2102C803" w14:textId="77777777"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83" w:type="dxa"/>
            <w:vAlign w:val="center"/>
          </w:tcPr>
          <w:p w14:paraId="02BFD65D" w14:textId="77777777" w:rsidR="00AB54B5" w:rsidRPr="00B3663E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148F54E7" w14:textId="77777777" w:rsidR="00AB54B5" w:rsidRPr="00B3663E" w:rsidRDefault="00AB54B5" w:rsidP="00926122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59B8CE5A" w14:textId="77777777" w:rsidR="00AB54B5" w:rsidRPr="00B3663E" w:rsidRDefault="00AB54B5" w:rsidP="00926122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D13886" w14:textId="77777777" w:rsidR="00AB54B5" w:rsidRPr="0073739E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84" w:type="dxa"/>
          </w:tcPr>
          <w:p w14:paraId="727240BF" w14:textId="77777777" w:rsidR="00AB54B5" w:rsidRPr="00B3663E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2AD7F3" w14:textId="77777777" w:rsidR="00AB54B5" w:rsidRPr="0073739E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AB54B5" w:rsidRPr="00E66787" w14:paraId="02383BB2" w14:textId="77777777" w:rsidTr="00926122">
        <w:tc>
          <w:tcPr>
            <w:tcW w:w="2943" w:type="dxa"/>
            <w:vAlign w:val="center"/>
          </w:tcPr>
          <w:p w14:paraId="372E4475" w14:textId="77777777" w:rsidR="00AB54B5" w:rsidRDefault="00AB54B5" w:rsidP="00926122">
            <w:pPr>
              <w:spacing w:line="260" w:lineRule="atLeast"/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84" w:type="dxa"/>
            <w:vAlign w:val="center"/>
          </w:tcPr>
          <w:p w14:paraId="050506C3" w14:textId="77777777" w:rsidR="00AB54B5" w:rsidRPr="00E66787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2CE11A8B" w14:textId="77777777"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B3663E">
              <w:rPr>
                <w:rFonts w:ascii="Angsana New" w:hAnsi="Angsana New" w:hint="cs"/>
                <w:sz w:val="30"/>
                <w:szCs w:val="30"/>
                <w:cs/>
              </w:rPr>
              <w:t>มวลเบา</w:t>
            </w:r>
          </w:p>
        </w:tc>
        <w:tc>
          <w:tcPr>
            <w:tcW w:w="283" w:type="dxa"/>
            <w:vAlign w:val="center"/>
          </w:tcPr>
          <w:p w14:paraId="52C406B5" w14:textId="77777777" w:rsidR="00AB54B5" w:rsidRPr="00B3663E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45424125" w14:textId="77777777"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9C9F7CB" w14:textId="77777777" w:rsidR="00AB54B5" w:rsidRPr="00B3663E" w:rsidRDefault="00AB54B5" w:rsidP="00926122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433E7EE" w14:textId="77777777" w:rsidR="00AB54B5" w:rsidRPr="002927CF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65596B7" w14:textId="77777777"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C83AAB2" w14:textId="77777777" w:rsidR="00AB54B5" w:rsidRPr="00B3663E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4B5" w:rsidRPr="00E66787" w14:paraId="1309A900" w14:textId="77777777" w:rsidTr="00926122">
        <w:tc>
          <w:tcPr>
            <w:tcW w:w="2943" w:type="dxa"/>
            <w:vAlign w:val="center"/>
          </w:tcPr>
          <w:p w14:paraId="4256C4A6" w14:textId="77777777" w:rsidR="00AB54B5" w:rsidRDefault="00AB54B5" w:rsidP="0092612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ทางอ้อมโดย บริษัท ชลประทีป</w:t>
            </w:r>
          </w:p>
        </w:tc>
        <w:tc>
          <w:tcPr>
            <w:tcW w:w="284" w:type="dxa"/>
            <w:vAlign w:val="center"/>
          </w:tcPr>
          <w:p w14:paraId="15C2FBDC" w14:textId="77777777" w:rsidR="00AB54B5" w:rsidRPr="00E66787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7444F272" w14:textId="77777777"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4160337" w14:textId="77777777" w:rsidR="00AB54B5" w:rsidRPr="00B3663E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B861BF0" w14:textId="77777777"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2EAA08D" w14:textId="77777777" w:rsidR="00AB54B5" w:rsidRPr="00B3663E" w:rsidRDefault="00AB54B5" w:rsidP="00926122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E1E1D50" w14:textId="77777777" w:rsidR="00AB54B5" w:rsidRPr="00431724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3457429B" w14:textId="77777777"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12A30529" w14:textId="77777777" w:rsidR="00AB54B5" w:rsidRPr="00B3663E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4B5" w:rsidRPr="00AC3902" w14:paraId="07DAF314" w14:textId="77777777" w:rsidTr="00926122">
        <w:tc>
          <w:tcPr>
            <w:tcW w:w="2943" w:type="dxa"/>
            <w:vAlign w:val="center"/>
          </w:tcPr>
          <w:p w14:paraId="74A513D4" w14:textId="77777777" w:rsidR="00AB54B5" w:rsidRDefault="00AB54B5" w:rsidP="00926122">
            <w:pPr>
              <w:tabs>
                <w:tab w:val="clear" w:pos="227"/>
                <w:tab w:val="left" w:pos="142"/>
              </w:tabs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 จำกัด และ บริษัท</w:t>
            </w:r>
          </w:p>
        </w:tc>
        <w:tc>
          <w:tcPr>
            <w:tcW w:w="284" w:type="dxa"/>
            <w:vAlign w:val="center"/>
          </w:tcPr>
          <w:p w14:paraId="7BF69A02" w14:textId="77777777" w:rsidR="00AB54B5" w:rsidRPr="00E66787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3E7F3171" w14:textId="77777777"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3098997D" w14:textId="77777777" w:rsidR="00AB54B5" w:rsidRPr="00B3663E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6945174A" w14:textId="77777777"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A9B6BA5" w14:textId="77777777" w:rsidR="00AB54B5" w:rsidRPr="00B3663E" w:rsidRDefault="00AB54B5" w:rsidP="00926122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77D52C9" w14:textId="77777777" w:rsidR="00AB54B5" w:rsidRPr="00431724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7DDDCB8C" w14:textId="77777777"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0D6B498" w14:textId="77777777" w:rsidR="00AB54B5" w:rsidRPr="00B3663E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4B5" w:rsidRPr="00AC3902" w14:paraId="4019D670" w14:textId="77777777" w:rsidTr="00926122">
        <w:tc>
          <w:tcPr>
            <w:tcW w:w="2943" w:type="dxa"/>
            <w:vAlign w:val="center"/>
          </w:tcPr>
          <w:p w14:paraId="75AC0128" w14:textId="77777777" w:rsidR="00AB54B5" w:rsidRDefault="00AB54B5" w:rsidP="00926122">
            <w:pPr>
              <w:spacing w:line="260" w:lineRule="atLeast"/>
              <w:ind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84" w:type="dxa"/>
            <w:vAlign w:val="center"/>
          </w:tcPr>
          <w:p w14:paraId="62B552E4" w14:textId="77777777" w:rsidR="00AB54B5" w:rsidRPr="00E66787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vAlign w:val="center"/>
          </w:tcPr>
          <w:p w14:paraId="6139DC4D" w14:textId="77777777"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03C57042" w14:textId="77777777" w:rsidR="00AB54B5" w:rsidRPr="00B3663E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4870583C" w14:textId="77777777"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18F5E1D9" w14:textId="77777777" w:rsidR="00AB54B5" w:rsidRPr="00B3663E" w:rsidRDefault="00AB54B5" w:rsidP="00926122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BE5F276" w14:textId="77777777" w:rsidR="00AB54B5" w:rsidRPr="00431724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2F936E49" w14:textId="77777777" w:rsidR="00AB54B5" w:rsidRPr="00B3663E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45FAC30E" w14:textId="77777777" w:rsidR="00AB54B5" w:rsidRPr="00B3663E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4B5" w:rsidRPr="00C63D2F" w14:paraId="47952721" w14:textId="77777777" w:rsidTr="00926122">
        <w:tc>
          <w:tcPr>
            <w:tcW w:w="2943" w:type="dxa"/>
            <w:vAlign w:val="center"/>
          </w:tcPr>
          <w:p w14:paraId="3A44652C" w14:textId="77777777" w:rsidR="00AB54B5" w:rsidRPr="00C63D2F" w:rsidRDefault="00AB54B5" w:rsidP="00926122">
            <w:pPr>
              <w:spacing w:line="260" w:lineRule="atLeast"/>
              <w:ind w:right="14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6CEA24B2" w14:textId="77777777" w:rsidR="00AB54B5" w:rsidRPr="00C63D2F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D8EA717" w14:textId="77777777" w:rsidR="00AB54B5" w:rsidRPr="00C63D2F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14AD02E3" w14:textId="77777777" w:rsidR="00AB54B5" w:rsidRPr="00C63D2F" w:rsidRDefault="00AB54B5" w:rsidP="00926122">
            <w:pPr>
              <w:spacing w:line="8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C5476BC" w14:textId="77777777" w:rsidR="00AB54B5" w:rsidRPr="00C63D2F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5F5BF3F2" w14:textId="77777777" w:rsidR="00AB54B5" w:rsidRPr="00C63D2F" w:rsidRDefault="00AB54B5" w:rsidP="00926122">
            <w:pPr>
              <w:spacing w:line="8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5AA6919" w14:textId="77777777" w:rsidR="00AB54B5" w:rsidRPr="00C63D2F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558ECA49" w14:textId="77777777" w:rsidR="00AB54B5" w:rsidRPr="00C63D2F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1F32311" w14:textId="77777777" w:rsidR="00AB54B5" w:rsidRPr="00C63D2F" w:rsidRDefault="00AB54B5" w:rsidP="00926122">
            <w:pPr>
              <w:spacing w:line="80" w:lineRule="atLeast"/>
              <w:ind w:right="1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B54B5" w:rsidRPr="00AC3902" w14:paraId="1485AA49" w14:textId="77777777" w:rsidTr="00926122">
        <w:tc>
          <w:tcPr>
            <w:tcW w:w="2943" w:type="dxa"/>
            <w:vAlign w:val="center"/>
          </w:tcPr>
          <w:p w14:paraId="400B02AB" w14:textId="77777777" w:rsidR="00AB54B5" w:rsidRPr="00E66787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84" w:type="dxa"/>
            <w:vAlign w:val="center"/>
          </w:tcPr>
          <w:p w14:paraId="01722042" w14:textId="77777777" w:rsidR="00AB54B5" w:rsidRPr="00E66787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124C380E" w14:textId="77777777" w:rsidR="00AB54B5" w:rsidRPr="00E66787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83" w:type="dxa"/>
            <w:vAlign w:val="center"/>
          </w:tcPr>
          <w:p w14:paraId="110F2DC8" w14:textId="77777777" w:rsidR="00AB54B5" w:rsidRPr="00E66787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0E5C1595" w14:textId="77777777" w:rsidR="00AB54B5" w:rsidRPr="00E66787" w:rsidRDefault="00AB54B5" w:rsidP="00926122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7DB4AEA2" w14:textId="77777777" w:rsidR="00AB54B5" w:rsidRPr="00E66787" w:rsidRDefault="00AB54B5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9C7993" w14:textId="77777777" w:rsidR="00AB54B5" w:rsidRPr="005A26B6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26B6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14:paraId="68F0A9E2" w14:textId="77777777" w:rsidR="00AB54B5" w:rsidRPr="00E66787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3B226C1" w14:textId="77777777" w:rsidR="00AB54B5" w:rsidRPr="001138A4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</w:tr>
      <w:tr w:rsidR="00AB54B5" w:rsidRPr="00AC3902" w14:paraId="1D5EFE39" w14:textId="77777777" w:rsidTr="00926122">
        <w:tc>
          <w:tcPr>
            <w:tcW w:w="2943" w:type="dxa"/>
            <w:vAlign w:val="center"/>
          </w:tcPr>
          <w:p w14:paraId="66E262D9" w14:textId="77777777" w:rsidR="00AB54B5" w:rsidRPr="00E66787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5F6FEBE" w14:textId="77777777" w:rsidR="00AB54B5" w:rsidRPr="00E66787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3F9785AE" w14:textId="77777777" w:rsidR="00AB54B5" w:rsidRPr="00E66787" w:rsidRDefault="00AB54B5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83" w:type="dxa"/>
            <w:vAlign w:val="center"/>
          </w:tcPr>
          <w:p w14:paraId="32F04911" w14:textId="77777777" w:rsidR="00AB54B5" w:rsidRPr="00E66787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472FD762" w14:textId="77777777" w:rsidR="00AB54B5" w:rsidRPr="00E66787" w:rsidRDefault="00AB54B5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166AC03" w14:textId="77777777" w:rsidR="00AB54B5" w:rsidRPr="00E66787" w:rsidRDefault="00AB54B5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2AE1A7AA" w14:textId="77777777" w:rsidR="00AB54B5" w:rsidRPr="001138A4" w:rsidRDefault="00AB54B5" w:rsidP="00926122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DE9DD8E" w14:textId="77777777" w:rsidR="00AB54B5" w:rsidRPr="00E66787" w:rsidRDefault="00AB54B5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7FE55E48" w14:textId="77777777" w:rsidR="00AB54B5" w:rsidRPr="001138A4" w:rsidRDefault="00AB54B5" w:rsidP="00926122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0716" w:rsidRPr="00AC3902" w14:paraId="5C175E13" w14:textId="77777777" w:rsidTr="00926122">
        <w:tc>
          <w:tcPr>
            <w:tcW w:w="2943" w:type="dxa"/>
            <w:vAlign w:val="center"/>
          </w:tcPr>
          <w:p w14:paraId="604B932B" w14:textId="77777777" w:rsidR="00C80716" w:rsidRPr="00C80716" w:rsidRDefault="00C80716" w:rsidP="0092612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E59B6E1" w14:textId="77777777" w:rsidR="00C80716" w:rsidRPr="00C80716" w:rsidRDefault="00C80716" w:rsidP="0092612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10" w:type="dxa"/>
          </w:tcPr>
          <w:p w14:paraId="62C9C2E8" w14:textId="77777777" w:rsidR="00C80716" w:rsidRPr="00C80716" w:rsidRDefault="00C80716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71473112" w14:textId="77777777" w:rsidR="00C80716" w:rsidRPr="00C80716" w:rsidRDefault="00C80716" w:rsidP="0092612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533263DE" w14:textId="77777777" w:rsidR="00C80716" w:rsidRPr="00C80716" w:rsidRDefault="00C80716" w:rsidP="00926122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F2E1DE1" w14:textId="77777777" w:rsidR="00C80716" w:rsidRPr="00C80716" w:rsidRDefault="00C80716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73D1F99" w14:textId="77777777" w:rsidR="00C80716" w:rsidRPr="00C80716" w:rsidRDefault="00C80716" w:rsidP="00926122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EF208C6" w14:textId="77777777" w:rsidR="00C80716" w:rsidRPr="00C80716" w:rsidRDefault="00C80716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64765C0" w14:textId="77777777" w:rsidR="00C80716" w:rsidRPr="00C80716" w:rsidRDefault="00C80716" w:rsidP="00926122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2766" w:rsidRPr="00AC3902" w14:paraId="1E754307" w14:textId="77777777" w:rsidTr="0078456D">
        <w:tc>
          <w:tcPr>
            <w:tcW w:w="2943" w:type="dxa"/>
          </w:tcPr>
          <w:p w14:paraId="0780EB41" w14:textId="77777777" w:rsidR="00782766" w:rsidRDefault="00782766" w:rsidP="00782766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ชาลี ท็อป โลจิสติกส์ โซลูชั่น</w:t>
            </w:r>
          </w:p>
        </w:tc>
        <w:tc>
          <w:tcPr>
            <w:tcW w:w="284" w:type="dxa"/>
            <w:vAlign w:val="center"/>
          </w:tcPr>
          <w:p w14:paraId="77CDC2C0" w14:textId="77777777" w:rsidR="00782766" w:rsidRPr="00E66787" w:rsidRDefault="00782766" w:rsidP="0078276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2BB52B0D" w14:textId="77777777" w:rsidR="00782766" w:rsidRPr="00553F38" w:rsidRDefault="00782766" w:rsidP="00782766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ให้เช่าและบริการคลังสินค้า</w:t>
            </w:r>
          </w:p>
        </w:tc>
        <w:tc>
          <w:tcPr>
            <w:tcW w:w="283" w:type="dxa"/>
            <w:vAlign w:val="center"/>
          </w:tcPr>
          <w:p w14:paraId="60414965" w14:textId="77777777" w:rsidR="00782766" w:rsidRPr="00E66787" w:rsidRDefault="00782766" w:rsidP="00782766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43A97FF5" w14:textId="77777777" w:rsidR="00782766" w:rsidRPr="00E66787" w:rsidRDefault="00782766" w:rsidP="00782766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83" w:type="dxa"/>
            <w:vAlign w:val="center"/>
          </w:tcPr>
          <w:p w14:paraId="589EB2CB" w14:textId="77777777" w:rsidR="00782766" w:rsidRPr="00E66787" w:rsidRDefault="00782766" w:rsidP="0078276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3DF8F3" w14:textId="77777777" w:rsidR="00782766" w:rsidRPr="00194112" w:rsidRDefault="00782766" w:rsidP="0078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194112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vAlign w:val="center"/>
          </w:tcPr>
          <w:p w14:paraId="73846EFF" w14:textId="77777777" w:rsidR="00782766" w:rsidRPr="00E66787" w:rsidRDefault="00782766" w:rsidP="00782766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AA31BFB" w14:textId="42F61823" w:rsidR="00782766" w:rsidRPr="00F81028" w:rsidRDefault="00782766" w:rsidP="007827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194112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C80716" w:rsidRPr="00AC3902" w14:paraId="7A4CCBFD" w14:textId="77777777" w:rsidTr="0078456D">
        <w:tc>
          <w:tcPr>
            <w:tcW w:w="2943" w:type="dxa"/>
          </w:tcPr>
          <w:p w14:paraId="13992B07" w14:textId="77777777" w:rsidR="00C80716" w:rsidRDefault="00C80716" w:rsidP="0078456D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="009102CE">
              <w:rPr>
                <w:rFonts w:ascii="Angsana New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284" w:type="dxa"/>
            <w:vAlign w:val="center"/>
          </w:tcPr>
          <w:p w14:paraId="761469F5" w14:textId="77777777" w:rsidR="00C80716" w:rsidRPr="00E66787" w:rsidRDefault="00C80716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</w:tcPr>
          <w:p w14:paraId="0831C19C" w14:textId="77777777" w:rsidR="00C80716" w:rsidRDefault="00C80716" w:rsidP="0092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77DD3CD5" w14:textId="77777777" w:rsidR="00C80716" w:rsidRPr="00E66787" w:rsidRDefault="00C80716" w:rsidP="00926122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14:paraId="7D73BC4C" w14:textId="77777777" w:rsidR="00C80716" w:rsidRDefault="00C80716" w:rsidP="0078456D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14:paraId="5C0BB8CD" w14:textId="77777777" w:rsidR="00C80716" w:rsidRPr="00E66787" w:rsidRDefault="00C80716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8BD80CA" w14:textId="77777777" w:rsidR="00C80716" w:rsidRPr="00C80716" w:rsidRDefault="00C80716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2902A9F0" w14:textId="77777777" w:rsidR="00C80716" w:rsidRPr="00E66787" w:rsidRDefault="00C80716" w:rsidP="00926122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63E2CE2" w14:textId="77777777" w:rsidR="00C80716" w:rsidRPr="00F81028" w:rsidRDefault="00C80716" w:rsidP="00784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F3AACB5" w14:textId="77777777" w:rsidR="00CE6055" w:rsidRPr="00ED43AE" w:rsidRDefault="00CE6055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4977857" w14:textId="15987B90" w:rsidR="00ED43AE" w:rsidRPr="00ED43AE" w:rsidRDefault="00901B7B" w:rsidP="00901B7B">
      <w:pPr>
        <w:pStyle w:val="a3"/>
        <w:tabs>
          <w:tab w:val="clear" w:pos="360"/>
          <w:tab w:val="clear" w:pos="720"/>
          <w:tab w:val="clear" w:pos="1080"/>
          <w:tab w:val="left" w:pos="540"/>
        </w:tabs>
        <w:ind w:left="284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901B7B">
        <w:rPr>
          <w:rFonts w:ascii="Angsana New" w:hAnsi="Angsana New" w:cs="Angsana New"/>
          <w:sz w:val="30"/>
          <w:szCs w:val="30"/>
          <w:cs/>
        </w:rPr>
        <w:t xml:space="preserve">* </w:t>
      </w:r>
      <w:r>
        <w:rPr>
          <w:rFonts w:ascii="Angsana New" w:hAnsi="Angsana New" w:cs="Angsana New"/>
          <w:sz w:val="30"/>
          <w:szCs w:val="30"/>
          <w:cs/>
        </w:rPr>
        <w:tab/>
      </w:r>
      <w:r w:rsidRPr="00901B7B">
        <w:rPr>
          <w:rFonts w:ascii="Angsana New" w:hAnsi="Angsana New" w:cs="Angsana New"/>
          <w:sz w:val="30"/>
          <w:szCs w:val="30"/>
          <w:cs/>
        </w:rPr>
        <w:t xml:space="preserve">บริษัท ชาลี </w:t>
      </w:r>
      <w:proofErr w:type="spellStart"/>
      <w:r w:rsidRPr="00901B7B">
        <w:rPr>
          <w:rFonts w:ascii="Angsana New" w:hAnsi="Angsana New" w:cs="Angsana New"/>
          <w:sz w:val="30"/>
          <w:szCs w:val="30"/>
          <w:cs/>
        </w:rPr>
        <w:t>ท็</w:t>
      </w:r>
      <w:proofErr w:type="spellEnd"/>
      <w:r w:rsidRPr="00901B7B">
        <w:rPr>
          <w:rFonts w:ascii="Angsana New" w:hAnsi="Angsana New" w:cs="Angsana New"/>
          <w:sz w:val="30"/>
          <w:szCs w:val="30"/>
          <w:cs/>
        </w:rPr>
        <w:t xml:space="preserve">อป </w:t>
      </w:r>
      <w:proofErr w:type="spellStart"/>
      <w:r w:rsidRPr="00901B7B">
        <w:rPr>
          <w:rFonts w:ascii="Angsana New" w:hAnsi="Angsana New" w:cs="Angsana New"/>
          <w:sz w:val="30"/>
          <w:szCs w:val="30"/>
          <w:cs/>
        </w:rPr>
        <w:t>โล</w:t>
      </w:r>
      <w:proofErr w:type="spellEnd"/>
      <w:r w:rsidRPr="00901B7B">
        <w:rPr>
          <w:rFonts w:ascii="Angsana New" w:hAnsi="Angsana New" w:cs="Angsana New"/>
          <w:sz w:val="30"/>
          <w:szCs w:val="30"/>
          <w:cs/>
        </w:rPr>
        <w:t>จิสติ</w:t>
      </w:r>
      <w:proofErr w:type="spellStart"/>
      <w:r w:rsidRPr="00901B7B">
        <w:rPr>
          <w:rFonts w:ascii="Angsana New" w:hAnsi="Angsana New" w:cs="Angsana New"/>
          <w:sz w:val="30"/>
          <w:szCs w:val="30"/>
          <w:cs/>
        </w:rPr>
        <w:t>กส์</w:t>
      </w:r>
      <w:proofErr w:type="spellEnd"/>
      <w:r w:rsidRPr="00901B7B">
        <w:rPr>
          <w:rFonts w:ascii="Angsana New" w:hAnsi="Angsana New" w:cs="Angsana New"/>
          <w:sz w:val="30"/>
          <w:szCs w:val="30"/>
          <w:cs/>
        </w:rPr>
        <w:t xml:space="preserve"> โซลูชั่น จำกัด (“บริษัทย่อย”) เป็นนิติบุคคลที่จัดตั้งขึ้นในประเทศไทยเมื่อวันที่ </w:t>
      </w:r>
      <w:r w:rsidR="00D05E41">
        <w:rPr>
          <w:rFonts w:ascii="Angsana New" w:hAnsi="Angsana New" w:cs="Angsana New"/>
          <w:sz w:val="30"/>
          <w:szCs w:val="30"/>
          <w:lang w:val="en-US"/>
        </w:rPr>
        <w:t>10</w:t>
      </w:r>
      <w:r w:rsidRPr="00901B7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D05E41">
        <w:rPr>
          <w:rFonts w:ascii="Angsana New" w:hAnsi="Angsana New" w:cs="Angsana New"/>
          <w:sz w:val="30"/>
          <w:szCs w:val="30"/>
          <w:lang w:val="en-US"/>
        </w:rPr>
        <w:t>2565</w:t>
      </w:r>
      <w:r w:rsidRPr="00901B7B">
        <w:rPr>
          <w:rFonts w:ascii="Angsana New" w:hAnsi="Angsana New" w:cs="Angsana New"/>
          <w:sz w:val="30"/>
          <w:szCs w:val="30"/>
          <w:cs/>
        </w:rPr>
        <w:t xml:space="preserve"> ณ วันที่ 3</w:t>
      </w:r>
      <w:r>
        <w:rPr>
          <w:rFonts w:ascii="Angsana New" w:hAnsi="Angsana New" w:cs="Angsana New" w:hint="cs"/>
          <w:sz w:val="30"/>
          <w:szCs w:val="30"/>
          <w:cs/>
        </w:rPr>
        <w:t>1</w:t>
      </w:r>
      <w:r w:rsidRPr="00901B7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01B7B">
        <w:rPr>
          <w:rFonts w:ascii="Angsana New" w:hAnsi="Angsana New" w:cs="Angsana New"/>
          <w:sz w:val="30"/>
          <w:szCs w:val="30"/>
          <w:cs/>
        </w:rPr>
        <w:t xml:space="preserve"> </w:t>
      </w:r>
      <w:r w:rsidR="00D05E41">
        <w:rPr>
          <w:rFonts w:ascii="Angsana New" w:hAnsi="Angsana New" w:cs="Angsana New"/>
          <w:sz w:val="30"/>
          <w:szCs w:val="30"/>
          <w:lang w:val="en-US"/>
        </w:rPr>
        <w:t>2566</w:t>
      </w:r>
      <w:r w:rsidRPr="00901B7B">
        <w:rPr>
          <w:rFonts w:ascii="Angsana New" w:hAnsi="Angsana New" w:cs="Angsana New"/>
          <w:sz w:val="30"/>
          <w:szCs w:val="30"/>
          <w:cs/>
        </w:rPr>
        <w:t xml:space="preserve"> บริษัทยังไม่ได้เริ่มดำเนินกิจกรรมหลักทางธุรกิจใดๆ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43AE" w:rsidRPr="00CB784A">
        <w:rPr>
          <w:rFonts w:ascii="Angsana New" w:hAnsi="Angsana New" w:cs="Angsana New" w:hint="cs"/>
          <w:sz w:val="30"/>
          <w:szCs w:val="30"/>
          <w:cs/>
        </w:rPr>
        <w:t xml:space="preserve">(ดูหมายเหตุ </w:t>
      </w:r>
      <w:r w:rsidR="00DB12AA" w:rsidRPr="00CB784A">
        <w:rPr>
          <w:rFonts w:ascii="Angsana New" w:hAnsi="Angsana New" w:cs="Angsana New" w:hint="cs"/>
          <w:sz w:val="30"/>
          <w:szCs w:val="30"/>
          <w:lang w:val="en-US"/>
        </w:rPr>
        <w:t>1</w:t>
      </w:r>
      <w:r w:rsidR="00CB784A" w:rsidRPr="00CB784A">
        <w:rPr>
          <w:rFonts w:ascii="Angsana New" w:hAnsi="Angsana New" w:cs="Angsana New"/>
          <w:sz w:val="30"/>
          <w:szCs w:val="30"/>
          <w:lang w:val="en-US"/>
        </w:rPr>
        <w:t>1</w:t>
      </w:r>
      <w:r w:rsidR="00ED43AE" w:rsidRPr="00CB784A">
        <w:rPr>
          <w:rFonts w:ascii="Angsana New" w:hAnsi="Angsana New" w:cs="Angsana New"/>
          <w:sz w:val="30"/>
          <w:szCs w:val="30"/>
          <w:cs/>
        </w:rPr>
        <w:t>)</w:t>
      </w:r>
    </w:p>
    <w:p w14:paraId="21F084AA" w14:textId="77777777" w:rsidR="00ED43AE" w:rsidRPr="00ED43AE" w:rsidRDefault="00ED43AE" w:rsidP="00901B7B">
      <w:pPr>
        <w:pStyle w:val="a3"/>
        <w:tabs>
          <w:tab w:val="clear" w:pos="360"/>
          <w:tab w:val="clear" w:pos="720"/>
          <w:tab w:val="clear" w:pos="1080"/>
          <w:tab w:val="left" w:pos="540"/>
        </w:tabs>
        <w:ind w:left="142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31E262E" w14:textId="77777777" w:rsidR="00B3663E" w:rsidRPr="001B454E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 w:rsidRPr="001B454E">
        <w:rPr>
          <w:rFonts w:ascii="Angsana New" w:hAnsi="Angsana New" w:cs="Angsana New" w:hint="cs"/>
          <w:sz w:val="30"/>
          <w:szCs w:val="30"/>
          <w:cs/>
        </w:rPr>
        <w:t>รายการที่มีนัยสำคัญระหว่างบริษัทกับบริษัทย่อยได้ถูกตัดรายการในการทำงบการเงินรวมแล้ว</w:t>
      </w:r>
    </w:p>
    <w:p w14:paraId="56AB83EF" w14:textId="77777777" w:rsidR="00B3663E" w:rsidRPr="00584699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CF13DC5" w14:textId="77777777" w:rsidR="00B3663E" w:rsidRPr="00584699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584699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งบการเงินนี้จัดทำขึ้นตามเกณฑ์ราคาทุนเดิมเว้นแต่ที่ได้เปิดเผยไว้เป็นอย่างอื่นในนโยบายการบัญชี</w:t>
      </w:r>
    </w:p>
    <w:p w14:paraId="1DDB6F28" w14:textId="77777777" w:rsidR="00B3663E" w:rsidRPr="00584699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6441B0A" w14:textId="10C1F2C7" w:rsidR="00B3663E" w:rsidRPr="009B1AC5" w:rsidRDefault="00B3663E" w:rsidP="00B3663E">
      <w:pPr>
        <w:jc w:val="thaiDistribute"/>
        <w:rPr>
          <w:rFonts w:ascii="Angsana New" w:hAnsi="Angsana New"/>
          <w:sz w:val="30"/>
          <w:szCs w:val="30"/>
          <w:cs/>
        </w:rPr>
      </w:pPr>
      <w:r w:rsidRPr="00584699">
        <w:rPr>
          <w:rFonts w:ascii="Angsana New" w:hAnsi="Angsana New" w:hint="cs"/>
          <w:sz w:val="30"/>
          <w:szCs w:val="30"/>
          <w:cs/>
        </w:rPr>
        <w:t>กลุ่ม</w:t>
      </w:r>
      <w:r w:rsidRPr="00584699">
        <w:rPr>
          <w:rFonts w:ascii="Angsana New" w:hAnsi="Angsana New"/>
          <w:sz w:val="30"/>
          <w:szCs w:val="30"/>
          <w:cs/>
        </w:rPr>
        <w:t>บริษัทเปิดเผยข้อมูลสำหร</w:t>
      </w:r>
      <w:r w:rsidR="00431724">
        <w:rPr>
          <w:rFonts w:ascii="Angsana New" w:hAnsi="Angsana New"/>
          <w:sz w:val="30"/>
          <w:szCs w:val="30"/>
          <w:cs/>
        </w:rPr>
        <w:t xml:space="preserve">ับปีสิ้นสุดวันที่ </w:t>
      </w:r>
      <w:r w:rsidR="00DB12AA" w:rsidRPr="00DB12AA">
        <w:rPr>
          <w:rFonts w:ascii="Angsana New" w:hAnsi="Angsana New"/>
          <w:sz w:val="30"/>
          <w:szCs w:val="30"/>
        </w:rPr>
        <w:t>31</w:t>
      </w:r>
      <w:r w:rsidR="0043172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/>
          <w:sz w:val="30"/>
          <w:szCs w:val="30"/>
        </w:rPr>
        <w:t>2565</w:t>
      </w:r>
      <w:r w:rsidRPr="00584699">
        <w:rPr>
          <w:rFonts w:ascii="Angsana New" w:hAnsi="Angsana New"/>
          <w:sz w:val="30"/>
          <w:szCs w:val="30"/>
          <w:cs/>
        </w:rPr>
        <w:t xml:space="preserve"> เพื่อเป็นข้อมูลเปรียบเทียบในงบการเงินสำหรับปีสิ้นสุดวันที่ </w:t>
      </w:r>
      <w:r w:rsidR="00DB12AA" w:rsidRPr="00DB12AA">
        <w:rPr>
          <w:rFonts w:ascii="Angsana New" w:hAnsi="Angsana New"/>
          <w:sz w:val="30"/>
          <w:szCs w:val="30"/>
        </w:rPr>
        <w:t>31</w:t>
      </w:r>
      <w:r w:rsidRPr="0058469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Pr="00584699">
        <w:rPr>
          <w:rFonts w:ascii="Angsana New" w:hAnsi="Angsana New"/>
          <w:sz w:val="30"/>
          <w:szCs w:val="30"/>
          <w:cs/>
        </w:rPr>
        <w:t xml:space="preserve"> ในลักษณะของตัวเลข</w:t>
      </w:r>
      <w:r w:rsidR="00F8545B">
        <w:rPr>
          <w:rFonts w:ascii="Angsana New" w:hAnsi="Angsana New" w:hint="cs"/>
          <w:sz w:val="30"/>
          <w:szCs w:val="30"/>
          <w:cs/>
        </w:rPr>
        <w:t>เปรียบเทียบ</w:t>
      </w:r>
    </w:p>
    <w:p w14:paraId="7DCE0960" w14:textId="77777777" w:rsidR="00B3663E" w:rsidRPr="009B1AC5" w:rsidRDefault="00B3663E" w:rsidP="00B3663E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44A914C" w14:textId="77777777" w:rsidR="00B3663E" w:rsidRDefault="00B3663E" w:rsidP="00B3663E">
      <w:pPr>
        <w:jc w:val="thaiDistribute"/>
        <w:rPr>
          <w:rFonts w:ascii="Angsana New" w:hAnsi="Angsana New"/>
          <w:sz w:val="30"/>
          <w:szCs w:val="30"/>
        </w:rPr>
      </w:pPr>
      <w:r w:rsidRPr="009B1AC5">
        <w:rPr>
          <w:rFonts w:ascii="Angsana New" w:hAnsi="Angsana New"/>
          <w:sz w:val="30"/>
          <w:szCs w:val="30"/>
          <w:cs/>
        </w:rPr>
        <w:t xml:space="preserve">เพื่อความสะดวกของผู้อ่านงบการเงิน </w:t>
      </w:r>
      <w:r w:rsidRPr="009B1AC5">
        <w:rPr>
          <w:rFonts w:ascii="Angsana New" w:hAnsi="Angsana New" w:hint="cs"/>
          <w:sz w:val="30"/>
          <w:szCs w:val="30"/>
          <w:cs/>
        </w:rPr>
        <w:t>กลุ่ม</w:t>
      </w:r>
      <w:r w:rsidRPr="009B1AC5">
        <w:rPr>
          <w:rFonts w:ascii="Angsana New" w:hAnsi="Angsana New"/>
          <w:sz w:val="30"/>
          <w:szCs w:val="30"/>
          <w:cs/>
        </w:rPr>
        <w:t>บริษัทได้จัดทำงบการเงินฉบับภาษาอังกฤษขึ้นจากงบการเงินฉบับภาษาไทย</w:t>
      </w:r>
      <w:r w:rsidRPr="00670105">
        <w:rPr>
          <w:rFonts w:ascii="Angsana New" w:hAnsi="Angsana New"/>
          <w:sz w:val="30"/>
          <w:szCs w:val="30"/>
          <w:cs/>
        </w:rPr>
        <w:t>นี้ ซึ่งได้นำเสนอ</w:t>
      </w:r>
      <w:r w:rsidR="00434650" w:rsidRPr="00670105">
        <w:rPr>
          <w:rFonts w:ascii="Angsana New" w:hAnsi="Angsana New"/>
          <w:sz w:val="30"/>
          <w:szCs w:val="30"/>
          <w:cs/>
        </w:rPr>
        <w:t>เพื่อวัตถุประสงค์ตามที่กล่าวไว้ข้างต้น</w:t>
      </w:r>
    </w:p>
    <w:p w14:paraId="1BB50054" w14:textId="77777777" w:rsidR="00B359B5" w:rsidRPr="00AB54B5" w:rsidRDefault="00B359B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09DA69B1" w14:textId="0BC4D0FA" w:rsidR="00670105" w:rsidRPr="00B62B95" w:rsidRDefault="00716611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C80716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670105" w:rsidRPr="00C80716">
        <w:rPr>
          <w:rFonts w:ascii="Angsana New" w:hAnsi="Angsana New"/>
          <w:sz w:val="30"/>
          <w:szCs w:val="30"/>
          <w:cs/>
        </w:rPr>
        <w:t xml:space="preserve">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="006F3D7D" w:rsidRPr="00C80716">
        <w:rPr>
          <w:rFonts w:ascii="Angsana New" w:hAnsi="Angsana New"/>
          <w:sz w:val="30"/>
          <w:szCs w:val="30"/>
        </w:rPr>
        <w:t xml:space="preserve"> </w:t>
      </w:r>
      <w:r w:rsidR="00670105" w:rsidRPr="00C80716">
        <w:rPr>
          <w:rFonts w:ascii="Angsana New" w:hAnsi="Angsana New" w:hint="cs"/>
          <w:sz w:val="30"/>
          <w:szCs w:val="30"/>
          <w:cs/>
        </w:rPr>
        <w:t>กลุ่ม</w:t>
      </w:r>
      <w:r w:rsidR="00670105" w:rsidRPr="00C80716">
        <w:rPr>
          <w:rFonts w:ascii="Angsana New" w:hAnsi="Angsana New"/>
          <w:sz w:val="30"/>
          <w:szCs w:val="30"/>
          <w:cs/>
        </w:rPr>
        <w:t>บริษัท</w:t>
      </w:r>
      <w:r w:rsidRPr="00C80716">
        <w:rPr>
          <w:rFonts w:ascii="Angsana New" w:hAnsi="Angsana New"/>
          <w:sz w:val="30"/>
          <w:szCs w:val="30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C80716">
        <w:rPr>
          <w:rFonts w:ascii="Angsana New" w:hAnsi="Angsana New"/>
          <w:sz w:val="30"/>
          <w:szCs w:val="30"/>
        </w:rPr>
        <w:t>1</w:t>
      </w:r>
      <w:r w:rsidRPr="00C80716">
        <w:rPr>
          <w:rFonts w:ascii="Angsana New" w:hAnsi="Angsana New"/>
          <w:sz w:val="30"/>
          <w:szCs w:val="30"/>
          <w:cs/>
        </w:rPr>
        <w:t xml:space="preserve"> มกราคม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Pr="00C80716">
        <w:rPr>
          <w:rFonts w:ascii="Angsana New" w:hAnsi="Angsana New"/>
          <w:sz w:val="30"/>
          <w:szCs w:val="30"/>
          <w:cs/>
        </w:rPr>
        <w:t xml:space="preserve"> 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C80716">
        <w:rPr>
          <w:rFonts w:ascii="Angsana New" w:hAnsi="Angsana New" w:hint="cs"/>
          <w:sz w:val="30"/>
          <w:szCs w:val="30"/>
          <w:cs/>
        </w:rPr>
        <w:t>กลุ่ม</w:t>
      </w:r>
      <w:r w:rsidRPr="00C80716">
        <w:rPr>
          <w:rFonts w:ascii="Angsana New" w:hAnsi="Angsana New"/>
          <w:sz w:val="30"/>
          <w:szCs w:val="30"/>
          <w:cs/>
        </w:rPr>
        <w:t>บริษัท</w:t>
      </w:r>
    </w:p>
    <w:p w14:paraId="1B15503E" w14:textId="77777777" w:rsidR="00E7592C" w:rsidRPr="00653AE3" w:rsidRDefault="00E7592C" w:rsidP="00E7592C">
      <w:pPr>
        <w:jc w:val="thaiDistribute"/>
        <w:rPr>
          <w:rFonts w:ascii="Angsana New" w:hAnsi="Angsana New"/>
          <w:sz w:val="16"/>
          <w:szCs w:val="16"/>
        </w:rPr>
      </w:pPr>
    </w:p>
    <w:p w14:paraId="1BB4230E" w14:textId="77777777" w:rsidR="00670105" w:rsidRPr="001D02CD" w:rsidRDefault="00670105" w:rsidP="00670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8B1A354" w14:textId="77777777" w:rsidR="00D0390B" w:rsidRDefault="00D0390B" w:rsidP="00663ABA">
      <w:pPr>
        <w:pStyle w:val="NoSpacing"/>
        <w:rPr>
          <w:rFonts w:ascii="Angsana New" w:hAnsi="Angsana New"/>
          <w:i/>
          <w:iCs/>
          <w:szCs w:val="30"/>
        </w:rPr>
      </w:pPr>
    </w:p>
    <w:p w14:paraId="01D3C627" w14:textId="77777777" w:rsidR="00AB54B5" w:rsidRDefault="00AB54B5" w:rsidP="00663ABA">
      <w:pPr>
        <w:pStyle w:val="NoSpacing"/>
        <w:rPr>
          <w:rFonts w:ascii="Angsana New" w:hAnsi="Angsana New"/>
          <w:i/>
          <w:iCs/>
          <w:szCs w:val="30"/>
        </w:rPr>
      </w:pPr>
    </w:p>
    <w:p w14:paraId="34658A94" w14:textId="77777777" w:rsidR="00663ABA" w:rsidRPr="0030265D" w:rsidRDefault="00663ABA" w:rsidP="00663ABA">
      <w:pPr>
        <w:pStyle w:val="NoSpacing"/>
        <w:rPr>
          <w:rFonts w:ascii="Angsana New" w:hAnsi="Angsana New"/>
          <w:i/>
          <w:iCs/>
          <w:szCs w:val="30"/>
        </w:rPr>
      </w:pPr>
      <w:r w:rsidRPr="0030265D">
        <w:rPr>
          <w:rFonts w:ascii="Angsana New" w:hAnsi="Angsana New"/>
          <w:i/>
          <w:iCs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36822364" w14:textId="77777777" w:rsidR="00663ABA" w:rsidRPr="0030265D" w:rsidRDefault="00663ABA" w:rsidP="00663ABA">
      <w:pPr>
        <w:pStyle w:val="NoSpacing"/>
        <w:rPr>
          <w:rFonts w:ascii="Angsana New" w:hAnsi="Angsana New"/>
          <w:sz w:val="16"/>
          <w:szCs w:val="16"/>
        </w:rPr>
      </w:pPr>
    </w:p>
    <w:p w14:paraId="399472B8" w14:textId="69B22ECB" w:rsidR="00AA6217" w:rsidRPr="00C45057" w:rsidRDefault="00AA6217" w:rsidP="00AA6217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30265D">
        <w:rPr>
          <w:rFonts w:ascii="Angsana New" w:hAnsi="Angsana New"/>
          <w:szCs w:val="30"/>
          <w:cs/>
        </w:rPr>
        <w:t xml:space="preserve">สภาวิชาชีพบัญชีได้ออกประกาศหลายฉบับซึ่งถูกประกาศในราชกิจจานุเบกษาในระหว่างปี </w:t>
      </w:r>
      <w:r w:rsidR="00DB12AA" w:rsidRPr="00DB12AA">
        <w:rPr>
          <w:rFonts w:ascii="Angsana New" w:hAnsi="Angsana New"/>
          <w:szCs w:val="30"/>
        </w:rPr>
        <w:t>2566</w:t>
      </w:r>
      <w:r w:rsidRPr="0030265D">
        <w:rPr>
          <w:rFonts w:ascii="Angsana New" w:hAnsi="Angsana New"/>
          <w:szCs w:val="30"/>
        </w:rPr>
        <w:t xml:space="preserve"> </w:t>
      </w:r>
      <w:r w:rsidRPr="0030265D">
        <w:rPr>
          <w:rFonts w:ascii="Angsana New" w:hAnsi="Angsana New"/>
          <w:szCs w:val="30"/>
          <w:cs/>
        </w:rPr>
        <w:t>เกี่ยวกับการปรับปรุงมาตรฐานการรายงานทางการเงิน</w:t>
      </w:r>
      <w:r w:rsidRPr="0030265D">
        <w:rPr>
          <w:rFonts w:ascii="Angsana New" w:hAnsi="Angsana New" w:hint="cs"/>
          <w:szCs w:val="30"/>
          <w:cs/>
        </w:rPr>
        <w:t xml:space="preserve"> </w:t>
      </w:r>
      <w:r w:rsidRPr="0030265D">
        <w:rPr>
          <w:rFonts w:ascii="Angsana New" w:hAnsi="Angsana New"/>
          <w:szCs w:val="30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Pr="0030265D">
        <w:rPr>
          <w:rFonts w:ascii="Angsana New" w:hAnsi="Angsana New"/>
          <w:szCs w:val="30"/>
        </w:rPr>
        <w:t>1</w:t>
      </w:r>
      <w:r w:rsidRPr="0030265D">
        <w:rPr>
          <w:rFonts w:ascii="Angsana New" w:hAnsi="Angsana New"/>
          <w:szCs w:val="30"/>
          <w:cs/>
        </w:rPr>
        <w:t xml:space="preserve"> มกราคม </w:t>
      </w:r>
      <w:r w:rsidRPr="0030265D">
        <w:rPr>
          <w:rFonts w:ascii="Angsana New" w:hAnsi="Angsana New"/>
          <w:szCs w:val="30"/>
        </w:rPr>
        <w:t>25</w:t>
      </w:r>
      <w:r w:rsidR="00DB12AA" w:rsidRPr="00DB12AA">
        <w:rPr>
          <w:rFonts w:ascii="Angsana New" w:hAnsi="Angsana New"/>
          <w:szCs w:val="30"/>
        </w:rPr>
        <w:t>6</w:t>
      </w:r>
      <w:r w:rsidR="008D1624">
        <w:rPr>
          <w:rFonts w:ascii="Angsana New" w:hAnsi="Angsana New"/>
          <w:szCs w:val="30"/>
        </w:rPr>
        <w:t>7</w:t>
      </w:r>
      <w:r w:rsidRPr="0030265D">
        <w:rPr>
          <w:rFonts w:ascii="Angsana New" w:hAnsi="Angsana New"/>
          <w:szCs w:val="30"/>
          <w:cs/>
        </w:rPr>
        <w:t xml:space="preserve"> โดย</w:t>
      </w:r>
      <w:r w:rsidRPr="0030265D">
        <w:rPr>
          <w:rFonts w:ascii="Angsana New" w:hAnsi="Angsana New" w:hint="cs"/>
          <w:szCs w:val="30"/>
          <w:cs/>
        </w:rPr>
        <w:t>กลุ่ม</w:t>
      </w:r>
      <w:r w:rsidRPr="0030265D">
        <w:rPr>
          <w:rFonts w:ascii="Angsana New" w:hAnsi="Angsana New"/>
          <w:szCs w:val="30"/>
          <w:cs/>
        </w:rPr>
        <w:t>บริษัทยังไม่ได้นำมาเริ่มถือปฏิบัติในการจัดทำงบการเงินนี้</w:t>
      </w:r>
      <w:r w:rsidR="0030265D" w:rsidRPr="0030265D">
        <w:rPr>
          <w:rFonts w:ascii="Angsana New" w:hAnsi="Angsana New" w:hint="cs"/>
          <w:szCs w:val="30"/>
          <w:cs/>
        </w:rPr>
        <w:t xml:space="preserve"> </w:t>
      </w:r>
      <w:r w:rsidRPr="0030265D">
        <w:rPr>
          <w:rFonts w:ascii="Angsana New" w:hAnsi="Angsana New"/>
          <w:szCs w:val="30"/>
          <w:cs/>
        </w:rPr>
        <w:t>และไม่มีนโยบายในการนำมาเริ่มถือปฏิบัติก่อนวันที่มีผลบังคับใช้</w:t>
      </w:r>
      <w:r w:rsidRPr="0030265D">
        <w:rPr>
          <w:rFonts w:ascii="Angsana New" w:hAnsi="Angsana New"/>
          <w:szCs w:val="30"/>
        </w:rPr>
        <w:t xml:space="preserve"> </w:t>
      </w:r>
      <w:r w:rsidRPr="0030265D">
        <w:rPr>
          <w:rFonts w:ascii="Angsana New" w:hAnsi="Angsana New"/>
          <w:szCs w:val="30"/>
          <w:cs/>
        </w:rPr>
        <w:t>ฝ่ายบริหารของ</w:t>
      </w:r>
      <w:r w:rsidRPr="0030265D">
        <w:rPr>
          <w:rFonts w:ascii="Angsana New" w:hAnsi="Angsana New" w:hint="cs"/>
          <w:szCs w:val="30"/>
          <w:cs/>
        </w:rPr>
        <w:t>กลุ่ม</w:t>
      </w:r>
      <w:r w:rsidRPr="0030265D">
        <w:rPr>
          <w:rFonts w:ascii="Angsana New" w:hAnsi="Angsana New"/>
          <w:szCs w:val="30"/>
          <w:cs/>
        </w:rPr>
        <w:t>บริษัท</w:t>
      </w:r>
      <w:r w:rsidRPr="0030265D">
        <w:rPr>
          <w:rFonts w:ascii="Angsana New" w:hAnsi="Angsana New" w:hint="cs"/>
          <w:szCs w:val="30"/>
          <w:cs/>
        </w:rPr>
        <w:t>ได้ประเมินในเบื้องต้น</w:t>
      </w:r>
      <w:r w:rsidR="0030265D" w:rsidRPr="0030265D">
        <w:rPr>
          <w:rFonts w:ascii="Angsana New" w:hAnsi="Angsana New" w:hint="cs"/>
          <w:szCs w:val="30"/>
          <w:cs/>
        </w:rPr>
        <w:t xml:space="preserve"> </w:t>
      </w:r>
      <w:r w:rsidRPr="0030265D">
        <w:rPr>
          <w:rFonts w:ascii="Angsana New" w:hAnsi="Angsana New" w:hint="cs"/>
          <w:szCs w:val="30"/>
          <w:cs/>
        </w:rPr>
        <w:t>และเชื่อว่า</w:t>
      </w:r>
      <w:r w:rsidRPr="0030265D">
        <w:rPr>
          <w:rFonts w:ascii="Angsana New" w:hAnsi="Angsana New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0265D">
        <w:rPr>
          <w:rFonts w:ascii="Angsana New" w:hAnsi="Angsana New" w:hint="cs"/>
          <w:szCs w:val="30"/>
          <w:cs/>
        </w:rPr>
        <w:t>กลุ่ม</w:t>
      </w:r>
      <w:r w:rsidRPr="0030265D">
        <w:rPr>
          <w:rFonts w:ascii="Angsana New" w:hAnsi="Angsana New"/>
          <w:szCs w:val="30"/>
          <w:cs/>
        </w:rPr>
        <w:t>บริษัท</w:t>
      </w:r>
      <w:r>
        <w:rPr>
          <w:rFonts w:ascii="Angsana New" w:hAnsi="Angsana New"/>
          <w:szCs w:val="30"/>
        </w:rPr>
        <w:t xml:space="preserve"> </w:t>
      </w:r>
    </w:p>
    <w:p w14:paraId="0F01C9F3" w14:textId="77777777" w:rsidR="0030265D" w:rsidRPr="0030265D" w:rsidRDefault="00302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2AD1F3B" w14:textId="77777777" w:rsidR="00D12E93" w:rsidRPr="00316164" w:rsidRDefault="002E5B19" w:rsidP="00B066D0">
      <w:pPr>
        <w:pStyle w:val="a"/>
        <w:tabs>
          <w:tab w:val="clear" w:pos="1080"/>
        </w:tabs>
        <w:ind w:left="567" w:right="-25" w:hanging="567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t>3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D12E93">
        <w:rPr>
          <w:rFonts w:ascii="Angsana New" w:hAnsi="Angsana New" w:hint="cs"/>
          <w:b/>
          <w:bCs/>
          <w:cs/>
        </w:rPr>
        <w:tab/>
      </w:r>
      <w:r w:rsidR="00D12E93" w:rsidRPr="00316164">
        <w:rPr>
          <w:rFonts w:ascii="Angsana New" w:hAnsi="Angsana New"/>
          <w:b/>
          <w:bCs/>
          <w:cs/>
        </w:rPr>
        <w:t>สรุปนโยบายการบัญชีที่สำคัญ</w:t>
      </w:r>
    </w:p>
    <w:p w14:paraId="5693FDDD" w14:textId="77777777" w:rsidR="00D12E93" w:rsidRPr="00415A26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067EE28D" w14:textId="77777777" w:rsidR="00D12E93" w:rsidRPr="0031616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16164">
        <w:rPr>
          <w:rFonts w:ascii="Angsana New" w:hAnsi="Angsana New"/>
          <w:b/>
          <w:bCs/>
          <w:sz w:val="30"/>
          <w:szCs w:val="30"/>
          <w:cs/>
        </w:rPr>
        <w:t>เกณฑ์ในการทำงบการเงินรวม</w:t>
      </w:r>
    </w:p>
    <w:p w14:paraId="4CC5F7D7" w14:textId="77777777" w:rsidR="00D12E93" w:rsidRPr="00985EB2" w:rsidRDefault="00D12E93" w:rsidP="00985EB2">
      <w:pPr>
        <w:pStyle w:val="NoSpacing"/>
        <w:rPr>
          <w:sz w:val="16"/>
          <w:szCs w:val="16"/>
          <w:cs/>
        </w:rPr>
      </w:pPr>
    </w:p>
    <w:p w14:paraId="61C1CAEB" w14:textId="77777777" w:rsidR="00985EB2" w:rsidRPr="00985EB2" w:rsidRDefault="00985EB2" w:rsidP="00985EB2">
      <w:pPr>
        <w:pStyle w:val="BodyText2"/>
        <w:tabs>
          <w:tab w:val="left" w:pos="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985EB2">
        <w:rPr>
          <w:rFonts w:ascii="Angsana New" w:hAnsi="Angsana New"/>
          <w:sz w:val="30"/>
          <w:szCs w:val="30"/>
        </w:rPr>
        <w:t>“</w:t>
      </w:r>
      <w:r w:rsidRPr="00985EB2">
        <w:rPr>
          <w:rFonts w:ascii="Angsana New" w:hAnsi="Angsana New"/>
          <w:sz w:val="30"/>
          <w:szCs w:val="30"/>
          <w:cs/>
        </w:rPr>
        <w:t>กลุ่มบริษัท</w:t>
      </w:r>
      <w:r w:rsidRPr="00985EB2">
        <w:rPr>
          <w:rFonts w:ascii="Angsana New" w:hAnsi="Angsana New"/>
          <w:sz w:val="30"/>
          <w:szCs w:val="30"/>
        </w:rPr>
        <w:t>”</w:t>
      </w:r>
      <w:r w:rsidRPr="00985EB2">
        <w:rPr>
          <w:rFonts w:ascii="Angsana New" w:hAnsi="Angsana New"/>
          <w:sz w:val="30"/>
          <w:szCs w:val="30"/>
          <w:cs/>
        </w:rPr>
        <w:t xml:space="preserve">) </w:t>
      </w:r>
    </w:p>
    <w:p w14:paraId="62929513" w14:textId="77777777" w:rsidR="00985EB2" w:rsidRPr="00985EB2" w:rsidRDefault="00985EB2" w:rsidP="00985EB2">
      <w:pPr>
        <w:pStyle w:val="NoSpacing"/>
        <w:rPr>
          <w:sz w:val="16"/>
          <w:szCs w:val="16"/>
        </w:rPr>
      </w:pPr>
    </w:p>
    <w:p w14:paraId="2C6DF5D6" w14:textId="77777777" w:rsidR="00985EB2" w:rsidRPr="00985EB2" w:rsidRDefault="00985EB2" w:rsidP="00985EB2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/>
          <w:sz w:val="30"/>
          <w:szCs w:val="30"/>
          <w:cs/>
        </w:rPr>
        <w:t>รายการบัญชีที่มีนัยสำคัญระหว่างบริษัทกับบริษัทย่อยได้ถูกตัดรายการในการทำงบการเงินรวมแล้ว</w:t>
      </w:r>
    </w:p>
    <w:p w14:paraId="117CD6DB" w14:textId="77777777" w:rsidR="00985EB2" w:rsidRPr="00985EB2" w:rsidRDefault="00985EB2" w:rsidP="00985EB2">
      <w:pPr>
        <w:pStyle w:val="NoSpacing"/>
        <w:rPr>
          <w:sz w:val="16"/>
          <w:szCs w:val="16"/>
          <w:cs/>
        </w:rPr>
      </w:pPr>
    </w:p>
    <w:p w14:paraId="7D4B474D" w14:textId="77777777"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985EB2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4BFB5A92" w14:textId="77777777" w:rsidR="00985EB2" w:rsidRPr="00985EB2" w:rsidRDefault="00985EB2" w:rsidP="00985EB2">
      <w:pPr>
        <w:pStyle w:val="NoSpacing"/>
        <w:rPr>
          <w:sz w:val="16"/>
          <w:szCs w:val="16"/>
        </w:rPr>
      </w:pPr>
    </w:p>
    <w:p w14:paraId="04CE67C9" w14:textId="77777777" w:rsidR="00985EB2" w:rsidRPr="00985EB2" w:rsidRDefault="00985EB2" w:rsidP="00985EB2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985EB2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บริษัทย่อยเป็นกิจการที่อยู่ภายใต้การควบคุมของบริษัท 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ซึ่งรวมถึงผลตอบแทนผันแปรจากบริษัทนั้นเพื่อ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="00E04684">
        <w:rPr>
          <w:rFonts w:ascii="Angsana New" w:hAnsi="Angsana New" w:hint="cs"/>
          <w:sz w:val="30"/>
          <w:szCs w:val="30"/>
          <w:cs/>
        </w:rPr>
        <w:t xml:space="preserve"> </w:t>
      </w:r>
      <w:r w:rsidRPr="00985EB2">
        <w:rPr>
          <w:rFonts w:ascii="Angsana New" w:hAnsi="Angsana New"/>
          <w:sz w:val="30"/>
          <w:szCs w:val="30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นโยบายการบัญชีของบริษัทย่อยได้ถูกเปลี่ยนตามความจำเป็นเพื่อให้เป็นนโยบายเดียวกันกับบริษัท</w:t>
      </w:r>
    </w:p>
    <w:p w14:paraId="7D704E33" w14:textId="77777777" w:rsidR="00531132" w:rsidRPr="00985EB2" w:rsidRDefault="00531132" w:rsidP="00985EB2">
      <w:pPr>
        <w:pStyle w:val="BodyText2"/>
        <w:spacing w:line="240" w:lineRule="atLeast"/>
        <w:ind w:right="47"/>
        <w:jc w:val="thaiDistribute"/>
        <w:rPr>
          <w:rFonts w:ascii="Angsana New" w:hAnsi="Angsana New"/>
          <w:sz w:val="16"/>
          <w:szCs w:val="16"/>
        </w:rPr>
      </w:pPr>
    </w:p>
    <w:p w14:paraId="587505F8" w14:textId="77777777"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85EB2">
        <w:rPr>
          <w:rFonts w:ascii="Angsana New" w:hAnsi="Angsana New" w:hint="cs"/>
          <w:sz w:val="30"/>
          <w:szCs w:val="30"/>
          <w:cs/>
        </w:rPr>
        <w:t xml:space="preserve">บริษัทบันทึกบัญชีเงินลงทุนในบริษัทย่อยในงบการเงินเฉพาะกิจการด้วยวิธีราคาทุนและแสดงเงินลงทุนดังกล่าวในราคาทุนสุทธิจากค่าเผื่อการด้อยค่า (ถ้ามี) </w:t>
      </w:r>
    </w:p>
    <w:p w14:paraId="1C72D649" w14:textId="77777777" w:rsidR="00FF5FB6" w:rsidRDefault="00FF5FB6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93642A" w14:textId="77777777"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985EB2">
        <w:rPr>
          <w:rFonts w:ascii="Angsana New" w:hAnsi="Angsana New"/>
          <w:i/>
          <w:iCs/>
          <w:sz w:val="30"/>
          <w:szCs w:val="30"/>
          <w:cs/>
        </w:rPr>
        <w:t xml:space="preserve">วิธีการบัญชีสำหรับการเปลี่ยนแปลงส่วนได้เสียในบริษัทย่อยภายหลังการได้มาซึ่งอำนาจควบคุม </w:t>
      </w:r>
    </w:p>
    <w:p w14:paraId="3D76A18F" w14:textId="77777777" w:rsidR="00985EB2" w:rsidRP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B20BFFF" w14:textId="77777777" w:rsidR="00985EB2" w:rsidRPr="00985EB2" w:rsidRDefault="00985EB2" w:rsidP="00985EB2">
      <w:pPr>
        <w:pStyle w:val="BodyText2"/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985EB2">
        <w:rPr>
          <w:rFonts w:ascii="Angsana New" w:hAnsi="Angsana New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 บริษัทบันทึกส่วนเปลี่ยนแปลงดังกล่าวเป็นรายการในส่วนของผู้ถือหุ้น แต่หากการเปลี่ยนแปลงมีผลทำให้เกิดการสูญเสียอำนาจในการควบคุมบริษัทย่อย มูลค่าของส่วนได้เสียคงเหลือที่ถืออยู่จะวัดมูลค่าด้วยมูลค่ายุติธรรมและรับรู้ผลกำไรหรือขาดทุนในงบกำไรขาดทุนเบ็ดเสร็จ</w:t>
      </w:r>
    </w:p>
    <w:p w14:paraId="02725356" w14:textId="77777777" w:rsidR="00BE769E" w:rsidRDefault="00BE769E" w:rsidP="0084200F">
      <w:pPr>
        <w:pStyle w:val="a2"/>
        <w:tabs>
          <w:tab w:val="clear" w:pos="1080"/>
        </w:tabs>
        <w:jc w:val="thaiDistribute"/>
        <w:rPr>
          <w:rFonts w:ascii="Angsana New" w:hAnsi="Angsana New"/>
          <w:i/>
          <w:iCs/>
          <w:lang w:val="en-US"/>
        </w:rPr>
      </w:pPr>
    </w:p>
    <w:p w14:paraId="76F3B878" w14:textId="77777777" w:rsidR="00AB54B5" w:rsidRDefault="00AB54B5" w:rsidP="0084200F">
      <w:pPr>
        <w:pStyle w:val="a2"/>
        <w:tabs>
          <w:tab w:val="clear" w:pos="1080"/>
        </w:tabs>
        <w:jc w:val="thaiDistribute"/>
        <w:rPr>
          <w:rFonts w:ascii="Angsana New" w:hAnsi="Angsana New"/>
          <w:i/>
          <w:iCs/>
          <w:lang w:val="en-US"/>
        </w:rPr>
      </w:pPr>
    </w:p>
    <w:p w14:paraId="750C3E4B" w14:textId="0E96C20C" w:rsidR="00891403" w:rsidRPr="00891403" w:rsidRDefault="00891403" w:rsidP="00891403">
      <w:pPr>
        <w:pStyle w:val="Heading6"/>
        <w:tabs>
          <w:tab w:val="left" w:pos="540"/>
        </w:tabs>
        <w:jc w:val="both"/>
        <w:rPr>
          <w:rFonts w:ascii="Angsana New" w:hAnsi="Angsana New"/>
          <w:b w:val="0"/>
          <w:bCs w:val="0"/>
          <w:cs/>
        </w:rPr>
      </w:pPr>
      <w:r>
        <w:rPr>
          <w:rFonts w:ascii="Angsana New" w:hAnsi="Angsana New" w:hint="cs"/>
          <w:b w:val="0"/>
          <w:bCs w:val="0"/>
          <w:cs/>
        </w:rPr>
        <w:lastRenderedPageBreak/>
        <w:t>กลุ่มบริษัทปรับปรุงผลต่างจากการเปลี่ยนแปลงสัดส่วนการถือหุ้นในบริษัทย่อยที่บันทึก</w:t>
      </w:r>
      <w:r w:rsidR="00150636">
        <w:rPr>
          <w:rFonts w:ascii="Angsana New" w:hAnsi="Angsana New" w:hint="cs"/>
          <w:b w:val="0"/>
          <w:bCs w:val="0"/>
          <w:cs/>
        </w:rPr>
        <w:t>ต่ำ</w:t>
      </w:r>
      <w:r>
        <w:rPr>
          <w:rFonts w:ascii="Angsana New" w:hAnsi="Angsana New" w:hint="cs"/>
          <w:b w:val="0"/>
          <w:bCs w:val="0"/>
          <w:cs/>
        </w:rPr>
        <w:t>ไปกับกำไรสะสมที่ยังไม่ได้จัดสรร โดยการปรับปรุงดังกล่าวไม่มีผลกระทบต่อผลการดำเนินงานของกลุ่มบริษัท</w:t>
      </w:r>
    </w:p>
    <w:p w14:paraId="003F8622" w14:textId="77777777" w:rsidR="00891403" w:rsidRDefault="00891403" w:rsidP="00891403">
      <w:pPr>
        <w:pStyle w:val="Heading6"/>
        <w:tabs>
          <w:tab w:val="left" w:pos="540"/>
        </w:tabs>
        <w:jc w:val="both"/>
        <w:rPr>
          <w:rFonts w:ascii="Angsana New" w:hAnsi="Angsana New"/>
        </w:rPr>
      </w:pPr>
    </w:p>
    <w:p w14:paraId="57E17379" w14:textId="049FC46F" w:rsidR="00891403" w:rsidRPr="00891403" w:rsidRDefault="00891403" w:rsidP="00891403">
      <w:pPr>
        <w:pStyle w:val="Heading6"/>
        <w:tabs>
          <w:tab w:val="left" w:pos="540"/>
        </w:tabs>
        <w:jc w:val="both"/>
        <w:rPr>
          <w:rFonts w:ascii="Angsana New" w:hAnsi="Angsana New"/>
        </w:rPr>
      </w:pPr>
      <w:r w:rsidRPr="00891403">
        <w:rPr>
          <w:rFonts w:ascii="Angsana New" w:hAnsi="Angsana New"/>
          <w:cs/>
        </w:rPr>
        <w:t>บริษัทร่วม</w:t>
      </w:r>
    </w:p>
    <w:p w14:paraId="7F17CF61" w14:textId="77777777" w:rsidR="00891403" w:rsidRPr="00891403" w:rsidRDefault="00891403" w:rsidP="00891403">
      <w:pPr>
        <w:pStyle w:val="Heading6"/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25C039F4" w14:textId="4F7BC80E" w:rsidR="00DE3906" w:rsidRDefault="00891403" w:rsidP="0089140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</w:rPr>
      </w:pPr>
      <w:r w:rsidRPr="00891403">
        <w:rPr>
          <w:rFonts w:ascii="Angsana New" w:hAnsi="Angsana New"/>
          <w:cs/>
        </w:rPr>
        <w:t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งบการเงินบริษัทได้รวมส่วนแบ่งกำไรหรือขาดทุนของบริษัทร่วมตามวิธีส่วนได้เสีย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 เมื่อผลขาดทุนที่บริษัทได้รับปันจากบริษัทร่วมมีจำนวนเกินกว่าเงินลงทุนในบริษัทร่วม  เงินลงทุนจะถูกทอนลงจนเป็นศูนย์และหยุดรับรู้ส่วนผลขาดทุน  เว้นแต่กรณีที่บริษัทมีภาระผูกพันตามกฎหมายหรืออนุมานหรือยินยอมที่จะชำระภาระผูกพันของบริษัทร่วม</w:t>
      </w:r>
    </w:p>
    <w:p w14:paraId="707AB965" w14:textId="77777777" w:rsidR="00DE3906" w:rsidRDefault="00DE3906" w:rsidP="00985EB2">
      <w:pPr>
        <w:pStyle w:val="Heading6"/>
        <w:tabs>
          <w:tab w:val="left" w:pos="540"/>
        </w:tabs>
        <w:jc w:val="both"/>
        <w:rPr>
          <w:rFonts w:ascii="Angsana New" w:hAnsi="Angsana New"/>
        </w:rPr>
      </w:pPr>
    </w:p>
    <w:p w14:paraId="2B4C7D13" w14:textId="71C36807" w:rsidR="00985EB2" w:rsidRPr="003661B5" w:rsidRDefault="00985EB2" w:rsidP="00985EB2">
      <w:pPr>
        <w:pStyle w:val="Heading6"/>
        <w:tabs>
          <w:tab w:val="left" w:pos="540"/>
        </w:tabs>
        <w:jc w:val="both"/>
        <w:rPr>
          <w:rFonts w:ascii="Angsana New" w:hAnsi="Angsana New"/>
          <w:cs/>
        </w:rPr>
      </w:pPr>
      <w:r w:rsidRPr="003661B5">
        <w:rPr>
          <w:rFonts w:ascii="Angsana New" w:hAnsi="Angsana New"/>
          <w:cs/>
        </w:rPr>
        <w:t>เงินสดและรายการเทียบเท่าเงินสด</w:t>
      </w:r>
    </w:p>
    <w:p w14:paraId="30671A3E" w14:textId="77777777" w:rsidR="00985EB2" w:rsidRPr="003661B5" w:rsidRDefault="00985EB2" w:rsidP="00985EB2">
      <w:pPr>
        <w:pStyle w:val="a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  <w:cs/>
          <w:lang w:val="en-US"/>
        </w:rPr>
      </w:pPr>
    </w:p>
    <w:p w14:paraId="7E669C47" w14:textId="77777777" w:rsidR="009C4823" w:rsidRPr="00142176" w:rsidRDefault="009C4823" w:rsidP="009C482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/>
          <w:cs/>
          <w:lang w:val="en-US"/>
        </w:rPr>
      </w:pPr>
      <w:r w:rsidRPr="003661B5">
        <w:rPr>
          <w:rFonts w:ascii="Angsana New" w:hAnsi="Angsana New"/>
          <w:cs/>
        </w:rPr>
        <w:t>เงินสดและรายการเทียบเท่าเงินสดประกอบด้วย เงินสดในมือ และเงินฝากสถาบันการเงิน รายการเทียบเท่าเงินสดเป็นเงินลงทุนระยะสั้นที่มีสภาพคล่องสูง ซึ่งพร้อมที่จะเปลี่ยนเป็นเงินสดในจำนวนที่ทราบได้ซึ่งครบกำหนดภายในสามเดือนหรือน้อยกว่า และไม่มีข้อจำกัดในการเบิกใช้</w:t>
      </w:r>
      <w:r w:rsidRPr="000D79E6">
        <w:rPr>
          <w:rFonts w:ascii="Angsana New" w:hAnsi="Angsana New"/>
          <w:cs/>
        </w:rPr>
        <w:t>หรือมีภาระค้ำประกัน</w:t>
      </w:r>
      <w:r w:rsidRPr="003661B5">
        <w:rPr>
          <w:rFonts w:ascii="Angsana New" w:hAnsi="Angsana New"/>
          <w:cs/>
        </w:rPr>
        <w:t>และมีความเสี่ยงต่อการเปลี่ยนแปลงมูลค่าน้อยหรือไม่มีนัยสำคัญ</w:t>
      </w:r>
    </w:p>
    <w:p w14:paraId="4186553E" w14:textId="77777777" w:rsidR="009C4823" w:rsidRPr="00E11F30" w:rsidRDefault="009C4823" w:rsidP="009C4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5980F254" w14:textId="77777777" w:rsidR="009C4823" w:rsidRPr="00316164" w:rsidRDefault="009C4823" w:rsidP="00CF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 w:hint="cs"/>
          <w:sz w:val="30"/>
          <w:szCs w:val="30"/>
          <w:cs/>
        </w:rPr>
        <w:t>เงินฝากธนาคารที่มีข้อจำกัดในการเบิกใช้</w:t>
      </w:r>
      <w:r>
        <w:rPr>
          <w:rFonts w:ascii="Angsana New" w:hAnsi="Angsana New" w:hint="cs"/>
          <w:sz w:val="30"/>
          <w:szCs w:val="30"/>
          <w:cs/>
        </w:rPr>
        <w:t>หรือมีภาระค้ำประกัน</w:t>
      </w:r>
      <w:r w:rsidRPr="00316164">
        <w:rPr>
          <w:rFonts w:ascii="Angsana New" w:hAnsi="Angsana New" w:hint="cs"/>
          <w:sz w:val="30"/>
          <w:szCs w:val="30"/>
          <w:cs/>
        </w:rPr>
        <w:t xml:space="preserve">ได้แยกแสดงไว้ในบัญชี </w:t>
      </w:r>
      <w:r w:rsidRPr="00316164">
        <w:rPr>
          <w:rFonts w:ascii="Angsana New" w:hAnsi="Angsana New" w:hint="cs"/>
          <w:sz w:val="30"/>
          <w:szCs w:val="30"/>
        </w:rPr>
        <w:t>“</w:t>
      </w:r>
      <w:r w:rsidRPr="00316164">
        <w:rPr>
          <w:rFonts w:ascii="Angsana New" w:hAnsi="Angsana New" w:hint="cs"/>
          <w:sz w:val="30"/>
          <w:szCs w:val="30"/>
          <w:cs/>
        </w:rPr>
        <w:t>เงินฝากสถาบันการเงินที่มีภาระค้ำประกัน</w:t>
      </w:r>
      <w:r w:rsidRPr="00316164">
        <w:rPr>
          <w:rFonts w:ascii="Angsana New" w:hAnsi="Angsana New" w:hint="cs"/>
          <w:sz w:val="30"/>
          <w:szCs w:val="30"/>
        </w:rPr>
        <w:t>”</w:t>
      </w:r>
      <w:r w:rsidRPr="00316164">
        <w:rPr>
          <w:rFonts w:ascii="Angsana New" w:hAnsi="Angsana New" w:hint="cs"/>
          <w:sz w:val="30"/>
          <w:szCs w:val="30"/>
          <w:cs/>
        </w:rPr>
        <w:t xml:space="preserve"> ภายใต้สินทรัพย์ไม่หมุนเวียนใน</w:t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</w:p>
    <w:p w14:paraId="42DD734E" w14:textId="77777777" w:rsidR="00461EA0" w:rsidRPr="00D81B4E" w:rsidRDefault="00461EA0" w:rsidP="00C7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z w:val="30"/>
          <w:szCs w:val="30"/>
        </w:rPr>
      </w:pPr>
    </w:p>
    <w:p w14:paraId="449D5BAA" w14:textId="05D27C86" w:rsidR="00121FBD" w:rsidRPr="00D54D3F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D54D3F">
        <w:rPr>
          <w:rFonts w:ascii="Angsana New" w:hAnsi="Angsana New" w:hint="cs"/>
          <w:b/>
          <w:bCs/>
          <w:sz w:val="30"/>
          <w:szCs w:val="30"/>
          <w:cs/>
        </w:rPr>
        <w:t>ลูก</w:t>
      </w:r>
      <w:r w:rsidRPr="00D54D3F">
        <w:rPr>
          <w:rFonts w:ascii="Angsana New" w:hAnsi="Angsana New"/>
          <w:b/>
          <w:bCs/>
          <w:sz w:val="30"/>
          <w:szCs w:val="30"/>
          <w:cs/>
        </w:rPr>
        <w:t>หนี้การค้าและค่าเผื่อ</w:t>
      </w:r>
      <w:r w:rsidRPr="00D54D3F">
        <w:rPr>
          <w:rFonts w:ascii="Angsana New" w:hAnsi="Angsana New" w:hint="cs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14:paraId="63D26AE9" w14:textId="77777777" w:rsidR="00985EB2" w:rsidRPr="00E11F30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1A5C6AE7" w14:textId="699723D2" w:rsidR="00121FBD" w:rsidRPr="00316164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316164">
        <w:rPr>
          <w:rFonts w:ascii="Angsana New" w:hAnsi="Angsana New"/>
          <w:sz w:val="30"/>
          <w:szCs w:val="30"/>
          <w:cs/>
        </w:rPr>
        <w:t>ลูกหนี้การค้าแสดงในราคาตามใบแจ้งหนี้หัก</w:t>
      </w:r>
      <w:r w:rsidRPr="00161CAE">
        <w:rPr>
          <w:rFonts w:ascii="Angsana New" w:hAnsi="Angsana New"/>
          <w:sz w:val="30"/>
          <w:szCs w:val="30"/>
          <w:cs/>
        </w:rPr>
        <w:t>ค่าเผื่อ</w:t>
      </w:r>
      <w:r>
        <w:rPr>
          <w:rFonts w:ascii="Angsana New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</w:p>
    <w:p w14:paraId="667DD5DD" w14:textId="77777777" w:rsidR="00985EB2" w:rsidRPr="00C048CA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04827719" w14:textId="099CEAA2" w:rsidR="002410D3" w:rsidRPr="006120B4" w:rsidRDefault="002410D3" w:rsidP="002410D3">
      <w:pPr>
        <w:pStyle w:val="a2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>
        <w:rPr>
          <w:rFonts w:ascii="Angsana New" w:hAnsi="Angsana New" w:hint="cs"/>
          <w:cs/>
          <w:lang w:val="en-US"/>
        </w:rPr>
        <w:t>กลุ่ม</w:t>
      </w:r>
      <w:r w:rsidRPr="006120B4">
        <w:rPr>
          <w:rFonts w:ascii="Angsana New" w:hAnsi="Angsana New"/>
          <w:cs/>
          <w:lang w:val="en-US"/>
        </w:rPr>
        <w:t>บร</w:t>
      </w:r>
      <w:r>
        <w:rPr>
          <w:rFonts w:ascii="Angsana New" w:hAnsi="Angsana New"/>
          <w:cs/>
          <w:lang w:val="en-US"/>
        </w:rPr>
        <w:t>ิษัทตั้งค่าเผื่อ</w:t>
      </w:r>
      <w:r w:rsidRPr="006120B4">
        <w:rPr>
          <w:rFonts w:ascii="Angsana New" w:hAnsi="Angsana New"/>
          <w:cs/>
          <w:lang w:val="en-US"/>
        </w:rPr>
        <w:t>ผลขาดทุนด้านเครดิตที่คาดว่าจะเกิดขึ้นตาม</w:t>
      </w:r>
      <w:r w:rsidRPr="006120B4">
        <w:rPr>
          <w:rFonts w:ascii="Angsana New" w:hAnsi="Angsana New" w:hint="cs"/>
          <w:cs/>
          <w:lang w:val="en-US"/>
        </w:rPr>
        <w:t>นโยบายที่กล่าวในส่วนของเครื่องมือทางการเงิน</w:t>
      </w:r>
      <w:r>
        <w:rPr>
          <w:rFonts w:ascii="Angsana New" w:hAnsi="Angsana New" w:hint="cs"/>
          <w:cs/>
        </w:rPr>
        <w:t xml:space="preserve"> </w:t>
      </w:r>
      <w:r w:rsidRPr="00316164">
        <w:rPr>
          <w:rFonts w:ascii="Angsana New" w:hAnsi="Angsana New"/>
          <w:cs/>
        </w:rPr>
        <w:t>ลูกหนี้จะถูกตัดจำหน่าย</w:t>
      </w:r>
      <w:r>
        <w:rPr>
          <w:rFonts w:ascii="Angsana New" w:hAnsi="Angsana New" w:hint="cs"/>
          <w:cs/>
        </w:rPr>
        <w:t>จาก</w:t>
      </w:r>
      <w:r w:rsidRPr="00316164">
        <w:rPr>
          <w:rFonts w:ascii="Angsana New" w:hAnsi="Angsana New"/>
          <w:cs/>
        </w:rPr>
        <w:t>บัญชีเมื่อทราบว่าเป็นหนี้สูญ</w:t>
      </w:r>
    </w:p>
    <w:p w14:paraId="1C1FBE92" w14:textId="77777777" w:rsidR="00AB54B5" w:rsidRDefault="00AB54B5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0785F91" w14:textId="77777777" w:rsidR="00DE3906" w:rsidRDefault="00DE3906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120D03F" w14:textId="77777777" w:rsidR="00DE3906" w:rsidRDefault="00DE3906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AC24393" w14:textId="77777777" w:rsidR="00DE3906" w:rsidRDefault="00DE3906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E3F7E8B" w14:textId="77777777" w:rsidR="00DE3906" w:rsidRDefault="00DE3906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8DE9B45" w14:textId="77777777" w:rsid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4419AC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5EF74A55" w14:textId="77777777" w:rsidR="00985EB2" w:rsidRPr="00A24E56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4FEB756C" w14:textId="77777777" w:rsidR="00EE71A3" w:rsidRPr="00F368C1" w:rsidRDefault="00EE71A3" w:rsidP="00EE71A3">
      <w:pPr>
        <w:pStyle w:val="NoSpacing"/>
        <w:ind w:right="-25"/>
        <w:jc w:val="thaiDistribute"/>
        <w:rPr>
          <w:rFonts w:ascii="Angsana New" w:hAnsi="Angsana New"/>
          <w:szCs w:val="30"/>
        </w:rPr>
      </w:pPr>
      <w:r w:rsidRPr="00F368C1">
        <w:rPr>
          <w:rFonts w:ascii="Angsana New" w:hAnsi="Angsana New"/>
          <w:szCs w:val="30"/>
          <w:cs/>
        </w:rPr>
        <w:t>สินค้าคงเหลือแสดงในราคาทุน</w:t>
      </w:r>
      <w:r>
        <w:rPr>
          <w:rFonts w:ascii="Angsana New" w:hAnsi="Angsana New" w:hint="cs"/>
          <w:szCs w:val="30"/>
          <w:cs/>
        </w:rPr>
        <w:t>สุทธิจากค่าเผื่อการลดลงของมูลค่าสินค้า</w:t>
      </w:r>
      <w:r w:rsidRPr="00F368C1">
        <w:rPr>
          <w:rFonts w:ascii="Angsana New" w:hAnsi="Angsana New"/>
          <w:szCs w:val="30"/>
          <w:cs/>
        </w:rPr>
        <w:t>หรือมูลค่าสุทธิที่คาดว่าจะได้รับแล้วแต่ราคาใดจะต่ำกว่า</w:t>
      </w:r>
    </w:p>
    <w:p w14:paraId="17048235" w14:textId="77777777" w:rsidR="00FB5F78" w:rsidRDefault="00FB5F78" w:rsidP="00BC23EC">
      <w:pPr>
        <w:pStyle w:val="NoSpacing"/>
        <w:ind w:right="-25"/>
        <w:rPr>
          <w:rFonts w:ascii="Angsana New" w:hAnsi="Angsana New"/>
          <w:sz w:val="16"/>
          <w:szCs w:val="16"/>
        </w:rPr>
      </w:pPr>
    </w:p>
    <w:p w14:paraId="2303FA28" w14:textId="77777777" w:rsidR="00D12E93" w:rsidRDefault="00D12E93" w:rsidP="00BC23EC">
      <w:pPr>
        <w:pStyle w:val="NoSpacing"/>
        <w:ind w:right="-25"/>
        <w:rPr>
          <w:rFonts w:ascii="Angsana New" w:hAnsi="Angsana New"/>
          <w:szCs w:val="30"/>
        </w:rPr>
      </w:pPr>
      <w:r w:rsidRPr="00F368C1">
        <w:rPr>
          <w:rFonts w:ascii="Angsana New" w:hAnsi="Angsana New"/>
          <w:szCs w:val="30"/>
          <w:cs/>
        </w:rPr>
        <w:t>ต้นทุนสินค้าคงเหลือคำนวณโดยวิธีดังนี้</w:t>
      </w:r>
    </w:p>
    <w:p w14:paraId="6AA08E45" w14:textId="77777777" w:rsidR="00D12E93" w:rsidRPr="00BC23EC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16"/>
          <w:szCs w:val="16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644"/>
        <w:gridCol w:w="272"/>
        <w:gridCol w:w="5115"/>
      </w:tblGrid>
      <w:tr w:rsidR="00D12E93" w:rsidRPr="00F368C1" w14:paraId="7FD023E1" w14:textId="77777777" w:rsidTr="005D0BBA">
        <w:tc>
          <w:tcPr>
            <w:tcW w:w="4644" w:type="dxa"/>
          </w:tcPr>
          <w:p w14:paraId="2C7EE0AF" w14:textId="77777777" w:rsidR="00D12E93" w:rsidRPr="00F368C1" w:rsidRDefault="00D12E93" w:rsidP="009E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สินค้าซื้อมา</w:t>
            </w:r>
            <w:r w:rsidR="009E1A23">
              <w:rPr>
                <w:rFonts w:ascii="Angsana New" w:hAnsi="Angsana New" w:hint="cs"/>
                <w:sz w:val="30"/>
                <w:szCs w:val="30"/>
                <w:cs/>
              </w:rPr>
              <w:t>เพื่อ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 วัตถุดิบ</w:t>
            </w:r>
            <w:r w:rsidR="00CA38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8C1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  <w:r w:rsidR="00CA38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68C1">
              <w:rPr>
                <w:rFonts w:ascii="Angsana New" w:hAnsi="Angsana New"/>
                <w:sz w:val="30"/>
                <w:szCs w:val="30"/>
                <w:cs/>
              </w:rPr>
              <w:t>และวัสดุโรงงาน</w:t>
            </w:r>
          </w:p>
        </w:tc>
        <w:tc>
          <w:tcPr>
            <w:tcW w:w="272" w:type="dxa"/>
          </w:tcPr>
          <w:p w14:paraId="1A7E5778" w14:textId="77777777"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14:paraId="7BEE4B6A" w14:textId="77777777"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ราคาทุนถัวเฉลี่ย</w:t>
            </w:r>
            <w:r w:rsidR="00FF5FB6">
              <w:rPr>
                <w:rFonts w:ascii="Angsana New" w:hAnsi="Angsana New" w:hint="cs"/>
                <w:sz w:val="30"/>
                <w:szCs w:val="30"/>
                <w:cs/>
              </w:rPr>
              <w:t>ถ่วงน้ำหนัก</w:t>
            </w:r>
          </w:p>
        </w:tc>
      </w:tr>
      <w:tr w:rsidR="00D12E93" w:rsidRPr="00415A26" w14:paraId="0711BDC0" w14:textId="77777777" w:rsidTr="005D0BBA">
        <w:tc>
          <w:tcPr>
            <w:tcW w:w="4644" w:type="dxa"/>
          </w:tcPr>
          <w:p w14:paraId="6EFD7109" w14:textId="77777777" w:rsidR="00D12E93" w:rsidRPr="00415A26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2" w:type="dxa"/>
          </w:tcPr>
          <w:p w14:paraId="0BE661AE" w14:textId="77777777" w:rsidR="00D12E93" w:rsidRPr="00415A26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115" w:type="dxa"/>
          </w:tcPr>
          <w:p w14:paraId="203E09FC" w14:textId="77777777" w:rsidR="00D12E93" w:rsidRPr="00415A26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2E93" w:rsidRPr="00F368C1" w14:paraId="34A89316" w14:textId="77777777" w:rsidTr="005D0BBA">
        <w:tc>
          <w:tcPr>
            <w:tcW w:w="4644" w:type="dxa"/>
          </w:tcPr>
          <w:p w14:paraId="4EA920E0" w14:textId="77777777" w:rsidR="00D12E93" w:rsidRPr="00F368C1" w:rsidRDefault="00FA7DA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  <w:r w:rsidR="00CA38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12E93" w:rsidRPr="00F368C1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="00D12E93">
              <w:rPr>
                <w:rFonts w:ascii="Angsana New" w:hAnsi="Angsana New" w:hint="cs"/>
                <w:sz w:val="30"/>
                <w:szCs w:val="30"/>
                <w:cs/>
              </w:rPr>
              <w:t>กึ่งสำเร็จรูป</w:t>
            </w:r>
            <w:r w:rsidR="00CA38C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272" w:type="dxa"/>
          </w:tcPr>
          <w:p w14:paraId="495F1F12" w14:textId="77777777"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115" w:type="dxa"/>
          </w:tcPr>
          <w:p w14:paraId="6137CC61" w14:textId="77777777" w:rsidR="00D12E93" w:rsidRPr="00F368C1" w:rsidRDefault="00D12E93" w:rsidP="00CA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ในราคาต้นทุนมาตรฐาน (ซึ่งใกล้เคียงกับต้นทุนจริง</w:t>
            </w:r>
          </w:p>
        </w:tc>
      </w:tr>
      <w:tr w:rsidR="00CA38C9" w:rsidRPr="00F368C1" w14:paraId="1F45B98D" w14:textId="77777777" w:rsidTr="005D0BBA">
        <w:tc>
          <w:tcPr>
            <w:tcW w:w="4644" w:type="dxa"/>
          </w:tcPr>
          <w:p w14:paraId="421F7168" w14:textId="77777777" w:rsidR="00CA38C9" w:rsidRDefault="00CA38C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B4E8862" w14:textId="77777777" w:rsidR="00CA38C9" w:rsidRPr="00F368C1" w:rsidRDefault="00CA38C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5" w:type="dxa"/>
          </w:tcPr>
          <w:p w14:paraId="1ED2FD22" w14:textId="77777777" w:rsidR="00CA38C9" w:rsidRPr="00F368C1" w:rsidRDefault="00CA38C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ถัวเฉลี่ย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ถ่วงน้ำหนัก)</w:t>
            </w:r>
          </w:p>
        </w:tc>
      </w:tr>
    </w:tbl>
    <w:p w14:paraId="50EC128A" w14:textId="77777777" w:rsidR="00D12E93" w:rsidRPr="00DB2B00" w:rsidRDefault="00D12E93" w:rsidP="00D12E93">
      <w:pPr>
        <w:pStyle w:val="NoSpacing"/>
        <w:ind w:right="-25"/>
        <w:jc w:val="thaiDistribute"/>
        <w:rPr>
          <w:rFonts w:ascii="Angsana New" w:hAnsi="Angsana New"/>
          <w:szCs w:val="30"/>
        </w:rPr>
      </w:pPr>
    </w:p>
    <w:p w14:paraId="0B901A71" w14:textId="77777777" w:rsidR="00985EB2" w:rsidRPr="00C8189F" w:rsidRDefault="00985EB2" w:rsidP="00985EB2">
      <w:pPr>
        <w:pStyle w:val="NoSpacing"/>
        <w:ind w:right="-25"/>
        <w:jc w:val="thaiDistribute"/>
        <w:rPr>
          <w:rFonts w:ascii="Angsana New" w:hAnsi="Angsana New"/>
          <w:szCs w:val="30"/>
          <w:cs/>
        </w:rPr>
      </w:pPr>
      <w:r w:rsidRPr="00C8189F">
        <w:rPr>
          <w:rFonts w:ascii="Angsana New" w:hAnsi="Angsana New"/>
          <w:szCs w:val="30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ในกรณีของสินค้าสำเร็จรูปและสินค้า</w:t>
      </w:r>
      <w:r w:rsidRPr="00C8189F">
        <w:rPr>
          <w:rFonts w:ascii="Angsana New" w:hAnsi="Angsana New" w:hint="cs"/>
          <w:szCs w:val="30"/>
          <w:cs/>
        </w:rPr>
        <w:t>กึ่งสำเร็จรูป</w:t>
      </w:r>
      <w:r w:rsidRPr="00C8189F">
        <w:rPr>
          <w:rFonts w:ascii="Angsana New" w:hAnsi="Angsana New"/>
          <w:szCs w:val="30"/>
          <w:cs/>
        </w:rPr>
        <w:t>ที่ผลิตเอง  ต้นทุนสินค้ารวมการปันส่วน</w:t>
      </w:r>
      <w:r>
        <w:rPr>
          <w:rFonts w:ascii="Angsana New" w:hAnsi="Angsana New"/>
          <w:szCs w:val="30"/>
          <w:cs/>
        </w:rPr>
        <w:t>ของค่าโสหุ้ยการผลิตอย่างเหมาะสม</w:t>
      </w:r>
      <w:r w:rsidRPr="00C8189F">
        <w:rPr>
          <w:rFonts w:ascii="Angsana New" w:hAnsi="Angsana New"/>
          <w:szCs w:val="30"/>
          <w:cs/>
        </w:rPr>
        <w:t>โดยคำนึงถึงระดับกำลังการผลิตตามปกติ</w:t>
      </w:r>
    </w:p>
    <w:p w14:paraId="0EF28461" w14:textId="77777777" w:rsidR="00AB54B5" w:rsidRPr="009A595A" w:rsidRDefault="00AB54B5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08CD3AAF" w14:textId="77777777" w:rsidR="00985EB2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B90C20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</w:t>
      </w:r>
      <w:r w:rsidRPr="00B90C20">
        <w:rPr>
          <w:rFonts w:ascii="Angsana New" w:hAnsi="Angsana New" w:hint="cs"/>
          <w:sz w:val="30"/>
          <w:szCs w:val="30"/>
          <w:cs/>
        </w:rPr>
        <w:t>ส่วนเพิ่ม</w:t>
      </w:r>
      <w:r w:rsidRPr="00B90C20">
        <w:rPr>
          <w:rFonts w:ascii="Angsana New" w:hAnsi="Angsana New"/>
          <w:sz w:val="30"/>
          <w:szCs w:val="30"/>
          <w:cs/>
        </w:rPr>
        <w:t>ที่จำเป็นในการขาย</w:t>
      </w:r>
      <w:r w:rsidRPr="00B90C20">
        <w:rPr>
          <w:rFonts w:ascii="Angsana New" w:hAnsi="Angsana New" w:hint="cs"/>
          <w:sz w:val="30"/>
          <w:szCs w:val="30"/>
          <w:cs/>
        </w:rPr>
        <w:t>สินค้านั้น ๆ</w:t>
      </w:r>
    </w:p>
    <w:p w14:paraId="4450FCF4" w14:textId="77777777" w:rsidR="00985EB2" w:rsidRPr="00A142FA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7204EB03" w14:textId="77777777" w:rsidR="00985EB2" w:rsidRPr="00F368C1" w:rsidRDefault="00985EB2" w:rsidP="009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C8189F">
        <w:rPr>
          <w:rFonts w:ascii="Angsana New" w:hAnsi="Angsana New"/>
          <w:sz w:val="30"/>
          <w:szCs w:val="30"/>
          <w:cs/>
        </w:rPr>
        <w:t>ค่าเผื่อ</w:t>
      </w:r>
      <w:r>
        <w:rPr>
          <w:rFonts w:ascii="Angsana New" w:hAnsi="Angsana New" w:hint="cs"/>
          <w:sz w:val="30"/>
          <w:szCs w:val="30"/>
          <w:cs/>
        </w:rPr>
        <w:t>การลดลงของ</w:t>
      </w:r>
      <w:r w:rsidRPr="00C8189F">
        <w:rPr>
          <w:rFonts w:ascii="Angsana New" w:hAnsi="Angsana New"/>
          <w:sz w:val="30"/>
          <w:szCs w:val="30"/>
          <w:cs/>
        </w:rPr>
        <w:t>มูลค่าสินค้า</w:t>
      </w:r>
      <w:r>
        <w:rPr>
          <w:rFonts w:ascii="Angsana New" w:hAnsi="Angsana New" w:hint="cs"/>
          <w:sz w:val="30"/>
          <w:szCs w:val="30"/>
          <w:cs/>
        </w:rPr>
        <w:t>จ</w:t>
      </w:r>
      <w:r>
        <w:rPr>
          <w:rFonts w:ascii="Angsana New" w:hAnsi="Angsana New"/>
          <w:sz w:val="30"/>
          <w:szCs w:val="30"/>
          <w:cs/>
        </w:rPr>
        <w:t>ะถูกบันทึก</w:t>
      </w:r>
      <w:r w:rsidRPr="00C8189F">
        <w:rPr>
          <w:rFonts w:ascii="Angsana New" w:hAnsi="Angsana New"/>
          <w:sz w:val="30"/>
          <w:szCs w:val="30"/>
          <w:cs/>
        </w:rPr>
        <w:t>สำหรับสินค้า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8189F">
        <w:rPr>
          <w:rFonts w:ascii="Angsana New" w:hAnsi="Angsana New"/>
          <w:sz w:val="30"/>
          <w:szCs w:val="30"/>
          <w:cs/>
        </w:rPr>
        <w:t>เสื่อม</w:t>
      </w:r>
      <w:r>
        <w:rPr>
          <w:rFonts w:ascii="Angsana New" w:hAnsi="Angsana New" w:hint="cs"/>
          <w:sz w:val="30"/>
          <w:szCs w:val="30"/>
          <w:cs/>
        </w:rPr>
        <w:t>ส</w:t>
      </w:r>
      <w:r>
        <w:rPr>
          <w:rFonts w:ascii="Angsana New" w:hAnsi="Angsana New"/>
          <w:sz w:val="30"/>
          <w:szCs w:val="30"/>
          <w:cs/>
        </w:rPr>
        <w:t>ภาพ</w:t>
      </w:r>
      <w:r w:rsidRPr="00C8189F">
        <w:rPr>
          <w:rFonts w:ascii="Angsana New" w:hAnsi="Angsana New"/>
          <w:sz w:val="30"/>
          <w:szCs w:val="30"/>
          <w:cs/>
        </w:rPr>
        <w:t>และ</w:t>
      </w:r>
      <w:r w:rsidRPr="006B24BA">
        <w:rPr>
          <w:rFonts w:ascii="Angsana New" w:hAnsi="Angsana New" w:hint="cs"/>
          <w:sz w:val="30"/>
          <w:szCs w:val="30"/>
          <w:cs/>
        </w:rPr>
        <w:t>เคลื่อนไหวช้า</w:t>
      </w:r>
    </w:p>
    <w:p w14:paraId="41B8D224" w14:textId="77777777" w:rsidR="00985EB2" w:rsidRPr="00C71D08" w:rsidRDefault="00985EB2" w:rsidP="00985EB2">
      <w:pPr>
        <w:pStyle w:val="NoSpacing"/>
        <w:rPr>
          <w:b/>
          <w:bCs/>
          <w:szCs w:val="30"/>
        </w:rPr>
      </w:pPr>
    </w:p>
    <w:p w14:paraId="6A629940" w14:textId="77777777" w:rsidR="005C3A7D" w:rsidRDefault="005C3A7D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21B2A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BC23EC">
        <w:rPr>
          <w:rFonts w:ascii="Angsana New" w:hAnsi="Angsana New"/>
          <w:b/>
          <w:bCs/>
          <w:sz w:val="30"/>
          <w:szCs w:val="30"/>
        </w:rPr>
        <w:t xml:space="preserve"> (</w:t>
      </w:r>
      <w:r w:rsidR="00BC23EC">
        <w:rPr>
          <w:rFonts w:ascii="Angsana New" w:hAnsi="Angsana New" w:hint="cs"/>
          <w:b/>
          <w:bCs/>
          <w:sz w:val="30"/>
          <w:szCs w:val="30"/>
          <w:cs/>
        </w:rPr>
        <w:t>สินทรัพย์เพื่อให้เช่า)</w:t>
      </w:r>
    </w:p>
    <w:p w14:paraId="639E14D9" w14:textId="77777777" w:rsidR="005C3A7D" w:rsidRPr="00C95DC3" w:rsidRDefault="005C3A7D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292B88D" w14:textId="77777777" w:rsidR="005C3A7D" w:rsidRDefault="005C3A7D" w:rsidP="00DC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21B2A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กลุ่มบริษัทเลือก</w:t>
      </w:r>
      <w:r w:rsidRPr="00821B2A">
        <w:rPr>
          <w:rFonts w:ascii="Angsana New" w:hAnsi="Angsana New" w:hint="cs"/>
          <w:sz w:val="30"/>
          <w:szCs w:val="30"/>
          <w:cs/>
        </w:rPr>
        <w:t>ใช้</w:t>
      </w:r>
      <w:r w:rsidRPr="00821B2A">
        <w:rPr>
          <w:rFonts w:ascii="Angsana New" w:hAnsi="Angsana New"/>
          <w:sz w:val="30"/>
          <w:szCs w:val="30"/>
          <w:cs/>
        </w:rPr>
        <w:t>วิธีราคาทุนสำหรับการบันทึกบัญชีอสังหาริมทรัพย์เพื่อการลงทุน</w:t>
      </w:r>
      <w:r w:rsidRPr="00821B2A">
        <w:rPr>
          <w:rFonts w:ascii="Angsana New" w:hAnsi="Angsana New" w:hint="cs"/>
          <w:sz w:val="30"/>
          <w:szCs w:val="30"/>
          <w:cs/>
        </w:rPr>
        <w:t xml:space="preserve"> และได้แสดงแยกต่างหากจากที่ดิน อาคารและอุปกรณ์</w:t>
      </w:r>
    </w:p>
    <w:p w14:paraId="11BECC65" w14:textId="77777777" w:rsidR="00EE1D19" w:rsidRPr="00EE1D19" w:rsidRDefault="00EE1D19" w:rsidP="005C3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5FB409FE" w14:textId="125059D4" w:rsidR="00FA7DA6" w:rsidRDefault="00EE1D19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D47E1A">
        <w:rPr>
          <w:rFonts w:ascii="Angsana New" w:hAnsi="Angsana New" w:hint="cs"/>
          <w:sz w:val="30"/>
          <w:szCs w:val="30"/>
          <w:cs/>
        </w:rPr>
        <w:t>สินทรัพย์เพื่อให้เช่าที่เป็นที่ดินแสดงในราคาทุนหัก</w:t>
      </w:r>
      <w:r w:rsidR="005D7939">
        <w:rPr>
          <w:rFonts w:ascii="Angsana New" w:hAnsi="Angsana New" w:hint="cs"/>
          <w:sz w:val="30"/>
          <w:szCs w:val="30"/>
          <w:cs/>
        </w:rPr>
        <w:t>ค่าเผื่อ</w:t>
      </w:r>
      <w:r w:rsidRPr="00D47E1A">
        <w:rPr>
          <w:rFonts w:ascii="Angsana New" w:hAnsi="Angsana New" w:hint="cs"/>
          <w:sz w:val="30"/>
          <w:szCs w:val="30"/>
          <w:cs/>
        </w:rPr>
        <w:t>การด้อยค่า</w:t>
      </w:r>
      <w:r w:rsidR="00DC4650">
        <w:rPr>
          <w:rFonts w:ascii="Angsana New" w:hAnsi="Angsana New" w:hint="cs"/>
          <w:sz w:val="30"/>
          <w:szCs w:val="30"/>
          <w:cs/>
        </w:rPr>
        <w:t xml:space="preserve"> </w:t>
      </w:r>
      <w:r w:rsidR="00540E1E">
        <w:rPr>
          <w:rFonts w:ascii="Angsana New" w:hAnsi="Angsana New" w:hint="cs"/>
          <w:sz w:val="30"/>
          <w:szCs w:val="30"/>
          <w:cs/>
        </w:rPr>
        <w:t>(ถ้ามี)</w:t>
      </w:r>
      <w:r w:rsidR="00CA38C9">
        <w:rPr>
          <w:rFonts w:ascii="Angsana New" w:hAnsi="Angsana New" w:hint="cs"/>
          <w:sz w:val="30"/>
          <w:szCs w:val="30"/>
          <w:cs/>
        </w:rPr>
        <w:t xml:space="preserve"> </w:t>
      </w:r>
      <w:r w:rsidR="00CA38C9">
        <w:rPr>
          <w:rFonts w:ascii="Angsana New" w:hAnsi="Angsana New"/>
          <w:sz w:val="30"/>
          <w:szCs w:val="30"/>
          <w:cs/>
        </w:rPr>
        <w:t>อาคาร</w:t>
      </w:r>
      <w:r w:rsidR="00862BC2">
        <w:rPr>
          <w:rFonts w:ascii="Angsana New" w:hAnsi="Angsana New" w:hint="cs"/>
          <w:sz w:val="30"/>
          <w:szCs w:val="30"/>
          <w:cs/>
        </w:rPr>
        <w:t xml:space="preserve"> และอุปกรณ์เพื่อให้เช่า </w:t>
      </w:r>
      <w:r w:rsidR="00CA38C9">
        <w:rPr>
          <w:rFonts w:ascii="Angsana New" w:hAnsi="Angsana New"/>
          <w:sz w:val="30"/>
          <w:szCs w:val="30"/>
          <w:cs/>
        </w:rPr>
        <w:t>แสดง</w:t>
      </w:r>
      <w:r w:rsidR="00CA38C9">
        <w:rPr>
          <w:rFonts w:ascii="Angsana New" w:hAnsi="Angsana New" w:hint="cs"/>
          <w:sz w:val="30"/>
          <w:szCs w:val="30"/>
          <w:cs/>
        </w:rPr>
        <w:t>ใน</w:t>
      </w:r>
      <w:r w:rsidR="00CA38C9" w:rsidRPr="00F368C1">
        <w:rPr>
          <w:rFonts w:ascii="Angsana New" w:hAnsi="Angsana New"/>
          <w:sz w:val="30"/>
          <w:szCs w:val="30"/>
          <w:cs/>
        </w:rPr>
        <w:t>ราคาทุน</w:t>
      </w:r>
      <w:r w:rsidR="00CA38C9">
        <w:rPr>
          <w:rFonts w:ascii="Angsana New" w:hAnsi="Angsana New" w:hint="cs"/>
          <w:sz w:val="30"/>
          <w:szCs w:val="30"/>
          <w:cs/>
        </w:rPr>
        <w:t>สุทธิจาก</w:t>
      </w:r>
      <w:r w:rsidR="00CA38C9"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 w:rsidR="00CA38C9">
        <w:rPr>
          <w:rFonts w:ascii="Angsana New" w:hAnsi="Angsana New" w:hint="cs"/>
          <w:sz w:val="30"/>
          <w:szCs w:val="30"/>
          <w:cs/>
        </w:rPr>
        <w:t>ค่าเผื่อ</w:t>
      </w:r>
      <w:r w:rsidR="00CA38C9" w:rsidRPr="00F368C1">
        <w:rPr>
          <w:rFonts w:ascii="Angsana New" w:hAnsi="Angsana New"/>
          <w:sz w:val="30"/>
          <w:szCs w:val="30"/>
          <w:cs/>
        </w:rPr>
        <w:t>การด</w:t>
      </w:r>
      <w:r w:rsidR="00CA38C9">
        <w:rPr>
          <w:rFonts w:ascii="Angsana New" w:hAnsi="Angsana New"/>
          <w:sz w:val="30"/>
          <w:szCs w:val="30"/>
          <w:cs/>
        </w:rPr>
        <w:t>้อยค่า</w:t>
      </w:r>
      <w:r w:rsidR="00CA38C9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18F0442C" w14:textId="77777777" w:rsidR="00D75531" w:rsidRPr="00AB54B5" w:rsidRDefault="00D75531" w:rsidP="00CA38C9">
      <w:pPr>
        <w:ind w:right="-25"/>
        <w:rPr>
          <w:rFonts w:ascii="Angsana New" w:hAnsi="Angsana New"/>
          <w:i/>
          <w:iCs/>
          <w:sz w:val="16"/>
          <w:szCs w:val="16"/>
        </w:rPr>
      </w:pPr>
    </w:p>
    <w:p w14:paraId="5473F8DE" w14:textId="77777777" w:rsidR="00CA38C9" w:rsidRPr="0054221D" w:rsidRDefault="00CA38C9" w:rsidP="00CA38C9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</w:t>
      </w:r>
      <w:r>
        <w:rPr>
          <w:rFonts w:ascii="Angsana New" w:hAnsi="Angsana New" w:hint="cs"/>
          <w:i/>
          <w:iCs/>
          <w:sz w:val="30"/>
          <w:szCs w:val="30"/>
          <w:cs/>
        </w:rPr>
        <w:t>เสื่อมราคา</w:t>
      </w:r>
    </w:p>
    <w:p w14:paraId="001F2EED" w14:textId="77777777" w:rsidR="00CA38C9" w:rsidRPr="00E11F30" w:rsidRDefault="00CA38C9" w:rsidP="00CA38C9">
      <w:pPr>
        <w:ind w:right="-25"/>
        <w:rPr>
          <w:rFonts w:ascii="Angsana New" w:hAnsi="Angsana New"/>
          <w:sz w:val="16"/>
          <w:szCs w:val="16"/>
        </w:rPr>
      </w:pPr>
    </w:p>
    <w:p w14:paraId="4757D825" w14:textId="16628A28" w:rsidR="00CA38C9" w:rsidRDefault="00CA38C9" w:rsidP="00426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ค่า</w:t>
      </w:r>
      <w:r>
        <w:rPr>
          <w:rFonts w:ascii="Angsana New" w:hAnsi="Angsana New" w:hint="cs"/>
          <w:sz w:val="30"/>
          <w:szCs w:val="30"/>
          <w:cs/>
        </w:rPr>
        <w:t>เสื่อม</w:t>
      </w:r>
      <w:r w:rsidR="00426C31">
        <w:rPr>
          <w:rFonts w:ascii="Angsana New" w:hAnsi="Angsana New" w:hint="cs"/>
          <w:sz w:val="30"/>
          <w:szCs w:val="30"/>
          <w:cs/>
        </w:rPr>
        <w:t>ราคา</w:t>
      </w:r>
      <w:r w:rsidRPr="00CB6F88">
        <w:rPr>
          <w:rFonts w:ascii="Angsana New" w:hAnsi="Angsana New"/>
          <w:sz w:val="30"/>
          <w:szCs w:val="30"/>
          <w:cs/>
        </w:rPr>
        <w:t>บันทึกเป็น</w:t>
      </w:r>
      <w:r w:rsidRPr="00CB6F88">
        <w:rPr>
          <w:rFonts w:ascii="Angsana New" w:hAnsi="Angsana New" w:hint="cs"/>
          <w:sz w:val="30"/>
          <w:szCs w:val="30"/>
          <w:cs/>
        </w:rPr>
        <w:t>ค่าใช้จ่าย</w:t>
      </w:r>
      <w:r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Pr="00CB6F88">
        <w:rPr>
          <w:rFonts w:ascii="Angsana New" w:hAnsi="Angsana New" w:hint="cs"/>
          <w:sz w:val="30"/>
          <w:szCs w:val="30"/>
          <w:cs/>
        </w:rPr>
        <w:t>เบ็ดเสร็จซึ่ง</w:t>
      </w:r>
      <w:r w:rsidRPr="00CB6F88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CB6F8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CB6F88">
        <w:rPr>
          <w:rFonts w:ascii="Angsana New" w:hAnsi="Angsana New"/>
          <w:sz w:val="30"/>
          <w:szCs w:val="30"/>
          <w:cs/>
        </w:rPr>
        <w:t>ของ</w:t>
      </w:r>
      <w:r w:rsidR="00426C31">
        <w:rPr>
          <w:rFonts w:ascii="Angsana New" w:hAnsi="Angsana New" w:hint="cs"/>
          <w:sz w:val="30"/>
          <w:szCs w:val="30"/>
          <w:cs/>
        </w:rPr>
        <w:t>สินทรัพย์</w:t>
      </w:r>
      <w:r w:rsidR="00862BC2">
        <w:rPr>
          <w:rFonts w:ascii="Angsana New" w:hAnsi="Angsana New" w:hint="cs"/>
          <w:sz w:val="30"/>
          <w:szCs w:val="30"/>
          <w:cs/>
        </w:rPr>
        <w:t xml:space="preserve"> </w:t>
      </w:r>
      <w:r w:rsidR="00862BC2" w:rsidRPr="00F368C1">
        <w:rPr>
          <w:rFonts w:ascii="Angsana New" w:hAnsi="Angsana New"/>
          <w:sz w:val="30"/>
          <w:szCs w:val="30"/>
          <w:cs/>
        </w:rPr>
        <w:t>อายุการใ</w:t>
      </w:r>
      <w:r w:rsidR="00862BC2">
        <w:rPr>
          <w:rFonts w:ascii="Angsana New" w:hAnsi="Angsana New" w:hint="cs"/>
          <w:sz w:val="30"/>
          <w:szCs w:val="30"/>
          <w:cs/>
        </w:rPr>
        <w:t>ห้ประโยชน์</w:t>
      </w:r>
      <w:r w:rsidR="00862BC2"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410E4865" w14:textId="77777777" w:rsidR="00862BC2" w:rsidRDefault="00862BC2" w:rsidP="00426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71D6154D" w14:textId="77777777" w:rsidR="00862BC2" w:rsidRDefault="00862BC2" w:rsidP="00426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94"/>
        <w:gridCol w:w="2410"/>
      </w:tblGrid>
      <w:tr w:rsidR="00862BC2" w:rsidRPr="00F368C1" w14:paraId="00784A06" w14:textId="77777777" w:rsidTr="008135E0">
        <w:tc>
          <w:tcPr>
            <w:tcW w:w="6894" w:type="dxa"/>
          </w:tcPr>
          <w:p w14:paraId="3C3DC087" w14:textId="77777777" w:rsidR="00862BC2" w:rsidRPr="00F368C1" w:rsidRDefault="00862BC2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80FC7FF" w14:textId="77777777" w:rsidR="00862BC2" w:rsidRPr="00B405A8" w:rsidRDefault="00862BC2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862BC2" w:rsidRPr="00F368C1" w14:paraId="7D17613D" w14:textId="77777777" w:rsidTr="008135E0">
        <w:tc>
          <w:tcPr>
            <w:tcW w:w="6894" w:type="dxa"/>
          </w:tcPr>
          <w:p w14:paraId="21BC6721" w14:textId="77777777" w:rsidR="00862BC2" w:rsidRPr="00F368C1" w:rsidRDefault="00862BC2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53CD1123" w14:textId="5278D396" w:rsidR="00862BC2" w:rsidRPr="00CB784A" w:rsidRDefault="00862BC2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</w:tr>
      <w:tr w:rsidR="00862BC2" w:rsidRPr="00F368C1" w14:paraId="2BD13EFC" w14:textId="77777777" w:rsidTr="008135E0">
        <w:tc>
          <w:tcPr>
            <w:tcW w:w="6894" w:type="dxa"/>
          </w:tcPr>
          <w:p w14:paraId="04FA4A83" w14:textId="77777777" w:rsidR="00862BC2" w:rsidRPr="00F368C1" w:rsidRDefault="00862BC2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10" w:type="dxa"/>
          </w:tcPr>
          <w:p w14:paraId="1109460E" w14:textId="544B3F93" w:rsidR="00862BC2" w:rsidRPr="00CB784A" w:rsidRDefault="00862BC2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CB78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784A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Pr="00CB784A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862BC2" w:rsidRPr="00F368C1" w14:paraId="6E4A5C60" w14:textId="77777777" w:rsidTr="008135E0">
        <w:tc>
          <w:tcPr>
            <w:tcW w:w="6894" w:type="dxa"/>
          </w:tcPr>
          <w:p w14:paraId="156A105B" w14:textId="77777777" w:rsidR="00862BC2" w:rsidRPr="00F368C1" w:rsidRDefault="00862BC2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10" w:type="dxa"/>
          </w:tcPr>
          <w:p w14:paraId="21023F7D" w14:textId="36A13F0C" w:rsidR="00862BC2" w:rsidRPr="00CB784A" w:rsidRDefault="00862BC2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</w:p>
        </w:tc>
      </w:tr>
    </w:tbl>
    <w:p w14:paraId="32F96618" w14:textId="77777777" w:rsidR="00862BC2" w:rsidRDefault="0086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1465DF3" w14:textId="77777777" w:rsidR="00FA7DA6" w:rsidRPr="009656ED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6048C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5D793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และสินทรัพย์ที่ไม่ได้ใช้ในการดำเนินงาน </w:t>
      </w:r>
    </w:p>
    <w:p w14:paraId="738F04A6" w14:textId="77777777" w:rsidR="00FA7DA6" w:rsidRPr="00DB2B00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50B2382F" w14:textId="77777777" w:rsidR="00FA7DA6" w:rsidRPr="006B24BA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6B24BA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02241DB" w14:textId="77777777" w:rsidR="00FA7DA6" w:rsidRPr="00E11F30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p w14:paraId="1D456626" w14:textId="166AE8C5" w:rsidR="00FA7DA6" w:rsidRPr="00F368C1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68C1">
        <w:rPr>
          <w:rFonts w:ascii="Angsana New" w:hAnsi="Angsana New"/>
          <w:sz w:val="30"/>
          <w:szCs w:val="30"/>
          <w:cs/>
        </w:rPr>
        <w:t>แสดงในราคาทุน</w:t>
      </w:r>
      <w:r>
        <w:rPr>
          <w:rFonts w:ascii="Angsana New" w:hAnsi="Angsana New" w:hint="cs"/>
          <w:sz w:val="30"/>
          <w:szCs w:val="30"/>
          <w:cs/>
        </w:rPr>
        <w:t>สุทธิจากค่าเผื่อ</w:t>
      </w:r>
      <w:r w:rsidRPr="00F368C1">
        <w:rPr>
          <w:rFonts w:ascii="Angsana New" w:hAnsi="Angsana New"/>
          <w:sz w:val="30"/>
          <w:szCs w:val="30"/>
          <w:cs/>
        </w:rPr>
        <w:t xml:space="preserve">การด้อยค่า </w:t>
      </w:r>
      <w:r>
        <w:rPr>
          <w:rFonts w:ascii="Angsana New" w:hAnsi="Angsana New" w:hint="cs"/>
          <w:sz w:val="30"/>
          <w:szCs w:val="30"/>
          <w:cs/>
        </w:rPr>
        <w:t xml:space="preserve">(ถ้ามี) </w:t>
      </w:r>
      <w:r w:rsidRPr="00F368C1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AB106E">
        <w:rPr>
          <w:rFonts w:ascii="Angsana New" w:hAnsi="Angsana New" w:hint="cs"/>
          <w:sz w:val="30"/>
          <w:szCs w:val="30"/>
          <w:cs/>
        </w:rPr>
        <w:t xml:space="preserve"> (ทั้งที่ใช้งานและไม่ได้ใช้งาน) </w:t>
      </w:r>
      <w:r>
        <w:rPr>
          <w:rFonts w:ascii="Angsana New" w:hAnsi="Angsana New"/>
          <w:sz w:val="30"/>
          <w:szCs w:val="30"/>
          <w:cs/>
        </w:rPr>
        <w:t>แสดง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F368C1">
        <w:rPr>
          <w:rFonts w:ascii="Angsana New" w:hAnsi="Angsana New"/>
          <w:sz w:val="30"/>
          <w:szCs w:val="30"/>
          <w:cs/>
        </w:rPr>
        <w:t>ราคาทุน</w:t>
      </w:r>
      <w:r>
        <w:rPr>
          <w:rFonts w:ascii="Angsana New" w:hAnsi="Angsana New" w:hint="cs"/>
          <w:sz w:val="30"/>
          <w:szCs w:val="30"/>
          <w:cs/>
        </w:rPr>
        <w:t>สุทธิจาก</w:t>
      </w:r>
      <w:r w:rsidRPr="00F368C1">
        <w:rPr>
          <w:rFonts w:ascii="Angsana New" w:hAnsi="Angsana New"/>
          <w:sz w:val="30"/>
          <w:szCs w:val="30"/>
          <w:cs/>
        </w:rPr>
        <w:t>ค่าเสื่อมราคาสะสมและ</w:t>
      </w:r>
      <w:r>
        <w:rPr>
          <w:rFonts w:ascii="Angsana New" w:hAnsi="Angsana New" w:hint="cs"/>
          <w:sz w:val="30"/>
          <w:szCs w:val="30"/>
          <w:cs/>
        </w:rPr>
        <w:t>ค่าเผื่อ</w:t>
      </w:r>
      <w:r w:rsidRPr="00F368C1">
        <w:rPr>
          <w:rFonts w:ascii="Angsana New" w:hAnsi="Angsana New"/>
          <w:sz w:val="30"/>
          <w:szCs w:val="30"/>
          <w:cs/>
        </w:rPr>
        <w:t>การด</w:t>
      </w:r>
      <w:r>
        <w:rPr>
          <w:rFonts w:ascii="Angsana New" w:hAnsi="Angsana New"/>
          <w:sz w:val="30"/>
          <w:szCs w:val="30"/>
          <w:cs/>
        </w:rPr>
        <w:t>้อยค่า</w:t>
      </w:r>
      <w:r>
        <w:rPr>
          <w:rFonts w:ascii="Angsana New" w:hAnsi="Angsana New" w:hint="cs"/>
          <w:sz w:val="30"/>
          <w:szCs w:val="30"/>
          <w:cs/>
        </w:rPr>
        <w:t xml:space="preserve"> (ถ้ามี) เมื่อมีการเลิกใช้หรือตัดจำหน่ายสินทรัพย์ออกจากบัญชี กลุ่มบริษัทจะตัดมูลค่าตามบัญชีของสินทรัพย์นั้นออกจากบัญชีพร้อมกับบันทึกกำไรหรือขาดทุนจากการเลิกใช้หรือตัดจำหน่ายในงบกำไรขาดทุนเบ็ดเสร็จ ต้นทุนการรื้อถอน ขนย้าย</w:t>
      </w:r>
      <w:r w:rsidR="005D793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และบูรณะสินทรัพย์ (ถ้ามี) ถือเป็นต้นทุนของสินทรัพย์และคิดค่าเสื่อมราคา</w:t>
      </w:r>
    </w:p>
    <w:p w14:paraId="0A6C6F63" w14:textId="77777777" w:rsidR="00AB54B5" w:rsidRDefault="00AB5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51DF61F2" w14:textId="77777777" w:rsidR="00FA7DA6" w:rsidRPr="003A3C65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A3C65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01BD63AC" w14:textId="77777777" w:rsidR="00FA7DA6" w:rsidRPr="0019640F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9A58065" w14:textId="77777777"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="003D4F1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F368C1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ของสินทรัพย์แต่ละรายการ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ค่าเสื่อมราคาถูกพิจารณาแต่ละส่วนแยกต่างหากจากกันเมื่อแต่ละส่วนประกอบนั้นมีสาระสำคัญ </w:t>
      </w:r>
      <w:r w:rsidRPr="00F368C1">
        <w:rPr>
          <w:rFonts w:ascii="Angsana New" w:hAnsi="Angsana New"/>
          <w:sz w:val="30"/>
          <w:szCs w:val="30"/>
          <w:cs/>
        </w:rPr>
        <w:t>อายุการใ</w:t>
      </w:r>
      <w:r>
        <w:rPr>
          <w:rFonts w:ascii="Angsana New" w:hAnsi="Angsana New" w:hint="cs"/>
          <w:sz w:val="30"/>
          <w:szCs w:val="30"/>
          <w:cs/>
        </w:rPr>
        <w:t>ห้ประโยชน์</w:t>
      </w:r>
      <w:r w:rsidRPr="00F368C1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3D3B8467" w14:textId="77777777" w:rsidR="00F60F06" w:rsidRDefault="00F60F0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16"/>
          <w:szCs w:val="16"/>
        </w:rPr>
      </w:pPr>
    </w:p>
    <w:tbl>
      <w:tblPr>
        <w:tblW w:w="93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894"/>
        <w:gridCol w:w="2410"/>
      </w:tblGrid>
      <w:tr w:rsidR="00D12E93" w:rsidRPr="00F368C1" w14:paraId="1E76CBFC" w14:textId="77777777" w:rsidTr="005D0BBA">
        <w:tc>
          <w:tcPr>
            <w:tcW w:w="6894" w:type="dxa"/>
          </w:tcPr>
          <w:p w14:paraId="2F532881" w14:textId="77777777"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445A279" w14:textId="77777777" w:rsidR="00D12E93" w:rsidRPr="00B405A8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D12E93" w:rsidRPr="00F368C1" w14:paraId="5C9DBE05" w14:textId="77777777" w:rsidTr="005D0BBA">
        <w:tc>
          <w:tcPr>
            <w:tcW w:w="6894" w:type="dxa"/>
          </w:tcPr>
          <w:p w14:paraId="4E7C35B9" w14:textId="77777777"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E25D65F" w14:textId="77777777" w:rsidR="00D12E93" w:rsidRPr="00CB784A" w:rsidRDefault="00214FD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B784A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B784A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D12E93" w:rsidRPr="00CB784A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D12E93" w:rsidRPr="00F368C1" w14:paraId="5A8154EF" w14:textId="77777777" w:rsidTr="005D0BBA">
        <w:tc>
          <w:tcPr>
            <w:tcW w:w="6894" w:type="dxa"/>
          </w:tcPr>
          <w:p w14:paraId="2A8FB8E8" w14:textId="77777777"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410" w:type="dxa"/>
          </w:tcPr>
          <w:p w14:paraId="66B5761E" w14:textId="77777777" w:rsidR="00D12E93" w:rsidRPr="00CB784A" w:rsidRDefault="00214FD6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4A">
              <w:rPr>
                <w:rFonts w:ascii="Angsana New" w:hAnsi="Angsana New"/>
                <w:sz w:val="30"/>
                <w:szCs w:val="30"/>
              </w:rPr>
              <w:t>5</w:t>
            </w:r>
            <w:r w:rsidR="001D02CD" w:rsidRPr="00CB78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 w:rsidRPr="00CB784A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D12E93" w:rsidRPr="00CB784A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D12E93" w:rsidRPr="00F368C1" w14:paraId="38603702" w14:textId="77777777" w:rsidTr="005D0BBA">
        <w:tc>
          <w:tcPr>
            <w:tcW w:w="6894" w:type="dxa"/>
          </w:tcPr>
          <w:p w14:paraId="2EA42E37" w14:textId="77777777"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10" w:type="dxa"/>
          </w:tcPr>
          <w:p w14:paraId="6B8DC234" w14:textId="77777777" w:rsidR="00D12E93" w:rsidRPr="00CB784A" w:rsidRDefault="00214FD6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4A">
              <w:rPr>
                <w:rFonts w:ascii="Angsana New" w:hAnsi="Angsana New"/>
                <w:sz w:val="30"/>
                <w:szCs w:val="30"/>
              </w:rPr>
              <w:t>2</w:t>
            </w:r>
            <w:r w:rsidR="001D02CD" w:rsidRPr="00CB78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 w:rsidRPr="00CB784A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FA7DA6" w:rsidRPr="00CB784A">
              <w:rPr>
                <w:rFonts w:ascii="Angsana New" w:hAnsi="Angsana New"/>
                <w:sz w:val="30"/>
                <w:szCs w:val="30"/>
              </w:rPr>
              <w:t>2</w:t>
            </w:r>
            <w:r w:rsidR="00D12E93" w:rsidRPr="00CB784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D12E93" w:rsidRPr="00F368C1" w14:paraId="3B0CD8D7" w14:textId="77777777" w:rsidTr="005D0BBA">
        <w:tc>
          <w:tcPr>
            <w:tcW w:w="6894" w:type="dxa"/>
          </w:tcPr>
          <w:p w14:paraId="5E2B13C7" w14:textId="77777777"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410" w:type="dxa"/>
          </w:tcPr>
          <w:p w14:paraId="35A2A125" w14:textId="77777777" w:rsidR="00D12E93" w:rsidRPr="00CB784A" w:rsidRDefault="00D12E93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4A">
              <w:rPr>
                <w:rFonts w:ascii="Angsana New" w:hAnsi="Angsana New"/>
                <w:sz w:val="30"/>
                <w:szCs w:val="30"/>
              </w:rPr>
              <w:t>3</w:t>
            </w:r>
            <w:r w:rsidR="001D02CD" w:rsidRPr="00CB78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 w:rsidRPr="00CB784A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3D4F1C" w:rsidRPr="00CB78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B784A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D12E93" w:rsidRPr="00F368C1" w14:paraId="4FFE6D88" w14:textId="77777777" w:rsidTr="005D0BBA">
        <w:tc>
          <w:tcPr>
            <w:tcW w:w="6894" w:type="dxa"/>
          </w:tcPr>
          <w:p w14:paraId="76E7861F" w14:textId="77777777" w:rsidR="00D12E93" w:rsidRPr="00F368C1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ind w:left="-108" w:right="-25" w:firstLine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68C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10" w:type="dxa"/>
          </w:tcPr>
          <w:p w14:paraId="2B11412F" w14:textId="77777777" w:rsidR="00D12E93" w:rsidRPr="00CB784A" w:rsidRDefault="00D12E93" w:rsidP="00FA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4A">
              <w:rPr>
                <w:rFonts w:ascii="Angsana New" w:hAnsi="Angsana New"/>
                <w:sz w:val="30"/>
                <w:szCs w:val="30"/>
              </w:rPr>
              <w:t>3</w:t>
            </w:r>
            <w:r w:rsidR="001D02CD" w:rsidRPr="00CB784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7DA6" w:rsidRPr="00CB784A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F1404D" w:rsidRPr="00CB784A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14:paraId="6EBCE2DB" w14:textId="77777777" w:rsidR="00D12E93" w:rsidRPr="00152E8F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5F57CD57" w14:textId="77777777"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F368C1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>
        <w:rPr>
          <w:rFonts w:ascii="Angsana New" w:hAnsi="Angsana New" w:hint="cs"/>
          <w:sz w:val="30"/>
          <w:szCs w:val="30"/>
          <w:cs/>
        </w:rPr>
        <w:t>หรือติดตั้ง</w:t>
      </w:r>
    </w:p>
    <w:p w14:paraId="466D5E18" w14:textId="77777777" w:rsidR="00FA7DA6" w:rsidRPr="00094228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14:paraId="6CBF903D" w14:textId="77777777" w:rsidR="00FA7DA6" w:rsidRPr="00CA7784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A7784">
        <w:rPr>
          <w:rFonts w:ascii="Angsana New" w:hAnsi="Angsana New" w:hint="cs"/>
          <w:sz w:val="30"/>
          <w:szCs w:val="30"/>
          <w:cs/>
        </w:rPr>
        <w:t>วิธีการคิดค่าเสื่อมรา</w:t>
      </w:r>
      <w:r>
        <w:rPr>
          <w:rFonts w:ascii="Angsana New" w:hAnsi="Angsana New" w:hint="cs"/>
          <w:sz w:val="30"/>
          <w:szCs w:val="30"/>
          <w:cs/>
        </w:rPr>
        <w:t>คา อายุการให้</w:t>
      </w:r>
      <w:r w:rsidRPr="00CA7784">
        <w:rPr>
          <w:rFonts w:ascii="Angsana New" w:hAnsi="Angsana New" w:hint="cs"/>
          <w:sz w:val="30"/>
          <w:szCs w:val="30"/>
          <w:cs/>
        </w:rPr>
        <w:t>ประโยชน์และมูลค่าคงเหลือของสินทรัพย์ถูกทบทวนอย่างน้อยที่สุดทุกสิ้นรอบปีบัญชีและปรับปรุงตามความเหมาะสม</w:t>
      </w:r>
    </w:p>
    <w:p w14:paraId="0C0D65FB" w14:textId="77777777" w:rsidR="00D75531" w:rsidRDefault="00D75531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14:paraId="0EBB2BF7" w14:textId="77777777" w:rsidR="00DE3906" w:rsidRDefault="00DE3906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</w:p>
    <w:p w14:paraId="790DFE5C" w14:textId="77777777" w:rsidR="00121FBD" w:rsidRDefault="00121FBD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3725FE">
        <w:rPr>
          <w:rFonts w:ascii="Angsana New" w:hAnsi="Angsana New"/>
          <w:b/>
          <w:bCs/>
          <w:szCs w:val="30"/>
          <w:cs/>
        </w:rPr>
        <w:lastRenderedPageBreak/>
        <w:t>สินทรัพย์สิทธิการใช้</w:t>
      </w:r>
    </w:p>
    <w:p w14:paraId="28E407C2" w14:textId="77777777" w:rsidR="00EF5D74" w:rsidRPr="003725FE" w:rsidRDefault="00EF5D74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4F0A6C86" w14:textId="77777777"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กลุ่ม</w:t>
      </w:r>
      <w:r>
        <w:rPr>
          <w:rFonts w:ascii="Angsana New" w:hAnsi="Angsana New"/>
          <w:szCs w:val="30"/>
          <w:cs/>
        </w:rPr>
        <w:t>บริษัท</w:t>
      </w:r>
      <w:r w:rsidRPr="003725FE">
        <w:rPr>
          <w:rFonts w:ascii="Angsana New" w:hAnsi="Angsana New"/>
          <w:szCs w:val="30"/>
          <w:cs/>
        </w:rPr>
        <w:t>วัดมูลค่าสินทรัพย์สิทธิการใช้ด้วยราคาทุนหักค่าเสื่อมราคาสะสมและค่าเผื่อการด้อยค่า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</w:t>
      </w:r>
    </w:p>
    <w:p w14:paraId="5DF242B8" w14:textId="77777777" w:rsidR="00121FBD" w:rsidRPr="003725FE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31F67838" w14:textId="563C44D5"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>ณ วันที่สัญญาเช่าเริ่มมีผล ราคาทุนของสินทรัพย์สิทธิการใช้ประกอบด้วย (</w:t>
      </w:r>
      <w:r w:rsidR="00DB12AA" w:rsidRPr="00DB12AA">
        <w:rPr>
          <w:rFonts w:ascii="Angsana New" w:hAnsi="Angsana New"/>
          <w:szCs w:val="30"/>
        </w:rPr>
        <w:t>1</w:t>
      </w:r>
      <w:r w:rsidRPr="003725FE">
        <w:rPr>
          <w:rFonts w:ascii="Angsana New" w:hAnsi="Angsana New"/>
          <w:szCs w:val="30"/>
          <w:cs/>
        </w:rPr>
        <w:t>) จำนวนเงินของหนี้สินตามสัญญาเช่าจากการวัดมูลค่าเริ่มแรก (</w:t>
      </w:r>
      <w:r w:rsidR="00DB12AA" w:rsidRPr="00DB12AA">
        <w:rPr>
          <w:rFonts w:ascii="Angsana New" w:hAnsi="Angsana New"/>
          <w:szCs w:val="30"/>
        </w:rPr>
        <w:t>2</w:t>
      </w:r>
      <w:r w:rsidRPr="003725FE">
        <w:rPr>
          <w:rFonts w:ascii="Angsana New" w:hAnsi="Angsana New"/>
          <w:szCs w:val="30"/>
          <w:cs/>
        </w:rPr>
        <w:t>) การจ่ายชำระตามสัญญาเช่าใดๆ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วันที่สัญญาเช่าเริ่มมีผลหรือก่อนวันที่สัญญาเริ่มมีผลหักสิ่งจูงใจตามสัญญาเช่าที่ได้รับใดๆ (</w:t>
      </w:r>
      <w:r w:rsidR="00DB12AA" w:rsidRPr="00DB12AA">
        <w:rPr>
          <w:rFonts w:ascii="Angsana New" w:hAnsi="Angsana New"/>
          <w:szCs w:val="30"/>
        </w:rPr>
        <w:t>3</w:t>
      </w:r>
      <w:r w:rsidRPr="003725FE">
        <w:rPr>
          <w:rFonts w:ascii="Angsana New" w:hAnsi="Angsana New"/>
          <w:szCs w:val="30"/>
          <w:cs/>
        </w:rPr>
        <w:t>) ต้นทุนทางตรงเริ่มแรกใดๆ ที่เกิดขึ้น (ถ้ามี) และ (</w:t>
      </w:r>
      <w:r w:rsidR="00DB12AA" w:rsidRPr="00DB12AA">
        <w:rPr>
          <w:rFonts w:ascii="Angsana New" w:hAnsi="Angsana New"/>
          <w:szCs w:val="30"/>
        </w:rPr>
        <w:t>4</w:t>
      </w:r>
      <w:r w:rsidRPr="003725FE">
        <w:rPr>
          <w:rFonts w:ascii="Angsana New" w:hAnsi="Angsana New"/>
          <w:szCs w:val="30"/>
          <w:cs/>
        </w:rPr>
        <w:t>) 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(ถ้ามีและเป็นสาระสำคัญ)</w:t>
      </w:r>
    </w:p>
    <w:p w14:paraId="576EBAFC" w14:textId="77777777" w:rsidR="00121FBD" w:rsidRPr="003D4F1C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4E0829B1" w14:textId="77777777" w:rsidR="00121FBD" w:rsidRPr="0054221D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A344478" w14:textId="77777777" w:rsidR="00121FBD" w:rsidRPr="00DB2CCD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323368EA" w14:textId="3733633F"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 xml:space="preserve">ค่าเสื่อมราคาบันทึกเป็นค่าใช้จ่ายในกำไรหรือขาดทุนและคำนวณโดยวิธีเส้นตรงตามระยะเวลาของการเช่าที่เกี่ยวข้อง </w:t>
      </w:r>
      <w:r>
        <w:rPr>
          <w:rFonts w:ascii="Angsana New" w:hAnsi="Angsana New" w:hint="cs"/>
          <w:szCs w:val="30"/>
          <w:cs/>
        </w:rPr>
        <w:t>หรือตามอายุการให้ประโยชน์ของสินทรัพย์</w:t>
      </w:r>
      <w:r w:rsidRPr="000E3EBB">
        <w:rPr>
          <w:rFonts w:ascii="Angsana New" w:hAnsi="Angsana New"/>
          <w:szCs w:val="30"/>
          <w:cs/>
        </w:rPr>
        <w:t xml:space="preserve">เป็นระยะเวลา </w:t>
      </w:r>
      <w:r w:rsidR="00A70B60" w:rsidRPr="000E3EBB">
        <w:rPr>
          <w:rFonts w:ascii="Angsana New" w:hAnsi="Angsana New"/>
          <w:szCs w:val="30"/>
        </w:rPr>
        <w:t xml:space="preserve">5 </w:t>
      </w:r>
      <w:r w:rsidR="00A70B60" w:rsidRPr="000E3EBB">
        <w:rPr>
          <w:rFonts w:ascii="Angsana New" w:hAnsi="Angsana New" w:hint="cs"/>
          <w:szCs w:val="30"/>
          <w:cs/>
        </w:rPr>
        <w:t>ถึง</w:t>
      </w:r>
      <w:r w:rsidRPr="000E3EBB">
        <w:rPr>
          <w:rFonts w:ascii="Angsana New" w:hAnsi="Angsana New"/>
          <w:szCs w:val="30"/>
        </w:rPr>
        <w:t xml:space="preserve"> 2</w:t>
      </w:r>
      <w:r w:rsidR="00DB12AA" w:rsidRPr="000E3EBB">
        <w:rPr>
          <w:rFonts w:ascii="Angsana New" w:hAnsi="Angsana New" w:hint="cs"/>
          <w:szCs w:val="30"/>
        </w:rPr>
        <w:t>5</w:t>
      </w:r>
      <w:r w:rsidRPr="000E3EBB">
        <w:rPr>
          <w:rFonts w:ascii="Angsana New" w:hAnsi="Angsana New"/>
          <w:szCs w:val="30"/>
          <w:cs/>
        </w:rPr>
        <w:t xml:space="preserve"> ปี</w:t>
      </w:r>
      <w:r w:rsidRPr="003725FE">
        <w:rPr>
          <w:rFonts w:ascii="Angsana New" w:hAnsi="Angsana New"/>
          <w:szCs w:val="30"/>
          <w:cs/>
        </w:rPr>
        <w:t xml:space="preserve"> </w:t>
      </w:r>
    </w:p>
    <w:p w14:paraId="794CB11F" w14:textId="77777777" w:rsidR="001D02CD" w:rsidRDefault="001D02CD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7AAAAD7" w14:textId="77777777" w:rsidR="00FA7DA6" w:rsidRPr="00F368C1" w:rsidRDefault="00D77B00" w:rsidP="00FA7DA6">
      <w:pPr>
        <w:ind w:right="-25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 (</w:t>
      </w:r>
      <w:r w:rsidR="00FA7DA6" w:rsidRPr="00F368C1">
        <w:rPr>
          <w:rFonts w:ascii="Angsana New" w:hAnsi="Angsana New"/>
          <w:b/>
          <w:bCs/>
          <w:sz w:val="30"/>
          <w:szCs w:val="30"/>
          <w:cs/>
        </w:rPr>
        <w:t>โปรแกรมคอมพิวเตอร์</w:t>
      </w:r>
      <w:r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6968ED0B" w14:textId="77777777" w:rsidR="00FA7DA6" w:rsidRPr="006048CC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795AB169" w14:textId="77777777" w:rsidR="00FA7DA6" w:rsidRPr="00F368C1" w:rsidRDefault="00FA7DA6" w:rsidP="00FA7DA6">
      <w:pPr>
        <w:ind w:right="-25"/>
        <w:rPr>
          <w:rFonts w:ascii="Angsana New" w:hAnsi="Angsana New"/>
          <w:sz w:val="30"/>
          <w:szCs w:val="30"/>
        </w:rPr>
      </w:pPr>
      <w:r w:rsidRPr="00F368C1">
        <w:rPr>
          <w:rFonts w:ascii="Angsana New" w:hAnsi="Angsana New"/>
          <w:sz w:val="30"/>
          <w:szCs w:val="30"/>
          <w:cs/>
        </w:rPr>
        <w:t>โปรแกรมคอมพิวเตอร์</w:t>
      </w:r>
      <w:r w:rsidRPr="00CB6F88">
        <w:rPr>
          <w:rFonts w:ascii="Angsana New" w:hAnsi="Angsana New"/>
          <w:sz w:val="30"/>
          <w:szCs w:val="30"/>
          <w:cs/>
        </w:rPr>
        <w:t>แสดงในราคาทุน</w:t>
      </w:r>
      <w:r w:rsidRPr="00CB6F88">
        <w:rPr>
          <w:rFonts w:ascii="Angsana New" w:hAnsi="Angsana New" w:hint="cs"/>
          <w:sz w:val="30"/>
          <w:szCs w:val="30"/>
          <w:cs/>
        </w:rPr>
        <w:t>สุทธิจาก</w:t>
      </w:r>
      <w:r w:rsidRPr="00CB6F88">
        <w:rPr>
          <w:rFonts w:ascii="Angsana New" w:hAnsi="Angsana New"/>
          <w:sz w:val="30"/>
          <w:szCs w:val="30"/>
          <w:cs/>
        </w:rPr>
        <w:t>ค่าตัดจำหน่ายสะสมและ</w:t>
      </w:r>
      <w:r w:rsidRPr="00CB6F88">
        <w:rPr>
          <w:rFonts w:ascii="Angsana New" w:hAnsi="Angsana New" w:hint="cs"/>
          <w:sz w:val="30"/>
          <w:szCs w:val="30"/>
          <w:cs/>
        </w:rPr>
        <w:t>ค่าเผื่อ</w:t>
      </w:r>
      <w:r w:rsidRPr="00CB6F88">
        <w:rPr>
          <w:rFonts w:ascii="Angsana New" w:hAnsi="Angsana New"/>
          <w:sz w:val="30"/>
          <w:szCs w:val="30"/>
          <w:cs/>
        </w:rPr>
        <w:t>การด้อยค่า</w:t>
      </w:r>
      <w:r w:rsidRPr="00CB6F88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2754F0FF" w14:textId="77777777" w:rsidR="00D47E1A" w:rsidRPr="003D4F1C" w:rsidRDefault="00D47E1A" w:rsidP="00FA7DA6">
      <w:pPr>
        <w:ind w:right="-25"/>
        <w:rPr>
          <w:rFonts w:ascii="Angsana New" w:hAnsi="Angsana New"/>
          <w:i/>
          <w:iCs/>
          <w:sz w:val="16"/>
          <w:szCs w:val="16"/>
        </w:rPr>
      </w:pPr>
    </w:p>
    <w:p w14:paraId="00AE3730" w14:textId="77777777" w:rsidR="00FA7DA6" w:rsidRPr="0054221D" w:rsidRDefault="00FA7DA6" w:rsidP="00FA7DA6">
      <w:pPr>
        <w:ind w:right="-25"/>
        <w:rPr>
          <w:rFonts w:ascii="Angsana New" w:hAnsi="Angsana New"/>
          <w:i/>
          <w:iCs/>
          <w:sz w:val="30"/>
          <w:szCs w:val="30"/>
        </w:rPr>
      </w:pPr>
      <w:r w:rsidRPr="0054221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3687EA08" w14:textId="77777777" w:rsidR="00FA7DA6" w:rsidRPr="00E11F30" w:rsidRDefault="00FA7DA6" w:rsidP="00FA7DA6">
      <w:pPr>
        <w:ind w:right="-25"/>
        <w:rPr>
          <w:rFonts w:ascii="Angsana New" w:hAnsi="Angsana New"/>
          <w:sz w:val="16"/>
          <w:szCs w:val="16"/>
        </w:rPr>
      </w:pPr>
    </w:p>
    <w:p w14:paraId="1729F43A" w14:textId="77777777" w:rsidR="00FA7DA6" w:rsidRDefault="00FA7DA6" w:rsidP="00FA7DA6">
      <w:pPr>
        <w:ind w:right="-25"/>
        <w:rPr>
          <w:rFonts w:ascii="Angsana New" w:hAnsi="Angsana New"/>
          <w:sz w:val="30"/>
          <w:szCs w:val="30"/>
        </w:rPr>
      </w:pPr>
      <w:r w:rsidRPr="00CB6F88">
        <w:rPr>
          <w:rFonts w:ascii="Angsana New" w:hAnsi="Angsana New"/>
          <w:sz w:val="30"/>
          <w:szCs w:val="30"/>
          <w:cs/>
        </w:rPr>
        <w:t>ค่าตัดจำหน่ายบันทึกเป็น</w:t>
      </w:r>
      <w:r w:rsidRPr="00CB6F88">
        <w:rPr>
          <w:rFonts w:ascii="Angsana New" w:hAnsi="Angsana New" w:hint="cs"/>
          <w:sz w:val="30"/>
          <w:szCs w:val="30"/>
          <w:cs/>
        </w:rPr>
        <w:t>ค่าใช้จ่าย</w:t>
      </w:r>
      <w:r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Pr="00CB6F88">
        <w:rPr>
          <w:rFonts w:ascii="Angsana New" w:hAnsi="Angsana New" w:hint="cs"/>
          <w:sz w:val="30"/>
          <w:szCs w:val="30"/>
          <w:cs/>
        </w:rPr>
        <w:t>เบ็ดเสร็จ</w:t>
      </w:r>
      <w:r w:rsidR="002D5B29">
        <w:rPr>
          <w:rFonts w:ascii="Angsana New" w:hAnsi="Angsana New" w:hint="cs"/>
          <w:sz w:val="30"/>
          <w:szCs w:val="30"/>
          <w:cs/>
        </w:rPr>
        <w:t xml:space="preserve"> </w:t>
      </w:r>
      <w:r w:rsidRPr="00CB6F88">
        <w:rPr>
          <w:rFonts w:ascii="Angsana New" w:hAnsi="Angsana New" w:hint="cs"/>
          <w:sz w:val="30"/>
          <w:szCs w:val="30"/>
          <w:cs/>
        </w:rPr>
        <w:t>ซึ่ง</w:t>
      </w:r>
      <w:r w:rsidRPr="00CB6F88">
        <w:rPr>
          <w:rFonts w:ascii="Angsana New" w:hAnsi="Angsana New"/>
          <w:sz w:val="30"/>
          <w:szCs w:val="30"/>
          <w:cs/>
        </w:rPr>
        <w:t>คำนวณโดยวิธีเส้นตรงตามอายุการใ</w:t>
      </w:r>
      <w:r w:rsidRPr="00CB6F88">
        <w:rPr>
          <w:rFonts w:ascii="Angsana New" w:hAnsi="Angsana New" w:hint="cs"/>
          <w:sz w:val="30"/>
          <w:szCs w:val="30"/>
          <w:cs/>
        </w:rPr>
        <w:t>ห้ประโยชน์</w:t>
      </w:r>
      <w:r w:rsidRPr="00CB6F88">
        <w:rPr>
          <w:rFonts w:ascii="Angsana New" w:hAnsi="Angsana New"/>
          <w:sz w:val="30"/>
          <w:szCs w:val="30"/>
          <w:cs/>
        </w:rPr>
        <w:t>ของโปรแกรมคอมพิวเตอร์เป็น</w:t>
      </w:r>
      <w:r w:rsidRPr="000E3EBB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0E3EBB">
        <w:rPr>
          <w:rFonts w:ascii="Angsana New" w:hAnsi="Angsana New"/>
          <w:sz w:val="30"/>
          <w:szCs w:val="30"/>
        </w:rPr>
        <w:t>3</w:t>
      </w:r>
      <w:r w:rsidR="000D1E20" w:rsidRPr="000E3EBB">
        <w:rPr>
          <w:rFonts w:ascii="Angsana New" w:hAnsi="Angsana New" w:hint="cs"/>
          <w:sz w:val="30"/>
          <w:szCs w:val="30"/>
          <w:cs/>
        </w:rPr>
        <w:t xml:space="preserve"> ถึง</w:t>
      </w:r>
      <w:r w:rsidR="00055013" w:rsidRPr="000E3EBB">
        <w:rPr>
          <w:rFonts w:ascii="Angsana New" w:hAnsi="Angsana New" w:hint="cs"/>
          <w:sz w:val="30"/>
          <w:szCs w:val="30"/>
          <w:cs/>
        </w:rPr>
        <w:t xml:space="preserve"> </w:t>
      </w:r>
      <w:r w:rsidRPr="000E3EBB">
        <w:rPr>
          <w:rFonts w:ascii="Angsana New" w:hAnsi="Angsana New"/>
          <w:sz w:val="30"/>
          <w:szCs w:val="30"/>
        </w:rPr>
        <w:t>10</w:t>
      </w:r>
      <w:r w:rsidRPr="000E3EBB">
        <w:rPr>
          <w:rFonts w:ascii="Angsana New" w:hAnsi="Angsana New" w:hint="cs"/>
          <w:sz w:val="30"/>
          <w:szCs w:val="30"/>
          <w:cs/>
          <w:lang w:val="th-TH"/>
        </w:rPr>
        <w:t xml:space="preserve"> ปี</w:t>
      </w:r>
    </w:p>
    <w:p w14:paraId="3F8B004E" w14:textId="77777777" w:rsidR="00B63C99" w:rsidRDefault="00B63C99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29782C2" w14:textId="77777777" w:rsidR="00FA7DA6" w:rsidRPr="00770F90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70F90">
        <w:rPr>
          <w:rFonts w:ascii="Angsana New" w:hAnsi="Angsana New"/>
          <w:b/>
          <w:bCs/>
          <w:sz w:val="30"/>
          <w:szCs w:val="30"/>
          <w:cs/>
        </w:rPr>
        <w:t>การด้อยค่า</w:t>
      </w:r>
      <w:r>
        <w:rPr>
          <w:rFonts w:ascii="Angsana New" w:hAnsi="Angsana New" w:hint="cs"/>
          <w:b/>
          <w:bCs/>
          <w:sz w:val="30"/>
          <w:szCs w:val="30"/>
          <w:cs/>
        </w:rPr>
        <w:t>ของสินทรัพย์</w:t>
      </w:r>
      <w:r w:rsidR="004E51A7">
        <w:rPr>
          <w:rFonts w:ascii="Angsana New" w:hAnsi="Angsana New"/>
          <w:b/>
          <w:bCs/>
          <w:sz w:val="30"/>
          <w:szCs w:val="30"/>
        </w:rPr>
        <w:t xml:space="preserve"> </w:t>
      </w:r>
      <w:r w:rsidR="00052B4C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="00121FBD">
        <w:rPr>
          <w:rFonts w:ascii="Angsana New" w:hAnsi="Angsana New" w:hint="cs"/>
          <w:b/>
          <w:bCs/>
          <w:sz w:val="30"/>
          <w:szCs w:val="30"/>
          <w:cs/>
        </w:rPr>
        <w:t>ที่ไม่ใช่สินทรัพย์ทางการเงิน</w:t>
      </w:r>
      <w:r w:rsidR="00052B4C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19801ED3" w14:textId="77777777" w:rsidR="00FA7DA6" w:rsidRPr="00C747D1" w:rsidRDefault="00FA7DA6" w:rsidP="00FA7DA6">
      <w:pPr>
        <w:pStyle w:val="AccPolicyHeading"/>
        <w:rPr>
          <w:sz w:val="16"/>
          <w:szCs w:val="16"/>
        </w:rPr>
      </w:pPr>
    </w:p>
    <w:p w14:paraId="632B5007" w14:textId="77777777"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D83A24">
        <w:rPr>
          <w:rFonts w:ascii="Angsana New" w:hAnsi="Angsana New"/>
          <w:sz w:val="30"/>
          <w:szCs w:val="30"/>
          <w:cs/>
        </w:rPr>
        <w:t>ยอดสิ</w:t>
      </w:r>
      <w:r>
        <w:rPr>
          <w:rFonts w:ascii="Angsana New" w:hAnsi="Angsana New"/>
          <w:sz w:val="30"/>
          <w:szCs w:val="30"/>
          <w:cs/>
        </w:rPr>
        <w:t>นทรัพย์คงเหลือตามบัญชีของ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</w:t>
      </w:r>
      <w:r w:rsidRPr="00D83A24">
        <w:rPr>
          <w:rFonts w:ascii="Angsana New" w:hAnsi="Angsana New"/>
          <w:sz w:val="30"/>
          <w:szCs w:val="30"/>
          <w:cs/>
        </w:rPr>
        <w:t>ได้รับการทบทวน ณ ทุกวันที่ใน</w:t>
      </w:r>
      <w:r>
        <w:rPr>
          <w:rFonts w:ascii="Angsana New" w:hAnsi="Angsana New"/>
          <w:sz w:val="30"/>
          <w:szCs w:val="30"/>
          <w:cs/>
        </w:rPr>
        <w:t>งบแสดงฐานะการเงินว่า</w:t>
      </w:r>
      <w:r w:rsidRPr="00D83A24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0D1E20">
        <w:rPr>
          <w:rFonts w:ascii="Angsana New" w:hAnsi="Angsana New" w:hint="cs"/>
          <w:sz w:val="30"/>
          <w:szCs w:val="30"/>
          <w:cs/>
        </w:rPr>
        <w:t xml:space="preserve"> </w:t>
      </w:r>
      <w:r w:rsidRPr="00D83A24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ในกรณีที่มีข้อบ่งชี้จะทำการประมาณมูลค่าที่คาดว่าจะได้รับคืน</w:t>
      </w:r>
      <w:r>
        <w:rPr>
          <w:rFonts w:ascii="Angsana New" w:hAnsi="Angsana New" w:hint="cs"/>
          <w:sz w:val="30"/>
          <w:szCs w:val="30"/>
          <w:cs/>
        </w:rPr>
        <w:t>ของสินทรัพย์</w:t>
      </w:r>
      <w:r w:rsidR="00DA0540">
        <w:rPr>
          <w:rFonts w:ascii="Angsana New" w:hAnsi="Angsana New" w:hint="cs"/>
          <w:sz w:val="30"/>
          <w:szCs w:val="30"/>
          <w:cs/>
        </w:rPr>
        <w:t xml:space="preserve"> </w:t>
      </w:r>
      <w:r w:rsidRPr="006B0771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มูลค่ายุติธรรมหักต้นทุนในการจำหน่ายข</w:t>
      </w:r>
      <w:r w:rsidRPr="006B0771">
        <w:rPr>
          <w:rFonts w:ascii="Angsana New" w:hAnsi="Angsana New"/>
          <w:sz w:val="30"/>
          <w:szCs w:val="30"/>
          <w:cs/>
        </w:rPr>
        <w:t>องสินทรัพย์หรือมูลค่าจากก</w:t>
      </w:r>
      <w:r>
        <w:rPr>
          <w:rFonts w:ascii="Angsana New" w:hAnsi="Angsana New"/>
          <w:sz w:val="30"/>
          <w:szCs w:val="30"/>
          <w:cs/>
        </w:rPr>
        <w:t>ารใช้ของสินทรัพย์นั้นแล้วแต่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Pr="006B0771">
        <w:rPr>
          <w:rFonts w:ascii="Angsana New" w:hAnsi="Angsana New"/>
          <w:sz w:val="30"/>
          <w:szCs w:val="30"/>
          <w:cs/>
        </w:rPr>
        <w:t>ใดจะสูงกว่า)</w:t>
      </w:r>
      <w:r w:rsidR="00DA0540">
        <w:rPr>
          <w:rFonts w:ascii="Angsana New" w:hAnsi="Angsana New" w:hint="cs"/>
          <w:sz w:val="30"/>
          <w:szCs w:val="30"/>
          <w:cs/>
        </w:rPr>
        <w:t xml:space="preserve"> </w:t>
      </w:r>
      <w:r w:rsidRPr="006B0771">
        <w:rPr>
          <w:rFonts w:ascii="Angsana New" w:hAnsi="Angsana New"/>
          <w:sz w:val="30"/>
          <w:szCs w:val="30"/>
          <w:cs/>
        </w:rPr>
        <w:t>โดยที่การสอบทานจะพิจารณาจาก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1A285024" w14:textId="77777777" w:rsidR="00422C1B" w:rsidRDefault="00422C1B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1F5D05D8" w14:textId="77777777" w:rsidR="00422C1B" w:rsidRDefault="00422C1B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0FAA1269" w14:textId="77777777" w:rsidR="006C4A8F" w:rsidRPr="00AB54B5" w:rsidRDefault="006C4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0A90EEE9" w14:textId="77777777" w:rsidR="00FA7DA6" w:rsidRDefault="00FA7DA6" w:rsidP="00FA7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6B0771">
        <w:rPr>
          <w:rFonts w:ascii="Angsana New" w:hAnsi="Angsana New"/>
          <w:sz w:val="30"/>
          <w:szCs w:val="30"/>
          <w:cs/>
        </w:rPr>
        <w:lastRenderedPageBreak/>
        <w:t xml:space="preserve">ในกรณีที่ราคาตามบัญชีของสินทรัพย์สูงกว่ามูลค่าที่คาดว่าจะได้รับคืน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6B0771">
        <w:rPr>
          <w:rFonts w:ascii="Angsana New" w:hAnsi="Angsana New"/>
          <w:sz w:val="30"/>
          <w:szCs w:val="30"/>
          <w:cs/>
        </w:rPr>
        <w:t>บริษัทจะรับรู้ขาดทุนจากการด้อยค่าโดยการลดมูลค่าของราคาตามบัญชีให้เท่ากับมูลค่าที่คาดว่าจะได้รับคืนและรับรู้</w:t>
      </w:r>
      <w:r>
        <w:rPr>
          <w:rFonts w:ascii="Angsana New" w:hAnsi="Angsana New"/>
          <w:sz w:val="30"/>
          <w:szCs w:val="30"/>
          <w:cs/>
        </w:rPr>
        <w:t>ในงบกำไรขาดทุนเบ็ดเสร็จ และ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บริษัทจะบันทึก</w:t>
      </w:r>
      <w:r w:rsidRPr="006B0771">
        <w:rPr>
          <w:rFonts w:ascii="Angsana New" w:hAnsi="Angsana New"/>
          <w:sz w:val="30"/>
          <w:szCs w:val="30"/>
          <w:cs/>
        </w:rPr>
        <w:t>กลับรายการ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6B0771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>
        <w:rPr>
          <w:rFonts w:ascii="Angsana New" w:hAnsi="Angsana New" w:hint="cs"/>
          <w:sz w:val="30"/>
          <w:szCs w:val="30"/>
          <w:cs/>
        </w:rPr>
        <w:t xml:space="preserve">ที่เคยรับรู้ในปีก่อน ๆ </w:t>
      </w:r>
      <w:r>
        <w:rPr>
          <w:rFonts w:ascii="Angsana New" w:hAnsi="Angsana New"/>
          <w:sz w:val="30"/>
          <w:szCs w:val="30"/>
          <w:cs/>
        </w:rPr>
        <w:t>โดยถือเป็นรายได้อื่น</w:t>
      </w:r>
      <w:r w:rsidRPr="006B0771">
        <w:rPr>
          <w:rFonts w:ascii="Angsana New" w:hAnsi="Angsana New"/>
          <w:sz w:val="30"/>
          <w:szCs w:val="30"/>
          <w:cs/>
        </w:rPr>
        <w:t>เมื่อมีข้อบ่งชี้ว่าการด้อยค่าดังกล่าวไม่มีอยู่อีกต่อไปหรือยังคงมีอยู่แต่เป็นไปในทางที่ลดลง</w:t>
      </w:r>
      <w:r w:rsidR="00426C3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ทั้งนี้ การกลับรายการผลขาดทุนจากการด้อยค่าจะไม่สูงกว่ามูลค่าตามบัญชีของสินทรัพย์นั้นสุทธิจากค่าเสื่อมราคาหรือค่าตัดจำหน่ายประหนึ่งว่าไม่มีการรับรู้ผลขาดทุนจากการด้อยค่าของสินทรัพย์นั้นในปีก่อน ๆ</w:t>
      </w:r>
    </w:p>
    <w:p w14:paraId="752A0CED" w14:textId="77777777"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7ECD0FE" w14:textId="77777777" w:rsidR="00121FBD" w:rsidRPr="003725FE" w:rsidRDefault="00121FBD" w:rsidP="00121FBD">
      <w:pPr>
        <w:pStyle w:val="NoSpacing"/>
        <w:jc w:val="thaiDistribute"/>
        <w:rPr>
          <w:rFonts w:ascii="Angsana New" w:hAnsi="Angsana New"/>
          <w:b/>
          <w:bCs/>
          <w:szCs w:val="30"/>
        </w:rPr>
      </w:pPr>
      <w:r w:rsidRPr="003725FE">
        <w:rPr>
          <w:rFonts w:ascii="Angsana New" w:hAnsi="Angsana New"/>
          <w:b/>
          <w:bCs/>
          <w:szCs w:val="30"/>
          <w:cs/>
        </w:rPr>
        <w:t>หนี้สินตามสัญญาเช่า</w:t>
      </w:r>
    </w:p>
    <w:p w14:paraId="731A71F1" w14:textId="77777777" w:rsidR="00121FBD" w:rsidRPr="003725FE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58922A4D" w14:textId="6185BE17" w:rsidR="00121FBD" w:rsidRDefault="00121FBD" w:rsidP="00121FBD">
      <w:pPr>
        <w:pStyle w:val="NoSpacing"/>
        <w:jc w:val="thaiDistribute"/>
        <w:rPr>
          <w:rFonts w:ascii="Angsana New" w:hAnsi="Angsana New"/>
          <w:color w:val="000000"/>
          <w:szCs w:val="30"/>
        </w:rPr>
      </w:pPr>
      <w:r w:rsidRPr="00A375EF">
        <w:rPr>
          <w:rFonts w:ascii="Angsana New" w:hAnsi="Angsana New"/>
          <w:szCs w:val="30"/>
          <w:cs/>
        </w:rPr>
        <w:t xml:space="preserve">ณ วันที่สัญญาเช่าเริ่มมีผล </w:t>
      </w:r>
      <w:r w:rsidRPr="00A375EF">
        <w:rPr>
          <w:rFonts w:ascii="Angsana New" w:hAnsi="Angsana New" w:hint="cs"/>
          <w:szCs w:val="30"/>
          <w:cs/>
        </w:rPr>
        <w:t>กลุ่ม</w:t>
      </w:r>
      <w:r w:rsidRPr="00A375EF">
        <w:rPr>
          <w:rFonts w:ascii="Angsana New" w:hAnsi="Angsana New"/>
          <w:szCs w:val="30"/>
          <w:cs/>
        </w:rPr>
        <w:t>บริษัทวัดมูลค่าหนี้สินตามสัญญาเช่าด้วยมูลค่าปัจจุบันของการจ่ายชำระตามสัญญาเช่าที่ยังไม่ได้จ่ายชำระ ณ วันนั้น การจ่ายชำระตามสัญญาเช่าต้อ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แต่หากอัตรานั้นไม่สามารถกำหนดได้ทุกเมื่อต้องใช้อัตราดอกเบี้ยการกู้ยืมส่วนเพิ่ม (อัตราดอกเบี้ยของการกู้ยืมถัวเฉลี่ยที่มีระยะเวลาใกล้เคียงกันและมีลักษณะคล้ายคลึงกันกับสินทรัพย์อ้างอิง) ของ</w:t>
      </w:r>
      <w:r w:rsidRPr="00A375EF">
        <w:rPr>
          <w:rFonts w:ascii="Angsana New" w:hAnsi="Angsana New" w:hint="cs"/>
          <w:szCs w:val="30"/>
          <w:cs/>
        </w:rPr>
        <w:t>กลุ่ม</w:t>
      </w:r>
      <w:r w:rsidRPr="00A375EF">
        <w:rPr>
          <w:rFonts w:ascii="Angsana New" w:hAnsi="Angsana New"/>
          <w:szCs w:val="30"/>
          <w:cs/>
        </w:rPr>
        <w:t>บริษัท ทั้งนี้ การจ่ายชำระตามสัญญาเช่าที่ยังไม่ได้จ่ายชำระประกอบด้วย (</w:t>
      </w:r>
      <w:r w:rsidR="00DB12AA" w:rsidRPr="00A375EF">
        <w:rPr>
          <w:rFonts w:ascii="Angsana New" w:hAnsi="Angsana New"/>
          <w:szCs w:val="30"/>
        </w:rPr>
        <w:t>1</w:t>
      </w:r>
      <w:r w:rsidRPr="00A375EF">
        <w:rPr>
          <w:rFonts w:ascii="Angsana New" w:hAnsi="Angsana New"/>
          <w:szCs w:val="30"/>
          <w:cs/>
        </w:rPr>
        <w:t>) การจ่ายชำระคงที่หักลูกหนี้สิ่งจูงใจตามสัญญาเช่าใดๆ (</w:t>
      </w:r>
      <w:r w:rsidR="00DB12AA" w:rsidRPr="00A375EF">
        <w:rPr>
          <w:rFonts w:ascii="Angsana New" w:hAnsi="Angsana New"/>
          <w:szCs w:val="30"/>
        </w:rPr>
        <w:t>2</w:t>
      </w:r>
      <w:r w:rsidRPr="00A375EF">
        <w:rPr>
          <w:rFonts w:ascii="Angsana New" w:hAnsi="Angsana New"/>
          <w:szCs w:val="30"/>
          <w:cs/>
        </w:rPr>
        <w:t>) การจ่ายชำระค่าเช่าผันแปรที่ขึ้นอยู่กับดัชนีหรืออัตราซึ่งให้ใช้ดัชนีหรืออัตรา ณ วันที่สัญญาเช่าเริ่มมีผล (ถ้ามี) (</w:t>
      </w:r>
      <w:r w:rsidR="00DB12AA" w:rsidRPr="00A375EF">
        <w:rPr>
          <w:rFonts w:ascii="Angsana New" w:hAnsi="Angsana New"/>
          <w:szCs w:val="30"/>
        </w:rPr>
        <w:t>3</w:t>
      </w:r>
      <w:r w:rsidRPr="00A375EF">
        <w:rPr>
          <w:rFonts w:ascii="Angsana New" w:hAnsi="Angsana New"/>
          <w:szCs w:val="30"/>
          <w:cs/>
        </w:rPr>
        <w:t>) จำนวนเงินที่คาดว่าจะจ่ายชำระภายใต้การรับประกันมูลค่าคงเหลือ (ถ้ามี) (</w:t>
      </w:r>
      <w:r w:rsidR="00DB12AA" w:rsidRPr="00A375EF">
        <w:rPr>
          <w:rFonts w:ascii="Angsana New" w:hAnsi="Angsana New"/>
          <w:szCs w:val="30"/>
        </w:rPr>
        <w:t>4</w:t>
      </w:r>
      <w:r w:rsidRPr="00A375EF">
        <w:rPr>
          <w:rFonts w:ascii="Angsana New" w:hAnsi="Angsana New"/>
          <w:szCs w:val="30"/>
          <w:cs/>
        </w:rPr>
        <w:t xml:space="preserve">) </w:t>
      </w:r>
      <w:r w:rsidRPr="00A375EF">
        <w:rPr>
          <w:rFonts w:ascii="Angsana New" w:hAnsi="Angsana New"/>
          <w:color w:val="000000"/>
          <w:szCs w:val="30"/>
          <w:cs/>
        </w:rPr>
        <w:t>ราคาใช้สิทธิของสิทธิเลือกซื้อหากมีความแน่นอนอย่างสมเหตุสมผลที่จะใช้สิทธิเลือกนั้น (ถ้ามี) และ (</w:t>
      </w:r>
      <w:r w:rsidR="00DB12AA" w:rsidRPr="00A375EF">
        <w:rPr>
          <w:rFonts w:ascii="Angsana New" w:hAnsi="Angsana New"/>
          <w:color w:val="000000"/>
          <w:szCs w:val="30"/>
        </w:rPr>
        <w:t>5</w:t>
      </w:r>
      <w:r w:rsidRPr="00A375EF">
        <w:rPr>
          <w:rFonts w:ascii="Angsana New" w:hAnsi="Angsana New"/>
          <w:color w:val="000000"/>
          <w:szCs w:val="30"/>
          <w:cs/>
        </w:rPr>
        <w:t>) การจ่ายชำระค่าปรับเพื่อการยกเลิกสัญญาเช่าหากข้อกำหนดสัญญาเช่าแสดงให้เห็นว่า</w:t>
      </w:r>
      <w:r w:rsidR="00540E1E" w:rsidRPr="00A375EF">
        <w:rPr>
          <w:rFonts w:ascii="Angsana New" w:hAnsi="Angsana New" w:hint="cs"/>
          <w:color w:val="000000"/>
          <w:szCs w:val="30"/>
          <w:cs/>
        </w:rPr>
        <w:t>กลุ่ม</w:t>
      </w:r>
      <w:r w:rsidRPr="00A375EF">
        <w:rPr>
          <w:rFonts w:ascii="Angsana New" w:hAnsi="Angsana New"/>
          <w:color w:val="000000"/>
          <w:szCs w:val="30"/>
          <w:cs/>
        </w:rPr>
        <w:t>บริษัทจะใช้สิทธิเลือกในการยกเลิกสัญญาเช่า (ถ้ามี)</w:t>
      </w:r>
    </w:p>
    <w:p w14:paraId="2DE0E032" w14:textId="77777777" w:rsidR="005E7C7B" w:rsidRPr="005E7C7B" w:rsidRDefault="005E7C7B" w:rsidP="00121FBD">
      <w:pPr>
        <w:pStyle w:val="NoSpacing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F83FFEF" w14:textId="62EACA81" w:rsidR="00121FBD" w:rsidRPr="00A375EF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A375EF">
        <w:rPr>
          <w:rFonts w:ascii="Angsana New" w:hAnsi="Angsana New"/>
          <w:sz w:val="30"/>
          <w:szCs w:val="30"/>
          <w:cs/>
        </w:rPr>
        <w:t xml:space="preserve">ภายหลังจากสัญญาเช่าเริ่มมีผล </w:t>
      </w:r>
      <w:r w:rsidRPr="00A375EF">
        <w:rPr>
          <w:rFonts w:ascii="Angsana New" w:hAnsi="Angsana New" w:hint="cs"/>
          <w:sz w:val="30"/>
          <w:szCs w:val="30"/>
          <w:cs/>
        </w:rPr>
        <w:t>กลุ่ม</w:t>
      </w:r>
      <w:r w:rsidRPr="00A375EF">
        <w:rPr>
          <w:rFonts w:ascii="Angsana New" w:hAnsi="Angsana New"/>
          <w:sz w:val="30"/>
          <w:szCs w:val="30"/>
          <w:cs/>
        </w:rPr>
        <w:t>บริษัทวัดมูลค่าหนี้สินตามสัญญาเช่าโดย (</w:t>
      </w:r>
      <w:r w:rsidR="00A375EF" w:rsidRPr="00A375EF">
        <w:rPr>
          <w:rFonts w:ascii="Angsana New" w:hAnsi="Angsana New"/>
          <w:sz w:val="30"/>
          <w:szCs w:val="30"/>
        </w:rPr>
        <w:t>1</w:t>
      </w:r>
      <w:r w:rsidRPr="00A375EF">
        <w:rPr>
          <w:rFonts w:ascii="Angsana New" w:hAnsi="Angsana New"/>
          <w:sz w:val="30"/>
          <w:szCs w:val="30"/>
          <w:cs/>
        </w:rPr>
        <w:t>) การเพิ่มมูลค่าตามบัญชีเพื่อสะท้อนดอกเบี้ยจากหนี้สินตามสัญญาเช่า (ถ้ามี) (</w:t>
      </w:r>
      <w:r w:rsidR="00DB12AA" w:rsidRPr="00A375EF">
        <w:rPr>
          <w:rFonts w:ascii="Angsana New" w:hAnsi="Angsana New"/>
          <w:sz w:val="30"/>
          <w:szCs w:val="30"/>
        </w:rPr>
        <w:t>2</w:t>
      </w:r>
      <w:r w:rsidRPr="00A375EF">
        <w:rPr>
          <w:rFonts w:ascii="Angsana New" w:hAnsi="Angsana New"/>
          <w:sz w:val="30"/>
          <w:szCs w:val="30"/>
          <w:cs/>
        </w:rPr>
        <w:t>) การลดมูลค่าตามบัญชีเพื่อสะท้อนการจ่ายชำระตามสัญญาเช่าที่จ่ายชำระแล้วและ (</w:t>
      </w:r>
      <w:r w:rsidR="00DB12AA" w:rsidRPr="00A375EF">
        <w:rPr>
          <w:rFonts w:ascii="Angsana New" w:hAnsi="Angsana New"/>
          <w:sz w:val="30"/>
          <w:szCs w:val="30"/>
        </w:rPr>
        <w:t>3</w:t>
      </w:r>
      <w:r w:rsidRPr="00A375EF">
        <w:rPr>
          <w:rFonts w:ascii="Angsana New" w:hAnsi="Angsana New"/>
          <w:sz w:val="30"/>
          <w:szCs w:val="30"/>
          <w:cs/>
        </w:rPr>
        <w:t>) การวัดมูลค่าใหม่ตามมูลค่าตามบัญชีเพื่อสะท้อนการประเมินใหม่หรือการเปลี่ยนแปลงสัญญาเช่าใดๆ หรือเพื่อสะท้อนการจ่ายชำระตามสัญญาเช่าที่คงที่โดยเนื้อหามีการปรับปรุง (ถ้ามี) ทั้งนี้ ดอกเบี้ยจากหนี้สินตามสัญญาเช่าและการจ่ายชำระค่าเช่าผันแปรที่ไม่ได้รวมอยู่ในการวัดมูลค่าของหนี้สินตามสัญญาเช่าถูกรับรู้เป็นค่าใช้จ่ายในกำไรหรือขาดทุน</w:t>
      </w:r>
    </w:p>
    <w:p w14:paraId="65FE620B" w14:textId="77777777" w:rsidR="00E2285A" w:rsidRPr="007F0294" w:rsidRDefault="00E2285A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6B042140" w14:textId="5F5E411B" w:rsidR="00121FBD" w:rsidRPr="003725FE" w:rsidRDefault="00121FBD" w:rsidP="00121FBD">
      <w:pPr>
        <w:pStyle w:val="NoSpacing"/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 xml:space="preserve">รายจ่ายค่าเช่าสำหรับสัญญาเช่าระยะสั้น (ไม่เกิน </w:t>
      </w:r>
      <w:r w:rsidR="00DB12AA" w:rsidRPr="00DB12AA">
        <w:rPr>
          <w:rFonts w:ascii="Angsana New" w:hAnsi="Angsana New"/>
          <w:szCs w:val="30"/>
        </w:rPr>
        <w:t>12</w:t>
      </w:r>
      <w:r w:rsidRPr="003725FE">
        <w:rPr>
          <w:rFonts w:ascii="Angsana New" w:hAnsi="Angsana New"/>
          <w:szCs w:val="30"/>
          <w:cs/>
        </w:rPr>
        <w:t xml:space="preserve"> เดือนนับแต่วันที่สัญญาเช่าเริ่มมีผล) และสัญญาเช่าสินทรัพย์มูลค่าต่ำบันทึกเป็นค่าใช้จ่ายในกำไรหรือขาดทุนโดยวิธีเส้นตรงตามระยะเวลาของการเช่าที่เกี่ยวข้อง</w:t>
      </w:r>
    </w:p>
    <w:p w14:paraId="187C8B9D" w14:textId="77777777" w:rsidR="00121FBD" w:rsidRPr="007F0294" w:rsidRDefault="00121FBD" w:rsidP="00121FBD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7D04C725" w14:textId="77777777" w:rsidR="00121FBD" w:rsidRPr="003725FE" w:rsidRDefault="00121FBD" w:rsidP="00121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Cs w:val="30"/>
        </w:rPr>
      </w:pPr>
      <w:r w:rsidRPr="003725FE">
        <w:rPr>
          <w:rFonts w:ascii="Angsana New" w:hAnsi="Angsana New"/>
          <w:szCs w:val="30"/>
          <w:cs/>
        </w:rPr>
        <w:t>ดอกเบี้ยจ่ายรอการตัดบัญชีซึ่งถูกนำไปแสดงยอดสุทธิกับหนี้สินตามสัญญาเช่าจะถูกทยอยตัดจ่ายเป็นต้นทุนทางการเงินตลอดอายุของสัญญาเช่าด้วยวิธีอัตราดอกเบี้ยที่แท้จริง ส่วนการจ่ายชำระหนี้สินตามสัญญาเช่าในแต่ละงวดจะจำแนกออกเป็นส่วนที่เป็นเงินต้นและดอกเบี้ย</w:t>
      </w:r>
    </w:p>
    <w:p w14:paraId="3B58D0BA" w14:textId="77777777"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4C33D4" w14:textId="77777777" w:rsidR="00D12E93" w:rsidRPr="007047A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lastRenderedPageBreak/>
        <w:t>ค่าตอบแทนสิทธิการเช่ารับล่วงหน้า</w:t>
      </w:r>
    </w:p>
    <w:p w14:paraId="5B6D3810" w14:textId="77777777" w:rsidR="00D12E93" w:rsidRPr="007047A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trike/>
          <w:sz w:val="16"/>
          <w:szCs w:val="16"/>
          <w:highlight w:val="cyan"/>
        </w:rPr>
      </w:pPr>
    </w:p>
    <w:p w14:paraId="080C94CF" w14:textId="516E0E19" w:rsidR="00E00CDA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ค่าตอบแทนสิทธิการเช่ารับล่วงหน้าเป็นค่าตอบแทนสิทธิการเช่าที่ดินที่เรียกเก็บจากลูกค้าล่วงหน้าตามข้อกำหนดในสัญญาเช</w:t>
      </w:r>
      <w:r w:rsidR="00AB106E">
        <w:rPr>
          <w:rFonts w:ascii="Angsana New" w:hAnsi="Angsana New"/>
          <w:sz w:val="30"/>
          <w:szCs w:val="30"/>
          <w:cs/>
        </w:rPr>
        <w:t>่า ซึ่งจะทยอยรับรู้เป็นรายได้</w:t>
      </w:r>
      <w:r w:rsidR="00AB106E" w:rsidRPr="00CB6F88">
        <w:rPr>
          <w:rFonts w:ascii="Angsana New" w:hAnsi="Angsana New"/>
          <w:sz w:val="30"/>
          <w:szCs w:val="30"/>
          <w:cs/>
        </w:rPr>
        <w:t>ในงบกำไรขาดทุน</w:t>
      </w:r>
      <w:r w:rsidR="00AB106E" w:rsidRPr="00CB6F88">
        <w:rPr>
          <w:rFonts w:ascii="Angsana New" w:hAnsi="Angsana New" w:hint="cs"/>
          <w:sz w:val="30"/>
          <w:szCs w:val="30"/>
          <w:cs/>
        </w:rPr>
        <w:t>เบ็ดเสร็จ</w:t>
      </w:r>
      <w:r w:rsidR="00AB106E">
        <w:rPr>
          <w:rFonts w:ascii="Angsana New" w:hAnsi="Angsana New" w:hint="cs"/>
          <w:sz w:val="30"/>
          <w:szCs w:val="30"/>
          <w:cs/>
        </w:rPr>
        <w:t>คำนวณโดย</w:t>
      </w:r>
      <w:r w:rsidR="00AB106E" w:rsidRPr="00CB6F88">
        <w:rPr>
          <w:rFonts w:ascii="Angsana New" w:hAnsi="Angsana New"/>
          <w:sz w:val="30"/>
          <w:szCs w:val="30"/>
          <w:cs/>
        </w:rPr>
        <w:t>วิธีเส้นตรง</w:t>
      </w:r>
      <w:r w:rsidR="00AB106E">
        <w:rPr>
          <w:rFonts w:ascii="Angsana New" w:hAnsi="Angsana New" w:hint="cs"/>
          <w:sz w:val="30"/>
          <w:szCs w:val="30"/>
          <w:cs/>
        </w:rPr>
        <w:t>ตาม</w:t>
      </w:r>
      <w:r w:rsidRPr="007047A4">
        <w:rPr>
          <w:rFonts w:ascii="Angsana New" w:hAnsi="Angsana New"/>
          <w:sz w:val="30"/>
          <w:szCs w:val="30"/>
          <w:cs/>
        </w:rPr>
        <w:t>อายุของสัญญา</w:t>
      </w:r>
      <w:r>
        <w:rPr>
          <w:rFonts w:ascii="Angsana New" w:hAnsi="Angsana New" w:hint="cs"/>
          <w:sz w:val="30"/>
          <w:szCs w:val="30"/>
          <w:cs/>
        </w:rPr>
        <w:t>เช่า</w:t>
      </w:r>
      <w:r w:rsidRPr="007047A4">
        <w:rPr>
          <w:rFonts w:ascii="Angsana New" w:hAnsi="Angsana New"/>
          <w:sz w:val="30"/>
          <w:szCs w:val="30"/>
          <w:cs/>
        </w:rPr>
        <w:t xml:space="preserve"> </w:t>
      </w:r>
      <w:r w:rsidR="00DB12AA" w:rsidRPr="00DB12AA">
        <w:rPr>
          <w:rFonts w:ascii="Angsana New" w:hAnsi="Angsana New"/>
          <w:sz w:val="30"/>
          <w:szCs w:val="30"/>
        </w:rPr>
        <w:t>3</w:t>
      </w:r>
      <w:r w:rsidR="00E07D15">
        <w:rPr>
          <w:rFonts w:ascii="Angsana New" w:hAnsi="Angsana New"/>
          <w:sz w:val="30"/>
          <w:szCs w:val="30"/>
        </w:rPr>
        <w:t>1</w:t>
      </w:r>
      <w:r w:rsidRPr="007047A4">
        <w:rPr>
          <w:rFonts w:ascii="Angsana New" w:hAnsi="Angsana New"/>
          <w:sz w:val="30"/>
          <w:szCs w:val="30"/>
          <w:cs/>
        </w:rPr>
        <w:t xml:space="preserve"> ปี</w:t>
      </w:r>
    </w:p>
    <w:p w14:paraId="65B57841" w14:textId="77777777" w:rsidR="001D02CD" w:rsidRDefault="001D02CD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BBCCFE8" w14:textId="77777777"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ผลประโยชน์ของพนักงาน</w:t>
      </w:r>
    </w:p>
    <w:p w14:paraId="2580D578" w14:textId="77777777" w:rsidR="007F3E7A" w:rsidRPr="0016610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5A8A1C6E" w14:textId="77777777" w:rsidR="007F3E7A" w:rsidRDefault="007F3E7A" w:rsidP="002B1C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ค่าใช้จ่ายเกี่ยวกับเงินเดือน ค่าจ้าง โบนัสและเงินสมทบกองทุนประกันสังคมบันทึกเป็นค่าใช้จ่ายเมื่อเกิดรายการและตามเกณฑ์คงค้าง</w:t>
      </w:r>
    </w:p>
    <w:p w14:paraId="7F719EDE" w14:textId="77777777" w:rsidR="007F3E7A" w:rsidRPr="001D60F4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44E8B4F7" w14:textId="77777777" w:rsidR="007F3E7A" w:rsidRDefault="007F3E7A" w:rsidP="006B2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ภาระผูกพันสำหรับผลประโยชน์หลังออกจากงานประเภทโครงการสมทบเงินซึ่งได้แก่ กองทุนสำรองเลี้ยงชีพบันทึกเป็นค่าใช้จ่ายในงบกำไรขาดทุนเบ็ดเสร็จเมื่อมีการจ่ายเงินสมทบไปยังกองทุนตามเกณฑ์คงค้าง</w:t>
      </w:r>
    </w:p>
    <w:p w14:paraId="2E734D8F" w14:textId="77777777" w:rsidR="00F60F06" w:rsidRP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18733B06" w14:textId="77777777" w:rsidR="007F3E7A" w:rsidRPr="002E6C07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E6C07">
        <w:rPr>
          <w:rFonts w:ascii="Angsana New" w:hAnsi="Angsana New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2E6C07">
        <w:rPr>
          <w:rFonts w:ascii="Angsana New" w:hAnsi="Angsana New"/>
          <w:sz w:val="30"/>
          <w:szCs w:val="30"/>
          <w:cs/>
        </w:rPr>
        <w:t>ผลประโยชน์หลังออกจากงานซึ่งเป็นเงินชดเชยตามกฎหมาย</w:t>
      </w:r>
      <w:r>
        <w:rPr>
          <w:rFonts w:ascii="Angsana New" w:hAnsi="Angsana New" w:hint="cs"/>
          <w:sz w:val="30"/>
          <w:szCs w:val="30"/>
          <w:cs/>
        </w:rPr>
        <w:t>คุ้มครอง</w:t>
      </w:r>
      <w:r w:rsidRPr="002E6C07">
        <w:rPr>
          <w:rFonts w:ascii="Angsana New" w:hAnsi="Angsana New"/>
          <w:sz w:val="30"/>
          <w:szCs w:val="30"/>
          <w:cs/>
        </w:rPr>
        <w:t>แรงงาน</w:t>
      </w:r>
      <w:r w:rsidR="00A47809">
        <w:rPr>
          <w:rFonts w:ascii="Angsana New" w:hAnsi="Angsana New"/>
          <w:sz w:val="30"/>
          <w:szCs w:val="30"/>
          <w:cs/>
        </w:rPr>
        <w:t>ซึ่งจะจ่ายให้แก่พนักงานเมื่อเกษียณอายุหรือเลิกจ้าง</w:t>
      </w:r>
      <w:r w:rsidRPr="002E6C07">
        <w:rPr>
          <w:rFonts w:ascii="Angsana New" w:hAnsi="Angsana New"/>
          <w:sz w:val="30"/>
          <w:szCs w:val="30"/>
          <w:cs/>
        </w:rPr>
        <w:t>ถูกรับรู้เป็นหนี้สินและค่าใช้จ่ายในงบการเงินด้วยจำนวนเงินที่คำนวณโดยนักคณิตศาสตร์ประกันภัยซึ่ง</w:t>
      </w:r>
      <w:r>
        <w:rPr>
          <w:rFonts w:ascii="Angsana New" w:hAnsi="Angsana New" w:hint="cs"/>
          <w:sz w:val="30"/>
          <w:szCs w:val="30"/>
          <w:cs/>
        </w:rPr>
        <w:t>เป็นการประมาณการผลประโยชน์ที่พนักงานจะได้รับในอนาคตสำหรับการทำงานของพนักงานในอดีตและปัจจุบันจากนั้นจึง</w:t>
      </w:r>
      <w:r w:rsidRPr="002E6C07">
        <w:rPr>
          <w:rFonts w:ascii="Angsana New" w:hAnsi="Angsana New"/>
          <w:sz w:val="30"/>
          <w:szCs w:val="30"/>
          <w:cs/>
        </w:rPr>
        <w:t xml:space="preserve">ใช้วิธีคิดลดแต่ละหน่วยที่ประมาณการไว้ ค่าใช้จ่ายจากการประมาณการหนี้สินผลประโยชน์ของพนักงานหลังออกจากงานที่ถูกรับรู้ในงบกำไรขาดทุนเบ็ดเสร็จประกอบด้วย </w:t>
      </w:r>
      <w:r w:rsidR="004A1037" w:rsidRPr="002E6C07">
        <w:rPr>
          <w:rFonts w:ascii="Angsana New" w:hAnsi="Angsana New"/>
          <w:sz w:val="30"/>
          <w:szCs w:val="30"/>
          <w:cs/>
        </w:rPr>
        <w:t xml:space="preserve">ต้นทุนบริการปัจจุบัน </w:t>
      </w:r>
      <w:r>
        <w:rPr>
          <w:rFonts w:ascii="Angsana New" w:hAnsi="Angsana New" w:hint="cs"/>
          <w:sz w:val="30"/>
          <w:szCs w:val="30"/>
          <w:cs/>
        </w:rPr>
        <w:t>ต้นทุนบริการในอดีต (ถ้ามี) และ</w:t>
      </w:r>
      <w:r w:rsidRPr="002E6C07">
        <w:rPr>
          <w:rFonts w:ascii="Angsana New" w:hAnsi="Angsana New"/>
          <w:sz w:val="30"/>
          <w:szCs w:val="30"/>
          <w:cs/>
        </w:rPr>
        <w:t>ต้นทุนดอกเบี้ย</w:t>
      </w:r>
      <w:r>
        <w:rPr>
          <w:rFonts w:ascii="Angsana New" w:hAnsi="Angsana New" w:hint="cs"/>
          <w:sz w:val="30"/>
          <w:szCs w:val="30"/>
          <w:cs/>
        </w:rPr>
        <w:t>ซึ่งรับรู้เป็นรายการกำไรหรือขาดทุน</w:t>
      </w:r>
      <w:r w:rsidR="00672740">
        <w:rPr>
          <w:rFonts w:ascii="Angsana New" w:hAnsi="Angsana New" w:hint="cs"/>
          <w:sz w:val="30"/>
          <w:szCs w:val="30"/>
          <w:cs/>
        </w:rPr>
        <w:t xml:space="preserve"> </w:t>
      </w:r>
      <w:r w:rsidRPr="00EB1D3B">
        <w:rPr>
          <w:rFonts w:ascii="Angsana New" w:hAnsi="Angsana New" w:hint="cs"/>
          <w:sz w:val="30"/>
          <w:szCs w:val="30"/>
          <w:cs/>
        </w:rPr>
        <w:t>ส่วน</w:t>
      </w:r>
      <w:r w:rsidRPr="00EB1D3B">
        <w:rPr>
          <w:rFonts w:ascii="Angsana New" w:hAnsi="Angsana New"/>
          <w:sz w:val="30"/>
          <w:szCs w:val="30"/>
          <w:cs/>
        </w:rPr>
        <w:t>กำไร/ขาดทุน</w:t>
      </w:r>
      <w:r>
        <w:rPr>
          <w:rFonts w:ascii="Angsana New" w:hAnsi="Angsana New" w:hint="cs"/>
          <w:sz w:val="30"/>
          <w:szCs w:val="30"/>
          <w:cs/>
        </w:rPr>
        <w:t>จากการวัดมูลค่าประมาณการ</w:t>
      </w:r>
      <w:r w:rsidRPr="00EB1D3B">
        <w:rPr>
          <w:rFonts w:ascii="Angsana New" w:hAnsi="Angsana New"/>
          <w:sz w:val="30"/>
          <w:szCs w:val="30"/>
          <w:cs/>
        </w:rPr>
        <w:t>ตามหลักคณิตศาสตร์ประกันภัย</w:t>
      </w:r>
      <w:r w:rsidRPr="00EB1D3B">
        <w:rPr>
          <w:rFonts w:ascii="Angsana New" w:hAnsi="Angsana New" w:hint="cs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เป็นรายการ</w:t>
      </w:r>
      <w:r w:rsidRPr="00EB1D3B">
        <w:rPr>
          <w:rFonts w:ascii="Angsana New" w:hAnsi="Angsana New" w:hint="cs"/>
          <w:sz w:val="30"/>
          <w:szCs w:val="30"/>
          <w:cs/>
        </w:rPr>
        <w:t>กำไรขาดทุนเบ็ดเสร็จอื่น</w:t>
      </w:r>
      <w:r w:rsidRPr="00EB1D3B">
        <w:rPr>
          <w:rFonts w:ascii="Angsana New" w:hAnsi="Angsana New"/>
          <w:sz w:val="30"/>
          <w:szCs w:val="30"/>
          <w:cs/>
        </w:rPr>
        <w:t xml:space="preserve"> โครงการผลประโยชน์ของพนักงานนี้ไม่ได้ถูกจัดตั้งเป็</w:t>
      </w:r>
      <w:r w:rsidRPr="002E6C07">
        <w:rPr>
          <w:rFonts w:ascii="Angsana New" w:hAnsi="Angsana New"/>
          <w:sz w:val="30"/>
          <w:szCs w:val="30"/>
          <w:cs/>
        </w:rPr>
        <w:t>นกองทุนและไม่มีสินทรัพย์ของโครงการเกิดขึ้น</w:t>
      </w:r>
    </w:p>
    <w:p w14:paraId="17AC0104" w14:textId="77777777" w:rsidR="00152E8F" w:rsidRDefault="00152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CAFB3E5" w14:textId="77777777" w:rsidR="007F3E7A" w:rsidRPr="002C46BA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3B952FEF" w14:textId="77777777" w:rsidR="007F3E7A" w:rsidRPr="00441C3B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  <w:cs/>
          <w:lang w:val="en-GB"/>
        </w:rPr>
      </w:pPr>
    </w:p>
    <w:p w14:paraId="655CB232" w14:textId="77777777"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B73F5">
        <w:rPr>
          <w:rFonts w:ascii="Angsana New" w:hAnsi="Angsana New" w:hint="cs"/>
          <w:sz w:val="30"/>
          <w:szCs w:val="30"/>
          <w:cs/>
        </w:rPr>
        <w:t>ประมาณการหนี้สินจะ</w:t>
      </w:r>
      <w:r>
        <w:rPr>
          <w:rFonts w:ascii="Angsana New" w:hAnsi="Angsana New" w:hint="cs"/>
          <w:sz w:val="30"/>
          <w:szCs w:val="30"/>
          <w:cs/>
        </w:rPr>
        <w:t>ถูก</w:t>
      </w:r>
      <w:r w:rsidRPr="00BB73F5">
        <w:rPr>
          <w:rFonts w:ascii="Angsana New" w:hAnsi="Angsana New" w:hint="cs"/>
          <w:sz w:val="30"/>
          <w:szCs w:val="30"/>
          <w:cs/>
        </w:rPr>
        <w:t>รับรู้ใน</w:t>
      </w:r>
      <w:r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BB73F5">
        <w:rPr>
          <w:rFonts w:ascii="Angsana New" w:hAnsi="Angsana New" w:hint="cs"/>
          <w:sz w:val="30"/>
          <w:szCs w:val="30"/>
          <w:cs/>
        </w:rPr>
        <w:t>ก็ต่อเมื่อ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B73F5">
        <w:rPr>
          <w:rFonts w:ascii="Angsana New" w:hAnsi="Angsana New" w:hint="cs"/>
          <w:sz w:val="30"/>
          <w:szCs w:val="30"/>
          <w:cs/>
        </w:rPr>
        <w:t>บริษัทมีภาระหนี้สินเกิดขึ้นจากข้อพิพาททางกฎหมายหรือภาระผูกพันซึ่งเป็นผลมาจากเหตุการณ์จากอดีต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โดยจำนวนภาระหนี้สินดังกล่าวสามารถประมาณจำนวนเงินได้อย่างน่าเชื่อถือ</w:t>
      </w:r>
      <w:r w:rsidR="00672740">
        <w:rPr>
          <w:rFonts w:ascii="Angsana New" w:hAnsi="Angsana New" w:hint="cs"/>
          <w:sz w:val="30"/>
          <w:szCs w:val="30"/>
          <w:cs/>
        </w:rPr>
        <w:t xml:space="preserve"> </w:t>
      </w:r>
      <w:r w:rsidRPr="00BB73F5">
        <w:rPr>
          <w:rFonts w:ascii="Angsana New" w:hAnsi="Angsana New" w:hint="cs"/>
          <w:sz w:val="30"/>
          <w:szCs w:val="30"/>
          <w:cs/>
        </w:rPr>
        <w:t>ถ้าผลกระทบดังกล่าวเป็นนัยสำคัญ  ประมาณ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302D2838" w14:textId="77777777" w:rsidR="005812B6" w:rsidRDefault="005812B6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94830A1" w14:textId="77777777" w:rsidR="00422C1B" w:rsidRDefault="00422C1B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1CD586C1" w14:textId="77777777" w:rsidR="00422C1B" w:rsidRDefault="00422C1B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6BA0C6CC" w14:textId="77777777" w:rsidR="00422C1B" w:rsidRDefault="00422C1B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F6CB014" w14:textId="77777777" w:rsidR="007F3E7A" w:rsidRPr="00CD062E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D062E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17ABD0E6" w14:textId="77777777" w:rsidR="007F3E7A" w:rsidRPr="00CD062E" w:rsidRDefault="007F3E7A" w:rsidP="007F3E7A">
      <w:pPr>
        <w:pStyle w:val="NoSpacing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3579D508" w14:textId="77777777" w:rsidR="007F3E7A" w:rsidRDefault="007F3E7A" w:rsidP="007F3E7A">
      <w:pPr>
        <w:pStyle w:val="NoSpacing"/>
        <w:jc w:val="thaiDistribute"/>
        <w:rPr>
          <w:rFonts w:ascii="Angsana New" w:hAnsi="Angsana New"/>
          <w:szCs w:val="30"/>
        </w:rPr>
      </w:pPr>
      <w:r w:rsidRPr="00CD062E">
        <w:rPr>
          <w:rFonts w:ascii="Angsana New" w:hAnsi="Angsana New"/>
          <w:szCs w:val="30"/>
          <w:cs/>
        </w:rPr>
        <w:t>มูลค่ายุติธรรมเป็นราคาที่</w:t>
      </w:r>
      <w:r>
        <w:rPr>
          <w:rFonts w:ascii="Angsana New" w:hAnsi="Angsana New" w:hint="cs"/>
          <w:szCs w:val="30"/>
          <w:cs/>
        </w:rPr>
        <w:t>กลุ่ม</w:t>
      </w:r>
      <w:r w:rsidRPr="00CD062E">
        <w:rPr>
          <w:rFonts w:ascii="Angsana New" w:hAnsi="Angsana New"/>
          <w:szCs w:val="30"/>
          <w:cs/>
        </w:rPr>
        <w:t>บริษัทจะได้รับจากการขายสินทรัพย์หรือจะจ่ายเพื่อโอนหนี้สินในรายการที่เกิดขึ้นในสภาพปกติระหว่างผู้ร่วมตลาด</w:t>
      </w:r>
      <w:r w:rsidR="007278F4">
        <w:rPr>
          <w:rFonts w:ascii="Angsana New" w:hAnsi="Angsana New" w:hint="cs"/>
          <w:szCs w:val="30"/>
          <w:cs/>
        </w:rPr>
        <w:t xml:space="preserve"> </w:t>
      </w:r>
      <w:r w:rsidRPr="00CD062E">
        <w:rPr>
          <w:rFonts w:ascii="Angsana New" w:hAnsi="Angsana New"/>
          <w:szCs w:val="30"/>
          <w:cs/>
        </w:rPr>
        <w:t>ณ</w:t>
      </w:r>
      <w:r w:rsidR="007278F4">
        <w:rPr>
          <w:rFonts w:ascii="Angsana New" w:hAnsi="Angsana New" w:hint="cs"/>
          <w:szCs w:val="30"/>
          <w:cs/>
        </w:rPr>
        <w:t xml:space="preserve"> </w:t>
      </w:r>
      <w:r w:rsidRPr="00CD062E">
        <w:rPr>
          <w:rFonts w:ascii="Angsana New" w:hAnsi="Angsana New"/>
          <w:szCs w:val="30"/>
          <w:cs/>
        </w:rPr>
        <w:t>วันที่วัดมูลค่าตลาดที่มีสภาพคล่องเป็นตลาดที่รายการสำหรับสินทรัพย์และหนี้สินนั้นๆ เกิดขึ้นซึ่งมีความถี่และปริมาณอย่างเพียงพอเพื่อให้ข้อมูลราคาอย่างต่อเนื่อง ผู้ร่วมตลาดได้แก่ ผู้ซื้อและผู้ขายในตลาดหลักหรือตลาดที่ให้ประโยชน์สูงสุดสำหรับสินทรัพย์หรือหนี้สินนั้นๆ โดยผู้ร่วมตลาดต้องมีความเป็นอิสระจากกันมีความรอบรู้และความเข้าใจอย่างสมเหตุสมผล สามารถที่จะเข้าทำรายการสำหรับสินทรัพย์หรือหนี้สินนั้นๆ และเต็มใจที่จะเข้าทำรายการสำหรับสินทรัพย์หรือหนี้สินนั้นๆ</w:t>
      </w:r>
    </w:p>
    <w:p w14:paraId="28D49E13" w14:textId="77777777" w:rsidR="005E7C7B" w:rsidRPr="005E7C7B" w:rsidRDefault="005E7C7B" w:rsidP="007F3E7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1DEE66B4" w14:textId="77777777" w:rsidR="007F3E7A" w:rsidRPr="00CD062E" w:rsidRDefault="007F3E7A" w:rsidP="007F3E7A">
      <w:pPr>
        <w:pStyle w:val="NoSpacing"/>
        <w:jc w:val="thaiDistribute"/>
        <w:rPr>
          <w:rFonts w:ascii="Angsana New" w:hAnsi="Angsana New"/>
          <w:szCs w:val="30"/>
        </w:rPr>
      </w:pPr>
      <w:r w:rsidRPr="00CD062E">
        <w:rPr>
          <w:rFonts w:ascii="Angsana New" w:hAnsi="Angsana New"/>
          <w:szCs w:val="30"/>
          <w:cs/>
        </w:rPr>
        <w:t>เพื่อให้การวัดมูลค่ายุติธรรมและเปิดเผยข้อมูลที่เกี่ยวข้องในงบการเงินมีความสม่ำเสมอและสามารถเปรียบเทียบได้จึงมีการกำหนดลำดับชั้นของมูลค่ายุติธรรมออกเป็น</w:t>
      </w:r>
      <w:r w:rsidRPr="00CD062E">
        <w:rPr>
          <w:rFonts w:ascii="Angsana New" w:hAnsi="Angsana New"/>
          <w:szCs w:val="30"/>
        </w:rPr>
        <w:t xml:space="preserve"> 3 </w:t>
      </w:r>
      <w:r w:rsidRPr="00CD062E">
        <w:rPr>
          <w:rFonts w:ascii="Angsana New" w:hAnsi="Angsana New"/>
          <w:szCs w:val="30"/>
          <w:cs/>
        </w:rPr>
        <w:t xml:space="preserve">ระดับตามประเภทของข้อมูลที่นำมาใช้ในเทคนิคการประเมินมูลค่าเพื่อวัดมูลค่ายุติธรรมทั้งนี้ ลำดับชั้นของมูลค่ายุติธรรมให้ลำดับความสำคัญสูงสุดกับราคาเสนอซื้อขายที่ไม่ต้องปรับปรุงในตลาดที่มีสภาพคล่องสำหรับสินทรัพย์หรือหนี้สินอย่างเดียวกัน </w:t>
      </w:r>
      <w:r w:rsidRPr="00CD062E">
        <w:rPr>
          <w:rFonts w:ascii="Angsana New" w:hAnsi="Angsana New"/>
          <w:szCs w:val="30"/>
        </w:rPr>
        <w:t>(“</w:t>
      </w:r>
      <w:r w:rsidRPr="00CD062E">
        <w:rPr>
          <w:rFonts w:ascii="Angsana New" w:hAnsi="Angsana New"/>
          <w:szCs w:val="30"/>
          <w:cs/>
        </w:rPr>
        <w:t>ข้อมูลระดับ</w:t>
      </w:r>
      <w:r w:rsidRPr="00CD062E">
        <w:rPr>
          <w:rFonts w:ascii="Angsana New" w:hAnsi="Angsana New"/>
          <w:szCs w:val="30"/>
        </w:rPr>
        <w:t xml:space="preserve"> 1”) </w:t>
      </w:r>
      <w:r w:rsidRPr="00CD062E">
        <w:rPr>
          <w:rFonts w:ascii="Angsana New" w:hAnsi="Angsana New"/>
          <w:szCs w:val="30"/>
          <w:cs/>
        </w:rPr>
        <w:t>รองลงมาคือข้อมูลอื่นที่สามารถสังเกตได้ (</w:t>
      </w:r>
      <w:r w:rsidRPr="00CD062E">
        <w:rPr>
          <w:rFonts w:ascii="Angsana New" w:hAnsi="Angsana New"/>
          <w:szCs w:val="30"/>
        </w:rPr>
        <w:t>“</w:t>
      </w:r>
      <w:r w:rsidRPr="00CD062E">
        <w:rPr>
          <w:rFonts w:ascii="Angsana New" w:hAnsi="Angsana New"/>
          <w:szCs w:val="30"/>
          <w:cs/>
        </w:rPr>
        <w:t xml:space="preserve">ข้อมูลระดับ </w:t>
      </w:r>
      <w:r w:rsidRPr="00CD062E">
        <w:rPr>
          <w:rFonts w:ascii="Angsana New" w:hAnsi="Angsana New"/>
          <w:szCs w:val="30"/>
        </w:rPr>
        <w:t>2”</w:t>
      </w:r>
      <w:r w:rsidRPr="00CD062E">
        <w:rPr>
          <w:rFonts w:ascii="Angsana New" w:hAnsi="Angsana New"/>
          <w:szCs w:val="30"/>
          <w:cs/>
        </w:rPr>
        <w:t>) และต่ำสุดคือข้อมูลที่ไม่สามารถสังเกตได้</w:t>
      </w:r>
      <w:r w:rsidRPr="00CD062E">
        <w:rPr>
          <w:rFonts w:ascii="Angsana New" w:hAnsi="Angsana New"/>
          <w:szCs w:val="30"/>
        </w:rPr>
        <w:t xml:space="preserve"> (“</w:t>
      </w:r>
      <w:r w:rsidRPr="00CD062E">
        <w:rPr>
          <w:rFonts w:ascii="Angsana New" w:hAnsi="Angsana New"/>
          <w:szCs w:val="30"/>
          <w:cs/>
        </w:rPr>
        <w:t>ข้อมูลระดับ</w:t>
      </w:r>
      <w:r w:rsidRPr="00CD062E">
        <w:rPr>
          <w:rFonts w:ascii="Angsana New" w:hAnsi="Angsana New"/>
          <w:szCs w:val="30"/>
        </w:rPr>
        <w:t xml:space="preserve"> 3”)</w:t>
      </w:r>
    </w:p>
    <w:p w14:paraId="5DE6D637" w14:textId="77777777" w:rsidR="007F3E7A" w:rsidRPr="00404ABC" w:rsidRDefault="007F3E7A" w:rsidP="007F3E7A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7BB4D91D" w14:textId="77777777" w:rsidR="007F3E7A" w:rsidRPr="00CD062E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ราคาเสนอซื้อขายที่ไม่ต้องปรับปรุงในตลาดที่มีสภาพคล่องสำหรับสินทรัพย์หรือหนี้สินอย่างเดียวกันและกิจการสามารถเข้าถึง</w:t>
      </w:r>
      <w:r w:rsidR="00426C31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ณวันที่วัดมูลค่า</w:t>
      </w:r>
    </w:p>
    <w:p w14:paraId="63FA2545" w14:textId="77777777" w:rsidR="007F3E7A" w:rsidRPr="00404ABC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0E74AC19" w14:textId="77777777" w:rsidR="007F3E7A" w:rsidRPr="00CD062E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ข้อมูลระดับ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2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ได้แก่ ข้อมูลอื่นนอกเหนือจากราคาเสนอซื้อขายซึ่งรวมอยู่ในระดับ</w:t>
      </w:r>
      <w:r w:rsidRPr="00CD062E">
        <w:rPr>
          <w:rFonts w:ascii="Angsana New" w:hAnsi="Angsana New" w:cs="Angsana New"/>
          <w:color w:val="auto"/>
          <w:sz w:val="30"/>
          <w:szCs w:val="30"/>
        </w:rPr>
        <w:t xml:space="preserve"> 1 </w:t>
      </w:r>
      <w:r w:rsidRPr="00CD062E">
        <w:rPr>
          <w:rFonts w:ascii="Angsana New" w:hAnsi="Angsana New" w:cs="Angsana New"/>
          <w:color w:val="auto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ที่สามารถสังเกตได้โดยตรงหรือโดยอ้อมสำหรับสินทรัพย์หรือหนี้สินนั้นๆ</w:t>
      </w:r>
    </w:p>
    <w:p w14:paraId="2CFB015E" w14:textId="77777777" w:rsidR="007F3E7A" w:rsidRPr="00404ABC" w:rsidRDefault="007F3E7A" w:rsidP="007F3E7A">
      <w:pPr>
        <w:pStyle w:val="Defaul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34703529" w14:textId="77777777"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D062E">
        <w:rPr>
          <w:rFonts w:ascii="Angsana New" w:hAnsi="Angsana New"/>
          <w:sz w:val="30"/>
          <w:szCs w:val="30"/>
          <w:cs/>
        </w:rPr>
        <w:t>ข้อมูลระดับ</w:t>
      </w:r>
      <w:r w:rsidRPr="00CD062E">
        <w:rPr>
          <w:rFonts w:ascii="Angsana New" w:hAnsi="Angsana New"/>
          <w:sz w:val="30"/>
          <w:szCs w:val="30"/>
        </w:rPr>
        <w:t xml:space="preserve"> 3 </w:t>
      </w:r>
      <w:r w:rsidRPr="00CD062E">
        <w:rPr>
          <w:rFonts w:ascii="Angsana New" w:hAnsi="Angsana New"/>
          <w:sz w:val="30"/>
          <w:szCs w:val="30"/>
          <w:cs/>
        </w:rPr>
        <w:t>ได้แก่ ข้อมูลที่ไม่สามารถสังเกตได้ซึ่งนำมาใช้กับสินทรัพย์หรือหนี้สินนั้นๆ</w:t>
      </w:r>
    </w:p>
    <w:p w14:paraId="4FB440B5" w14:textId="77777777" w:rsidR="00426C31" w:rsidRDefault="00426C31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1233F49" w14:textId="77777777" w:rsidR="00385EA2" w:rsidRDefault="00385EA2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เครื่องมื่อทางการเงิน</w:t>
      </w:r>
    </w:p>
    <w:p w14:paraId="503FC410" w14:textId="77777777" w:rsidR="00385EA2" w:rsidRPr="00CE4864" w:rsidRDefault="00385EA2" w:rsidP="00385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39516CE9" w14:textId="77777777" w:rsidR="00D03316" w:rsidRPr="00D03316" w:rsidRDefault="00D03316" w:rsidP="00385EA2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D03316">
        <w:rPr>
          <w:rFonts w:ascii="Angsana New" w:hAnsi="Angsana New" w:hint="cs"/>
          <w:i/>
          <w:iCs/>
          <w:szCs w:val="30"/>
          <w:cs/>
        </w:rPr>
        <w:t>การ</w:t>
      </w:r>
      <w:r w:rsidR="00A96630">
        <w:rPr>
          <w:rFonts w:ascii="Angsana New" w:hAnsi="Angsana New" w:hint="cs"/>
          <w:i/>
          <w:iCs/>
          <w:szCs w:val="30"/>
          <w:cs/>
        </w:rPr>
        <w:t>รับรู้</w:t>
      </w:r>
      <w:r w:rsidRPr="00D03316">
        <w:rPr>
          <w:rFonts w:ascii="Angsana New" w:hAnsi="Angsana New" w:hint="cs"/>
          <w:i/>
          <w:iCs/>
          <w:szCs w:val="30"/>
          <w:cs/>
        </w:rPr>
        <w:t>รายการและการวัดมูลค่า</w:t>
      </w:r>
    </w:p>
    <w:p w14:paraId="03CBEAFC" w14:textId="77777777" w:rsidR="00D03316" w:rsidRDefault="00D03316" w:rsidP="00385EA2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41026BD6" w14:textId="77777777" w:rsidR="00A96630" w:rsidRPr="009F62B1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616578">
        <w:rPr>
          <w:rFonts w:ascii="Angsana New" w:hAnsi="Angsana New"/>
          <w:szCs w:val="30"/>
          <w:cs/>
        </w:rPr>
        <w:t>สินทรัพย์ทางการเงินถูกรับรู้เริ่มแรกด้วยมูลค่ายุติธรรมบวกด้วยต้นทุนการทำรายการ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B6658D">
        <w:rPr>
          <w:rFonts w:ascii="Angsana New" w:hAnsi="Angsana New"/>
          <w:szCs w:val="30"/>
          <w:cs/>
        </w:rPr>
        <w:t xml:space="preserve"> </w:t>
      </w:r>
      <w:r>
        <w:rPr>
          <w:rFonts w:ascii="Angsana New" w:hAnsi="Angsana New"/>
          <w:szCs w:val="30"/>
          <w:cs/>
        </w:rPr>
        <w:t>สินทรัพย์ทางการเงิน</w:t>
      </w:r>
      <w:r w:rsidRPr="009F62B1">
        <w:rPr>
          <w:rFonts w:ascii="Angsana New" w:hAnsi="Angsana New"/>
          <w:szCs w:val="30"/>
          <w:cs/>
        </w:rPr>
        <w:t>จัดประเภทและวัดมูลค่าโดยอ้างอิงตามโมเดลธุรกิจที่ใช้ในการจัดการสินทรัพย์และตามลักษณะของกระแสเงินสดตามสัญญาของสินทรัพย์โดยแบ่งออกเป็นสามวิธีคือ 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เมื่อมีการเปลี่ยนแปลงโมเดลธุรกิจในการบริหารสินทรัพย์ทางการเงิน จะต้องมีการจัดประเภทรายการสินทรัพย์ทางการเงินใหม่ในส่วนที่ได้รับผลกระทบ</w:t>
      </w:r>
    </w:p>
    <w:p w14:paraId="14EFC39E" w14:textId="77777777" w:rsidR="00A96630" w:rsidRPr="0035731F" w:rsidRDefault="00A9663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4D3033D4" w14:textId="77777777" w:rsidR="00A96630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616578">
        <w:rPr>
          <w:rFonts w:ascii="Angsana New" w:hAnsi="Angsana New"/>
          <w:szCs w:val="30"/>
          <w:cs/>
        </w:rPr>
        <w:lastRenderedPageBreak/>
        <w:t>หนี้สินทางการเงินถูกรับรู้เริ่มแรกด้วยมูลค่ายุติธรรมหักต้นทุนการทำรายการ</w:t>
      </w:r>
      <w:r>
        <w:rPr>
          <w:rFonts w:ascii="Angsana New" w:hAnsi="Angsana New" w:hint="cs"/>
          <w:szCs w:val="30"/>
          <w:cs/>
        </w:rPr>
        <w:t xml:space="preserve"> </w:t>
      </w:r>
      <w:r w:rsidRPr="009F62B1">
        <w:rPr>
          <w:rFonts w:ascii="Angsana New" w:hAnsi="Angsana New"/>
          <w:szCs w:val="30"/>
          <w:cs/>
        </w:rPr>
        <w:t>หนี้สินทางการเงินให้จัดประเภทและวัดมูลค่าด้วยราคาทุนตัดจำหน่ายยกเว้นหนี้สินทางการเงินที่วัดมูลค่าด้วยมูลค่ายุติธรรมผ่านกำไรหรือขาดทุน (โดยหนี้สินดังกล่าวให้รวมถึงหนี้สินอนุพันธ์) กิจการไม่สามารถจัดประเภทรายการหนี้สินทางการเงินใหม่ได้</w:t>
      </w:r>
    </w:p>
    <w:p w14:paraId="034AD7EF" w14:textId="77777777" w:rsidR="00167895" w:rsidRPr="00422C1B" w:rsidRDefault="00167895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29F57481" w14:textId="77777777" w:rsidR="00A96630" w:rsidRPr="00AD5CFB" w:rsidRDefault="00A96630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AD5CFB">
        <w:rPr>
          <w:rFonts w:ascii="Angsana New" w:hAnsi="Angsana New"/>
          <w:i/>
          <w:iCs/>
          <w:szCs w:val="30"/>
          <w:cs/>
        </w:rPr>
        <w:t>การจัดประเภทรายการและการวัดมูลค่า</w:t>
      </w:r>
    </w:p>
    <w:p w14:paraId="4883540D" w14:textId="77777777" w:rsidR="00A96630" w:rsidRPr="00AD5CFB" w:rsidRDefault="00A9663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713C52BB" w14:textId="77777777" w:rsidR="00A96630" w:rsidRPr="00AD5CFB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สินทรัพย์ที่จัดประเภทรายการและวัดมูลค่าด้วยราคาทุนตัดจำหน่าย</w:t>
      </w:r>
    </w:p>
    <w:p w14:paraId="323ED23C" w14:textId="77777777" w:rsidR="00A96630" w:rsidRPr="00AD5CFB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เงินสดและรายการเทียบเท่าเงินสด</w:t>
      </w:r>
    </w:p>
    <w:p w14:paraId="2F141CD8" w14:textId="77777777" w:rsidR="00A96630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EF170B">
        <w:rPr>
          <w:rFonts w:ascii="Angsana New" w:hAnsi="Angsana New"/>
          <w:szCs w:val="30"/>
          <w:cs/>
        </w:rPr>
        <w:t>ลูกหนี้การค้า</w:t>
      </w:r>
      <w:r>
        <w:rPr>
          <w:rFonts w:ascii="Angsana New" w:hAnsi="Angsana New" w:hint="cs"/>
          <w:szCs w:val="30"/>
          <w:cs/>
        </w:rPr>
        <w:t>และ</w:t>
      </w:r>
      <w:r w:rsidR="00642701">
        <w:rPr>
          <w:rFonts w:ascii="Angsana New" w:hAnsi="Angsana New"/>
          <w:szCs w:val="30"/>
          <w:cs/>
        </w:rPr>
        <w:t>ลูกหนี้หมุนเวียนอื่น (</w:t>
      </w:r>
      <w:r w:rsidRPr="00EF170B">
        <w:rPr>
          <w:rFonts w:ascii="Angsana New" w:hAnsi="Angsana New"/>
          <w:szCs w:val="30"/>
          <w:cs/>
        </w:rPr>
        <w:t>ไม่รวมค่าใช้จ่ายจ่ายล่วงหน้า</w:t>
      </w:r>
      <w:r>
        <w:rPr>
          <w:rFonts w:ascii="Angsana New" w:hAnsi="Angsana New" w:hint="cs"/>
          <w:szCs w:val="30"/>
          <w:cs/>
        </w:rPr>
        <w:t>และเงินจ่ายล่วงหน้าค่าซื้อสินทรัพย์</w:t>
      </w:r>
      <w:r w:rsidRPr="00EF170B">
        <w:rPr>
          <w:rFonts w:ascii="Angsana New" w:hAnsi="Angsana New"/>
          <w:szCs w:val="30"/>
          <w:cs/>
        </w:rPr>
        <w:t>)</w:t>
      </w:r>
    </w:p>
    <w:p w14:paraId="31A3442A" w14:textId="77777777" w:rsidR="00426C31" w:rsidRPr="00352266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ลูกหนี้ตามสัญญาเช่า</w:t>
      </w:r>
    </w:p>
    <w:p w14:paraId="5F7AD3DA" w14:textId="77777777" w:rsidR="00426C31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เงินให้กู้ยืมระยะสั้น</w:t>
      </w:r>
    </w:p>
    <w:p w14:paraId="061E2ECF" w14:textId="7662FF70" w:rsidR="00426C31" w:rsidRPr="00426C31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สินทรัพย์ทางการเงินหมุนเวียนอื่น </w:t>
      </w:r>
      <w:r w:rsidR="00B97110">
        <w:rPr>
          <w:rFonts w:ascii="Angsana New" w:hAnsi="Angsana New"/>
          <w:szCs w:val="30"/>
          <w:cs/>
        </w:rPr>
        <w:t>–</w:t>
      </w:r>
      <w:r>
        <w:rPr>
          <w:rFonts w:ascii="Angsana New" w:hAnsi="Angsana New" w:hint="cs"/>
          <w:szCs w:val="30"/>
          <w:cs/>
        </w:rPr>
        <w:t xml:space="preserve"> เงิน</w:t>
      </w:r>
      <w:r w:rsidR="00B97110">
        <w:rPr>
          <w:rFonts w:ascii="Angsana New" w:hAnsi="Angsana New" w:hint="cs"/>
          <w:szCs w:val="30"/>
          <w:cs/>
        </w:rPr>
        <w:t xml:space="preserve">ฝากประจำกับธนาคาร </w:t>
      </w:r>
      <w:r w:rsidR="005E20E2">
        <w:rPr>
          <w:rFonts w:ascii="Angsana New" w:hAnsi="Angsana New" w:hint="cs"/>
          <w:szCs w:val="30"/>
          <w:cs/>
        </w:rPr>
        <w:t>(</w:t>
      </w:r>
      <w:r w:rsidR="00D05E41">
        <w:rPr>
          <w:rFonts w:ascii="Angsana New" w:hAnsi="Angsana New"/>
          <w:szCs w:val="30"/>
        </w:rPr>
        <w:t>5</w:t>
      </w:r>
      <w:r w:rsidR="00B97110">
        <w:rPr>
          <w:rFonts w:ascii="Angsana New" w:hAnsi="Angsana New" w:hint="cs"/>
          <w:szCs w:val="30"/>
          <w:cs/>
        </w:rPr>
        <w:t xml:space="preserve"> เดือน </w:t>
      </w:r>
      <w:r w:rsidR="00D05E41">
        <w:rPr>
          <w:rFonts w:ascii="Angsana New" w:hAnsi="Angsana New" w:hint="cs"/>
          <w:szCs w:val="30"/>
          <w:cs/>
        </w:rPr>
        <w:t>ถึง</w:t>
      </w:r>
      <w:r w:rsidR="00B97110">
        <w:rPr>
          <w:rFonts w:ascii="Angsana New" w:hAnsi="Angsana New" w:hint="cs"/>
          <w:szCs w:val="30"/>
          <w:cs/>
        </w:rPr>
        <w:t xml:space="preserve"> </w:t>
      </w:r>
      <w:r w:rsidR="00DB12AA" w:rsidRPr="00DB12AA">
        <w:rPr>
          <w:rFonts w:ascii="Angsana New" w:hAnsi="Angsana New" w:hint="cs"/>
          <w:szCs w:val="30"/>
        </w:rPr>
        <w:t>12</w:t>
      </w:r>
      <w:r w:rsidR="00B97110">
        <w:rPr>
          <w:rFonts w:ascii="Angsana New" w:hAnsi="Angsana New" w:hint="cs"/>
          <w:szCs w:val="30"/>
          <w:cs/>
        </w:rPr>
        <w:t xml:space="preserve"> เดือน</w:t>
      </w:r>
      <w:r w:rsidR="005E20E2">
        <w:rPr>
          <w:rFonts w:ascii="Angsana New" w:hAnsi="Angsana New"/>
          <w:szCs w:val="30"/>
        </w:rPr>
        <w:t>)</w:t>
      </w:r>
    </w:p>
    <w:p w14:paraId="4EF68228" w14:textId="77777777" w:rsidR="00A96630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เงินฝากสถาบันการเงินที่มีภาระค้ำประกัน</w:t>
      </w:r>
    </w:p>
    <w:p w14:paraId="61EC12E5" w14:textId="77777777" w:rsidR="00642701" w:rsidRDefault="0064270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 xml:space="preserve">สินทรัพย์ทางการเงินไม่หมุนเวียนอื่น </w:t>
      </w:r>
      <w:r w:rsidR="00C015BC">
        <w:rPr>
          <w:rFonts w:ascii="Angsana New" w:hAnsi="Angsana New"/>
          <w:szCs w:val="30"/>
          <w:cs/>
        </w:rPr>
        <w:t>–</w:t>
      </w:r>
      <w:r>
        <w:rPr>
          <w:rFonts w:ascii="Angsana New" w:hAnsi="Angsana New" w:hint="cs"/>
          <w:szCs w:val="30"/>
          <w:cs/>
        </w:rPr>
        <w:t xml:space="preserve"> เงินลงทุนในตราสารหนี้</w:t>
      </w:r>
      <w:r w:rsidR="00B97110">
        <w:rPr>
          <w:rFonts w:ascii="Angsana New" w:hAnsi="Angsana New" w:hint="cs"/>
          <w:szCs w:val="30"/>
          <w:cs/>
        </w:rPr>
        <w:t>ที่จะถือจนครบกำหนด</w:t>
      </w:r>
    </w:p>
    <w:p w14:paraId="389DB747" w14:textId="77777777" w:rsidR="00C015BC" w:rsidRPr="00AD5CFB" w:rsidRDefault="00C015BC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 w:hint="cs"/>
          <w:szCs w:val="30"/>
          <w:cs/>
        </w:rPr>
        <w:t>สินทรัพย์ที่เกิดจากสัญญาไม่หมุนเวียน</w:t>
      </w:r>
    </w:p>
    <w:p w14:paraId="158D01B4" w14:textId="77777777" w:rsidR="00A96630" w:rsidRPr="00AD5CFB" w:rsidRDefault="00A96630" w:rsidP="00A96630">
      <w:pPr>
        <w:pStyle w:val="NoSpacing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D8700E0" w14:textId="77777777" w:rsidR="00A96630" w:rsidRPr="00AD5CFB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สินทรัพย์ที่จัดประเภทรายการและวัดมูลค่ายุติธรรมผ่านกำไรขาดทุนเบ็ดเสร็จอื่น – ไม่มี</w:t>
      </w:r>
    </w:p>
    <w:p w14:paraId="1F396AD7" w14:textId="77777777" w:rsidR="00A96630" w:rsidRPr="00AD5CFB" w:rsidRDefault="00A9663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14:paraId="78C48F4C" w14:textId="77777777" w:rsidR="00A96630" w:rsidRPr="00AD5CFB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AD5CFB">
        <w:rPr>
          <w:rFonts w:ascii="Angsana New" w:hAnsi="Angsana New"/>
          <w:szCs w:val="30"/>
          <w:cs/>
        </w:rPr>
        <w:t>สินทรัพย์ที่จัดประเภทรายการและวัดมูลค่ายุติธรรมผ่านกำไรหรือขาดทุน</w:t>
      </w:r>
    </w:p>
    <w:p w14:paraId="27BA449B" w14:textId="77777777" w:rsidR="00B63C99" w:rsidRPr="00B63C99" w:rsidRDefault="00A96630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C66CD4">
        <w:rPr>
          <w:rFonts w:ascii="Angsana New" w:hAnsi="Angsana New" w:hint="cs"/>
          <w:szCs w:val="30"/>
          <w:cs/>
        </w:rPr>
        <w:t>ส</w:t>
      </w:r>
      <w:r w:rsidR="00B63C99">
        <w:rPr>
          <w:rFonts w:ascii="Angsana New" w:hAnsi="Angsana New" w:hint="cs"/>
          <w:szCs w:val="30"/>
          <w:cs/>
        </w:rPr>
        <w:t xml:space="preserve">ินทรัพย์ทางการเงินหมุนเวียนอื่น </w:t>
      </w:r>
      <w:r w:rsidR="00680EBE">
        <w:rPr>
          <w:rFonts w:ascii="Angsana New" w:hAnsi="Angsana New" w:hint="cs"/>
          <w:szCs w:val="30"/>
          <w:cs/>
        </w:rPr>
        <w:t>-</w:t>
      </w:r>
      <w:r w:rsidR="00B63C99">
        <w:rPr>
          <w:rFonts w:ascii="Angsana New" w:hAnsi="Angsana New" w:hint="cs"/>
          <w:szCs w:val="30"/>
          <w:cs/>
        </w:rPr>
        <w:t xml:space="preserve"> เงินลงทุนในตราสารทุน</w:t>
      </w:r>
    </w:p>
    <w:p w14:paraId="2FE6BAA9" w14:textId="77777777" w:rsidR="00A96630" w:rsidRPr="0056782C" w:rsidRDefault="00A96630" w:rsidP="00A96630">
      <w:pPr>
        <w:pStyle w:val="NoSpacing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193C2C1" w14:textId="0A8F1A63" w:rsidR="00A96630" w:rsidRPr="0056782C" w:rsidRDefault="00A96630" w:rsidP="00A96630">
      <w:pPr>
        <w:pStyle w:val="NoSpacing"/>
        <w:jc w:val="thaiDistribute"/>
        <w:rPr>
          <w:rFonts w:ascii="Angsana New" w:hAnsi="Angsana New"/>
          <w:szCs w:val="30"/>
        </w:rPr>
      </w:pPr>
      <w:r w:rsidRPr="0056782C">
        <w:rPr>
          <w:rFonts w:ascii="Angsana New" w:hAnsi="Angsana New"/>
          <w:szCs w:val="30"/>
          <w:cs/>
        </w:rPr>
        <w:t>หนี้สินที่จัดประเภทรายการและวัดมูลค่าด้วยราคาทุนตัดจำหน่าย</w:t>
      </w:r>
    </w:p>
    <w:p w14:paraId="5CA34C64" w14:textId="77777777" w:rsidR="00426C31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เงินกู้ยืม</w:t>
      </w:r>
      <w:r>
        <w:rPr>
          <w:rFonts w:ascii="Angsana New" w:hAnsi="Angsana New" w:hint="cs"/>
          <w:szCs w:val="30"/>
          <w:cs/>
        </w:rPr>
        <w:t>ระยะสั้นและระยะยาว</w:t>
      </w:r>
    </w:p>
    <w:p w14:paraId="7FB66FD7" w14:textId="77777777" w:rsidR="00426C31" w:rsidRPr="00352266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 w:rsidRPr="00352266">
        <w:rPr>
          <w:rFonts w:ascii="Angsana New" w:hAnsi="Angsana New" w:hint="cs"/>
          <w:szCs w:val="30"/>
          <w:cs/>
        </w:rPr>
        <w:t>เจ้าหนี้การค้าและเจ้าหนี้หมุนเวียนอื่น  (รวมรายการค้างจ่ายต่างๆ แต่ไม่รวมเงินรับล่วงหน้าจากการขาย)</w:t>
      </w:r>
    </w:p>
    <w:p w14:paraId="14ED914E" w14:textId="77777777" w:rsidR="00426C31" w:rsidRDefault="00426C31" w:rsidP="00B41075">
      <w:pPr>
        <w:pStyle w:val="NoSpacing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Cs w:val="30"/>
        </w:rPr>
      </w:pPr>
      <w:r>
        <w:rPr>
          <w:rFonts w:ascii="Angsana New" w:hAnsi="Angsana New"/>
          <w:szCs w:val="30"/>
          <w:cs/>
        </w:rPr>
        <w:t>หนี้สิน</w:t>
      </w:r>
      <w:r>
        <w:rPr>
          <w:rFonts w:ascii="Angsana New" w:hAnsi="Angsana New" w:hint="cs"/>
          <w:szCs w:val="30"/>
          <w:cs/>
        </w:rPr>
        <w:t>ตาม</w:t>
      </w:r>
      <w:r>
        <w:rPr>
          <w:rFonts w:ascii="Angsana New" w:hAnsi="Angsana New"/>
          <w:szCs w:val="30"/>
          <w:cs/>
        </w:rPr>
        <w:t>สัญญาเช่า</w:t>
      </w:r>
    </w:p>
    <w:p w14:paraId="78EC1D19" w14:textId="77777777" w:rsidR="00A96630" w:rsidRPr="00BE5B36" w:rsidRDefault="00A96630" w:rsidP="00A96630">
      <w:pPr>
        <w:pStyle w:val="NoSpacing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5253807" w14:textId="323E72BD" w:rsidR="00A96630" w:rsidRPr="0056782C" w:rsidRDefault="00A96630" w:rsidP="00A96630">
      <w:pPr>
        <w:pStyle w:val="NoSpacing"/>
        <w:jc w:val="thaiDistribute"/>
        <w:rPr>
          <w:rFonts w:ascii="Angsana New" w:hAnsi="Angsana New"/>
          <w:szCs w:val="30"/>
          <w:cs/>
        </w:rPr>
      </w:pPr>
      <w:r w:rsidRPr="0056782C">
        <w:rPr>
          <w:rFonts w:ascii="Angsana New" w:hAnsi="Angsana New"/>
          <w:szCs w:val="30"/>
          <w:cs/>
        </w:rPr>
        <w:t>หนี้สินที่จัดประเภทรายการและวัดมูลค่ายุติธรรมผ่านกำไรหรือขาดทุน</w:t>
      </w:r>
      <w:r>
        <w:rPr>
          <w:rFonts w:ascii="Angsana New" w:hAnsi="Angsana New"/>
          <w:szCs w:val="30"/>
        </w:rPr>
        <w:t xml:space="preserve"> </w:t>
      </w:r>
      <w:r w:rsidR="00E25B8D" w:rsidRPr="00AD5CFB">
        <w:rPr>
          <w:rFonts w:ascii="Angsana New" w:hAnsi="Angsana New"/>
          <w:szCs w:val="30"/>
          <w:cs/>
        </w:rPr>
        <w:t>– ไม่มี</w:t>
      </w:r>
    </w:p>
    <w:p w14:paraId="4FE32667" w14:textId="77777777" w:rsidR="00F60F06" w:rsidRDefault="00F60F06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</w:p>
    <w:p w14:paraId="5C05B135" w14:textId="77777777" w:rsidR="00422C1B" w:rsidRDefault="00422C1B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</w:p>
    <w:p w14:paraId="0F2C511F" w14:textId="77777777" w:rsidR="00422C1B" w:rsidRDefault="00422C1B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</w:p>
    <w:p w14:paraId="1477D153" w14:textId="77777777" w:rsidR="00422C1B" w:rsidRDefault="00422C1B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</w:p>
    <w:p w14:paraId="28A17694" w14:textId="77777777" w:rsidR="00422C1B" w:rsidRDefault="00422C1B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</w:p>
    <w:p w14:paraId="4D91EB14" w14:textId="77777777" w:rsidR="00422C1B" w:rsidRDefault="00422C1B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</w:p>
    <w:p w14:paraId="3F5BA987" w14:textId="77777777" w:rsidR="00422C1B" w:rsidRDefault="00422C1B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</w:p>
    <w:p w14:paraId="584530A8" w14:textId="77777777" w:rsidR="00A96630" w:rsidRDefault="00A96630" w:rsidP="00A96630">
      <w:pPr>
        <w:pStyle w:val="NoSpacing"/>
        <w:jc w:val="thaiDistribute"/>
        <w:rPr>
          <w:rFonts w:ascii="Angsana New" w:hAnsi="Angsana New"/>
          <w:i/>
          <w:iCs/>
          <w:szCs w:val="30"/>
        </w:rPr>
      </w:pPr>
      <w:r w:rsidRPr="0056782C">
        <w:rPr>
          <w:rFonts w:ascii="Angsana New" w:hAnsi="Angsana New" w:hint="cs"/>
          <w:i/>
          <w:iCs/>
          <w:szCs w:val="30"/>
          <w:cs/>
        </w:rPr>
        <w:lastRenderedPageBreak/>
        <w:t>การด้อยค่า</w:t>
      </w:r>
    </w:p>
    <w:p w14:paraId="716884CE" w14:textId="77777777" w:rsidR="00A96630" w:rsidRPr="0056782C" w:rsidRDefault="00A96630" w:rsidP="00A96630">
      <w:pPr>
        <w:pStyle w:val="NoSpacing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51BBC2A1" w14:textId="0C2C514F" w:rsidR="00A96630" w:rsidRDefault="00A96630" w:rsidP="00A96630">
      <w:pPr>
        <w:pStyle w:val="NoSpacing"/>
        <w:jc w:val="thaiDistribute"/>
        <w:rPr>
          <w:rFonts w:ascii="Angsana New" w:hAnsi="Angsana New"/>
          <w:sz w:val="16"/>
          <w:szCs w:val="16"/>
        </w:rPr>
      </w:pPr>
      <w:r w:rsidRPr="00AD5CFB">
        <w:rPr>
          <w:rFonts w:ascii="Angsana New" w:hAnsi="Angsana New"/>
          <w:szCs w:val="30"/>
          <w:cs/>
        </w:rPr>
        <w:t xml:space="preserve">สำหรับลูกหนี้การค้าและสินทรัพย์ที่เกิดจากสัญญา </w:t>
      </w:r>
      <w:r w:rsidR="00BF346C">
        <w:rPr>
          <w:rFonts w:ascii="Angsana New" w:hAnsi="Angsana New" w:hint="cs"/>
          <w:szCs w:val="30"/>
          <w:cs/>
        </w:rPr>
        <w:t>กลุ่มบริษัท</w:t>
      </w:r>
      <w:r w:rsidRPr="00AD5CFB">
        <w:rPr>
          <w:rFonts w:ascii="Angsana New" w:hAnsi="Angsana New"/>
          <w:szCs w:val="30"/>
          <w:cs/>
        </w:rPr>
        <w:t>สามารถใช้</w:t>
      </w:r>
      <w:r w:rsidRPr="0019034E">
        <w:rPr>
          <w:rFonts w:ascii="Angsana New" w:hAnsi="Angsana New" w:hint="cs"/>
          <w:szCs w:val="30"/>
          <w:cs/>
        </w:rPr>
        <w:t>วิธีการอย่างง่าย</w:t>
      </w:r>
      <w:r w:rsidRPr="0019034E">
        <w:rPr>
          <w:rFonts w:ascii="Angsana New" w:hAnsi="Angsana New"/>
          <w:szCs w:val="30"/>
        </w:rPr>
        <w:t xml:space="preserve"> (Simplified approach) </w:t>
      </w:r>
      <w:r w:rsidRPr="0019034E">
        <w:rPr>
          <w:rFonts w:ascii="Angsana New" w:hAnsi="Angsana New" w:hint="cs"/>
          <w:szCs w:val="30"/>
          <w:cs/>
        </w:rPr>
        <w:t>โดย</w:t>
      </w:r>
      <w:r w:rsidRPr="0019034E">
        <w:rPr>
          <w:rFonts w:ascii="Angsana New" w:hAnsi="Angsana New"/>
          <w:szCs w:val="30"/>
          <w:cs/>
        </w:rPr>
        <w:t>รับรู้ผลขาดทุนด้านเครดิตที่คาดว่าจะเกิดขึ้น</w:t>
      </w:r>
      <w:r>
        <w:rPr>
          <w:rFonts w:ascii="Angsana New" w:hAnsi="Angsana New" w:hint="cs"/>
          <w:szCs w:val="30"/>
          <w:cs/>
        </w:rPr>
        <w:t xml:space="preserve"> </w:t>
      </w:r>
      <w:r w:rsidRPr="0019034E">
        <w:rPr>
          <w:rFonts w:ascii="Angsana New" w:hAnsi="Angsana New"/>
          <w:szCs w:val="30"/>
        </w:rPr>
        <w:t xml:space="preserve">(Expected credit loss) </w:t>
      </w:r>
      <w:r w:rsidRPr="0019034E">
        <w:rPr>
          <w:rFonts w:ascii="Angsana New" w:hAnsi="Angsana New"/>
          <w:szCs w:val="30"/>
          <w:cs/>
        </w:rPr>
        <w:t>ตลอดอายุ</w:t>
      </w:r>
      <w:r w:rsidRPr="0019034E">
        <w:rPr>
          <w:rFonts w:ascii="Angsana New" w:hAnsi="Angsana New" w:hint="cs"/>
          <w:szCs w:val="30"/>
          <w:cs/>
        </w:rPr>
        <w:t>สำหรับสินทรัพย์ทางการเงินที่ถูกพิจารณา ทั้งนี้ ในการพิจารณาและวัดมูลค่า</w:t>
      </w:r>
      <w:r w:rsidRPr="0019034E">
        <w:rPr>
          <w:rFonts w:ascii="Angsana New" w:hAnsi="Angsana New"/>
          <w:szCs w:val="30"/>
          <w:cs/>
        </w:rPr>
        <w:t>ผลขาดทุนด้านเครดิตที่คาดว่าจะเกิดขึ้น</w:t>
      </w:r>
      <w:r w:rsidRPr="0019034E">
        <w:rPr>
          <w:rFonts w:ascii="Angsana New" w:hAnsi="Angsana New" w:hint="cs"/>
          <w:szCs w:val="30"/>
          <w:cs/>
        </w:rPr>
        <w:t xml:space="preserve"> </w:t>
      </w:r>
      <w:r w:rsidR="00BF346C">
        <w:rPr>
          <w:rFonts w:ascii="Angsana New" w:hAnsi="Angsana New" w:hint="cs"/>
          <w:szCs w:val="30"/>
          <w:cs/>
        </w:rPr>
        <w:t>กลุ่มบริษัท</w:t>
      </w:r>
      <w:r w:rsidRPr="0019034E">
        <w:rPr>
          <w:rFonts w:ascii="Angsana New" w:hAnsi="Angsana New" w:hint="cs"/>
          <w:szCs w:val="30"/>
          <w:cs/>
        </w:rPr>
        <w:t>ต้องนำข้อมูล</w:t>
      </w:r>
      <w:r w:rsidRPr="0019034E">
        <w:rPr>
          <w:rFonts w:ascii="Angsana New" w:hAnsi="Angsana New"/>
          <w:szCs w:val="30"/>
          <w:cs/>
        </w:rPr>
        <w:t>ผลขาดทุนด้านเครดิต</w:t>
      </w:r>
      <w:r w:rsidRPr="0019034E">
        <w:rPr>
          <w:rFonts w:ascii="Angsana New" w:hAnsi="Angsana New" w:hint="cs"/>
          <w:szCs w:val="30"/>
          <w:cs/>
        </w:rPr>
        <w:t>ในอดีต (</w:t>
      </w:r>
      <w:r w:rsidRPr="0019034E">
        <w:rPr>
          <w:rFonts w:ascii="Angsana New" w:hAnsi="Angsana New"/>
          <w:szCs w:val="30"/>
        </w:rPr>
        <w:t>Historical credit loss</w:t>
      </w:r>
      <w:r w:rsidRPr="0019034E">
        <w:rPr>
          <w:rFonts w:ascii="Angsana New" w:hAnsi="Angsana New" w:hint="cs"/>
          <w:szCs w:val="30"/>
          <w:cs/>
        </w:rPr>
        <w:t>) มาประกอบกันกับข้อมูลที่มีการคาดการณ์ไปในอนาคต</w:t>
      </w:r>
      <w:r w:rsidRPr="0019034E">
        <w:rPr>
          <w:rFonts w:ascii="Angsana New" w:hAnsi="Angsana New"/>
          <w:szCs w:val="30"/>
        </w:rPr>
        <w:t xml:space="preserve"> (Forward-looking information)</w:t>
      </w:r>
      <w:r w:rsidRPr="0019034E">
        <w:rPr>
          <w:rFonts w:ascii="Angsana New" w:hAnsi="Angsana New" w:hint="cs"/>
          <w:szCs w:val="30"/>
          <w:cs/>
        </w:rPr>
        <w:t xml:space="preserve"> </w:t>
      </w:r>
      <w:r w:rsidRPr="001907FE">
        <w:rPr>
          <w:rFonts w:ascii="Angsana New" w:hAnsi="Angsana New"/>
          <w:szCs w:val="30"/>
          <w:cs/>
        </w:rPr>
        <w:t>ในส่วนของสินทรัพย์นั้นและปัจจัยสำคัญๆ ของสภาพแวดล้อมเชิงเศรษฐกิจ</w:t>
      </w:r>
    </w:p>
    <w:p w14:paraId="4775F35B" w14:textId="77777777" w:rsidR="00167895" w:rsidRPr="00E8139E" w:rsidRDefault="00167895" w:rsidP="00121FBD">
      <w:pPr>
        <w:pStyle w:val="NoSpacing"/>
        <w:jc w:val="thaiDistribute"/>
        <w:rPr>
          <w:rFonts w:ascii="Angsana New" w:hAnsi="Angsana New"/>
          <w:szCs w:val="30"/>
        </w:rPr>
      </w:pPr>
    </w:p>
    <w:p w14:paraId="42AD8E64" w14:textId="77777777" w:rsidR="007F3E7A" w:rsidRPr="002C46BA" w:rsidRDefault="00A142F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การรับรู้</w:t>
      </w:r>
      <w:r w:rsidR="007F3E7A" w:rsidRPr="002C46B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173C6221" w14:textId="77777777" w:rsidR="007F3E7A" w:rsidRPr="00441C3B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28D50A0" w14:textId="77777777" w:rsidR="008F77CD" w:rsidRPr="00BD559A" w:rsidRDefault="008F77CD" w:rsidP="008F77CD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45ADD">
        <w:rPr>
          <w:rFonts w:ascii="Angsana New" w:hAnsi="Angsana New" w:cs="Angsana New"/>
          <w:color w:val="auto"/>
          <w:sz w:val="30"/>
          <w:szCs w:val="30"/>
          <w:cs/>
        </w:rPr>
        <w:t>รายได้</w:t>
      </w:r>
      <w:r w:rsidRPr="00E45ADD"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จากการขายรับรู้เป็นรายได้ ณ เวลาใดเวลาหนึ่งสุทธิจากส่วนลดเมื่อส่งมอบ  โอนความเสี่ยงและผลตอบแทนที่เป็นสาระสำคัญของความเป็นเจ้าของและการควบคุมในสินค้าให้กับผู้ซื้อแล้ว 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>และจะ</w:t>
      </w:r>
      <w:r w:rsidRPr="00BD559A">
        <w:rPr>
          <w:rFonts w:ascii="Angsana New" w:hAnsi="Angsana New" w:cs="Angsana New" w:hint="cs"/>
          <w:color w:val="auto"/>
          <w:sz w:val="30"/>
          <w:szCs w:val="30"/>
          <w:cs/>
        </w:rPr>
        <w:t>ยัง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>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</w:t>
      </w:r>
      <w:r w:rsidRPr="00BD559A">
        <w:rPr>
          <w:rFonts w:ascii="Angsana New" w:hAnsi="Angsana New" w:cs="Angsana New" w:hint="cs"/>
          <w:color w:val="auto"/>
          <w:sz w:val="30"/>
          <w:szCs w:val="30"/>
          <w:cs/>
        </w:rPr>
        <w:t>เชิงเศรษฐกิจจากการขายสินค้านั้นหรือ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 xml:space="preserve">ไม่อาจวัดมูลค่าของจำนวนรายได้และต้นทุนที่เกิดขึ้นได้อย่างน่าเชื่อถือ </w:t>
      </w:r>
      <w:r w:rsidRPr="00BD559A">
        <w:rPr>
          <w:rFonts w:ascii="Angsana New" w:hAnsi="Angsana New" w:cs="Angsana New" w:hint="cs"/>
          <w:color w:val="auto"/>
          <w:sz w:val="30"/>
          <w:szCs w:val="30"/>
          <w:cs/>
        </w:rPr>
        <w:t>หรือ</w:t>
      </w:r>
      <w:r w:rsidRPr="00BD559A">
        <w:rPr>
          <w:rFonts w:ascii="Angsana New" w:hAnsi="Angsana New" w:cs="Angsana New"/>
          <w:color w:val="auto"/>
          <w:sz w:val="30"/>
          <w:szCs w:val="30"/>
          <w:cs/>
        </w:rPr>
        <w:t xml:space="preserve">มีความเป็นไปได้ค่อนข้างแน่ที่จะต้องรับคืนสินค้า  </w:t>
      </w:r>
    </w:p>
    <w:p w14:paraId="025ACC4A" w14:textId="77777777" w:rsidR="00832FDF" w:rsidRDefault="00832FDF" w:rsidP="008F77CD">
      <w:pPr>
        <w:ind w:right="-25"/>
        <w:jc w:val="thaiDistribute"/>
        <w:rPr>
          <w:sz w:val="16"/>
          <w:szCs w:val="16"/>
        </w:rPr>
      </w:pPr>
    </w:p>
    <w:p w14:paraId="705BF545" w14:textId="77777777" w:rsidR="008F77CD" w:rsidRDefault="008F77CD" w:rsidP="008F77CD">
      <w:pPr>
        <w:ind w:right="-25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รายได้จากการให้บริการรับรู้ ณ เวลาใดเวลาหนึ่งเมื่อได้ให้บริการแก่ลูกค้าแล้วและตามเกณฑ์คงค้าง</w:t>
      </w:r>
    </w:p>
    <w:p w14:paraId="12DD465C" w14:textId="77777777" w:rsidR="007F3E7A" w:rsidRPr="00DF3AE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4DE0F1CA" w14:textId="77777777" w:rsidR="007F3E7A" w:rsidRPr="007047A4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ราย</w:t>
      </w:r>
      <w:r>
        <w:rPr>
          <w:rFonts w:hint="cs"/>
          <w:sz w:val="30"/>
          <w:szCs w:val="30"/>
          <w:cs/>
        </w:rPr>
        <w:t>ได้ค่าเช่าภายใต้</w:t>
      </w:r>
      <w:r w:rsidRPr="007047A4">
        <w:rPr>
          <w:rFonts w:hint="cs"/>
          <w:sz w:val="30"/>
          <w:szCs w:val="30"/>
          <w:cs/>
        </w:rPr>
        <w:t>สัญญาเช่าดำเนินงาน</w:t>
      </w:r>
      <w:r w:rsidR="00075DA8">
        <w:rPr>
          <w:rFonts w:hint="cs"/>
          <w:sz w:val="30"/>
          <w:szCs w:val="30"/>
          <w:cs/>
        </w:rPr>
        <w:t>รับรู้เป็นรายได้</w:t>
      </w:r>
      <w:r w:rsidRPr="007047A4">
        <w:rPr>
          <w:rFonts w:hint="cs"/>
          <w:sz w:val="30"/>
          <w:szCs w:val="30"/>
          <w:cs/>
        </w:rPr>
        <w:t>โดยวิธีเส้นตรงตลอดอายุสัญญาเช่า</w:t>
      </w:r>
    </w:p>
    <w:p w14:paraId="49A8BF54" w14:textId="77777777" w:rsidR="00572A6E" w:rsidRPr="00572A6E" w:rsidRDefault="00572A6E" w:rsidP="00572A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69C0D766" w14:textId="77777777" w:rsidR="00572A6E" w:rsidRDefault="00572A6E" w:rsidP="00572A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รายได้ดอกเบี้ยรับรู้</w:t>
      </w:r>
      <w:r w:rsidR="00EE717C">
        <w:rPr>
          <w:rFonts w:ascii="Angsana New" w:hAnsi="Angsana New" w:hint="cs"/>
          <w:sz w:val="30"/>
          <w:szCs w:val="30"/>
          <w:cs/>
        </w:rPr>
        <w:t>ตามอัตราดอกเบี้ยที่แท้จริง</w:t>
      </w:r>
    </w:p>
    <w:p w14:paraId="261454C0" w14:textId="77777777" w:rsidR="00F60F06" w:rsidRP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p w14:paraId="7504046A" w14:textId="77777777" w:rsidR="007F3E7A" w:rsidRPr="00B01950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เงินปันผล</w:t>
      </w:r>
      <w:r w:rsidRPr="00B01950">
        <w:rPr>
          <w:rFonts w:ascii="Angsana New" w:hAnsi="Angsana New"/>
          <w:sz w:val="30"/>
          <w:szCs w:val="30"/>
          <w:cs/>
        </w:rPr>
        <w:t>รับ</w:t>
      </w:r>
      <w:r w:rsidR="003D0131">
        <w:rPr>
          <w:rFonts w:ascii="Angsana New" w:hAnsi="Angsana New" w:hint="cs"/>
          <w:sz w:val="30"/>
          <w:szCs w:val="30"/>
          <w:cs/>
        </w:rPr>
        <w:t>รับรู้เป็นรายได้ใ</w:t>
      </w:r>
      <w:r w:rsidRPr="00B01950">
        <w:rPr>
          <w:rFonts w:ascii="Angsana New" w:hAnsi="Angsana New"/>
          <w:sz w:val="30"/>
          <w:szCs w:val="30"/>
          <w:cs/>
        </w:rPr>
        <w:t>นวันที่</w:t>
      </w:r>
      <w:r w:rsidRPr="00B01950">
        <w:rPr>
          <w:rFonts w:ascii="Angsana New" w:hAnsi="Angsana New" w:hint="cs"/>
          <w:sz w:val="30"/>
          <w:szCs w:val="30"/>
          <w:cs/>
        </w:rPr>
        <w:t>กิจการ</w:t>
      </w:r>
      <w:r w:rsidRPr="00B01950">
        <w:rPr>
          <w:rFonts w:ascii="Angsana New" w:hAnsi="Angsana New"/>
          <w:sz w:val="30"/>
          <w:szCs w:val="30"/>
          <w:cs/>
        </w:rPr>
        <w:t>มีสิทธิได้รับเงินปันผล</w:t>
      </w:r>
    </w:p>
    <w:p w14:paraId="362A5F54" w14:textId="77777777" w:rsidR="008F77CD" w:rsidRPr="008F77CD" w:rsidRDefault="008F77CD" w:rsidP="008F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16"/>
          <w:szCs w:val="16"/>
        </w:rPr>
      </w:pPr>
    </w:p>
    <w:p w14:paraId="1297E712" w14:textId="77777777" w:rsidR="008F77CD" w:rsidRPr="007047A4" w:rsidRDefault="008F77CD" w:rsidP="008F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25"/>
        <w:jc w:val="both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 w:hint="cs"/>
          <w:sz w:val="30"/>
          <w:szCs w:val="30"/>
          <w:cs/>
        </w:rPr>
        <w:t>รายได้อื่น</w:t>
      </w:r>
      <w:r>
        <w:rPr>
          <w:rFonts w:ascii="Angsana New" w:hAnsi="Angsana New" w:hint="cs"/>
          <w:sz w:val="30"/>
          <w:szCs w:val="30"/>
          <w:cs/>
        </w:rPr>
        <w:t xml:space="preserve"> ๆ </w:t>
      </w:r>
      <w:r w:rsidRPr="007047A4">
        <w:rPr>
          <w:rFonts w:ascii="Angsana New" w:hAnsi="Angsana New" w:hint="cs"/>
          <w:sz w:val="30"/>
          <w:szCs w:val="30"/>
          <w:cs/>
        </w:rPr>
        <w:t xml:space="preserve">รับรู้ตามเกณฑ์คงค้าง </w:t>
      </w:r>
    </w:p>
    <w:p w14:paraId="180C9583" w14:textId="77777777" w:rsidR="00E25B8D" w:rsidRDefault="00E25B8D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095F841" w14:textId="77777777" w:rsidR="007F3E7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</w:p>
    <w:p w14:paraId="2461B320" w14:textId="77777777" w:rsidR="007F3E7A" w:rsidRPr="00DF4BD0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321A07A" w14:textId="77777777" w:rsidR="007F3E7A" w:rsidRPr="00404ABC" w:rsidRDefault="007F3E7A" w:rsidP="007F3E7A">
      <w:pPr>
        <w:ind w:right="-25"/>
        <w:rPr>
          <w:i/>
          <w:iCs/>
          <w:sz w:val="30"/>
          <w:szCs w:val="30"/>
        </w:rPr>
      </w:pPr>
      <w:r w:rsidRPr="00404ABC">
        <w:rPr>
          <w:rFonts w:hint="cs"/>
          <w:i/>
          <w:iCs/>
          <w:sz w:val="30"/>
          <w:szCs w:val="30"/>
          <w:cs/>
        </w:rPr>
        <w:t>ต้นทุนทางการเงิน</w:t>
      </w:r>
    </w:p>
    <w:p w14:paraId="4C163798" w14:textId="77777777" w:rsidR="007F3E7A" w:rsidRPr="00E11F30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0B5FA2CE" w14:textId="77777777" w:rsidR="007F3E7A" w:rsidRPr="007047A4" w:rsidRDefault="007F3E7A" w:rsidP="007F3E7A">
      <w:pPr>
        <w:ind w:right="-25"/>
        <w:jc w:val="thaiDistribute"/>
        <w:rPr>
          <w:sz w:val="30"/>
          <w:szCs w:val="30"/>
        </w:rPr>
      </w:pPr>
      <w:r w:rsidRPr="007047A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</w:t>
      </w:r>
      <w:r>
        <w:rPr>
          <w:rFonts w:hint="cs"/>
          <w:sz w:val="30"/>
          <w:szCs w:val="30"/>
          <w:cs/>
        </w:rPr>
        <w:t>ในงบกำไรขาดทุนเบ็ดเสร็จ</w:t>
      </w:r>
      <w:r w:rsidRPr="007047A4">
        <w:rPr>
          <w:rFonts w:hint="cs"/>
          <w:sz w:val="30"/>
          <w:szCs w:val="30"/>
          <w:cs/>
        </w:rPr>
        <w:t>ในรอบบัญชีที่ค่าใช้จ่ายดังกล่าวเกิดขึ้น ยกเว้นในกรณีที่มีการบันทึก</w:t>
      </w:r>
      <w:r>
        <w:rPr>
          <w:rFonts w:hint="cs"/>
          <w:sz w:val="30"/>
          <w:szCs w:val="30"/>
          <w:cs/>
        </w:rPr>
        <w:t>เป็นต้นทุนส่วนหนึ่งของสินทรัพย์</w:t>
      </w:r>
      <w:r w:rsidRPr="007047A4">
        <w:rPr>
          <w:rFonts w:hint="cs"/>
          <w:sz w:val="30"/>
          <w:szCs w:val="30"/>
          <w:cs/>
        </w:rPr>
        <w:t>อันเป็นผลมาจากการใช้เวลายาวนา</w:t>
      </w:r>
      <w:r>
        <w:rPr>
          <w:rFonts w:hint="cs"/>
          <w:sz w:val="30"/>
          <w:szCs w:val="30"/>
          <w:cs/>
        </w:rPr>
        <w:t xml:space="preserve">นในการจัดหา </w:t>
      </w:r>
      <w:r w:rsidRPr="00121FBD">
        <w:rPr>
          <w:rFonts w:hint="cs"/>
          <w:sz w:val="30"/>
          <w:szCs w:val="30"/>
          <w:cs/>
        </w:rPr>
        <w:t>ก่อสร้าง หรือการติดตั้งสินทรัพย์ดังกล่าวก่อนที่จะพร้อมใช้งานเพื่อนำมาใช้เองหรือเพื่อขาย ดอกเบี้ยซึ่งเป็นส่วนหนึ่งของค่างวดตาม</w:t>
      </w:r>
      <w:r w:rsidR="00121FBD" w:rsidRPr="001D02CD">
        <w:rPr>
          <w:rFonts w:hint="cs"/>
          <w:sz w:val="30"/>
          <w:szCs w:val="30"/>
          <w:cs/>
        </w:rPr>
        <w:t>สัญญา</w:t>
      </w:r>
      <w:r w:rsidR="001D02CD" w:rsidRPr="001D02CD">
        <w:rPr>
          <w:rFonts w:hint="cs"/>
          <w:sz w:val="30"/>
          <w:szCs w:val="30"/>
          <w:cs/>
        </w:rPr>
        <w:t>เช่</w:t>
      </w:r>
      <w:r w:rsidR="001D02CD">
        <w:rPr>
          <w:rFonts w:hint="cs"/>
          <w:sz w:val="30"/>
          <w:szCs w:val="30"/>
          <w:cs/>
        </w:rPr>
        <w:t>า</w:t>
      </w:r>
      <w:r w:rsidR="001D02CD">
        <w:rPr>
          <w:sz w:val="30"/>
          <w:szCs w:val="30"/>
        </w:rPr>
        <w:t xml:space="preserve"> </w:t>
      </w:r>
      <w:r w:rsidRPr="00121FBD">
        <w:rPr>
          <w:rFonts w:hint="cs"/>
          <w:sz w:val="30"/>
          <w:szCs w:val="30"/>
          <w:cs/>
        </w:rPr>
        <w:t>บันทึกในงบกำไรขาดทุนเบ็ดเสร็จโดยใช้วิธีอัตราดอกเบี้ยที่แท้จริง</w:t>
      </w:r>
    </w:p>
    <w:p w14:paraId="6EF5717B" w14:textId="77777777" w:rsidR="007F3E7A" w:rsidRPr="00404ABC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90F61CF" w14:textId="77777777" w:rsidR="007F3E7A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30"/>
          <w:szCs w:val="30"/>
        </w:rPr>
      </w:pPr>
      <w:r w:rsidRPr="00404ABC">
        <w:rPr>
          <w:rFonts w:ascii="Angsana New" w:hAnsi="Angsana New" w:hint="cs"/>
          <w:sz w:val="30"/>
          <w:szCs w:val="30"/>
          <w:cs/>
        </w:rPr>
        <w:t>ค่าใช้จ่ายอื่น ๆ รับรู้ตามเกณฑ์คงค้าง</w:t>
      </w:r>
    </w:p>
    <w:p w14:paraId="3D018177" w14:textId="77777777" w:rsidR="007F3E7A" w:rsidRPr="007047A4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lastRenderedPageBreak/>
        <w:t>การใช้ประมาณการ</w:t>
      </w:r>
    </w:p>
    <w:p w14:paraId="7DD08ADE" w14:textId="77777777" w:rsidR="007F3E7A" w:rsidRPr="00E11F30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/>
        <w:ind w:right="-25"/>
        <w:jc w:val="thaiDistribute"/>
        <w:rPr>
          <w:rFonts w:ascii="Angsana New" w:hAnsi="Angsana New"/>
          <w:sz w:val="16"/>
          <w:szCs w:val="16"/>
        </w:rPr>
      </w:pPr>
    </w:p>
    <w:p w14:paraId="446C6248" w14:textId="77777777" w:rsidR="007F3E7A" w:rsidRPr="007047A4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ในการจัดทำงบการเงินตาม</w:t>
      </w: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ฝ่ายบริหารมีความจำเป็นต้องใช้ประมาณการและข้อสมมติฐานที่กระทบต่อรายได้ รายจ่าย สินทรัพย์และหนี้สิน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</w:t>
      </w:r>
      <w:r>
        <w:rPr>
          <w:rFonts w:ascii="Angsana New" w:hAnsi="Angsana New"/>
          <w:sz w:val="30"/>
          <w:szCs w:val="30"/>
          <w:cs/>
        </w:rPr>
        <w:t>าว ผลของรายการเมื่อเกิดขึ้นจริง</w:t>
      </w:r>
      <w:r w:rsidRPr="007047A4">
        <w:rPr>
          <w:rFonts w:ascii="Angsana New" w:hAnsi="Angsana New"/>
          <w:sz w:val="30"/>
          <w:szCs w:val="30"/>
          <w:cs/>
        </w:rPr>
        <w:t>จึงอาจแตกต่างไปจากที่ได้ประมาณการไว้</w:t>
      </w:r>
    </w:p>
    <w:p w14:paraId="0D0332E9" w14:textId="77777777" w:rsidR="007F3E7A" w:rsidRPr="00114100" w:rsidRDefault="007F3E7A" w:rsidP="007F3E7A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4EC4C473" w14:textId="77777777" w:rsidR="007F3E7A" w:rsidRDefault="007F3E7A" w:rsidP="007F3E7A">
      <w:pPr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หากการปรับประมาณการกระทบเฉพาะงวดบัญชีนั้น</w:t>
      </w:r>
      <w:r w:rsidRPr="007047A4">
        <w:rPr>
          <w:rFonts w:ascii="Angsana New" w:hAnsi="Angsana New" w:hint="cs"/>
          <w:sz w:val="30"/>
          <w:szCs w:val="30"/>
          <w:cs/>
        </w:rPr>
        <w:t xml:space="preserve"> ๆ</w:t>
      </w:r>
      <w:r w:rsidRPr="007047A4">
        <w:rPr>
          <w:rFonts w:ascii="Angsana New" w:hAnsi="Angsana New"/>
          <w:sz w:val="30"/>
          <w:szCs w:val="30"/>
          <w:cs/>
        </w:rPr>
        <w:t xml:space="preserve"> หรือบันทึกในงวดบัญชีที่ปรับและงวดบัญชีในอนาคตหากการปรับประมาณการกระทบทั้งงวดบัญชีในปัจจุบันและอนาคต</w:t>
      </w:r>
    </w:p>
    <w:p w14:paraId="6DB14545" w14:textId="77777777" w:rsidR="00832FDF" w:rsidRPr="007F3E7A" w:rsidRDefault="00832FDF" w:rsidP="007F3E7A">
      <w:pPr>
        <w:ind w:right="-25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4BB4B92" w14:textId="77777777" w:rsidR="007F3E7A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F3E7A">
        <w:rPr>
          <w:rFonts w:ascii="Angsana New" w:hAnsi="Angsana New" w:hint="cs"/>
          <w:sz w:val="30"/>
          <w:szCs w:val="30"/>
          <w:cs/>
        </w:rPr>
        <w:t>ทั้งนี้ ประมาณการและข้อสมมติฐานที่สำคัญที่ใช้ในการจัดทำงบการเงินนี้ซึ่งอาจมีความไม่แน่นอนที่สำคัญมาเกี่ยวข้องได้แก่</w:t>
      </w:r>
    </w:p>
    <w:p w14:paraId="604F0245" w14:textId="77777777" w:rsidR="00F60F06" w:rsidRPr="002927CF" w:rsidRDefault="00F60F06" w:rsidP="007F3E7A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5216EFED" w14:textId="66A6E5C9" w:rsidR="00E74AFE" w:rsidRDefault="00E74AFE" w:rsidP="00B41075">
      <w:pPr>
        <w:pStyle w:val="Heading6"/>
        <w:keepNext w:val="0"/>
        <w:numPr>
          <w:ilvl w:val="0"/>
          <w:numId w:val="20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hanging="720"/>
        <w:jc w:val="thaiDistribute"/>
        <w:rPr>
          <w:rFonts w:ascii="Angsana New" w:hAnsi="Angsana New"/>
          <w:b w:val="0"/>
          <w:bCs w:val="0"/>
          <w:color w:val="000000"/>
        </w:rPr>
      </w:pPr>
      <w:r w:rsidRPr="00E55BF4">
        <w:rPr>
          <w:rFonts w:ascii="Angsana New" w:hAnsi="Angsana New" w:hint="cs"/>
          <w:b w:val="0"/>
          <w:bCs w:val="0"/>
          <w:color w:val="000000"/>
          <w:cs/>
        </w:rPr>
        <w:t xml:space="preserve">ค่าเผื่อผลขาดทุนด้านเครดิตที่คาดว่าจะเกิดขึ้น </w:t>
      </w:r>
    </w:p>
    <w:p w14:paraId="54FF2F4A" w14:textId="77777777" w:rsidR="007F3E7A" w:rsidRPr="00263947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 w:hint="cs"/>
          <w:b w:val="0"/>
          <w:bCs w:val="0"/>
          <w:cs/>
        </w:rPr>
        <w:t>ค่าเผื่อการลดมูลค่าของสินค้า</w:t>
      </w:r>
      <w:r w:rsidRPr="007A5661">
        <w:rPr>
          <w:rFonts w:ascii="Angsana New" w:hAnsi="Angsana New" w:hint="cs"/>
          <w:b w:val="0"/>
          <w:bCs w:val="0"/>
          <w:cs/>
        </w:rPr>
        <w:t>และการพิจารณาเกี่ยวกับการด้อยค่าของสินทรัพย์</w:t>
      </w:r>
    </w:p>
    <w:p w14:paraId="5CC5FBB4" w14:textId="77777777" w:rsidR="007F3E7A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 w:hint="cs"/>
          <w:b w:val="0"/>
          <w:bCs w:val="0"/>
          <w:cs/>
        </w:rPr>
        <w:t xml:space="preserve">อายุการให้ประโยชน์และมูลค่าคงเหลือของอาคารและอุปกรณ์ </w:t>
      </w:r>
      <w:r w:rsidR="00121FBD">
        <w:rPr>
          <w:rFonts w:ascii="Angsana New" w:hAnsi="Angsana New" w:hint="cs"/>
          <w:b w:val="0"/>
          <w:bCs w:val="0"/>
          <w:cs/>
        </w:rPr>
        <w:t xml:space="preserve"> และสินทรัพย์สิทธิการใช้</w:t>
      </w:r>
    </w:p>
    <w:p w14:paraId="32560FB8" w14:textId="77777777" w:rsidR="00121FBD" w:rsidRPr="00E55BF4" w:rsidRDefault="00121FBD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E55BF4">
        <w:rPr>
          <w:rFonts w:ascii="Angsana New" w:hAnsi="Angsana New" w:hint="cs"/>
          <w:b w:val="0"/>
          <w:bCs w:val="0"/>
          <w:cs/>
        </w:rPr>
        <w:t>ข้อพิจารณาการใช้สิทธิต่ออายุสัญญาเช่าและอัตราคิดลดของหนี้สินตามสัญญาเช่า</w:t>
      </w:r>
    </w:p>
    <w:p w14:paraId="2AA5CBD4" w14:textId="77777777" w:rsidR="007F3E7A" w:rsidRPr="00263947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/>
          <w:b w:val="0"/>
          <w:bCs w:val="0"/>
          <w:cs/>
        </w:rPr>
        <w:t>สมมติฐานที่ใช้ในการคำนวณ</w:t>
      </w:r>
      <w:r w:rsidRPr="00263947">
        <w:rPr>
          <w:rFonts w:ascii="Angsana New" w:hAnsi="Angsana New" w:hint="cs"/>
          <w:b w:val="0"/>
          <w:bCs w:val="0"/>
          <w:cs/>
        </w:rPr>
        <w:t>ภาระผูกพัน</w:t>
      </w:r>
      <w:r w:rsidRPr="00263947">
        <w:rPr>
          <w:rFonts w:ascii="Angsana New" w:hAnsi="Angsana New"/>
          <w:b w:val="0"/>
          <w:bCs w:val="0"/>
          <w:cs/>
        </w:rPr>
        <w:t>หนี้สินผลประโยชน์ของพนักงานหลังออกจากงาน</w:t>
      </w:r>
    </w:p>
    <w:p w14:paraId="35895085" w14:textId="77777777" w:rsidR="007F3E7A" w:rsidRPr="00263947" w:rsidRDefault="007F3E7A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 w:rsidRPr="00263947">
        <w:rPr>
          <w:rFonts w:ascii="Angsana New" w:hAnsi="Angsana New" w:hint="cs"/>
          <w:b w:val="0"/>
          <w:bCs w:val="0"/>
          <w:cs/>
        </w:rPr>
        <w:t>งวดบัญชีที่คาดว่าจะได้รับประโยชน์จากสินทรัพย์ภาษีเงินได้รอการตัดบัญชีและประโยชน์ที่จะได้รับจาก</w:t>
      </w:r>
      <w:r w:rsidR="00EE1D19">
        <w:rPr>
          <w:rFonts w:ascii="Angsana New" w:hAnsi="Angsana New" w:hint="cs"/>
          <w:b w:val="0"/>
          <w:bCs w:val="0"/>
          <w:cs/>
        </w:rPr>
        <w:t>ผล</w:t>
      </w:r>
      <w:r w:rsidRPr="00263947">
        <w:rPr>
          <w:rFonts w:ascii="Angsana New" w:hAnsi="Angsana New" w:hint="cs"/>
          <w:b w:val="0"/>
          <w:bCs w:val="0"/>
          <w:cs/>
        </w:rPr>
        <w:t>ขาดทุน</w:t>
      </w:r>
      <w:r w:rsidR="00EE1D19">
        <w:rPr>
          <w:rFonts w:ascii="Angsana New" w:hAnsi="Angsana New" w:hint="cs"/>
          <w:b w:val="0"/>
          <w:bCs w:val="0"/>
          <w:cs/>
        </w:rPr>
        <w:t>สุทธิ</w:t>
      </w:r>
      <w:r w:rsidRPr="00263947">
        <w:rPr>
          <w:rFonts w:ascii="Angsana New" w:hAnsi="Angsana New" w:hint="cs"/>
          <w:b w:val="0"/>
          <w:bCs w:val="0"/>
          <w:cs/>
        </w:rPr>
        <w:t>ทางภาษี</w:t>
      </w:r>
      <w:r w:rsidR="00EE1D19">
        <w:rPr>
          <w:rFonts w:ascii="Angsana New" w:hAnsi="Angsana New" w:hint="cs"/>
          <w:b w:val="0"/>
          <w:bCs w:val="0"/>
          <w:cs/>
        </w:rPr>
        <w:t>ยกมา</w:t>
      </w:r>
    </w:p>
    <w:p w14:paraId="6FE2C33F" w14:textId="77777777" w:rsidR="007F3E7A" w:rsidRPr="00263947" w:rsidRDefault="005A7246" w:rsidP="00B41075">
      <w:pPr>
        <w:pStyle w:val="Heading6"/>
        <w:numPr>
          <w:ilvl w:val="0"/>
          <w:numId w:val="18"/>
        </w:numPr>
        <w:ind w:left="567" w:hanging="567"/>
        <w:jc w:val="thaiDistribute"/>
        <w:rPr>
          <w:rFonts w:ascii="Angsana New" w:hAnsi="Angsana New"/>
          <w:b w:val="0"/>
          <w:bCs w:val="0"/>
        </w:rPr>
      </w:pPr>
      <w:r>
        <w:rPr>
          <w:rFonts w:ascii="Angsana New" w:hAnsi="Angsana New" w:hint="cs"/>
          <w:b w:val="0"/>
          <w:bCs w:val="0"/>
          <w:cs/>
        </w:rPr>
        <w:t>ประมาณการหนี้สินอื่น</w:t>
      </w:r>
    </w:p>
    <w:p w14:paraId="69694C48" w14:textId="77777777" w:rsidR="001D02CD" w:rsidRDefault="001D02CD" w:rsidP="007F3E7A">
      <w:pPr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07A064DD" w14:textId="77777777" w:rsidR="007F3E7A" w:rsidRPr="007047A4" w:rsidRDefault="007F3E7A" w:rsidP="007F3E7A">
      <w:pPr>
        <w:ind w:right="-25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047A4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14:paraId="2F4A2BAE" w14:textId="77777777" w:rsidR="007F3E7A" w:rsidRPr="00E11F30" w:rsidRDefault="007F3E7A" w:rsidP="007F3E7A">
      <w:pPr>
        <w:ind w:right="-25"/>
        <w:jc w:val="both"/>
        <w:rPr>
          <w:rFonts w:ascii="Angsana New" w:hAnsi="Angsana New"/>
          <w:sz w:val="16"/>
          <w:szCs w:val="16"/>
          <w:cs/>
        </w:rPr>
      </w:pPr>
    </w:p>
    <w:p w14:paraId="4B7A914B" w14:textId="77777777" w:rsidR="007F3E7A" w:rsidRPr="007047A4" w:rsidRDefault="007F3E7A" w:rsidP="007F3E7A">
      <w:pPr>
        <w:ind w:right="-25"/>
        <w:jc w:val="both"/>
        <w:rPr>
          <w:rFonts w:ascii="Angsana New" w:hAnsi="Angsana New"/>
          <w:sz w:val="30"/>
          <w:szCs w:val="30"/>
          <w:cs/>
        </w:rPr>
      </w:pPr>
      <w:r w:rsidRPr="007047A4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3824D758" w14:textId="77777777" w:rsidR="007F3E7A" w:rsidRPr="009A595A" w:rsidRDefault="007F3E7A" w:rsidP="007F3E7A">
      <w:pPr>
        <w:ind w:right="-25"/>
        <w:jc w:val="both"/>
        <w:rPr>
          <w:rFonts w:ascii="Angsana New" w:hAnsi="Angsana New"/>
          <w:sz w:val="16"/>
          <w:szCs w:val="16"/>
        </w:rPr>
      </w:pPr>
    </w:p>
    <w:p w14:paraId="7866106D" w14:textId="77777777" w:rsidR="007F3E7A" w:rsidRPr="007047A4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วันที่ใน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  <w:r w:rsidRPr="007047A4">
        <w:rPr>
          <w:rFonts w:ascii="Angsana New" w:hAnsi="Angsana New"/>
          <w:sz w:val="30"/>
          <w:szCs w:val="30"/>
          <w:cs/>
        </w:rPr>
        <w:t xml:space="preserve"> แปลงค่าเป็นเงินบาทโดยใช้อัตราแลกเปลี่ยน ณ วันนั้น  กำไรหรือขาดทุนจากการแปลงค่าจะบันทึก</w:t>
      </w:r>
      <w:r>
        <w:rPr>
          <w:rFonts w:ascii="Angsana New" w:hAnsi="Angsana New"/>
          <w:sz w:val="30"/>
          <w:szCs w:val="30"/>
          <w:cs/>
        </w:rPr>
        <w:t>ในงบกำไรขาดทุน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</w:p>
    <w:p w14:paraId="7E910E0B" w14:textId="77777777" w:rsidR="007F3E7A" w:rsidRPr="006B112A" w:rsidRDefault="007F3E7A" w:rsidP="007F3E7A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1DD4C44B" w14:textId="77777777" w:rsidR="007F3E7A" w:rsidRPr="007047A4" w:rsidRDefault="007F3E7A" w:rsidP="007F3E7A">
      <w:pPr>
        <w:ind w:right="-25"/>
        <w:jc w:val="thaiDistribute"/>
        <w:rPr>
          <w:rFonts w:ascii="Angsana New" w:hAnsi="Angsana New"/>
          <w:sz w:val="30"/>
          <w:szCs w:val="30"/>
        </w:rPr>
      </w:pPr>
      <w:r w:rsidRPr="007047A4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</w:t>
      </w:r>
      <w:r w:rsidRPr="007047A4">
        <w:rPr>
          <w:rFonts w:ascii="Angsana New" w:hAnsi="Angsana New" w:hint="cs"/>
          <w:sz w:val="30"/>
          <w:szCs w:val="30"/>
          <w:cs/>
        </w:rPr>
        <w:t>าทุน</w:t>
      </w:r>
      <w:r w:rsidRPr="007047A4">
        <w:rPr>
          <w:rFonts w:ascii="Angsana New" w:hAnsi="Angsana New"/>
          <w:sz w:val="30"/>
          <w:szCs w:val="30"/>
          <w:cs/>
        </w:rPr>
        <w:t xml:space="preserve">เดิม แปลงค่าเป็นเงินบาทโดยใช้อัตราแลกเปลี่ยน ณ วันที่เกิดรายการ  </w:t>
      </w:r>
    </w:p>
    <w:p w14:paraId="3F9283FB" w14:textId="35D07205" w:rsidR="00F60F06" w:rsidRDefault="00F60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201EBDB" w14:textId="77777777" w:rsidR="00167895" w:rsidRDefault="00167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72DE0062" w14:textId="77777777" w:rsidR="007F3E7A" w:rsidRPr="002C46BA" w:rsidRDefault="007F3E7A" w:rsidP="007F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C46BA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49C1A563" w14:textId="77777777" w:rsidR="007F3E7A" w:rsidRPr="002D7071" w:rsidRDefault="007F3E7A" w:rsidP="007F3E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4F2B57C" w14:textId="77777777" w:rsidR="007F3E7A" w:rsidRPr="00F70379" w:rsidRDefault="007F3E7A" w:rsidP="007F3E7A">
      <w:pPr>
        <w:tabs>
          <w:tab w:val="left" w:pos="0"/>
        </w:tabs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 w:hint="cs"/>
          <w:sz w:val="30"/>
          <w:szCs w:val="30"/>
          <w:cs/>
        </w:rPr>
        <w:t>ค่าใช้จ่าย</w:t>
      </w:r>
      <w:r w:rsidRPr="00F70379">
        <w:rPr>
          <w:rFonts w:ascii="Angsana New" w:hAnsi="Angsana New"/>
          <w:sz w:val="30"/>
          <w:szCs w:val="30"/>
          <w:cs/>
        </w:rPr>
        <w:t>ภาษีเงินได้สำหรับปีประกอบด้วยภาษีเงินได้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 xml:space="preserve">ปัจจุบันและภาษีเงินได้รอการตัดบัญชี              </w:t>
      </w:r>
    </w:p>
    <w:p w14:paraId="0E292CD1" w14:textId="77777777" w:rsidR="007F3E7A" w:rsidRPr="00DF3AEA" w:rsidRDefault="007F3E7A" w:rsidP="007F3E7A">
      <w:pPr>
        <w:pStyle w:val="AccPolicyHeading"/>
        <w:rPr>
          <w:sz w:val="16"/>
          <w:szCs w:val="16"/>
          <w:cs/>
        </w:rPr>
      </w:pPr>
    </w:p>
    <w:p w14:paraId="5CA90E70" w14:textId="77777777" w:rsidR="007F3E7A" w:rsidRPr="00F70379" w:rsidRDefault="007F3E7A" w:rsidP="007F3E7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>ของงวด</w:t>
      </w:r>
      <w:r w:rsidRPr="00F70379">
        <w:rPr>
          <w:rFonts w:ascii="Angsana New" w:hAnsi="Angsana New"/>
          <w:sz w:val="30"/>
          <w:szCs w:val="30"/>
          <w:cs/>
        </w:rPr>
        <w:t>ปัจจุบันได้แก่ภาษี</w:t>
      </w:r>
      <w:r>
        <w:rPr>
          <w:rFonts w:ascii="Angsana New" w:hAnsi="Angsana New" w:hint="cs"/>
          <w:sz w:val="30"/>
          <w:szCs w:val="30"/>
          <w:cs/>
        </w:rPr>
        <w:t>ที่ต้องชำระหรือสามารถขอคืนได้</w:t>
      </w:r>
      <w:r w:rsidRPr="00F70379">
        <w:rPr>
          <w:rFonts w:ascii="Angsana New" w:hAnsi="Angsana New"/>
          <w:sz w:val="30"/>
          <w:szCs w:val="30"/>
          <w:cs/>
        </w:rPr>
        <w:t>โดยคำนวณจากกำไร</w:t>
      </w:r>
      <w:r>
        <w:rPr>
          <w:rFonts w:ascii="Angsana New" w:hAnsi="Angsana New" w:hint="cs"/>
          <w:sz w:val="30"/>
          <w:szCs w:val="30"/>
          <w:cs/>
        </w:rPr>
        <w:t>หรือขาดทุนทางภาษีสำหรับ</w:t>
      </w:r>
      <w:r w:rsidRPr="00F70379">
        <w:rPr>
          <w:rFonts w:ascii="Angsana New" w:hAnsi="Angsana New"/>
          <w:sz w:val="30"/>
          <w:szCs w:val="30"/>
          <w:cs/>
        </w:rPr>
        <w:t>ปี โดยใช้อัตราภาษีที่</w:t>
      </w:r>
      <w:r w:rsidRPr="00F70379">
        <w:rPr>
          <w:rFonts w:ascii="Angsana New" w:hAnsi="Angsana New"/>
          <w:spacing w:val="-2"/>
          <w:sz w:val="30"/>
          <w:szCs w:val="30"/>
          <w:cs/>
        </w:rPr>
        <w:t>ประกาศใช้ ณ วันที่รายงาน ตลอดจนการปรับปรุง</w:t>
      </w:r>
      <w:r>
        <w:rPr>
          <w:rFonts w:ascii="Angsana New" w:hAnsi="Angsana New" w:hint="cs"/>
          <w:spacing w:val="-2"/>
          <w:sz w:val="30"/>
          <w:szCs w:val="30"/>
          <w:cs/>
        </w:rPr>
        <w:t>เกี่ยวกับภาษีที่ค้างชำระ</w:t>
      </w:r>
      <w:r w:rsidRPr="00F70379">
        <w:rPr>
          <w:rFonts w:ascii="Angsana New" w:hAnsi="Angsana New"/>
          <w:spacing w:val="-2"/>
          <w:sz w:val="30"/>
          <w:szCs w:val="30"/>
          <w:cs/>
        </w:rPr>
        <w:t>ในปีก่อนๆ</w:t>
      </w:r>
    </w:p>
    <w:p w14:paraId="5C9BC796" w14:textId="77777777" w:rsidR="007F3E7A" w:rsidRPr="00DF3AEA" w:rsidRDefault="007F3E7A" w:rsidP="007F3E7A">
      <w:pPr>
        <w:jc w:val="thaiDistribute"/>
        <w:rPr>
          <w:rFonts w:ascii="Angsana New" w:hAnsi="Angsana New"/>
          <w:sz w:val="16"/>
          <w:szCs w:val="16"/>
        </w:rPr>
      </w:pPr>
    </w:p>
    <w:p w14:paraId="5F44AAB8" w14:textId="77777777" w:rsidR="007F3E7A" w:rsidRPr="00F70379" w:rsidRDefault="007F3E7A" w:rsidP="007F3E7A">
      <w:pPr>
        <w:jc w:val="thaiDistribute"/>
        <w:rPr>
          <w:rFonts w:ascii="Angsana New" w:hAnsi="Angsana New"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อิงกับกฎหมายที่ประกาศใช้ ณ วันที่รายงาน</w:t>
      </w:r>
    </w:p>
    <w:p w14:paraId="68563DE4" w14:textId="77777777" w:rsidR="007F3E7A" w:rsidRPr="00DF3AEA" w:rsidRDefault="007F3E7A" w:rsidP="007F3E7A">
      <w:pPr>
        <w:jc w:val="thaiDistribute"/>
        <w:rPr>
          <w:rFonts w:ascii="Angsana New" w:hAnsi="Angsana New"/>
          <w:sz w:val="16"/>
          <w:szCs w:val="16"/>
        </w:rPr>
      </w:pPr>
    </w:p>
    <w:p w14:paraId="4F9146FE" w14:textId="77777777" w:rsidR="007F3E7A" w:rsidRPr="00F70379" w:rsidRDefault="007F3E7A" w:rsidP="007F3E7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F70379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35D5F15" w14:textId="77777777" w:rsidR="00F60F06" w:rsidRDefault="00F60F06" w:rsidP="00A1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15762F" w14:textId="77777777" w:rsidR="00A142FA" w:rsidRPr="00447DFB" w:rsidRDefault="00A142FA" w:rsidP="00A1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47DFB">
        <w:rPr>
          <w:rFonts w:ascii="Angsana New" w:hAnsi="Angsana New"/>
          <w:b/>
          <w:bCs/>
          <w:sz w:val="30"/>
          <w:szCs w:val="30"/>
          <w:cs/>
        </w:rPr>
        <w:t>กำไ</w:t>
      </w:r>
      <w:r w:rsidRPr="00447DFB">
        <w:rPr>
          <w:rFonts w:ascii="Angsana New" w:hAnsi="Angsana New" w:hint="cs"/>
          <w:b/>
          <w:bCs/>
          <w:sz w:val="30"/>
          <w:szCs w:val="30"/>
          <w:cs/>
        </w:rPr>
        <w:t>ร</w:t>
      </w:r>
      <w:r w:rsidRPr="00447DFB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F13DD4" w:rsidRPr="00447DFB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52639C79" w14:textId="77777777" w:rsidR="00A142FA" w:rsidRPr="00447DFB" w:rsidRDefault="00A142FA" w:rsidP="00A14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spacing w:val="-8"/>
          <w:sz w:val="16"/>
          <w:szCs w:val="16"/>
        </w:rPr>
      </w:pPr>
    </w:p>
    <w:p w14:paraId="5276BF06" w14:textId="77777777" w:rsidR="006375F2" w:rsidRPr="00A142FA" w:rsidRDefault="002D7D69" w:rsidP="00A142F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447DFB">
        <w:rPr>
          <w:rFonts w:ascii="Angsana New" w:hAnsi="Angsana New" w:hint="cs"/>
          <w:sz w:val="30"/>
          <w:szCs w:val="30"/>
          <w:cs/>
        </w:rPr>
        <w:t>กำไร</w:t>
      </w:r>
      <w:r w:rsidR="00A142FA" w:rsidRPr="00447DFB">
        <w:rPr>
          <w:rFonts w:ascii="Angsana New" w:hAnsi="Angsana New"/>
          <w:sz w:val="30"/>
          <w:szCs w:val="30"/>
          <w:cs/>
        </w:rPr>
        <w:t>ต่อหุ้น</w:t>
      </w:r>
      <w:r w:rsidR="00F13DD4" w:rsidRPr="00447DFB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A142FA" w:rsidRPr="00447DFB">
        <w:rPr>
          <w:rFonts w:ascii="Angsana New" w:hAnsi="Angsana New" w:hint="cs"/>
          <w:sz w:val="30"/>
          <w:szCs w:val="30"/>
          <w:cs/>
        </w:rPr>
        <w:t>สำหรับปี</w:t>
      </w:r>
      <w:r w:rsidR="00A142FA" w:rsidRPr="00447DFB">
        <w:rPr>
          <w:rFonts w:ascii="Angsana New" w:hAnsi="Angsana New"/>
          <w:sz w:val="30"/>
          <w:szCs w:val="30"/>
          <w:cs/>
        </w:rPr>
        <w:t>คำนวณโดยการหาร</w:t>
      </w:r>
      <w:r w:rsidRPr="00447DFB">
        <w:rPr>
          <w:rFonts w:ascii="Angsana New" w:hAnsi="Angsana New" w:hint="cs"/>
          <w:sz w:val="30"/>
          <w:szCs w:val="30"/>
          <w:cs/>
        </w:rPr>
        <w:t>กำไร</w:t>
      </w:r>
      <w:r w:rsidR="00A142FA" w:rsidRPr="00447DFB">
        <w:rPr>
          <w:rFonts w:ascii="Angsana New" w:hAnsi="Angsana New"/>
          <w:sz w:val="30"/>
          <w:szCs w:val="30"/>
          <w:cs/>
        </w:rPr>
        <w:t>สำหรับ</w:t>
      </w:r>
      <w:r w:rsidR="00A142FA" w:rsidRPr="00447DFB">
        <w:rPr>
          <w:rFonts w:ascii="Angsana New" w:hAnsi="Angsana New" w:hint="cs"/>
          <w:sz w:val="30"/>
          <w:szCs w:val="30"/>
          <w:cs/>
        </w:rPr>
        <w:t>ปี</w:t>
      </w:r>
      <w:r w:rsidR="00A142FA" w:rsidRPr="00447DFB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</w:t>
      </w:r>
      <w:r w:rsidR="00A142FA" w:rsidRPr="00447DFB">
        <w:rPr>
          <w:rFonts w:ascii="Angsana New" w:hAnsi="Angsana New" w:hint="cs"/>
          <w:sz w:val="30"/>
          <w:szCs w:val="30"/>
          <w:cs/>
        </w:rPr>
        <w:t>ของหุ้นสามัญที่ออกจำหน่ายแล้วระหว่างปี</w:t>
      </w:r>
    </w:p>
    <w:p w14:paraId="308B3454" w14:textId="77777777" w:rsidR="00A04FA1" w:rsidRDefault="00A04FA1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67634A9D" w14:textId="77777777" w:rsidR="00D12E93" w:rsidRDefault="002E5B19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D12E93" w:rsidRPr="009F3CE7">
        <w:rPr>
          <w:rFonts w:ascii="Angsana New" w:hAnsi="Angsana New"/>
          <w:b/>
          <w:bCs/>
          <w:sz w:val="30"/>
          <w:szCs w:val="30"/>
        </w:rPr>
        <w:t>.</w:t>
      </w:r>
      <w:r w:rsidR="00D12E93" w:rsidRPr="009F3CE7">
        <w:rPr>
          <w:rFonts w:ascii="Angsana New" w:hAnsi="Angsana New"/>
          <w:b/>
          <w:bCs/>
          <w:sz w:val="30"/>
          <w:szCs w:val="30"/>
        </w:rPr>
        <w:tab/>
      </w:r>
      <w:r w:rsidR="00D12E93" w:rsidRPr="009F3CE7">
        <w:rPr>
          <w:rFonts w:ascii="Angsana New" w:hAnsi="Angsana New"/>
          <w:b/>
          <w:bCs/>
          <w:sz w:val="30"/>
          <w:szCs w:val="30"/>
          <w:cs/>
        </w:rPr>
        <w:t>รายการบัญชีและยอดคงเหลือกับบุคคลหรือกิจการที่เกี่ยวข้องกัน</w:t>
      </w:r>
    </w:p>
    <w:p w14:paraId="6732498A" w14:textId="77777777" w:rsidR="00774A0C" w:rsidRPr="00774A0C" w:rsidRDefault="00774A0C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0F3C318A" w14:textId="77777777" w:rsidR="00D12E93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823069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</w:t>
      </w:r>
      <w:r w:rsidRPr="00823069">
        <w:rPr>
          <w:rFonts w:ascii="Angsana New" w:hAnsi="Angsana New"/>
          <w:sz w:val="30"/>
          <w:szCs w:val="30"/>
          <w:cs/>
        </w:rPr>
        <w:t>กิจการที่อยู่ภายใต้การควบคุมของ</w:t>
      </w:r>
      <w:r w:rsidR="00271E38"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/>
          <w:sz w:val="30"/>
          <w:szCs w:val="30"/>
          <w:cs/>
        </w:rPr>
        <w:t xml:space="preserve">บริษัท  </w:t>
      </w:r>
      <w:r w:rsidRPr="00823069">
        <w:rPr>
          <w:rFonts w:ascii="Angsana New" w:hAnsi="Angsana New" w:hint="cs"/>
          <w:sz w:val="30"/>
          <w:szCs w:val="30"/>
          <w:cs/>
        </w:rPr>
        <w:t>หรือสามารถควบคุม</w:t>
      </w:r>
      <w:r w:rsidR="00271E38"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 w:hint="cs"/>
          <w:sz w:val="30"/>
          <w:szCs w:val="30"/>
          <w:cs/>
        </w:rPr>
        <w:t>บริษัท</w:t>
      </w:r>
      <w:r w:rsidRPr="00823069">
        <w:rPr>
          <w:rFonts w:ascii="Angsana New" w:hAnsi="Angsana New"/>
          <w:sz w:val="30"/>
          <w:szCs w:val="30"/>
          <w:cs/>
        </w:rPr>
        <w:t>ทั้งทางตรง</w:t>
      </w:r>
      <w:r w:rsidRPr="00823069">
        <w:rPr>
          <w:rFonts w:ascii="Angsana New" w:hAnsi="Angsana New" w:hint="cs"/>
          <w:sz w:val="30"/>
          <w:szCs w:val="30"/>
          <w:cs/>
        </w:rPr>
        <w:t>และ</w:t>
      </w:r>
      <w:r w:rsidRPr="00823069">
        <w:rPr>
          <w:rFonts w:ascii="Angsana New" w:hAnsi="Angsana New"/>
          <w:sz w:val="30"/>
          <w:szCs w:val="30"/>
          <w:cs/>
        </w:rPr>
        <w:t>ทางอ้อม</w:t>
      </w:r>
      <w:r w:rsidRPr="00823069">
        <w:rPr>
          <w:rFonts w:ascii="Angsana New" w:hAnsi="Angsana New" w:hint="cs"/>
          <w:sz w:val="30"/>
          <w:szCs w:val="30"/>
          <w:cs/>
        </w:rPr>
        <w:t xml:space="preserve"> หรือมีอิทธิพลอย่างเป็นสาระสำคัญในการตัดสินใจด้านการเงินหรือการดำเนินงานของ</w:t>
      </w:r>
      <w:r w:rsidR="00271E38">
        <w:rPr>
          <w:rFonts w:ascii="Angsana New" w:hAnsi="Angsana New" w:hint="cs"/>
          <w:sz w:val="30"/>
          <w:szCs w:val="30"/>
          <w:cs/>
        </w:rPr>
        <w:t>กลุ่ม</w:t>
      </w:r>
      <w:r w:rsidRPr="00823069">
        <w:rPr>
          <w:rFonts w:ascii="Angsana New" w:hAnsi="Angsana New" w:hint="cs"/>
          <w:sz w:val="30"/>
          <w:szCs w:val="30"/>
          <w:cs/>
        </w:rPr>
        <w:t xml:space="preserve">บริษัท  </w:t>
      </w:r>
    </w:p>
    <w:p w14:paraId="7138F257" w14:textId="77777777" w:rsidR="00167895" w:rsidRPr="004616E5" w:rsidRDefault="00167895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332FE76A" w14:textId="77777777" w:rsidR="00632E83" w:rsidRDefault="00632E83" w:rsidP="0063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บุคคลหรือกิจการที่เกี่ยวข้องกันประกอบด้วย</w:t>
      </w:r>
    </w:p>
    <w:p w14:paraId="4FCDA10D" w14:textId="77777777" w:rsidR="00F26136" w:rsidRPr="00632E83" w:rsidRDefault="00F26136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236" w:type="dxa"/>
        <w:tblLayout w:type="fixed"/>
        <w:tblLook w:val="01E0" w:firstRow="1" w:lastRow="1" w:firstColumn="1" w:lastColumn="1" w:noHBand="0" w:noVBand="0"/>
      </w:tblPr>
      <w:tblGrid>
        <w:gridCol w:w="3227"/>
        <w:gridCol w:w="283"/>
        <w:gridCol w:w="2898"/>
        <w:gridCol w:w="284"/>
        <w:gridCol w:w="3544"/>
      </w:tblGrid>
      <w:tr w:rsidR="00572A6E" w:rsidRPr="00421FDD" w14:paraId="094EA2F7" w14:textId="77777777" w:rsidTr="008D5F41">
        <w:tc>
          <w:tcPr>
            <w:tcW w:w="3227" w:type="dxa"/>
            <w:tcBorders>
              <w:bottom w:val="single" w:sz="4" w:space="0" w:color="auto"/>
            </w:tcBorders>
          </w:tcPr>
          <w:p w14:paraId="1EA85DDF" w14:textId="77777777" w:rsidR="00572A6E" w:rsidRPr="0080044B" w:rsidRDefault="00572A6E" w:rsidP="005D52C9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0" w:name="_Hlk159930133"/>
            <w:r w:rsidRPr="0080044B">
              <w:rPr>
                <w:rFonts w:ascii="Angsana New" w:hAnsi="Angsana New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83" w:type="dxa"/>
          </w:tcPr>
          <w:p w14:paraId="3C25E7F0" w14:textId="77777777" w:rsidR="00572A6E" w:rsidRPr="0080044B" w:rsidRDefault="00572A6E" w:rsidP="000231B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tcBorders>
              <w:bottom w:val="single" w:sz="4" w:space="0" w:color="auto"/>
            </w:tcBorders>
          </w:tcPr>
          <w:p w14:paraId="153FB74F" w14:textId="77777777" w:rsidR="00572A6E" w:rsidRPr="0080044B" w:rsidRDefault="00572A6E" w:rsidP="000231B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4868125D" w14:textId="77777777" w:rsidR="00572A6E" w:rsidRPr="0080044B" w:rsidRDefault="00572A6E" w:rsidP="000231B7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5B954A42" w14:textId="77777777" w:rsidR="00572A6E" w:rsidRPr="0080044B" w:rsidRDefault="00572A6E" w:rsidP="000231B7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bookmarkEnd w:id="0"/>
      <w:tr w:rsidR="008D5F41" w:rsidRPr="00733568" w14:paraId="6656CFE7" w14:textId="77777777" w:rsidTr="008D5F41">
        <w:tc>
          <w:tcPr>
            <w:tcW w:w="3227" w:type="dxa"/>
          </w:tcPr>
          <w:p w14:paraId="7DF8B183" w14:textId="7674B2E2" w:rsidR="008D5F41" w:rsidRPr="0080044B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>บริษัท ตะวันออกการขนส่ง จำกัด</w:t>
            </w:r>
          </w:p>
        </w:tc>
        <w:tc>
          <w:tcPr>
            <w:tcW w:w="283" w:type="dxa"/>
          </w:tcPr>
          <w:p w14:paraId="48BEDCBC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shd w:val="clear" w:color="auto" w:fill="auto"/>
          </w:tcPr>
          <w:p w14:paraId="5D26F2BC" w14:textId="75FF757E" w:rsidR="008D5F41" w:rsidRPr="00F8712E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>ลงทุนในกิจการอื่น</w:t>
            </w:r>
          </w:p>
        </w:tc>
        <w:tc>
          <w:tcPr>
            <w:tcW w:w="284" w:type="dxa"/>
            <w:vAlign w:val="center"/>
          </w:tcPr>
          <w:p w14:paraId="3A3AF95A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37CD07C" w14:textId="0A978DC9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 </w:t>
            </w:r>
            <w:r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8D5F41" w:rsidRPr="008D5F41" w14:paraId="23D00555" w14:textId="77777777" w:rsidTr="008D5F41">
        <w:tc>
          <w:tcPr>
            <w:tcW w:w="3227" w:type="dxa"/>
          </w:tcPr>
          <w:p w14:paraId="2B72CD3A" w14:textId="644B6A77" w:rsidR="008D5F41" w:rsidRPr="008D5F41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8D5F41">
              <w:rPr>
                <w:rFonts w:ascii="Angsana New" w:hAnsi="Angsana New"/>
                <w:sz w:val="16"/>
                <w:szCs w:val="16"/>
              </w:rPr>
              <w:t xml:space="preserve">   </w:t>
            </w:r>
          </w:p>
        </w:tc>
        <w:tc>
          <w:tcPr>
            <w:tcW w:w="283" w:type="dxa"/>
          </w:tcPr>
          <w:p w14:paraId="6E37EAA8" w14:textId="77777777" w:rsidR="008D5F41" w:rsidRPr="008D5F41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shd w:val="clear" w:color="auto" w:fill="auto"/>
          </w:tcPr>
          <w:p w14:paraId="72321EE5" w14:textId="77777777" w:rsidR="008D5F41" w:rsidRPr="008D5F41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7D83EBE" w14:textId="77777777" w:rsidR="008D5F41" w:rsidRPr="008D5F41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0DEBA2C5" w14:textId="77777777" w:rsidR="008D5F41" w:rsidRPr="008D5F41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5F41" w:rsidRPr="00733568" w14:paraId="482B8F81" w14:textId="77777777" w:rsidTr="008D5F41">
        <w:tc>
          <w:tcPr>
            <w:tcW w:w="3227" w:type="dxa"/>
          </w:tcPr>
          <w:p w14:paraId="3121551B" w14:textId="3C4055A3" w:rsidR="008D5F41" w:rsidRPr="0080044B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>บริษัท ชลประทีปสินทรัพย์ จำกัด</w:t>
            </w:r>
          </w:p>
        </w:tc>
        <w:tc>
          <w:tcPr>
            <w:tcW w:w="283" w:type="dxa"/>
          </w:tcPr>
          <w:p w14:paraId="66CAC958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shd w:val="clear" w:color="auto" w:fill="auto"/>
          </w:tcPr>
          <w:p w14:paraId="0C9B1B53" w14:textId="0B22121A" w:rsidR="008D5F41" w:rsidRPr="00F8712E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4" w:type="dxa"/>
            <w:vAlign w:val="center"/>
          </w:tcPr>
          <w:p w14:paraId="3573F746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CE21424" w14:textId="669D7FAE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8D5F4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8B412A" w:rsidRPr="008D5F41" w14:paraId="2026DB25" w14:textId="77777777" w:rsidTr="008D5F41">
        <w:tc>
          <w:tcPr>
            <w:tcW w:w="3227" w:type="dxa"/>
            <w:vAlign w:val="center"/>
          </w:tcPr>
          <w:p w14:paraId="4A2D2D51" w14:textId="77777777" w:rsidR="008B412A" w:rsidRPr="008D5F41" w:rsidRDefault="008B412A" w:rsidP="003C7BD7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2305404" w14:textId="77777777" w:rsidR="008B412A" w:rsidRPr="008D5F41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53140441" w14:textId="77777777" w:rsidR="008B412A" w:rsidRPr="008D5F41" w:rsidRDefault="008B412A" w:rsidP="00F8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1F4138B" w14:textId="77777777" w:rsidR="008B412A" w:rsidRPr="008D5F41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4B9EA4D8" w14:textId="77777777" w:rsidR="008B412A" w:rsidRPr="008D5F41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5F41" w:rsidRPr="00733568" w14:paraId="7D447E31" w14:textId="77777777" w:rsidTr="008D5F41">
        <w:tc>
          <w:tcPr>
            <w:tcW w:w="3227" w:type="dxa"/>
          </w:tcPr>
          <w:p w14:paraId="0DB1EAC5" w14:textId="4E6FC1A6" w:rsidR="008D5F41" w:rsidRPr="0080044B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>บริษัท ชลบุรีกันยง จำกัด</w:t>
            </w:r>
          </w:p>
        </w:tc>
        <w:tc>
          <w:tcPr>
            <w:tcW w:w="283" w:type="dxa"/>
          </w:tcPr>
          <w:p w14:paraId="7D883040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shd w:val="clear" w:color="auto" w:fill="auto"/>
          </w:tcPr>
          <w:p w14:paraId="6CAFF94A" w14:textId="4EA62EAC" w:rsidR="008D5F41" w:rsidRPr="00F8712E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>จำหน่ายวัสดุก่อสร้างและอุปกรณ์</w:t>
            </w:r>
          </w:p>
        </w:tc>
        <w:tc>
          <w:tcPr>
            <w:tcW w:w="284" w:type="dxa"/>
            <w:vAlign w:val="center"/>
          </w:tcPr>
          <w:p w14:paraId="35FB7768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B209D70" w14:textId="0580545B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8D5F4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8D5F41" w:rsidRPr="00733568" w14:paraId="0A9F325B" w14:textId="77777777" w:rsidTr="008D5F41">
        <w:tc>
          <w:tcPr>
            <w:tcW w:w="3227" w:type="dxa"/>
          </w:tcPr>
          <w:p w14:paraId="47AA19F5" w14:textId="36CBB9CA" w:rsidR="008D5F41" w:rsidRPr="0080044B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3B2A517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shd w:val="clear" w:color="auto" w:fill="auto"/>
          </w:tcPr>
          <w:p w14:paraId="5774626F" w14:textId="109F69B0" w:rsidR="008D5F41" w:rsidRPr="00F8712E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>ตกแต่งบ้าน</w:t>
            </w:r>
          </w:p>
        </w:tc>
        <w:tc>
          <w:tcPr>
            <w:tcW w:w="284" w:type="dxa"/>
            <w:vAlign w:val="center"/>
          </w:tcPr>
          <w:p w14:paraId="26F11890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A4816CB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412A" w:rsidRPr="008D5F41" w14:paraId="5CCBD8BD" w14:textId="77777777" w:rsidTr="008D5F41">
        <w:tc>
          <w:tcPr>
            <w:tcW w:w="3227" w:type="dxa"/>
            <w:vAlign w:val="center"/>
          </w:tcPr>
          <w:p w14:paraId="3FC6A666" w14:textId="77777777" w:rsidR="008B412A" w:rsidRPr="008D5F41" w:rsidRDefault="008B412A" w:rsidP="003C7BD7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2EA6043" w14:textId="77777777" w:rsidR="008B412A" w:rsidRPr="008D5F41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347BAF93" w14:textId="77777777" w:rsidR="008B412A" w:rsidRPr="008D5F41" w:rsidRDefault="008B412A" w:rsidP="00F87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80B6DF3" w14:textId="77777777" w:rsidR="008B412A" w:rsidRPr="008D5F41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3985CB0F" w14:textId="77777777" w:rsidR="008B412A" w:rsidRPr="008D5F41" w:rsidRDefault="008B412A" w:rsidP="003C7BD7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5C71A8E5" w14:textId="0FB5BA77" w:rsidR="004616E5" w:rsidRDefault="00461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0236" w:type="dxa"/>
        <w:tblLayout w:type="fixed"/>
        <w:tblLook w:val="01E0" w:firstRow="1" w:lastRow="1" w:firstColumn="1" w:lastColumn="1" w:noHBand="0" w:noVBand="0"/>
      </w:tblPr>
      <w:tblGrid>
        <w:gridCol w:w="3227"/>
        <w:gridCol w:w="283"/>
        <w:gridCol w:w="2898"/>
        <w:gridCol w:w="284"/>
        <w:gridCol w:w="3544"/>
      </w:tblGrid>
      <w:tr w:rsidR="004616E5" w:rsidRPr="0080044B" w14:paraId="2D7D3393" w14:textId="77777777" w:rsidTr="00822342">
        <w:tc>
          <w:tcPr>
            <w:tcW w:w="3227" w:type="dxa"/>
            <w:tcBorders>
              <w:bottom w:val="single" w:sz="4" w:space="0" w:color="auto"/>
            </w:tcBorders>
          </w:tcPr>
          <w:p w14:paraId="0B1C85A4" w14:textId="77777777" w:rsidR="004616E5" w:rsidRPr="0080044B" w:rsidRDefault="004616E5" w:rsidP="0082234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" w:name="_Hlk159930506"/>
            <w:r w:rsidRPr="0080044B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283" w:type="dxa"/>
          </w:tcPr>
          <w:p w14:paraId="603F90EF" w14:textId="77777777" w:rsidR="004616E5" w:rsidRPr="0080044B" w:rsidRDefault="004616E5" w:rsidP="0082234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tcBorders>
              <w:bottom w:val="single" w:sz="4" w:space="0" w:color="auto"/>
            </w:tcBorders>
          </w:tcPr>
          <w:p w14:paraId="01A80F0C" w14:textId="77777777" w:rsidR="004616E5" w:rsidRPr="0080044B" w:rsidRDefault="004616E5" w:rsidP="0082234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2755FA41" w14:textId="77777777" w:rsidR="004616E5" w:rsidRPr="0080044B" w:rsidRDefault="004616E5" w:rsidP="00822342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86E609D" w14:textId="77777777" w:rsidR="004616E5" w:rsidRPr="0080044B" w:rsidRDefault="004616E5" w:rsidP="00822342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bookmarkEnd w:id="1"/>
      <w:tr w:rsidR="008D5F41" w:rsidRPr="00733568" w14:paraId="6E1DD833" w14:textId="77777777" w:rsidTr="008D5F41">
        <w:tc>
          <w:tcPr>
            <w:tcW w:w="3227" w:type="dxa"/>
          </w:tcPr>
          <w:p w14:paraId="7E695655" w14:textId="61E2FF86" w:rsidR="008D5F41" w:rsidRPr="0080044B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5F41">
              <w:rPr>
                <w:rFonts w:ascii="Angsana New" w:hAnsi="Angsana New"/>
                <w:sz w:val="28"/>
                <w:szCs w:val="28"/>
              </w:rPr>
              <w:t>(</w:t>
            </w:r>
            <w:r w:rsidRPr="008D5F41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283" w:type="dxa"/>
          </w:tcPr>
          <w:p w14:paraId="2A21ED85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shd w:val="clear" w:color="auto" w:fill="auto"/>
          </w:tcPr>
          <w:p w14:paraId="72A1DDDB" w14:textId="45EA940D" w:rsidR="008D5F41" w:rsidRPr="00F8712E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>ผลิตและจำหน่ายคอนกรีตมวลเบา</w:t>
            </w:r>
          </w:p>
        </w:tc>
        <w:tc>
          <w:tcPr>
            <w:tcW w:w="284" w:type="dxa"/>
            <w:vAlign w:val="center"/>
          </w:tcPr>
          <w:p w14:paraId="46C912E5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2AE6AA3E" w14:textId="595E745F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8D5F4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8D5F41" w:rsidRPr="008D5F41" w14:paraId="2A8A1181" w14:textId="77777777" w:rsidTr="008D5F41">
        <w:tc>
          <w:tcPr>
            <w:tcW w:w="3227" w:type="dxa"/>
          </w:tcPr>
          <w:p w14:paraId="09FC07E7" w14:textId="533E8459" w:rsidR="008D5F41" w:rsidRPr="008D5F41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24C7E7A3" w14:textId="77777777" w:rsidR="008D5F41" w:rsidRPr="008D5F41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shd w:val="clear" w:color="auto" w:fill="auto"/>
          </w:tcPr>
          <w:p w14:paraId="240E0CF7" w14:textId="30910145" w:rsidR="008D5F41" w:rsidRPr="008D5F41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A1434C6" w14:textId="77777777" w:rsidR="008D5F41" w:rsidRPr="008D5F41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04396FFE" w14:textId="77777777" w:rsidR="008D5F41" w:rsidRPr="008D5F41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14F1E" w:rsidRPr="00733568" w14:paraId="564FB665" w14:textId="77777777" w:rsidTr="00782065">
        <w:tc>
          <w:tcPr>
            <w:tcW w:w="3227" w:type="dxa"/>
            <w:vAlign w:val="center"/>
          </w:tcPr>
          <w:p w14:paraId="5701DDB2" w14:textId="0B679581" w:rsidR="00614F1E" w:rsidRPr="008D5F41" w:rsidRDefault="00614F1E" w:rsidP="00614F1E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14F1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614F1E">
              <w:rPr>
                <w:rFonts w:ascii="Angsana New" w:hAnsi="Angsana New" w:hint="cs"/>
                <w:sz w:val="28"/>
                <w:szCs w:val="28"/>
                <w:cs/>
              </w:rPr>
              <w:t>ซีซีพี เพวิ่ง</w:t>
            </w:r>
            <w:proofErr w:type="spellStart"/>
            <w:r w:rsidRPr="00614F1E">
              <w:rPr>
                <w:rFonts w:ascii="Angsana New" w:hAnsi="Angsana New" w:hint="cs"/>
                <w:sz w:val="28"/>
                <w:szCs w:val="28"/>
                <w:cs/>
              </w:rPr>
              <w:t>สโ</w:t>
            </w:r>
            <w:proofErr w:type="spellEnd"/>
            <w:r w:rsidRPr="00614F1E">
              <w:rPr>
                <w:rFonts w:ascii="Angsana New" w:hAnsi="Angsana New" w:hint="cs"/>
                <w:sz w:val="28"/>
                <w:szCs w:val="28"/>
                <w:cs/>
              </w:rPr>
              <w:t>ตน</w:t>
            </w:r>
            <w:proofErr w:type="spellStart"/>
            <w:r w:rsidRPr="00614F1E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614F1E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7DA2CAEE" w14:textId="77777777" w:rsidR="00614F1E" w:rsidRPr="0080044B" w:rsidRDefault="00614F1E" w:rsidP="00614F1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shd w:val="clear" w:color="auto" w:fill="auto"/>
          </w:tcPr>
          <w:p w14:paraId="6950016C" w14:textId="1CCD5FD7" w:rsidR="00614F1E" w:rsidRPr="008D5F41" w:rsidRDefault="00614F1E" w:rsidP="00614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614F1E">
              <w:rPr>
                <w:rFonts w:ascii="Angsana New" w:hAnsi="Angsana New"/>
                <w:sz w:val="28"/>
                <w:szCs w:val="28"/>
                <w:cs/>
              </w:rPr>
              <w:t>ผลิตและจำหน่ายผลิตภัณฑ์</w:t>
            </w:r>
          </w:p>
        </w:tc>
        <w:tc>
          <w:tcPr>
            <w:tcW w:w="284" w:type="dxa"/>
            <w:vAlign w:val="center"/>
          </w:tcPr>
          <w:p w14:paraId="3D537AE7" w14:textId="77777777" w:rsidR="00614F1E" w:rsidRPr="0080044B" w:rsidRDefault="00614F1E" w:rsidP="00614F1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469ED49F" w14:textId="058E4D28" w:rsidR="00614F1E" w:rsidRPr="008D5F41" w:rsidRDefault="00614F1E" w:rsidP="00614F1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8D5F4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614F1E" w:rsidRPr="00733568" w14:paraId="576F4367" w14:textId="77777777" w:rsidTr="008D5F41">
        <w:tc>
          <w:tcPr>
            <w:tcW w:w="3227" w:type="dxa"/>
          </w:tcPr>
          <w:p w14:paraId="4CE10E7D" w14:textId="77777777" w:rsidR="00614F1E" w:rsidRPr="00614F1E" w:rsidRDefault="00614F1E" w:rsidP="00614F1E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0F5A8B3" w14:textId="77777777" w:rsidR="00614F1E" w:rsidRPr="00614F1E" w:rsidRDefault="00614F1E" w:rsidP="00614F1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shd w:val="clear" w:color="auto" w:fill="auto"/>
          </w:tcPr>
          <w:p w14:paraId="1B55CC52" w14:textId="1DDC025E" w:rsidR="00614F1E" w:rsidRPr="00614F1E" w:rsidRDefault="00614F1E" w:rsidP="00614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614F1E">
              <w:rPr>
                <w:rFonts w:ascii="Angsana New" w:hAnsi="Angsana New"/>
                <w:sz w:val="28"/>
                <w:szCs w:val="28"/>
                <w:cs/>
              </w:rPr>
              <w:t>บล็อกคอนกรีต</w:t>
            </w:r>
          </w:p>
        </w:tc>
        <w:tc>
          <w:tcPr>
            <w:tcW w:w="284" w:type="dxa"/>
            <w:vAlign w:val="center"/>
          </w:tcPr>
          <w:p w14:paraId="458C31D7" w14:textId="77777777" w:rsidR="00614F1E" w:rsidRPr="00614F1E" w:rsidRDefault="00614F1E" w:rsidP="00614F1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2E60ECF5" w14:textId="77777777" w:rsidR="00614F1E" w:rsidRPr="00614F1E" w:rsidRDefault="00614F1E" w:rsidP="00614F1E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14F1E" w:rsidRPr="00733568" w14:paraId="1C1A8A2C" w14:textId="77777777" w:rsidTr="008D5F41">
        <w:tc>
          <w:tcPr>
            <w:tcW w:w="3227" w:type="dxa"/>
          </w:tcPr>
          <w:p w14:paraId="4B152A57" w14:textId="77777777" w:rsidR="00614F1E" w:rsidRPr="00614F1E" w:rsidRDefault="00614F1E" w:rsidP="00614F1E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060629CB" w14:textId="77777777" w:rsidR="00614F1E" w:rsidRPr="00614F1E" w:rsidRDefault="00614F1E" w:rsidP="00614F1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shd w:val="clear" w:color="auto" w:fill="auto"/>
          </w:tcPr>
          <w:p w14:paraId="357E1096" w14:textId="4DA40BED" w:rsidR="00614F1E" w:rsidRPr="00614F1E" w:rsidRDefault="00614F1E" w:rsidP="00614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04F1B0A" w14:textId="77777777" w:rsidR="00614F1E" w:rsidRPr="00614F1E" w:rsidRDefault="00614F1E" w:rsidP="00614F1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35CD3297" w14:textId="77777777" w:rsidR="00614F1E" w:rsidRPr="00614F1E" w:rsidRDefault="00614F1E" w:rsidP="00614F1E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5F41" w:rsidRPr="00733568" w14:paraId="2FDEB62F" w14:textId="77777777" w:rsidTr="008D5F41">
        <w:tc>
          <w:tcPr>
            <w:tcW w:w="3227" w:type="dxa"/>
          </w:tcPr>
          <w:p w14:paraId="0DCE5E7A" w14:textId="334CA464" w:rsidR="008D5F41" w:rsidRPr="0080044B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 xml:space="preserve">บริษัท ชาลี </w:t>
            </w:r>
            <w:proofErr w:type="spellStart"/>
            <w:r w:rsidRPr="008D5F41">
              <w:rPr>
                <w:rFonts w:ascii="Angsana New" w:hAnsi="Angsana New"/>
                <w:sz w:val="28"/>
                <w:szCs w:val="28"/>
                <w:cs/>
              </w:rPr>
              <w:t>ท็</w:t>
            </w:r>
            <w:proofErr w:type="spellEnd"/>
            <w:r w:rsidRPr="008D5F41">
              <w:rPr>
                <w:rFonts w:ascii="Angsana New" w:hAnsi="Angsana New"/>
                <w:sz w:val="28"/>
                <w:szCs w:val="28"/>
                <w:cs/>
              </w:rPr>
              <w:t xml:space="preserve">อป </w:t>
            </w:r>
            <w:proofErr w:type="spellStart"/>
            <w:r w:rsidRPr="008D5F41">
              <w:rPr>
                <w:rFonts w:ascii="Angsana New" w:hAnsi="Angsana New"/>
                <w:sz w:val="28"/>
                <w:szCs w:val="28"/>
                <w:cs/>
              </w:rPr>
              <w:t>โล</w:t>
            </w:r>
            <w:proofErr w:type="spellEnd"/>
            <w:r w:rsidRPr="008D5F41">
              <w:rPr>
                <w:rFonts w:ascii="Angsana New" w:hAnsi="Angsana New"/>
                <w:sz w:val="28"/>
                <w:szCs w:val="28"/>
                <w:cs/>
              </w:rPr>
              <w:t>จิสติ</w:t>
            </w:r>
            <w:proofErr w:type="spellStart"/>
            <w:r w:rsidRPr="008D5F41">
              <w:rPr>
                <w:rFonts w:ascii="Angsana New" w:hAnsi="Angsana New"/>
                <w:sz w:val="28"/>
                <w:szCs w:val="28"/>
                <w:cs/>
              </w:rPr>
              <w:t>กส์</w:t>
            </w:r>
            <w:proofErr w:type="spellEnd"/>
            <w:r w:rsidRPr="008D5F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5F41">
              <w:rPr>
                <w:rFonts w:ascii="Angsana New" w:hAnsi="Angsana New"/>
                <w:sz w:val="28"/>
                <w:szCs w:val="28"/>
                <w:cs/>
              </w:rPr>
              <w:t>โซลูชั่น จำกัด</w:t>
            </w:r>
          </w:p>
        </w:tc>
        <w:tc>
          <w:tcPr>
            <w:tcW w:w="283" w:type="dxa"/>
          </w:tcPr>
          <w:p w14:paraId="410B3547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shd w:val="clear" w:color="auto" w:fill="auto"/>
          </w:tcPr>
          <w:p w14:paraId="6607BF28" w14:textId="7F1C6D11" w:rsidR="008D5F41" w:rsidRPr="00F8712E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>ให้เช่าและบริการคลังสินค้า</w:t>
            </w:r>
          </w:p>
        </w:tc>
        <w:tc>
          <w:tcPr>
            <w:tcW w:w="284" w:type="dxa"/>
            <w:vAlign w:val="center"/>
          </w:tcPr>
          <w:p w14:paraId="523D3D9E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271B94F" w14:textId="696AF37D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D5F41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8D5F41">
              <w:rPr>
                <w:rFonts w:ascii="Angsana New" w:hAnsi="Angsana New"/>
                <w:sz w:val="28"/>
                <w:szCs w:val="28"/>
              </w:rPr>
              <w:t>CCP</w:t>
            </w:r>
          </w:p>
        </w:tc>
      </w:tr>
      <w:tr w:rsidR="008D5F41" w:rsidRPr="008D5F41" w14:paraId="7C6E8E61" w14:textId="77777777" w:rsidTr="008D5F41">
        <w:tc>
          <w:tcPr>
            <w:tcW w:w="3227" w:type="dxa"/>
            <w:vAlign w:val="center"/>
          </w:tcPr>
          <w:p w14:paraId="6A15A863" w14:textId="77777777" w:rsidR="008D5F41" w:rsidRPr="008D5F41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5BE9D0AE" w14:textId="77777777" w:rsidR="008D5F41" w:rsidRPr="008D5F41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33F78093" w14:textId="77777777" w:rsidR="008D5F41" w:rsidRPr="008D5F41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390C4751" w14:textId="77777777" w:rsidR="008D5F41" w:rsidRPr="008D5F41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2718C5F2" w14:textId="77777777" w:rsidR="008D5F41" w:rsidRPr="008D5F41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5F41" w:rsidRPr="00733568" w14:paraId="01D028C0" w14:textId="77777777" w:rsidTr="008D5F41">
        <w:tc>
          <w:tcPr>
            <w:tcW w:w="3227" w:type="dxa"/>
            <w:vAlign w:val="center"/>
          </w:tcPr>
          <w:p w14:paraId="16AA05C5" w14:textId="7FE99CC1" w:rsidR="008D5F41" w:rsidRPr="0080044B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ดี.เอส.วี.ที คลังสินค้า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center"/>
          </w:tcPr>
          <w:p w14:paraId="13AC2099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4D6B52BE" w14:textId="1563661C" w:rsidR="008D5F41" w:rsidRPr="00F8712E" w:rsidRDefault="008D5F41" w:rsidP="008D5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</w:tabs>
              <w:spacing w:line="260" w:lineRule="atLeast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F8712E">
              <w:rPr>
                <w:rFonts w:ascii="Angsana New" w:hAnsi="Angsana New"/>
                <w:sz w:val="28"/>
                <w:szCs w:val="28"/>
                <w:cs/>
              </w:rPr>
              <w:t xml:space="preserve">ให้เช่าคลังสินค้าและพื้นที่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F8712E">
              <w:rPr>
                <w:rFonts w:ascii="Angsana New" w:hAnsi="Angsana New"/>
                <w:sz w:val="28"/>
                <w:szCs w:val="28"/>
                <w:cs/>
              </w:rPr>
              <w:t>ให้</w:t>
            </w:r>
          </w:p>
        </w:tc>
        <w:tc>
          <w:tcPr>
            <w:tcW w:w="284" w:type="dxa"/>
            <w:vAlign w:val="center"/>
          </w:tcPr>
          <w:p w14:paraId="29520F9A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4C2D52D9" w14:textId="0D40136C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บริษัทร่วมของ </w:t>
            </w:r>
            <w:r w:rsidRPr="0080044B">
              <w:rPr>
                <w:rFonts w:ascii="Angsana New" w:hAnsi="Angsana New"/>
                <w:sz w:val="28"/>
                <w:szCs w:val="28"/>
              </w:rPr>
              <w:t xml:space="preserve">CCP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(ถือหุ้นโดย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8D5F41" w:rsidRPr="00733568" w14:paraId="1B27AF99" w14:textId="77777777" w:rsidTr="008D5F41">
        <w:tc>
          <w:tcPr>
            <w:tcW w:w="3227" w:type="dxa"/>
          </w:tcPr>
          <w:p w14:paraId="29B80007" w14:textId="36F6EE06" w:rsidR="008D5F41" w:rsidRPr="0080044B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12E5E1D1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shd w:val="clear" w:color="auto" w:fill="auto"/>
          </w:tcPr>
          <w:p w14:paraId="1814CE2B" w14:textId="46F0D91D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F8712E">
              <w:rPr>
                <w:rFonts w:ascii="Angsana New" w:hAnsi="Angsana New"/>
                <w:sz w:val="28"/>
                <w:szCs w:val="28"/>
                <w:cs/>
              </w:rPr>
              <w:t>บริการด้านวัตถุอันตรายทุกประเภท</w:t>
            </w:r>
          </w:p>
        </w:tc>
        <w:tc>
          <w:tcPr>
            <w:tcW w:w="284" w:type="dxa"/>
            <w:vAlign w:val="center"/>
          </w:tcPr>
          <w:p w14:paraId="713606C8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40AF2B94" w14:textId="09DDFAA5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ชาลี ท็อป โลจิสติกส์ โซลูชั่น</w:t>
            </w:r>
            <w:r w:rsidRPr="0080044B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จำกัด</w:t>
            </w:r>
            <w:r w:rsidRPr="0080044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5F41" w:rsidRPr="00733568" w14:paraId="6612AD0B" w14:textId="77777777" w:rsidTr="008D5F41">
        <w:tc>
          <w:tcPr>
            <w:tcW w:w="3227" w:type="dxa"/>
            <w:vAlign w:val="center"/>
          </w:tcPr>
          <w:p w14:paraId="0EBA25C9" w14:textId="77777777" w:rsidR="008D5F41" w:rsidRPr="003C7BD7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16485BDA" w14:textId="77777777" w:rsidR="008D5F41" w:rsidRPr="003C7BD7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70F866C6" w14:textId="77777777" w:rsidR="008D5F41" w:rsidRPr="003C7BD7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48BBD0F" w14:textId="77777777" w:rsidR="008D5F41" w:rsidRPr="003C7BD7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7FE09720" w14:textId="77777777" w:rsidR="008D5F41" w:rsidRPr="003C7BD7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5F41" w:rsidRPr="00733568" w14:paraId="3B5705AF" w14:textId="77777777" w:rsidTr="008D5F41">
        <w:tc>
          <w:tcPr>
            <w:tcW w:w="3227" w:type="dxa"/>
            <w:vAlign w:val="center"/>
          </w:tcPr>
          <w:p w14:paraId="28CEA12B" w14:textId="77777777" w:rsidR="008D5F41" w:rsidRPr="0080044B" w:rsidRDefault="008D5F41" w:rsidP="008D5F41">
            <w:pPr>
              <w:tabs>
                <w:tab w:val="clear" w:pos="2580"/>
                <w:tab w:val="left" w:pos="2694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ระยองมาบตาพุดธุรกิจ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14:paraId="1A09B462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shd w:val="clear" w:color="auto" w:fill="auto"/>
            <w:vAlign w:val="center"/>
          </w:tcPr>
          <w:p w14:paraId="0159CB34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พัฒนา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84" w:type="dxa"/>
            <w:vAlign w:val="center"/>
          </w:tcPr>
          <w:p w14:paraId="6CD534D2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4A585F90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8D5F41" w:rsidRPr="0080044B" w14:paraId="34B8EF60" w14:textId="77777777" w:rsidTr="008D5F41">
        <w:tc>
          <w:tcPr>
            <w:tcW w:w="3227" w:type="dxa"/>
            <w:vAlign w:val="center"/>
          </w:tcPr>
          <w:p w14:paraId="1481D368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53980589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vAlign w:val="center"/>
          </w:tcPr>
          <w:p w14:paraId="0A1940EC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05DC63A5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72E77679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D5F41" w:rsidRPr="00EE3E03" w14:paraId="79907C8E" w14:textId="77777777" w:rsidTr="008D5F41">
        <w:tc>
          <w:tcPr>
            <w:tcW w:w="3227" w:type="dxa"/>
            <w:vAlign w:val="center"/>
          </w:tcPr>
          <w:p w14:paraId="35C4139C" w14:textId="77777777" w:rsidR="008D5F41" w:rsidRPr="0080044B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สมายล์ แอสเสท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14:paraId="3E312A6E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vAlign w:val="center"/>
          </w:tcPr>
          <w:p w14:paraId="7F3580DE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14:paraId="429DCCB8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AC3834A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8D5F41" w:rsidRPr="005D52C9" w14:paraId="4BE099AB" w14:textId="77777777" w:rsidTr="008D5F41">
        <w:tc>
          <w:tcPr>
            <w:tcW w:w="3227" w:type="dxa"/>
            <w:vAlign w:val="center"/>
          </w:tcPr>
          <w:p w14:paraId="37074926" w14:textId="77777777" w:rsidR="008D5F41" w:rsidRPr="005D52C9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2D8E107F" w14:textId="77777777" w:rsidR="008D5F41" w:rsidRPr="005D52C9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vAlign w:val="center"/>
          </w:tcPr>
          <w:p w14:paraId="3E1B9BDF" w14:textId="77777777" w:rsidR="008D5F41" w:rsidRPr="005D52C9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44379BA5" w14:textId="77777777" w:rsidR="008D5F41" w:rsidRPr="005D52C9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245AD66B" w14:textId="77777777" w:rsidR="008D5F41" w:rsidRPr="005D52C9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5F41" w:rsidRPr="00EE3E03" w14:paraId="2AB707EF" w14:textId="77777777" w:rsidTr="008D5F41">
        <w:tc>
          <w:tcPr>
            <w:tcW w:w="3227" w:type="dxa"/>
            <w:vAlign w:val="center"/>
          </w:tcPr>
          <w:p w14:paraId="027403F3" w14:textId="77777777" w:rsidR="008D5F41" w:rsidRPr="00E40E15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E40E1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ชลประทีปบริหารสินทรัพย์ จำกัด</w:t>
            </w:r>
          </w:p>
        </w:tc>
        <w:tc>
          <w:tcPr>
            <w:tcW w:w="283" w:type="dxa"/>
            <w:vAlign w:val="center"/>
          </w:tcPr>
          <w:p w14:paraId="37C8380D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vAlign w:val="center"/>
          </w:tcPr>
          <w:p w14:paraId="171B1C1A" w14:textId="77777777" w:rsidR="008D5F41" w:rsidRPr="00DF1033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1033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4" w:type="dxa"/>
            <w:vAlign w:val="center"/>
          </w:tcPr>
          <w:p w14:paraId="0611BF9B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71F04C96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8D5F41" w:rsidRPr="00EE3E03" w14:paraId="16738717" w14:textId="77777777" w:rsidTr="008D5F41">
        <w:tc>
          <w:tcPr>
            <w:tcW w:w="3227" w:type="dxa"/>
            <w:vAlign w:val="center"/>
          </w:tcPr>
          <w:p w14:paraId="4AB835F6" w14:textId="77777777" w:rsidR="008D5F41" w:rsidRPr="00797487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17FB0BEA" w14:textId="77777777" w:rsidR="008D5F41" w:rsidRPr="00797487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vAlign w:val="center"/>
          </w:tcPr>
          <w:p w14:paraId="1504D8EA" w14:textId="77777777" w:rsidR="008D5F41" w:rsidRPr="00797487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60258BB" w14:textId="77777777" w:rsidR="008D5F41" w:rsidRPr="00797487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5312E1F6" w14:textId="77777777" w:rsidR="008D5F41" w:rsidRPr="00797487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5F41" w:rsidRPr="00EE3E03" w14:paraId="6F7D7836" w14:textId="77777777" w:rsidTr="008D5F41">
        <w:tc>
          <w:tcPr>
            <w:tcW w:w="3227" w:type="dxa"/>
            <w:vAlign w:val="center"/>
          </w:tcPr>
          <w:p w14:paraId="69124655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ทีปกรโฮลดิ้ง จำกัด</w:t>
            </w:r>
          </w:p>
        </w:tc>
        <w:tc>
          <w:tcPr>
            <w:tcW w:w="283" w:type="dxa"/>
            <w:vAlign w:val="center"/>
          </w:tcPr>
          <w:p w14:paraId="7D2127EE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vAlign w:val="center"/>
          </w:tcPr>
          <w:p w14:paraId="7C05DBBB" w14:textId="77777777" w:rsidR="008D5F41" w:rsidRPr="0080044B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ลงทุนในกิจการ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84" w:type="dxa"/>
            <w:vAlign w:val="center"/>
          </w:tcPr>
          <w:p w14:paraId="07CB81F5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25455292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8D5F41" w:rsidRPr="0080044B" w14:paraId="25E1AF5B" w14:textId="77777777" w:rsidTr="008D5F41">
        <w:tc>
          <w:tcPr>
            <w:tcW w:w="3227" w:type="dxa"/>
            <w:vAlign w:val="center"/>
          </w:tcPr>
          <w:p w14:paraId="3B79B344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46DF1716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vAlign w:val="center"/>
          </w:tcPr>
          <w:p w14:paraId="77858998" w14:textId="77777777" w:rsidR="008D5F41" w:rsidRPr="0080044B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58FC8DEB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6BDD5A64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5F41" w:rsidRPr="000E782D" w14:paraId="24045B1E" w14:textId="77777777" w:rsidTr="008D5F41">
        <w:tc>
          <w:tcPr>
            <w:tcW w:w="3227" w:type="dxa"/>
            <w:vAlign w:val="center"/>
          </w:tcPr>
          <w:p w14:paraId="5E1107CE" w14:textId="77777777" w:rsidR="008D5F41" w:rsidRPr="0080044B" w:rsidRDefault="008D5F41" w:rsidP="008D5F41">
            <w:pPr>
              <w:tabs>
                <w:tab w:val="clear" w:pos="2580"/>
                <w:tab w:val="left" w:pos="2835"/>
              </w:tabs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ทีปกร เลค แอนด์ แลนด์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83" w:type="dxa"/>
            <w:vAlign w:val="center"/>
          </w:tcPr>
          <w:p w14:paraId="4E654A31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vAlign w:val="center"/>
          </w:tcPr>
          <w:p w14:paraId="1EDC2A45" w14:textId="77777777" w:rsidR="008D5F41" w:rsidRPr="0080044B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บริหารอสังหาริมทรัพย์</w:t>
            </w:r>
          </w:p>
        </w:tc>
        <w:tc>
          <w:tcPr>
            <w:tcW w:w="284" w:type="dxa"/>
            <w:vAlign w:val="center"/>
          </w:tcPr>
          <w:p w14:paraId="7F4E6531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7D8CF79E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8D5F41" w:rsidRPr="0080044B" w14:paraId="130F8677" w14:textId="77777777" w:rsidTr="008D5F41">
        <w:tc>
          <w:tcPr>
            <w:tcW w:w="3227" w:type="dxa"/>
            <w:vAlign w:val="center"/>
          </w:tcPr>
          <w:p w14:paraId="562844F8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61EACB56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vAlign w:val="center"/>
          </w:tcPr>
          <w:p w14:paraId="07879C01" w14:textId="77777777" w:rsidR="008D5F41" w:rsidRPr="0080044B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78788C34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43A7AFC9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5F41" w:rsidRPr="000E782D" w14:paraId="0570659D" w14:textId="77777777" w:rsidTr="008D5F41">
        <w:tc>
          <w:tcPr>
            <w:tcW w:w="3227" w:type="dxa"/>
            <w:vAlign w:val="center"/>
          </w:tcPr>
          <w:p w14:paraId="55A651E7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ชลบุรีสงวนวงศ์ธุรกิจ จำกัด</w:t>
            </w:r>
          </w:p>
        </w:tc>
        <w:tc>
          <w:tcPr>
            <w:tcW w:w="283" w:type="dxa"/>
            <w:vAlign w:val="center"/>
          </w:tcPr>
          <w:p w14:paraId="68A1007A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vAlign w:val="center"/>
          </w:tcPr>
          <w:p w14:paraId="039C484D" w14:textId="77777777" w:rsidR="008D5F41" w:rsidRPr="0080044B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ค้าอสังหาริมทรัพย์</w:t>
            </w:r>
          </w:p>
        </w:tc>
        <w:tc>
          <w:tcPr>
            <w:tcW w:w="284" w:type="dxa"/>
            <w:vAlign w:val="center"/>
          </w:tcPr>
          <w:p w14:paraId="1D8E6EBE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7C3B2E69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8D5F41" w:rsidRPr="0080044B" w14:paraId="5FDB7558" w14:textId="77777777" w:rsidTr="008D5F41">
        <w:tc>
          <w:tcPr>
            <w:tcW w:w="3227" w:type="dxa"/>
            <w:vAlign w:val="center"/>
          </w:tcPr>
          <w:p w14:paraId="43F6E810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72319835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vAlign w:val="center"/>
          </w:tcPr>
          <w:p w14:paraId="73A926C2" w14:textId="77777777" w:rsidR="008D5F41" w:rsidRPr="0080044B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3B40C3E8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3EA8769F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5F41" w:rsidRPr="000E782D" w14:paraId="45B525AF" w14:textId="77777777" w:rsidTr="008D5F41">
        <w:tc>
          <w:tcPr>
            <w:tcW w:w="3227" w:type="dxa"/>
            <w:vAlign w:val="center"/>
          </w:tcPr>
          <w:p w14:paraId="0131AB08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บริษัท บางพระธุรกิจ จำกัด</w:t>
            </w:r>
          </w:p>
        </w:tc>
        <w:tc>
          <w:tcPr>
            <w:tcW w:w="283" w:type="dxa"/>
            <w:vAlign w:val="center"/>
          </w:tcPr>
          <w:p w14:paraId="697B0142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vAlign w:val="center"/>
          </w:tcPr>
          <w:p w14:paraId="2EEC3964" w14:textId="77777777" w:rsidR="008D5F41" w:rsidRPr="0080044B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ให้เช่าอสังหาริมทรัพย์</w:t>
            </w:r>
          </w:p>
        </w:tc>
        <w:tc>
          <w:tcPr>
            <w:tcW w:w="284" w:type="dxa"/>
            <w:vAlign w:val="center"/>
          </w:tcPr>
          <w:p w14:paraId="37626C4C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5E17793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8D5F41" w:rsidRPr="000E782D" w14:paraId="49E49DA2" w14:textId="77777777" w:rsidTr="008D5F41">
        <w:tc>
          <w:tcPr>
            <w:tcW w:w="3227" w:type="dxa"/>
            <w:vAlign w:val="center"/>
          </w:tcPr>
          <w:p w14:paraId="517377E6" w14:textId="77777777" w:rsidR="008D5F41" w:rsidRPr="00231DDC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55CB9DC7" w14:textId="77777777" w:rsidR="008D5F41" w:rsidRPr="00231DDC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vAlign w:val="center"/>
          </w:tcPr>
          <w:p w14:paraId="7F70B25B" w14:textId="77777777" w:rsidR="008D5F41" w:rsidRPr="00231DDC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1774FD0" w14:textId="77777777" w:rsidR="008D5F41" w:rsidRPr="00231DDC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793D90B0" w14:textId="77777777" w:rsidR="008D5F41" w:rsidRPr="00231DDC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5F41" w:rsidRPr="000E782D" w14:paraId="23F4159D" w14:textId="77777777" w:rsidTr="008D5F41">
        <w:tc>
          <w:tcPr>
            <w:tcW w:w="3227" w:type="dxa"/>
            <w:vAlign w:val="center"/>
          </w:tcPr>
          <w:p w14:paraId="628026B1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พลังงาน จำกัด</w:t>
            </w:r>
          </w:p>
        </w:tc>
        <w:tc>
          <w:tcPr>
            <w:tcW w:w="283" w:type="dxa"/>
            <w:vAlign w:val="center"/>
          </w:tcPr>
          <w:p w14:paraId="69594225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vAlign w:val="center"/>
          </w:tcPr>
          <w:p w14:paraId="204B6A39" w14:textId="77777777" w:rsidR="008D5F41" w:rsidRPr="0080044B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สถานีบริการน้ำมันเชื้อเพลิง</w:t>
            </w:r>
          </w:p>
        </w:tc>
        <w:tc>
          <w:tcPr>
            <w:tcW w:w="284" w:type="dxa"/>
            <w:vAlign w:val="center"/>
          </w:tcPr>
          <w:p w14:paraId="0836CBF3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93AE871" w14:textId="77777777" w:rsidR="008D5F41" w:rsidRPr="0080044B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0044B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8D5F41" w:rsidRPr="00CC5A2C" w14:paraId="2B37A222" w14:textId="77777777" w:rsidTr="008D5F41">
        <w:tc>
          <w:tcPr>
            <w:tcW w:w="3227" w:type="dxa"/>
            <w:vAlign w:val="center"/>
          </w:tcPr>
          <w:p w14:paraId="65EDE45A" w14:textId="77777777" w:rsidR="008D5F41" w:rsidRPr="00CC5A2C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725E3300" w14:textId="77777777" w:rsidR="008D5F41" w:rsidRPr="00CC5A2C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vAlign w:val="center"/>
          </w:tcPr>
          <w:p w14:paraId="22D76CD4" w14:textId="77777777" w:rsidR="008D5F41" w:rsidRPr="00CC5A2C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3D76D529" w14:textId="77777777" w:rsidR="008D5F41" w:rsidRPr="00CC5A2C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12DC5F10" w14:textId="77777777" w:rsidR="008D5F41" w:rsidRPr="00CC5A2C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5F41" w:rsidRPr="00CC5A2C" w14:paraId="4888279B" w14:textId="77777777" w:rsidTr="008D5F41">
        <w:tc>
          <w:tcPr>
            <w:tcW w:w="3227" w:type="dxa"/>
            <w:vAlign w:val="center"/>
          </w:tcPr>
          <w:p w14:paraId="0710535D" w14:textId="21649950" w:rsidR="008D5F41" w:rsidRPr="0069131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91318">
              <w:rPr>
                <w:rFonts w:ascii="Angsana New" w:hAnsi="Angsana New" w:hint="cs"/>
                <w:sz w:val="28"/>
                <w:szCs w:val="28"/>
                <w:cs/>
              </w:rPr>
              <w:t>บริษัท อ่างหิน เครื่องดื่ม จำกัด</w:t>
            </w:r>
          </w:p>
        </w:tc>
        <w:tc>
          <w:tcPr>
            <w:tcW w:w="283" w:type="dxa"/>
            <w:vAlign w:val="center"/>
          </w:tcPr>
          <w:p w14:paraId="185AC611" w14:textId="77777777" w:rsidR="008D5F41" w:rsidRPr="0069131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vAlign w:val="center"/>
          </w:tcPr>
          <w:p w14:paraId="6D6D4540" w14:textId="2B5A5068" w:rsidR="008D5F41" w:rsidRPr="00691318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1318">
              <w:rPr>
                <w:rFonts w:ascii="Angsana New" w:hAnsi="Angsana New" w:hint="cs"/>
                <w:sz w:val="28"/>
                <w:szCs w:val="28"/>
                <w:cs/>
              </w:rPr>
              <w:t xml:space="preserve">ร้านขายปลีกเครื่องดื่มไม่มี </w:t>
            </w:r>
          </w:p>
        </w:tc>
        <w:tc>
          <w:tcPr>
            <w:tcW w:w="284" w:type="dxa"/>
            <w:vAlign w:val="center"/>
          </w:tcPr>
          <w:p w14:paraId="1406A89B" w14:textId="77777777" w:rsidR="008D5F41" w:rsidRPr="0069131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5E7EFBA1" w14:textId="42CB5E0D" w:rsidR="008D5F41" w:rsidRPr="0069131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691318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8D5F41" w:rsidRPr="00CC5A2C" w14:paraId="723EBD0F" w14:textId="77777777" w:rsidTr="008D5F41">
        <w:tc>
          <w:tcPr>
            <w:tcW w:w="3227" w:type="dxa"/>
            <w:vAlign w:val="center"/>
          </w:tcPr>
          <w:p w14:paraId="314579DF" w14:textId="77777777" w:rsidR="008D5F41" w:rsidRPr="0069131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51612EC3" w14:textId="77777777" w:rsidR="008D5F41" w:rsidRPr="0069131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vAlign w:val="center"/>
          </w:tcPr>
          <w:p w14:paraId="184BC503" w14:textId="0EE40260" w:rsidR="008D5F41" w:rsidRPr="00691318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1318">
              <w:rPr>
                <w:rFonts w:ascii="Angsana New" w:hAnsi="Angsana New" w:hint="cs"/>
                <w:sz w:val="28"/>
                <w:szCs w:val="28"/>
                <w:cs/>
              </w:rPr>
              <w:t>แอลกอฮอล์</w:t>
            </w:r>
          </w:p>
        </w:tc>
        <w:tc>
          <w:tcPr>
            <w:tcW w:w="284" w:type="dxa"/>
            <w:vAlign w:val="center"/>
          </w:tcPr>
          <w:p w14:paraId="2DD1B339" w14:textId="77777777" w:rsidR="008D5F41" w:rsidRPr="0069131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0D54ED9" w14:textId="77777777" w:rsidR="008D5F41" w:rsidRPr="0069131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16E5" w:rsidRPr="00CC5A2C" w14:paraId="1A1DB7B2" w14:textId="77777777" w:rsidTr="008D5F41">
        <w:tc>
          <w:tcPr>
            <w:tcW w:w="3227" w:type="dxa"/>
            <w:vAlign w:val="center"/>
          </w:tcPr>
          <w:p w14:paraId="01854782" w14:textId="77777777" w:rsidR="004616E5" w:rsidRPr="00CC5A2C" w:rsidRDefault="004616E5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7114F847" w14:textId="77777777" w:rsidR="004616E5" w:rsidRPr="00CC5A2C" w:rsidRDefault="004616E5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vAlign w:val="center"/>
          </w:tcPr>
          <w:p w14:paraId="4C85A285" w14:textId="77777777" w:rsidR="004616E5" w:rsidRPr="00CC5A2C" w:rsidRDefault="004616E5" w:rsidP="008D5F41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3DB8AEE5" w14:textId="77777777" w:rsidR="004616E5" w:rsidRPr="00CC5A2C" w:rsidRDefault="004616E5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711A5437" w14:textId="77777777" w:rsidR="004616E5" w:rsidRPr="00CC5A2C" w:rsidRDefault="004616E5" w:rsidP="008D5F41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D5F41" w:rsidRPr="00CC5A2C" w14:paraId="574F4C16" w14:textId="77777777" w:rsidTr="008D5F41">
        <w:tc>
          <w:tcPr>
            <w:tcW w:w="3227" w:type="dxa"/>
            <w:vAlign w:val="center"/>
          </w:tcPr>
          <w:p w14:paraId="63EE494E" w14:textId="039E95ED" w:rsidR="008D5F41" w:rsidRPr="00F659F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9045BE">
              <w:rPr>
                <w:rFonts w:ascii="Angsana New" w:hAnsi="Angsana New" w:hint="cs"/>
                <w:sz w:val="28"/>
                <w:szCs w:val="28"/>
                <w:cs/>
              </w:rPr>
              <w:t>บริษัท แอล ที เฟรม จำกัด</w:t>
            </w:r>
          </w:p>
        </w:tc>
        <w:tc>
          <w:tcPr>
            <w:tcW w:w="283" w:type="dxa"/>
            <w:vAlign w:val="center"/>
          </w:tcPr>
          <w:p w14:paraId="477F1505" w14:textId="77777777" w:rsidR="008D5F41" w:rsidRPr="00F659F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vAlign w:val="center"/>
          </w:tcPr>
          <w:p w14:paraId="715638EE" w14:textId="40F71C20" w:rsidR="008D5F41" w:rsidRPr="00F659F8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045BE">
              <w:rPr>
                <w:rFonts w:ascii="Angsana New" w:hAnsi="Angsana New" w:hint="cs"/>
                <w:sz w:val="28"/>
                <w:szCs w:val="28"/>
                <w:cs/>
              </w:rPr>
              <w:t xml:space="preserve">ผลิตประตู หน้าต่าง กรอบประตู </w:t>
            </w:r>
          </w:p>
        </w:tc>
        <w:tc>
          <w:tcPr>
            <w:tcW w:w="284" w:type="dxa"/>
            <w:vAlign w:val="center"/>
          </w:tcPr>
          <w:p w14:paraId="13D2F3AE" w14:textId="77777777" w:rsidR="008D5F41" w:rsidRPr="00F659F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EDB1F5F" w14:textId="62FECBFE" w:rsidR="008D5F41" w:rsidRPr="00F659F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9045BE">
              <w:rPr>
                <w:rFonts w:ascii="Angsana New" w:hAnsi="Angsana New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8D5F41" w:rsidRPr="00CC5A2C" w14:paraId="53615233" w14:textId="77777777" w:rsidTr="008D5F41">
        <w:tc>
          <w:tcPr>
            <w:tcW w:w="3227" w:type="dxa"/>
            <w:vAlign w:val="center"/>
          </w:tcPr>
          <w:p w14:paraId="359506B2" w14:textId="77777777" w:rsidR="008D5F41" w:rsidRPr="00F659F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312EB867" w14:textId="77777777" w:rsidR="008D5F41" w:rsidRPr="00F659F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vAlign w:val="center"/>
          </w:tcPr>
          <w:p w14:paraId="686503CF" w14:textId="63E4BD57" w:rsidR="008D5F41" w:rsidRPr="00F659F8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045BE">
              <w:rPr>
                <w:rFonts w:ascii="Angsana New" w:hAnsi="Angsana New" w:hint="cs"/>
                <w:sz w:val="28"/>
                <w:szCs w:val="28"/>
                <w:cs/>
              </w:rPr>
              <w:t>หน้าต่าง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ประตูใหญ่ และผลิตภัณฑ์</w:t>
            </w:r>
          </w:p>
        </w:tc>
        <w:tc>
          <w:tcPr>
            <w:tcW w:w="284" w:type="dxa"/>
            <w:vAlign w:val="center"/>
          </w:tcPr>
          <w:p w14:paraId="0650057A" w14:textId="77777777" w:rsidR="008D5F41" w:rsidRPr="00F659F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46EED4AA" w14:textId="77777777" w:rsidR="008D5F41" w:rsidRPr="00F659F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D5F41" w:rsidRPr="00CC5A2C" w14:paraId="4F506231" w14:textId="77777777" w:rsidTr="008D5F41">
        <w:tc>
          <w:tcPr>
            <w:tcW w:w="3227" w:type="dxa"/>
            <w:vAlign w:val="center"/>
          </w:tcPr>
          <w:p w14:paraId="223407A3" w14:textId="77777777" w:rsidR="008D5F41" w:rsidRPr="00F659F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4115CFA8" w14:textId="77777777" w:rsidR="008D5F41" w:rsidRPr="00F659F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vAlign w:val="center"/>
          </w:tcPr>
          <w:p w14:paraId="7CCC38E5" w14:textId="5940AC4A" w:rsidR="008D5F41" w:rsidRPr="00F659F8" w:rsidRDefault="008D5F41" w:rsidP="008D5F41">
            <w:pPr>
              <w:spacing w:line="260" w:lineRule="atLeas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ที่คล้ายกันที่ทำจากโลหะ</w:t>
            </w:r>
          </w:p>
        </w:tc>
        <w:tc>
          <w:tcPr>
            <w:tcW w:w="284" w:type="dxa"/>
            <w:vAlign w:val="center"/>
          </w:tcPr>
          <w:p w14:paraId="41AF935D" w14:textId="77777777" w:rsidR="008D5F41" w:rsidRPr="00F659F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07B53F77" w14:textId="77777777" w:rsidR="008D5F41" w:rsidRPr="00F659F8" w:rsidRDefault="008D5F41" w:rsidP="008D5F41">
            <w:pPr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16E5" w:rsidRPr="004616E5" w14:paraId="6A0257C2" w14:textId="77777777" w:rsidTr="002025CE">
        <w:tc>
          <w:tcPr>
            <w:tcW w:w="3227" w:type="dxa"/>
          </w:tcPr>
          <w:p w14:paraId="3DC92136" w14:textId="77777777" w:rsidR="004616E5" w:rsidRPr="004616E5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680BE2FD" w14:textId="77777777" w:rsidR="004616E5" w:rsidRPr="004616E5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</w:tcPr>
          <w:p w14:paraId="2B1003F7" w14:textId="77777777" w:rsidR="004616E5" w:rsidRPr="004616E5" w:rsidRDefault="004616E5" w:rsidP="004616E5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2074DE78" w14:textId="77777777" w:rsidR="004616E5" w:rsidRPr="004616E5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</w:tcPr>
          <w:p w14:paraId="3E875CDD" w14:textId="77777777" w:rsidR="004616E5" w:rsidRPr="004616E5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616E5" w:rsidRPr="00CC5A2C" w14:paraId="1BC7BFB2" w14:textId="77777777" w:rsidTr="002025CE">
        <w:tc>
          <w:tcPr>
            <w:tcW w:w="3227" w:type="dxa"/>
          </w:tcPr>
          <w:p w14:paraId="7B70CF6C" w14:textId="1B820590" w:rsidR="004616E5" w:rsidRPr="00CC5A2C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4616E5">
              <w:rPr>
                <w:rFonts w:ascii="Angsana New" w:hAnsi="Angsana New"/>
                <w:sz w:val="28"/>
                <w:szCs w:val="28"/>
                <w:cs/>
              </w:rPr>
              <w:t>บริษัท ซีแพนเนล จำกัด (มหาชน)</w:t>
            </w:r>
          </w:p>
        </w:tc>
        <w:tc>
          <w:tcPr>
            <w:tcW w:w="283" w:type="dxa"/>
          </w:tcPr>
          <w:p w14:paraId="31D24A3C" w14:textId="77777777" w:rsidR="004616E5" w:rsidRPr="00CC5A2C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</w:tcPr>
          <w:p w14:paraId="6B76BE21" w14:textId="661C1C9C" w:rsidR="004616E5" w:rsidRPr="00CC5A2C" w:rsidRDefault="004616E5" w:rsidP="004616E5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4616E5">
              <w:rPr>
                <w:rFonts w:ascii="Angsana New" w:hAnsi="Angsana New"/>
                <w:sz w:val="28"/>
                <w:szCs w:val="28"/>
                <w:cs/>
              </w:rPr>
              <w:t>ผลิตและจำหน่ายผนังคอนกรีต</w:t>
            </w:r>
          </w:p>
        </w:tc>
        <w:tc>
          <w:tcPr>
            <w:tcW w:w="284" w:type="dxa"/>
          </w:tcPr>
          <w:p w14:paraId="4568EC21" w14:textId="77777777" w:rsidR="004616E5" w:rsidRPr="00CC5A2C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</w:tcPr>
          <w:p w14:paraId="65377671" w14:textId="5F826875" w:rsidR="004616E5" w:rsidRPr="00CC5A2C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  <w:r w:rsidRPr="004616E5">
              <w:rPr>
                <w:rFonts w:ascii="Angsana New" w:hAnsi="Angsana New"/>
                <w:sz w:val="28"/>
                <w:szCs w:val="28"/>
                <w:cs/>
              </w:rPr>
              <w:t>กรรมการเป็นญาติของกรรมการ</w:t>
            </w:r>
          </w:p>
        </w:tc>
      </w:tr>
      <w:tr w:rsidR="004616E5" w:rsidRPr="00CC5A2C" w14:paraId="16BE7342" w14:textId="77777777" w:rsidTr="002025CE">
        <w:tc>
          <w:tcPr>
            <w:tcW w:w="3227" w:type="dxa"/>
          </w:tcPr>
          <w:p w14:paraId="2BEA2D7F" w14:textId="77777777" w:rsidR="004616E5" w:rsidRPr="00CC5A2C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51E0241F" w14:textId="77777777" w:rsidR="004616E5" w:rsidRPr="00CC5A2C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</w:tcPr>
          <w:p w14:paraId="1ED6A1F0" w14:textId="28EE3DE7" w:rsidR="004616E5" w:rsidRPr="00CC5A2C" w:rsidRDefault="004616E5" w:rsidP="004616E5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4616E5">
              <w:rPr>
                <w:rFonts w:ascii="Angsana New" w:hAnsi="Angsana New"/>
                <w:sz w:val="28"/>
                <w:szCs w:val="28"/>
                <w:cs/>
              </w:rPr>
              <w:t>สำเร็จรูป</w:t>
            </w:r>
          </w:p>
        </w:tc>
        <w:tc>
          <w:tcPr>
            <w:tcW w:w="284" w:type="dxa"/>
          </w:tcPr>
          <w:p w14:paraId="2B0F4483" w14:textId="77777777" w:rsidR="004616E5" w:rsidRPr="00CC5A2C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</w:tcPr>
          <w:p w14:paraId="03C424A5" w14:textId="77777777" w:rsidR="004616E5" w:rsidRPr="00CC5A2C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4616E5" w:rsidRPr="00CC5A2C" w14:paraId="7A3EB8A2" w14:textId="77777777" w:rsidTr="008D5F41">
        <w:tc>
          <w:tcPr>
            <w:tcW w:w="3227" w:type="dxa"/>
            <w:vAlign w:val="center"/>
          </w:tcPr>
          <w:p w14:paraId="4FD9BE80" w14:textId="77777777" w:rsidR="004616E5" w:rsidRPr="00CC5A2C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vAlign w:val="center"/>
          </w:tcPr>
          <w:p w14:paraId="6F6E25B7" w14:textId="77777777" w:rsidR="004616E5" w:rsidRPr="00CC5A2C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98" w:type="dxa"/>
            <w:vAlign w:val="center"/>
          </w:tcPr>
          <w:p w14:paraId="6FA9D464" w14:textId="77777777" w:rsidR="004616E5" w:rsidRPr="00CC5A2C" w:rsidRDefault="004616E5" w:rsidP="004616E5">
            <w:pPr>
              <w:spacing w:line="260" w:lineRule="atLeas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6145E45B" w14:textId="77777777" w:rsidR="004616E5" w:rsidRPr="00CC5A2C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544" w:type="dxa"/>
            <w:vAlign w:val="center"/>
          </w:tcPr>
          <w:p w14:paraId="515663C7" w14:textId="77777777" w:rsidR="004616E5" w:rsidRPr="00CC5A2C" w:rsidRDefault="004616E5" w:rsidP="004616E5">
            <w:pPr>
              <w:spacing w:line="260" w:lineRule="atLeast"/>
              <w:ind w:right="14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</w:tbl>
    <w:p w14:paraId="73C047AA" w14:textId="77777777" w:rsidR="005507F5" w:rsidRDefault="005507F5">
      <w:r>
        <w:br w:type="page"/>
      </w:r>
    </w:p>
    <w:tbl>
      <w:tblPr>
        <w:tblW w:w="10236" w:type="dxa"/>
        <w:tblLayout w:type="fixed"/>
        <w:tblLook w:val="01E0" w:firstRow="1" w:lastRow="1" w:firstColumn="1" w:lastColumn="1" w:noHBand="0" w:noVBand="0"/>
      </w:tblPr>
      <w:tblGrid>
        <w:gridCol w:w="3227"/>
        <w:gridCol w:w="283"/>
        <w:gridCol w:w="2898"/>
        <w:gridCol w:w="284"/>
        <w:gridCol w:w="3544"/>
      </w:tblGrid>
      <w:tr w:rsidR="005507F5" w:rsidRPr="005507F5" w14:paraId="7A9D2D3D" w14:textId="77777777" w:rsidTr="00822342">
        <w:tc>
          <w:tcPr>
            <w:tcW w:w="3227" w:type="dxa"/>
            <w:tcBorders>
              <w:bottom w:val="single" w:sz="4" w:space="0" w:color="auto"/>
            </w:tcBorders>
          </w:tcPr>
          <w:p w14:paraId="1CF61C26" w14:textId="77777777" w:rsidR="005507F5" w:rsidRPr="005507F5" w:rsidRDefault="005507F5" w:rsidP="005507F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07F5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283" w:type="dxa"/>
          </w:tcPr>
          <w:p w14:paraId="28A2B04D" w14:textId="77777777" w:rsidR="005507F5" w:rsidRPr="005507F5" w:rsidRDefault="005507F5" w:rsidP="005507F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tcBorders>
              <w:bottom w:val="single" w:sz="4" w:space="0" w:color="auto"/>
            </w:tcBorders>
          </w:tcPr>
          <w:p w14:paraId="0452534B" w14:textId="77777777" w:rsidR="005507F5" w:rsidRPr="005507F5" w:rsidRDefault="005507F5" w:rsidP="005507F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07F5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84" w:type="dxa"/>
          </w:tcPr>
          <w:p w14:paraId="65520523" w14:textId="77777777" w:rsidR="005507F5" w:rsidRPr="005507F5" w:rsidRDefault="005507F5" w:rsidP="005507F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169C05F4" w14:textId="77777777" w:rsidR="005507F5" w:rsidRPr="005507F5" w:rsidRDefault="005507F5" w:rsidP="005507F5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07F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616E5" w:rsidRPr="000E782D" w14:paraId="3924480C" w14:textId="77777777" w:rsidTr="008D5F41">
        <w:tc>
          <w:tcPr>
            <w:tcW w:w="3227" w:type="dxa"/>
          </w:tcPr>
          <w:p w14:paraId="4E09F68A" w14:textId="328A2B30" w:rsidR="004616E5" w:rsidRPr="00553F38" w:rsidRDefault="004616E5" w:rsidP="004616E5">
            <w:pPr>
              <w:tabs>
                <w:tab w:val="clear" w:pos="2580"/>
              </w:tabs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</w:t>
            </w:r>
            <w:r w:rsidRPr="00553F38">
              <w:rPr>
                <w:rFonts w:ascii="Angsana New" w:hAnsi="Angsana New"/>
                <w:sz w:val="28"/>
                <w:szCs w:val="28"/>
                <w:cs/>
              </w:rPr>
              <w:t>บริหารที่สำคัญ</w:t>
            </w:r>
          </w:p>
        </w:tc>
        <w:tc>
          <w:tcPr>
            <w:tcW w:w="283" w:type="dxa"/>
          </w:tcPr>
          <w:p w14:paraId="6F43D7F5" w14:textId="77777777" w:rsidR="004616E5" w:rsidRPr="00553F38" w:rsidRDefault="004616E5" w:rsidP="004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</w:tcPr>
          <w:p w14:paraId="18C0CB51" w14:textId="77777777" w:rsidR="004616E5" w:rsidRPr="00553F38" w:rsidRDefault="004616E5" w:rsidP="004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374498E6" w14:textId="77777777" w:rsidR="004616E5" w:rsidRPr="00553F38" w:rsidRDefault="004616E5" w:rsidP="004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DAA8B6A" w14:textId="77777777" w:rsidR="004616E5" w:rsidRPr="00553F38" w:rsidRDefault="004616E5" w:rsidP="004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บุคคลที่มีอำนาจและความรับผิดชอบในการ</w:t>
            </w:r>
          </w:p>
          <w:p w14:paraId="72B355DE" w14:textId="77777777" w:rsidR="004616E5" w:rsidRPr="00553F38" w:rsidRDefault="004616E5" w:rsidP="004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0"/>
              <w:rPr>
                <w:rFonts w:ascii="Angsana New" w:hAnsi="Angsana New"/>
                <w:sz w:val="28"/>
                <w:szCs w:val="28"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วางแผน สั่งการและควบคุมกิจกรรมต่างๆ ของบริษัทไม่ว่าทางตรงหรือทางอ้อมทั้งนี้</w:t>
            </w:r>
          </w:p>
          <w:p w14:paraId="64F22938" w14:textId="77777777" w:rsidR="004616E5" w:rsidRPr="00553F38" w:rsidRDefault="004616E5" w:rsidP="00461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53F38">
              <w:rPr>
                <w:rFonts w:ascii="Angsana New" w:hAnsi="Angsana New"/>
                <w:sz w:val="28"/>
                <w:szCs w:val="28"/>
                <w:cs/>
              </w:rPr>
              <w:t>รวมถึงกรรมการของบริษัท (ไม่ว่าจะทำหน้าที่ในระดับบริหารหรือไม่ก็ตาม)</w:t>
            </w:r>
          </w:p>
        </w:tc>
      </w:tr>
    </w:tbl>
    <w:p w14:paraId="159B589A" w14:textId="77777777" w:rsidR="008D5F41" w:rsidRDefault="008D5F41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C5C748" w14:textId="03A2C08D" w:rsidR="00D12E93" w:rsidRPr="00F96A6A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2C46BA">
        <w:rPr>
          <w:rFonts w:ascii="Angsana New" w:hAnsi="Angsana New"/>
          <w:sz w:val="30"/>
          <w:szCs w:val="30"/>
          <w:cs/>
        </w:rPr>
        <w:t>นโยบายการกำหนดราคาสำหรับแต่ละประเภทรายการมีดังนี้</w:t>
      </w:r>
    </w:p>
    <w:p w14:paraId="737ADA9D" w14:textId="77777777" w:rsidR="00D12E93" w:rsidRPr="00545450" w:rsidRDefault="00D12E93" w:rsidP="00D12E93">
      <w:pPr>
        <w:tabs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tbl>
      <w:tblPr>
        <w:tblW w:w="9622" w:type="dxa"/>
        <w:tblLook w:val="01E0" w:firstRow="1" w:lastRow="1" w:firstColumn="1" w:lastColumn="1" w:noHBand="0" w:noVBand="0"/>
      </w:tblPr>
      <w:tblGrid>
        <w:gridCol w:w="3680"/>
        <w:gridCol w:w="270"/>
        <w:gridCol w:w="5672"/>
      </w:tblGrid>
      <w:tr w:rsidR="00D12E93" w:rsidRPr="00015B89" w14:paraId="76E2054B" w14:textId="77777777" w:rsidTr="0043044B">
        <w:tc>
          <w:tcPr>
            <w:tcW w:w="3680" w:type="dxa"/>
            <w:tcBorders>
              <w:bottom w:val="single" w:sz="4" w:space="0" w:color="auto"/>
            </w:tcBorders>
          </w:tcPr>
          <w:p w14:paraId="4B21A17C" w14:textId="77777777" w:rsidR="00D12E93" w:rsidRPr="00015B89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9">
              <w:rPr>
                <w:rFonts w:ascii="Angsana New" w:hAnsi="Angsana New"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70" w:type="dxa"/>
          </w:tcPr>
          <w:p w14:paraId="643CF3FA" w14:textId="77777777" w:rsidR="00D12E93" w:rsidRPr="00015B89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bottom w:val="single" w:sz="4" w:space="0" w:color="auto"/>
            </w:tcBorders>
          </w:tcPr>
          <w:p w14:paraId="1168A72C" w14:textId="77777777" w:rsidR="00D12E93" w:rsidRPr="00015B89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5B89">
              <w:rPr>
                <w:rFonts w:ascii="Angsana New" w:hAnsi="Angsana New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12E93" w:rsidRPr="00015B89" w14:paraId="531E923E" w14:textId="77777777" w:rsidTr="0043044B">
        <w:tc>
          <w:tcPr>
            <w:tcW w:w="3680" w:type="dxa"/>
            <w:tcBorders>
              <w:top w:val="single" w:sz="4" w:space="0" w:color="auto"/>
            </w:tcBorders>
          </w:tcPr>
          <w:p w14:paraId="57F204EE" w14:textId="77777777"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015B89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="006C46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046AC">
              <w:rPr>
                <w:rFonts w:ascii="Angsana New" w:hAnsi="Angsana New"/>
                <w:sz w:val="30"/>
                <w:szCs w:val="30"/>
              </w:rPr>
              <w:t>/</w:t>
            </w:r>
            <w:r w:rsidR="000046AC">
              <w:rPr>
                <w:rFonts w:ascii="Angsana New" w:hAnsi="Angsana New" w:hint="cs"/>
                <w:sz w:val="30"/>
                <w:szCs w:val="30"/>
                <w:cs/>
              </w:rPr>
              <w:t xml:space="preserve"> ทรัพย์สิน</w:t>
            </w:r>
          </w:p>
        </w:tc>
        <w:tc>
          <w:tcPr>
            <w:tcW w:w="270" w:type="dxa"/>
          </w:tcPr>
          <w:p w14:paraId="7AB413DF" w14:textId="77777777" w:rsidR="00D12E93" w:rsidRPr="00015B89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  <w:tcBorders>
              <w:top w:val="single" w:sz="4" w:space="0" w:color="auto"/>
            </w:tcBorders>
          </w:tcPr>
          <w:p w14:paraId="696B440D" w14:textId="77777777"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D12E93" w:rsidRPr="00545450" w14:paraId="383BBF59" w14:textId="77777777" w:rsidTr="0043044B">
        <w:tc>
          <w:tcPr>
            <w:tcW w:w="3680" w:type="dxa"/>
          </w:tcPr>
          <w:p w14:paraId="56DD4776" w14:textId="77777777" w:rsidR="00D12E93" w:rsidRPr="00545450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0B6C23" w14:textId="77777777"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0B402E45" w14:textId="77777777"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2E93" w:rsidRPr="00015B89" w14:paraId="032733CB" w14:textId="77777777" w:rsidTr="0043044B">
        <w:tc>
          <w:tcPr>
            <w:tcW w:w="3680" w:type="dxa"/>
          </w:tcPr>
          <w:p w14:paraId="67287F3B" w14:textId="77777777"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270" w:type="dxa"/>
          </w:tcPr>
          <w:p w14:paraId="17A5D70C" w14:textId="77777777" w:rsidR="00D12E93" w:rsidRPr="00015B89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5037AE51" w14:textId="77777777" w:rsidR="00D12E93" w:rsidRPr="00015B89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  <w:r w:rsidR="00EE1D19">
              <w:rPr>
                <w:rFonts w:ascii="Angsana New" w:hAnsi="Angsana New" w:hint="cs"/>
                <w:sz w:val="30"/>
                <w:szCs w:val="30"/>
                <w:cs/>
              </w:rPr>
              <w:t>หรือราคาที่ตกลงกันตามสัญญา</w:t>
            </w:r>
          </w:p>
        </w:tc>
      </w:tr>
      <w:tr w:rsidR="00D12E93" w:rsidRPr="00545450" w14:paraId="154DE119" w14:textId="77777777" w:rsidTr="0043044B">
        <w:tc>
          <w:tcPr>
            <w:tcW w:w="3680" w:type="dxa"/>
          </w:tcPr>
          <w:p w14:paraId="11FAA879" w14:textId="77777777" w:rsidR="00D12E93" w:rsidRPr="00545450" w:rsidRDefault="00D12E93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81DE680" w14:textId="77777777" w:rsidR="00D12E93" w:rsidRPr="00545450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0E20A45B" w14:textId="77777777" w:rsidR="00D12E93" w:rsidRPr="00545450" w:rsidRDefault="00D12E93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6456" w:rsidRPr="00015B89" w14:paraId="08C3E735" w14:textId="77777777" w:rsidTr="0043044B">
        <w:tc>
          <w:tcPr>
            <w:tcW w:w="3680" w:type="dxa"/>
          </w:tcPr>
          <w:p w14:paraId="67C12BBC" w14:textId="77777777" w:rsidR="005C6456" w:rsidRPr="009D2640" w:rsidRDefault="005C6456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78B7B937" w14:textId="77777777" w:rsidR="005C6456" w:rsidRPr="00015B89" w:rsidRDefault="005C6456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3B495EBA" w14:textId="77777777" w:rsidR="005C6456" w:rsidRDefault="005C6456" w:rsidP="005C6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D12E93" w:rsidRPr="00545450" w14:paraId="421870CC" w14:textId="77777777" w:rsidTr="0043044B">
        <w:tc>
          <w:tcPr>
            <w:tcW w:w="3680" w:type="dxa"/>
          </w:tcPr>
          <w:p w14:paraId="5E89835D" w14:textId="77777777"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817FF1" w14:textId="77777777"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6F1635BC" w14:textId="77777777" w:rsidR="00D12E93" w:rsidRPr="00545450" w:rsidRDefault="00D12E93" w:rsidP="005D0BB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21FBD" w:rsidRPr="00015B89" w14:paraId="014588A4" w14:textId="77777777" w:rsidTr="0043044B">
        <w:tc>
          <w:tcPr>
            <w:tcW w:w="3680" w:type="dxa"/>
          </w:tcPr>
          <w:p w14:paraId="3EAC138F" w14:textId="77777777"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6A77196E" w14:textId="77777777"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761791E9" w14:textId="77777777" w:rsidR="00121FBD" w:rsidRPr="00BF7919" w:rsidRDefault="00121FBD" w:rsidP="00121FB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121FBD" w:rsidRPr="00015B89" w14:paraId="2A0A9A2B" w14:textId="77777777" w:rsidTr="0043044B">
        <w:tc>
          <w:tcPr>
            <w:tcW w:w="3680" w:type="dxa"/>
          </w:tcPr>
          <w:p w14:paraId="6397ABC1" w14:textId="77777777"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CA50373" w14:textId="77777777" w:rsidR="00121FBD" w:rsidRPr="00121FBD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71822D23" w14:textId="77777777"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14:paraId="7B1F6FD3" w14:textId="77777777" w:rsidTr="0043044B">
        <w:tc>
          <w:tcPr>
            <w:tcW w:w="3680" w:type="dxa"/>
          </w:tcPr>
          <w:p w14:paraId="73C9203C" w14:textId="77777777"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05E69BFB" w14:textId="77777777"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7AFA9B29" w14:textId="77777777"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121FBD" w:rsidRPr="00545450" w14:paraId="2F674A02" w14:textId="77777777" w:rsidTr="0043044B">
        <w:tc>
          <w:tcPr>
            <w:tcW w:w="3680" w:type="dxa"/>
          </w:tcPr>
          <w:p w14:paraId="0011DC48" w14:textId="77777777"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83C558D" w14:textId="77777777" w:rsidR="00121FBD" w:rsidRPr="00545450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4DAAE02F" w14:textId="77777777"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14:paraId="2556ECD5" w14:textId="77777777" w:rsidTr="0043044B">
        <w:tc>
          <w:tcPr>
            <w:tcW w:w="3680" w:type="dxa"/>
          </w:tcPr>
          <w:p w14:paraId="288F0DE3" w14:textId="77777777"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ซื้อสินค้า 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น้ำมันรถ / ทรัพย์สิน</w:t>
            </w:r>
          </w:p>
        </w:tc>
        <w:tc>
          <w:tcPr>
            <w:tcW w:w="270" w:type="dxa"/>
          </w:tcPr>
          <w:p w14:paraId="13148B2B" w14:textId="77777777"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162BB1F6" w14:textId="77777777" w:rsidR="00121FBD" w:rsidRPr="009D264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ราคาตลาดหรือราคาเทียบเคียงกับราคาตลาด</w:t>
            </w:r>
          </w:p>
        </w:tc>
      </w:tr>
      <w:tr w:rsidR="00121FBD" w:rsidRPr="00545450" w14:paraId="242995D8" w14:textId="77777777" w:rsidTr="0043044B">
        <w:tc>
          <w:tcPr>
            <w:tcW w:w="3680" w:type="dxa"/>
          </w:tcPr>
          <w:p w14:paraId="12C85F47" w14:textId="77777777"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BFBED9A" w14:textId="77777777" w:rsidR="00121FBD" w:rsidRPr="00545450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7AD6F95E" w14:textId="77777777" w:rsidR="00121FBD" w:rsidRPr="00545450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14:paraId="08D2611D" w14:textId="77777777" w:rsidTr="0043044B">
        <w:tc>
          <w:tcPr>
            <w:tcW w:w="3680" w:type="dxa"/>
          </w:tcPr>
          <w:p w14:paraId="6A663B56" w14:textId="77777777"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1FBD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270" w:type="dxa"/>
          </w:tcPr>
          <w:p w14:paraId="6EFF3119" w14:textId="77777777" w:rsidR="00121FBD" w:rsidRPr="00121FBD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4F0B8AA3" w14:textId="77777777"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21FBD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121FBD" w:rsidRPr="00AE2ACF" w14:paraId="36878804" w14:textId="77777777" w:rsidTr="0043044B">
        <w:tc>
          <w:tcPr>
            <w:tcW w:w="3680" w:type="dxa"/>
          </w:tcPr>
          <w:p w14:paraId="09E45D78" w14:textId="77777777" w:rsidR="00121FBD" w:rsidRPr="00AE2ACF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8E28675" w14:textId="77777777" w:rsidR="00121FBD" w:rsidRPr="00AE2ACF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454D0361" w14:textId="77777777" w:rsidR="00121FBD" w:rsidRPr="00AE2ACF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14:paraId="24697FA9" w14:textId="77777777" w:rsidTr="0043044B">
        <w:tc>
          <w:tcPr>
            <w:tcW w:w="3680" w:type="dxa"/>
          </w:tcPr>
          <w:p w14:paraId="0879CAE3" w14:textId="77777777" w:rsidR="00121FBD" w:rsidRDefault="00121FBD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ค่าใช้จ่ายอื่น </w:t>
            </w:r>
          </w:p>
        </w:tc>
        <w:tc>
          <w:tcPr>
            <w:tcW w:w="270" w:type="dxa"/>
          </w:tcPr>
          <w:p w14:paraId="43691A3E" w14:textId="77777777" w:rsidR="00121FBD" w:rsidRPr="00015B89" w:rsidRDefault="00121FBD" w:rsidP="004C0A4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322083B5" w14:textId="77777777" w:rsidR="00121FBD" w:rsidRDefault="00121FBD" w:rsidP="004C0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อ้างอิงอัตราค่าธรรมเนียมของธนาคารพาณิชย์ / ราคาตลาด</w:t>
            </w:r>
          </w:p>
        </w:tc>
      </w:tr>
      <w:tr w:rsidR="00121FBD" w:rsidRPr="00D146E3" w14:paraId="18B54146" w14:textId="77777777" w:rsidTr="0043044B">
        <w:tc>
          <w:tcPr>
            <w:tcW w:w="3680" w:type="dxa"/>
          </w:tcPr>
          <w:p w14:paraId="7E53461D" w14:textId="77777777" w:rsidR="00121FBD" w:rsidRPr="00D146E3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BB5D0ED" w14:textId="77777777" w:rsidR="00121FBD" w:rsidRPr="00D146E3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691D00D1" w14:textId="77777777" w:rsidR="00121FBD" w:rsidRPr="00D146E3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14:paraId="59AA589D" w14:textId="77777777" w:rsidTr="0043044B">
        <w:tc>
          <w:tcPr>
            <w:tcW w:w="3680" w:type="dxa"/>
          </w:tcPr>
          <w:p w14:paraId="7C95CAC1" w14:textId="77777777"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19905463" w14:textId="77777777"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5102209F" w14:textId="77777777"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อ้างอิงต้นทุนทางการเงินของผู้ให้กู้</w:t>
            </w:r>
          </w:p>
        </w:tc>
      </w:tr>
      <w:tr w:rsidR="00121FBD" w:rsidRPr="00400BAB" w14:paraId="18324AAB" w14:textId="77777777" w:rsidTr="0043044B">
        <w:tc>
          <w:tcPr>
            <w:tcW w:w="3680" w:type="dxa"/>
          </w:tcPr>
          <w:p w14:paraId="77166B9A" w14:textId="77777777" w:rsidR="00121FBD" w:rsidRPr="00400BAB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22AFAB7" w14:textId="77777777" w:rsidR="00121FBD" w:rsidRPr="00400BAB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35E11D6A" w14:textId="77777777" w:rsidR="00121FBD" w:rsidRPr="00400BAB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14:paraId="21817690" w14:textId="77777777" w:rsidTr="0043044B">
        <w:tc>
          <w:tcPr>
            <w:tcW w:w="3680" w:type="dxa"/>
          </w:tcPr>
          <w:p w14:paraId="5C674FD2" w14:textId="77777777"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270" w:type="dxa"/>
          </w:tcPr>
          <w:p w14:paraId="026E12FE" w14:textId="77777777"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53DB5CBC" w14:textId="77777777" w:rsidR="00121FBD" w:rsidRPr="00BF7919" w:rsidRDefault="00121FBD" w:rsidP="00121FBD">
            <w:pPr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F7919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  <w:r w:rsidRPr="00BF7919">
              <w:rPr>
                <w:rFonts w:ascii="Angsana New" w:hAnsi="Angsana New" w:hint="cs"/>
                <w:sz w:val="30"/>
                <w:szCs w:val="30"/>
                <w:cs/>
              </w:rPr>
              <w:t>จำนวนที่ประกาศจ่าย</w:t>
            </w:r>
          </w:p>
        </w:tc>
      </w:tr>
      <w:tr w:rsidR="002D7D69" w:rsidRPr="00015B89" w14:paraId="2967433D" w14:textId="77777777" w:rsidTr="0043044B">
        <w:tc>
          <w:tcPr>
            <w:tcW w:w="3680" w:type="dxa"/>
          </w:tcPr>
          <w:p w14:paraId="7EAE29C2" w14:textId="77777777" w:rsidR="002D7D69" w:rsidRPr="00121FBD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A84E132" w14:textId="77777777" w:rsidR="002D7D69" w:rsidRPr="00121FBD" w:rsidRDefault="002D7D69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56C046C1" w14:textId="77777777" w:rsidR="002D7D69" w:rsidRPr="00121FBD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D7D69" w:rsidRPr="00015B89" w14:paraId="142B6420" w14:textId="77777777" w:rsidTr="0043044B">
        <w:tc>
          <w:tcPr>
            <w:tcW w:w="3680" w:type="dxa"/>
          </w:tcPr>
          <w:p w14:paraId="798B4EED" w14:textId="77777777" w:rsidR="002D7D69" w:rsidRPr="002D7D69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ค้ำประกันวงเงินสินเชื่อ</w:t>
            </w:r>
          </w:p>
        </w:tc>
        <w:tc>
          <w:tcPr>
            <w:tcW w:w="270" w:type="dxa"/>
          </w:tcPr>
          <w:p w14:paraId="705FDD25" w14:textId="77777777" w:rsidR="002D7D69" w:rsidRPr="002D7D69" w:rsidRDefault="002D7D69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28B3C8CF" w14:textId="77777777" w:rsidR="002D7D69" w:rsidRPr="002D7D69" w:rsidRDefault="002D7D6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ไม่คิดค่าธรรมเนียมค้ำประกัน</w:t>
            </w:r>
          </w:p>
        </w:tc>
      </w:tr>
      <w:tr w:rsidR="00121FBD" w:rsidRPr="00015B89" w14:paraId="60AA89E9" w14:textId="77777777" w:rsidTr="0043044B">
        <w:tc>
          <w:tcPr>
            <w:tcW w:w="3680" w:type="dxa"/>
          </w:tcPr>
          <w:p w14:paraId="5FACD892" w14:textId="77777777"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4FD34AE" w14:textId="77777777" w:rsidR="00121FBD" w:rsidRPr="00121FBD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2" w:type="dxa"/>
          </w:tcPr>
          <w:p w14:paraId="00DAB04F" w14:textId="77777777" w:rsidR="00121FBD" w:rsidRP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21FBD" w:rsidRPr="00015B89" w14:paraId="0ED01D33" w14:textId="77777777" w:rsidTr="0043044B">
        <w:tc>
          <w:tcPr>
            <w:tcW w:w="3680" w:type="dxa"/>
          </w:tcPr>
          <w:p w14:paraId="097986DE" w14:textId="77777777"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14:paraId="16379BB6" w14:textId="77777777" w:rsidR="00121FBD" w:rsidRPr="00015B89" w:rsidRDefault="00121FBD" w:rsidP="005D0BB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2" w:type="dxa"/>
          </w:tcPr>
          <w:p w14:paraId="6E5D5D45" w14:textId="77777777" w:rsidR="00121FBD" w:rsidRDefault="00121FBD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5" w:hanging="2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จำนวนตามที่ตกลงกัน</w:t>
            </w:r>
          </w:p>
        </w:tc>
      </w:tr>
    </w:tbl>
    <w:p w14:paraId="624A9E46" w14:textId="471748CD" w:rsidR="00D12E93" w:rsidRDefault="00E328D7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D12E93" w:rsidRPr="00112720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="00D12E93">
        <w:rPr>
          <w:rFonts w:ascii="Angsana New" w:hAnsi="Angsana New" w:hint="cs"/>
          <w:sz w:val="30"/>
          <w:szCs w:val="30"/>
          <w:cs/>
        </w:rPr>
        <w:t>บุคคลและ</w:t>
      </w:r>
      <w:r w:rsidR="00D12E93" w:rsidRPr="00112720">
        <w:rPr>
          <w:rFonts w:ascii="Angsana New" w:hAnsi="Angsana New"/>
          <w:sz w:val="30"/>
          <w:szCs w:val="30"/>
          <w:cs/>
        </w:rPr>
        <w:t>กิจการที่เกี่ยวข้องกันที่มีสาระสำคัญที่เกิดขึ้นสำหรับ</w:t>
      </w:r>
      <w:r w:rsidR="00D12E93">
        <w:rPr>
          <w:rFonts w:ascii="Angsana New" w:hAnsi="Angsana New" w:hint="cs"/>
          <w:sz w:val="30"/>
          <w:szCs w:val="30"/>
          <w:cs/>
        </w:rPr>
        <w:t>ปี</w:t>
      </w:r>
      <w:r w:rsidR="00D12E93" w:rsidRPr="0011272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12AA" w:rsidRPr="00DB12AA">
        <w:rPr>
          <w:rFonts w:ascii="Angsana New" w:hAnsi="Angsana New"/>
          <w:sz w:val="30"/>
          <w:szCs w:val="30"/>
        </w:rPr>
        <w:t>31</w:t>
      </w:r>
      <w:r w:rsidR="00D12E9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="00D12E93">
        <w:rPr>
          <w:rFonts w:ascii="Angsana New" w:hAnsi="Angsana New"/>
          <w:sz w:val="30"/>
          <w:szCs w:val="30"/>
          <w:cs/>
        </w:rPr>
        <w:t xml:space="preserve"> และ</w:t>
      </w:r>
      <w:r w:rsidR="00DB12AA" w:rsidRPr="00DB12AA">
        <w:rPr>
          <w:rFonts w:ascii="Angsana New" w:hAnsi="Angsana New"/>
          <w:sz w:val="30"/>
          <w:szCs w:val="30"/>
        </w:rPr>
        <w:t>2565</w:t>
      </w:r>
      <w:r w:rsidR="00A94C85">
        <w:rPr>
          <w:rFonts w:ascii="Angsana New" w:hAnsi="Angsana New" w:hint="cs"/>
          <w:sz w:val="30"/>
          <w:szCs w:val="30"/>
          <w:cs/>
        </w:rPr>
        <w:t xml:space="preserve"> </w:t>
      </w:r>
      <w:r w:rsidR="00D12E93" w:rsidRPr="00112720">
        <w:rPr>
          <w:rFonts w:ascii="Angsana New" w:hAnsi="Angsana New"/>
          <w:sz w:val="30"/>
          <w:szCs w:val="30"/>
          <w:cs/>
        </w:rPr>
        <w:t>มีดังนี้</w:t>
      </w:r>
    </w:p>
    <w:p w14:paraId="63A6C06A" w14:textId="77777777" w:rsidR="00A94C85" w:rsidRPr="00A94C85" w:rsidRDefault="00A94C85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7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84"/>
        <w:gridCol w:w="1275"/>
        <w:gridCol w:w="283"/>
        <w:gridCol w:w="1276"/>
        <w:gridCol w:w="284"/>
        <w:gridCol w:w="1275"/>
      </w:tblGrid>
      <w:tr w:rsidR="00D12E93" w:rsidRPr="00F51F88" w14:paraId="52B0FE77" w14:textId="77777777" w:rsidTr="00A94C85">
        <w:trPr>
          <w:cantSplit/>
        </w:trPr>
        <w:tc>
          <w:tcPr>
            <w:tcW w:w="3776" w:type="dxa"/>
          </w:tcPr>
          <w:p w14:paraId="0F308C4F" w14:textId="77777777" w:rsidR="00D12E93" w:rsidRPr="00F51F8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4837875" w14:textId="77777777" w:rsidR="00D12E93" w:rsidRPr="00E24209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12E93" w:rsidRPr="00F51F88" w14:paraId="70D4B853" w14:textId="77777777" w:rsidTr="00A94C85">
        <w:trPr>
          <w:cantSplit/>
        </w:trPr>
        <w:tc>
          <w:tcPr>
            <w:tcW w:w="3776" w:type="dxa"/>
          </w:tcPr>
          <w:p w14:paraId="6B1EEC86" w14:textId="77777777" w:rsidR="00D12E93" w:rsidRPr="00F51F8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64D3F5" w14:textId="77777777" w:rsidR="00D12E93" w:rsidRPr="00E24209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3241A78" w14:textId="77777777" w:rsidR="00D12E93" w:rsidRPr="00E24209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185DD5" w14:textId="77777777" w:rsidR="00D12E93" w:rsidRPr="00E24209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83C9E" w:rsidRPr="00F51F88" w14:paraId="54B47BEC" w14:textId="77777777" w:rsidTr="00A94C85">
        <w:trPr>
          <w:cantSplit/>
        </w:trPr>
        <w:tc>
          <w:tcPr>
            <w:tcW w:w="3776" w:type="dxa"/>
          </w:tcPr>
          <w:p w14:paraId="2BB04369" w14:textId="77777777" w:rsidR="00283C9E" w:rsidRPr="00E9777E" w:rsidRDefault="00283C9E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16E558" w14:textId="3100F0E2" w:rsidR="00283C9E" w:rsidRPr="00F51F8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D691E6A" w14:textId="77777777"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C079E2" w14:textId="2D66E573" w:rsidR="00283C9E" w:rsidRPr="00F51F8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4710C7D7" w14:textId="77777777" w:rsidR="00283C9E" w:rsidRPr="00F51F88" w:rsidRDefault="00283C9E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CF5CCB" w14:textId="21464802" w:rsidR="00283C9E" w:rsidRPr="00F51F8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327C1D8" w14:textId="77777777"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7445D1A" w14:textId="602579F2" w:rsidR="00283C9E" w:rsidRPr="00F51F88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283C9E" w:rsidRPr="00F51F88" w14:paraId="71686E06" w14:textId="77777777" w:rsidTr="00A94C85">
        <w:trPr>
          <w:cantSplit/>
        </w:trPr>
        <w:tc>
          <w:tcPr>
            <w:tcW w:w="3776" w:type="dxa"/>
          </w:tcPr>
          <w:p w14:paraId="2B02DF88" w14:textId="77777777" w:rsidR="00283C9E" w:rsidRPr="004A2990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4A2990"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46333C" w14:textId="77777777"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8283B92" w14:textId="77777777" w:rsidR="00283C9E" w:rsidRPr="00F51F88" w:rsidRDefault="00283C9E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82216A" w14:textId="77777777" w:rsidR="00283C9E" w:rsidRPr="00F51F88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D489D06" w14:textId="77777777" w:rsidR="00283C9E" w:rsidRPr="00F51F88" w:rsidRDefault="00283C9E" w:rsidP="005D0BBA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BCCDE4" w14:textId="77777777" w:rsidR="00283C9E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7336E14" w14:textId="77777777" w:rsidR="00283C9E" w:rsidRPr="00F51F88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B12F5B2" w14:textId="77777777" w:rsidR="00283C9E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248F" w:rsidRPr="00F51F88" w14:paraId="41219E9D" w14:textId="77777777" w:rsidTr="00A94C85">
        <w:trPr>
          <w:cantSplit/>
        </w:trPr>
        <w:tc>
          <w:tcPr>
            <w:tcW w:w="3776" w:type="dxa"/>
          </w:tcPr>
          <w:p w14:paraId="4E51DD81" w14:textId="77777777" w:rsidR="00DD248F" w:rsidRPr="005373A3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35AB8B7C" w14:textId="77777777" w:rsidR="00DD248F" w:rsidRPr="00C5227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1112E3EC" w14:textId="77777777" w:rsidR="00DD248F" w:rsidRPr="004A2990" w:rsidRDefault="00DD248F" w:rsidP="00DD248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1CBEA057" w14:textId="77777777" w:rsidR="00DD248F" w:rsidRPr="001D789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819E7A5" w14:textId="77777777" w:rsidR="00DD248F" w:rsidRPr="00F51F88" w:rsidRDefault="00DD248F" w:rsidP="00DD248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4D88E10" w14:textId="65785FEE" w:rsidR="00DD248F" w:rsidRPr="00B27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/>
                <w:sz w:val="30"/>
                <w:szCs w:val="30"/>
              </w:rPr>
              <w:t>1</w:t>
            </w:r>
            <w:r w:rsidR="00B2722E" w:rsidRPr="00B2722E">
              <w:rPr>
                <w:rFonts w:ascii="Angsana New" w:hAnsi="Angsana New"/>
                <w:sz w:val="30"/>
                <w:szCs w:val="30"/>
              </w:rPr>
              <w:t>41,619</w:t>
            </w:r>
          </w:p>
        </w:tc>
        <w:tc>
          <w:tcPr>
            <w:tcW w:w="284" w:type="dxa"/>
          </w:tcPr>
          <w:p w14:paraId="32CEF5F2" w14:textId="77777777" w:rsidR="00DD248F" w:rsidRPr="00F51F8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48BE21C0" w14:textId="09B2D2E5" w:rsidR="00DD248F" w:rsidRPr="0051090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  <w:r w:rsidRPr="00337A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</w:p>
        </w:tc>
      </w:tr>
      <w:tr w:rsidR="00DD248F" w:rsidRPr="00F51F88" w14:paraId="036D0EC9" w14:textId="77777777" w:rsidTr="00A94C85">
        <w:trPr>
          <w:cantSplit/>
        </w:trPr>
        <w:tc>
          <w:tcPr>
            <w:tcW w:w="3776" w:type="dxa"/>
          </w:tcPr>
          <w:p w14:paraId="41CEBB09" w14:textId="77777777" w:rsidR="00DD248F" w:rsidRPr="005373A3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EA257B" w14:textId="77777777" w:rsidR="00DD248F" w:rsidRPr="00C5227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5BACB806" w14:textId="77777777" w:rsidR="00DD248F" w:rsidRPr="004A2990" w:rsidRDefault="00DD248F" w:rsidP="00DD248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1C9DF1" w14:textId="77777777" w:rsidR="00DD248F" w:rsidRPr="001D789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0E3DF46" w14:textId="77777777" w:rsidR="00DD248F" w:rsidRPr="00F51F88" w:rsidRDefault="00DD248F" w:rsidP="00DD248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0F9472B" w14:textId="7FC08F34" w:rsidR="00DD248F" w:rsidRPr="00B2722E" w:rsidRDefault="00B2722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/>
                <w:sz w:val="30"/>
                <w:szCs w:val="30"/>
              </w:rPr>
              <w:t>12,054</w:t>
            </w:r>
          </w:p>
        </w:tc>
        <w:tc>
          <w:tcPr>
            <w:tcW w:w="284" w:type="dxa"/>
          </w:tcPr>
          <w:p w14:paraId="762BDBB7" w14:textId="77777777" w:rsidR="00DD248F" w:rsidRPr="00F51F8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0B98E3EF" w14:textId="44555E09" w:rsidR="00DD248F" w:rsidRPr="0051090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337A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348</w:t>
            </w:r>
          </w:p>
        </w:tc>
      </w:tr>
      <w:tr w:rsidR="00DD248F" w:rsidRPr="00F51F88" w14:paraId="541EB6B7" w14:textId="77777777" w:rsidTr="00A94C85">
        <w:trPr>
          <w:cantSplit/>
        </w:trPr>
        <w:tc>
          <w:tcPr>
            <w:tcW w:w="3776" w:type="dxa"/>
          </w:tcPr>
          <w:p w14:paraId="09DCE906" w14:textId="77777777" w:rsidR="00DD248F" w:rsidRPr="005373A3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E440E6" w14:textId="77777777" w:rsidR="00DD248F" w:rsidRPr="00C5227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219AC0D3" w14:textId="77777777" w:rsidR="00DD248F" w:rsidRPr="004A2990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8E42F80" w14:textId="77777777" w:rsidR="00DD248F" w:rsidRPr="001D789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4FF1AF6" w14:textId="77777777" w:rsidR="00DD248F" w:rsidRPr="00F51F88" w:rsidRDefault="00DD248F" w:rsidP="00DD248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9BA4AEC" w14:textId="7C77E5A8" w:rsidR="00DD248F" w:rsidRPr="00B2722E" w:rsidRDefault="00B2722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/>
                <w:sz w:val="30"/>
                <w:szCs w:val="30"/>
              </w:rPr>
              <w:t>38,628</w:t>
            </w:r>
          </w:p>
        </w:tc>
        <w:tc>
          <w:tcPr>
            <w:tcW w:w="284" w:type="dxa"/>
          </w:tcPr>
          <w:p w14:paraId="7AD92DCD" w14:textId="77777777" w:rsidR="00DD248F" w:rsidRPr="00F51F8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78BF0B3A" w14:textId="5CE47A10" w:rsidR="00DD248F" w:rsidRPr="0051090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45,481</w:t>
            </w:r>
          </w:p>
        </w:tc>
      </w:tr>
      <w:tr w:rsidR="00B2722E" w:rsidRPr="00F51F88" w14:paraId="43DFD072" w14:textId="77777777" w:rsidTr="00A94C85">
        <w:trPr>
          <w:cantSplit/>
        </w:trPr>
        <w:tc>
          <w:tcPr>
            <w:tcW w:w="3776" w:type="dxa"/>
          </w:tcPr>
          <w:p w14:paraId="3954740E" w14:textId="77777777" w:rsidR="00B2722E" w:rsidRPr="005373A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F5144D" w14:textId="77777777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1018B84D" w14:textId="77777777" w:rsidR="00B2722E" w:rsidRPr="004A2990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F630BDC" w14:textId="77777777" w:rsidR="00B2722E" w:rsidRPr="001D7899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5CABF01" w14:textId="77777777" w:rsidR="00B2722E" w:rsidRPr="00F5193E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E0E592A" w14:textId="21CAF085" w:rsidR="00B2722E" w:rsidRPr="00B2722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77F64E4" w14:textId="77777777" w:rsidR="00B2722E" w:rsidRPr="00F5193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7D4E675A" w14:textId="58EC6967" w:rsidR="00B2722E" w:rsidRPr="00510904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773</w:t>
            </w:r>
          </w:p>
        </w:tc>
      </w:tr>
      <w:tr w:rsidR="00B2722E" w:rsidRPr="00F51F88" w14:paraId="2CAB6B15" w14:textId="77777777" w:rsidTr="00A94C85">
        <w:trPr>
          <w:cantSplit/>
        </w:trPr>
        <w:tc>
          <w:tcPr>
            <w:tcW w:w="3776" w:type="dxa"/>
          </w:tcPr>
          <w:p w14:paraId="7C4C7CDA" w14:textId="77777777" w:rsidR="00B2722E" w:rsidRPr="005373A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5EB66D" w14:textId="77777777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5589378E" w14:textId="77777777" w:rsidR="00B2722E" w:rsidRPr="004A2990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253920" w14:textId="77777777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B0D41BE" w14:textId="77777777" w:rsidR="00B2722E" w:rsidRPr="00F51F88" w:rsidRDefault="00B2722E" w:rsidP="00B2722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69FC395" w14:textId="116977F3" w:rsidR="00B2722E" w:rsidRPr="00B2722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/>
                <w:sz w:val="30"/>
                <w:szCs w:val="30"/>
              </w:rPr>
              <w:t>1,946</w:t>
            </w:r>
          </w:p>
        </w:tc>
        <w:tc>
          <w:tcPr>
            <w:tcW w:w="284" w:type="dxa"/>
          </w:tcPr>
          <w:p w14:paraId="0A1EEF64" w14:textId="77777777" w:rsidR="00B2722E" w:rsidRPr="00F51F8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5FD29503" w14:textId="5DDA37A8" w:rsidR="00B2722E" w:rsidRPr="00510904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461</w:t>
            </w:r>
          </w:p>
        </w:tc>
      </w:tr>
      <w:tr w:rsidR="00B2722E" w:rsidRPr="00F51F88" w14:paraId="1E31F7D3" w14:textId="77777777" w:rsidTr="00A94C85">
        <w:trPr>
          <w:cantSplit/>
        </w:trPr>
        <w:tc>
          <w:tcPr>
            <w:tcW w:w="3776" w:type="dxa"/>
          </w:tcPr>
          <w:p w14:paraId="4737DA0C" w14:textId="77777777" w:rsidR="00B2722E" w:rsidRPr="005373A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B4DAE5" w14:textId="77777777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693E698B" w14:textId="77777777" w:rsidR="00B2722E" w:rsidRPr="004A2990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63D7FC" w14:textId="77777777" w:rsidR="00B2722E" w:rsidRPr="001D7899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036193E6" w14:textId="77777777" w:rsidR="00B2722E" w:rsidRPr="00F51F88" w:rsidRDefault="00B2722E" w:rsidP="00B2722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1739E9E" w14:textId="25594F11" w:rsidR="00B2722E" w:rsidRPr="00B2722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/>
                <w:sz w:val="30"/>
                <w:szCs w:val="30"/>
              </w:rPr>
              <w:t>13,853</w:t>
            </w:r>
          </w:p>
        </w:tc>
        <w:tc>
          <w:tcPr>
            <w:tcW w:w="284" w:type="dxa"/>
          </w:tcPr>
          <w:p w14:paraId="5B98F8DA" w14:textId="77777777" w:rsidR="00B2722E" w:rsidRPr="00F51F8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168F9ACA" w14:textId="7572EFDD" w:rsidR="00B2722E" w:rsidRPr="00510904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337A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632</w:t>
            </w:r>
          </w:p>
        </w:tc>
      </w:tr>
      <w:tr w:rsidR="00B2722E" w:rsidRPr="00F51F88" w14:paraId="427D938F" w14:textId="77777777" w:rsidTr="00A94C85">
        <w:trPr>
          <w:cantSplit/>
        </w:trPr>
        <w:tc>
          <w:tcPr>
            <w:tcW w:w="3776" w:type="dxa"/>
          </w:tcPr>
          <w:p w14:paraId="7DFD1538" w14:textId="77777777" w:rsidR="00B2722E" w:rsidRPr="005373A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123EEB1" w14:textId="77777777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A88E521" w14:textId="77777777" w:rsidR="00B2722E" w:rsidRPr="004A2990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40CADAF6" w14:textId="77777777" w:rsidR="00B2722E" w:rsidRPr="001D7899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13EDD25" w14:textId="77777777" w:rsidR="00B2722E" w:rsidRPr="00F5193E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3B69CC0" w14:textId="48DF0201" w:rsidR="00B2722E" w:rsidRPr="00B2722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/>
                <w:sz w:val="30"/>
                <w:szCs w:val="30"/>
              </w:rPr>
              <w:t>184,229</w:t>
            </w:r>
          </w:p>
        </w:tc>
        <w:tc>
          <w:tcPr>
            <w:tcW w:w="284" w:type="dxa"/>
          </w:tcPr>
          <w:p w14:paraId="2FA83017" w14:textId="77777777" w:rsidR="00B2722E" w:rsidRPr="00F5193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6249C0FD" w14:textId="3344D9EB" w:rsidR="00B2722E" w:rsidRPr="00510904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170</w:t>
            </w:r>
            <w:r w:rsidRPr="00337A4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B2722E" w:rsidRPr="00F51F88" w14:paraId="6BA720C2" w14:textId="77777777" w:rsidTr="00A94C85">
        <w:trPr>
          <w:cantSplit/>
        </w:trPr>
        <w:tc>
          <w:tcPr>
            <w:tcW w:w="3776" w:type="dxa"/>
          </w:tcPr>
          <w:p w14:paraId="6692B322" w14:textId="77777777" w:rsidR="00B2722E" w:rsidRPr="005373A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EF058E" w14:textId="77777777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00B4E923" w14:textId="77777777" w:rsidR="00B2722E" w:rsidRPr="004A2990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760A14F" w14:textId="77777777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1191305" w14:textId="77777777" w:rsidR="00B2722E" w:rsidRPr="00F5193E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9FB520E" w14:textId="050F8DB2" w:rsidR="00B2722E" w:rsidRPr="00B2722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/>
                <w:sz w:val="30"/>
                <w:szCs w:val="30"/>
              </w:rPr>
              <w:t>5,059</w:t>
            </w:r>
          </w:p>
        </w:tc>
        <w:tc>
          <w:tcPr>
            <w:tcW w:w="284" w:type="dxa"/>
          </w:tcPr>
          <w:p w14:paraId="09878F26" w14:textId="77777777" w:rsidR="00B2722E" w:rsidRPr="00F5193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308B50CA" w14:textId="186EAD26" w:rsidR="00B2722E" w:rsidRPr="00510904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7A45">
              <w:rPr>
                <w:rFonts w:ascii="Angsana New" w:hAnsi="Angsana New"/>
                <w:sz w:val="30"/>
                <w:szCs w:val="30"/>
              </w:rPr>
              <w:t>1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37A45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995</w:t>
            </w:r>
          </w:p>
        </w:tc>
      </w:tr>
      <w:tr w:rsidR="00B2722E" w:rsidRPr="00F51F88" w14:paraId="6857C0AD" w14:textId="77777777" w:rsidTr="00B2722E">
        <w:trPr>
          <w:cantSplit/>
        </w:trPr>
        <w:tc>
          <w:tcPr>
            <w:tcW w:w="3776" w:type="dxa"/>
          </w:tcPr>
          <w:p w14:paraId="05A0A858" w14:textId="77777777" w:rsidR="00B2722E" w:rsidRPr="005373A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F66E0CD" w14:textId="77777777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28CB1874" w14:textId="77777777" w:rsidR="00B2722E" w:rsidRPr="004A2990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75D6E9" w14:textId="77777777" w:rsidR="00B2722E" w:rsidRPr="001D7899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89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DC26809" w14:textId="77777777" w:rsidR="00B2722E" w:rsidRPr="00F5193E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61DEE5F" w14:textId="3078362A" w:rsidR="00B2722E" w:rsidRPr="00B2722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/>
                <w:sz w:val="30"/>
                <w:szCs w:val="30"/>
              </w:rPr>
              <w:t>2,556</w:t>
            </w:r>
          </w:p>
        </w:tc>
        <w:tc>
          <w:tcPr>
            <w:tcW w:w="284" w:type="dxa"/>
          </w:tcPr>
          <w:p w14:paraId="354E88D5" w14:textId="77777777" w:rsidR="00B2722E" w:rsidRPr="00F5193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20E41073" w14:textId="66B66D1E" w:rsidR="00B2722E" w:rsidRPr="00510904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7A45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B2722E" w:rsidRPr="00F51F88" w14:paraId="05635C52" w14:textId="77777777" w:rsidTr="00B2722E">
        <w:trPr>
          <w:cantSplit/>
        </w:trPr>
        <w:tc>
          <w:tcPr>
            <w:tcW w:w="3776" w:type="dxa"/>
          </w:tcPr>
          <w:p w14:paraId="09878FD5" w14:textId="77777777" w:rsidR="00B2722E" w:rsidRPr="005373A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A58FD5" w14:textId="77777777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  <w:shd w:val="clear" w:color="auto" w:fill="auto"/>
          </w:tcPr>
          <w:p w14:paraId="5A8BB3B9" w14:textId="77777777" w:rsidR="00B2722E" w:rsidRPr="004A2990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C7A95C7" w14:textId="77777777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5D0B767" w14:textId="77777777" w:rsidR="00B2722E" w:rsidRPr="00F5193E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7318C886" w14:textId="08C33748" w:rsidR="00B2722E" w:rsidRPr="00B2722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272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2722E">
              <w:rPr>
                <w:rFonts w:ascii="Angsana New" w:hAnsi="Angsana New" w:hint="cs"/>
                <w:sz w:val="30"/>
                <w:szCs w:val="30"/>
              </w:rPr>
              <w:t>892</w:t>
            </w:r>
          </w:p>
        </w:tc>
        <w:tc>
          <w:tcPr>
            <w:tcW w:w="284" w:type="dxa"/>
          </w:tcPr>
          <w:p w14:paraId="18D1C248" w14:textId="77777777" w:rsidR="00B2722E" w:rsidRPr="00F5193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4216F289" w14:textId="2506E203" w:rsidR="00B2722E" w:rsidRPr="00510904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337A4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892</w:t>
            </w:r>
          </w:p>
        </w:tc>
      </w:tr>
      <w:tr w:rsidR="00B2722E" w:rsidRPr="00F51F88" w14:paraId="60C23AB2" w14:textId="77777777" w:rsidTr="00B2722E">
        <w:trPr>
          <w:cantSplit/>
        </w:trPr>
        <w:tc>
          <w:tcPr>
            <w:tcW w:w="3776" w:type="dxa"/>
          </w:tcPr>
          <w:p w14:paraId="75774A03" w14:textId="3442C031" w:rsidR="00B2722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7C5F4302" w14:textId="77777777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D9A8F8C" w14:textId="77777777" w:rsidR="00B2722E" w:rsidRPr="004A2990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5D81D662" w14:textId="77777777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90A566D" w14:textId="77777777" w:rsidR="00B2722E" w:rsidRPr="00F5193E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CA271DB" w14:textId="77777777" w:rsidR="00B2722E" w:rsidRPr="00B2722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EF6CBBA" w14:textId="77777777" w:rsidR="00B2722E" w:rsidRPr="00F5193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5CF2916F" w14:textId="77777777" w:rsidR="00B2722E" w:rsidRPr="00DB12AA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722E" w:rsidRPr="00AB54B5" w14:paraId="31A9FDDE" w14:textId="77777777" w:rsidTr="00B2722E">
        <w:trPr>
          <w:cantSplit/>
        </w:trPr>
        <w:tc>
          <w:tcPr>
            <w:tcW w:w="3776" w:type="dxa"/>
          </w:tcPr>
          <w:p w14:paraId="4FD97481" w14:textId="7D635ADB" w:rsidR="00B2722E" w:rsidRPr="00AB54B5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45753F9" w14:textId="77777777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53D72DE" w14:textId="77777777" w:rsidR="00B2722E" w:rsidRPr="004A2990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16C6858" w14:textId="77777777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6EBCC90" w14:textId="77777777" w:rsidR="00B2722E" w:rsidRPr="00AB54B5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F138CED" w14:textId="46684FFF" w:rsidR="00B2722E" w:rsidRPr="00B2722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84" w:type="dxa"/>
          </w:tcPr>
          <w:p w14:paraId="1C12270F" w14:textId="77777777" w:rsidR="00B2722E" w:rsidRPr="00AB54B5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F711E72" w14:textId="0759143A" w:rsidR="00B2722E" w:rsidRPr="00337A45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2722E" w:rsidRPr="00AB54B5" w14:paraId="182DBC23" w14:textId="77777777" w:rsidTr="00AB54B5">
        <w:trPr>
          <w:cantSplit/>
        </w:trPr>
        <w:tc>
          <w:tcPr>
            <w:tcW w:w="3776" w:type="dxa"/>
          </w:tcPr>
          <w:p w14:paraId="11F96BA7" w14:textId="67A178F8" w:rsidR="00B2722E" w:rsidRPr="00AB54B5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8A3958D" w14:textId="397BAC62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6ACF853" w14:textId="77777777" w:rsidR="00B2722E" w:rsidRPr="004A2990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4BF412C" w14:textId="5890F029" w:rsidR="00B2722E" w:rsidRPr="00C52278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278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8341797" w14:textId="77777777" w:rsidR="00B2722E" w:rsidRPr="00AB54B5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179D732" w14:textId="4B5A3673" w:rsidR="00B2722E" w:rsidRPr="00B2722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2722E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2722E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84" w:type="dxa"/>
          </w:tcPr>
          <w:p w14:paraId="0A415CC1" w14:textId="77777777" w:rsidR="00B2722E" w:rsidRPr="00AB54B5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8900573" w14:textId="5EE7C6A6" w:rsidR="00B2722E" w:rsidRPr="00DB12AA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337A45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  <w:tr w:rsidR="00B2722E" w:rsidRPr="002A5563" w14:paraId="5F392D16" w14:textId="77777777" w:rsidTr="00AB54B5">
        <w:trPr>
          <w:cantSplit/>
        </w:trPr>
        <w:tc>
          <w:tcPr>
            <w:tcW w:w="3776" w:type="dxa"/>
          </w:tcPr>
          <w:p w14:paraId="617CEA44" w14:textId="77777777" w:rsidR="00B2722E" w:rsidRPr="002A556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0340A86" w14:textId="77777777" w:rsidR="00B2722E" w:rsidRPr="002A556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378465A9" w14:textId="77777777" w:rsidR="00B2722E" w:rsidRPr="002A5563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6D3CD9F6" w14:textId="77777777" w:rsidR="00B2722E" w:rsidRPr="002A556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52829CD7" w14:textId="77777777" w:rsidR="00B2722E" w:rsidRPr="002A5563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7C7C24A" w14:textId="77777777" w:rsidR="00B2722E" w:rsidRPr="00DD248F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45757716" w14:textId="77777777" w:rsidR="00B2722E" w:rsidRPr="002A556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666578A" w14:textId="77777777" w:rsidR="00B2722E" w:rsidRPr="002A556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2722E" w:rsidRPr="00B14380" w14:paraId="2F241471" w14:textId="77777777" w:rsidTr="00A94C85">
        <w:trPr>
          <w:cantSplit/>
        </w:trPr>
        <w:tc>
          <w:tcPr>
            <w:tcW w:w="3776" w:type="dxa"/>
          </w:tcPr>
          <w:p w14:paraId="2F838AAC" w14:textId="77777777" w:rsidR="00B2722E" w:rsidRPr="002A556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5563">
              <w:rPr>
                <w:rFonts w:ascii="Angsana New" w:hAnsi="Angsana New" w:hint="cs"/>
                <w:bCs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6" w:type="dxa"/>
          </w:tcPr>
          <w:p w14:paraId="646BAE9E" w14:textId="77777777" w:rsidR="00B2722E" w:rsidRPr="002A556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216BDD7" w14:textId="77777777" w:rsidR="00B2722E" w:rsidRPr="002A5563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D7D9DCD" w14:textId="77777777" w:rsidR="00B2722E" w:rsidRPr="002A556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71B79E5" w14:textId="77777777" w:rsidR="00B2722E" w:rsidRPr="002A5563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4201769" w14:textId="77777777" w:rsidR="00B2722E" w:rsidRPr="00DD248F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E2F1373" w14:textId="77777777" w:rsidR="00B2722E" w:rsidRPr="002A556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F0A09BB" w14:textId="77777777" w:rsidR="00B2722E" w:rsidRPr="002A556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2722E" w:rsidRPr="00B14380" w14:paraId="6F3C3F87" w14:textId="77777777" w:rsidTr="00A94C85">
        <w:trPr>
          <w:cantSplit/>
        </w:trPr>
        <w:tc>
          <w:tcPr>
            <w:tcW w:w="3776" w:type="dxa"/>
          </w:tcPr>
          <w:p w14:paraId="1630EDCC" w14:textId="77777777" w:rsidR="00B2722E" w:rsidRPr="005373A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รายได้จากการขายสินค้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E1F6E2B" w14:textId="345668AE" w:rsidR="00B2722E" w:rsidRPr="008C1A74" w:rsidRDefault="008C1A74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A74">
              <w:rPr>
                <w:rFonts w:ascii="Angsana New" w:hAnsi="Angsana New"/>
                <w:sz w:val="30"/>
                <w:szCs w:val="30"/>
              </w:rPr>
              <w:t>9,112</w:t>
            </w:r>
          </w:p>
        </w:tc>
        <w:tc>
          <w:tcPr>
            <w:tcW w:w="284" w:type="dxa"/>
          </w:tcPr>
          <w:p w14:paraId="46D25744" w14:textId="77777777" w:rsidR="00B2722E" w:rsidRPr="00B14380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0E6A980F" w14:textId="28560A9E" w:rsidR="00B2722E" w:rsidRPr="00B16C4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8,383</w:t>
            </w:r>
          </w:p>
        </w:tc>
        <w:tc>
          <w:tcPr>
            <w:tcW w:w="283" w:type="dxa"/>
          </w:tcPr>
          <w:p w14:paraId="2A582E73" w14:textId="77777777" w:rsidR="00B2722E" w:rsidRPr="00B14380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3FAB1B2" w14:textId="57CEFA48" w:rsidR="00B2722E" w:rsidRPr="00B2722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84" w:type="dxa"/>
          </w:tcPr>
          <w:p w14:paraId="137FAAD2" w14:textId="77777777" w:rsidR="00B2722E" w:rsidRPr="00B14380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3C8F3C3" w14:textId="02CE7DA0" w:rsidR="00B2722E" w:rsidRPr="00510904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B2722E" w:rsidRPr="00B14380" w14:paraId="7E65E62D" w14:textId="77777777" w:rsidTr="00A94C85">
        <w:trPr>
          <w:cantSplit/>
        </w:trPr>
        <w:tc>
          <w:tcPr>
            <w:tcW w:w="3776" w:type="dxa"/>
          </w:tcPr>
          <w:p w14:paraId="5FE15026" w14:textId="77777777" w:rsidR="00B2722E" w:rsidRPr="005373A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373A3"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1CCACF3" w14:textId="37238660" w:rsidR="00B2722E" w:rsidRPr="008C1A74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1A74">
              <w:rPr>
                <w:rFonts w:ascii="Angsana New" w:hAnsi="Angsana New"/>
                <w:sz w:val="30"/>
                <w:szCs w:val="30"/>
              </w:rPr>
              <w:t>1</w:t>
            </w:r>
            <w:r w:rsidRPr="008C1A7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8C1A74">
              <w:rPr>
                <w:rFonts w:ascii="Angsana New" w:hAnsi="Angsana New"/>
                <w:sz w:val="30"/>
                <w:szCs w:val="30"/>
              </w:rPr>
              <w:t>87</w:t>
            </w:r>
            <w:r w:rsidR="008C1A74" w:rsidRPr="008C1A7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0413DCBE" w14:textId="77777777" w:rsidR="00B2722E" w:rsidRPr="00EA5359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09081F2C" w14:textId="45206DBC" w:rsidR="00B2722E" w:rsidRPr="00B16C43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3A7A">
              <w:rPr>
                <w:rFonts w:ascii="Angsana New" w:hAnsi="Angsana New"/>
                <w:sz w:val="30"/>
                <w:szCs w:val="30"/>
              </w:rPr>
              <w:t>1</w:t>
            </w:r>
            <w:r w:rsidRPr="00993A7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83" w:type="dxa"/>
          </w:tcPr>
          <w:p w14:paraId="17A08CAA" w14:textId="77777777" w:rsidR="00B2722E" w:rsidRPr="00EA5359" w:rsidRDefault="00B2722E" w:rsidP="00B2722E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54119A6" w14:textId="77777777" w:rsidR="00B2722E" w:rsidRPr="00B2722E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2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D819826" w14:textId="77777777" w:rsidR="00B2722E" w:rsidRPr="00EA5359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5FB6AF09" w14:textId="6ACEC5EF" w:rsidR="00B2722E" w:rsidRPr="00510904" w:rsidRDefault="00B2722E" w:rsidP="00B27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0382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C1A74" w:rsidRPr="00B14380" w14:paraId="253816A2" w14:textId="77777777" w:rsidTr="00A94C85">
        <w:trPr>
          <w:cantSplit/>
        </w:trPr>
        <w:tc>
          <w:tcPr>
            <w:tcW w:w="3776" w:type="dxa"/>
          </w:tcPr>
          <w:p w14:paraId="263C3A7F" w14:textId="77777777" w:rsidR="008C1A74" w:rsidRPr="005373A3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ขายทรัพย์สิน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6F9CCE36" w14:textId="3B3553A5" w:rsidR="008C1A74" w:rsidRPr="008C1A7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D9FD0AC" w14:textId="77777777" w:rsidR="008C1A74" w:rsidRPr="00EA5359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2715356C" w14:textId="1C7DB45A" w:rsidR="008C1A74" w:rsidRPr="0051090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83" w:type="dxa"/>
          </w:tcPr>
          <w:p w14:paraId="73AF291A" w14:textId="77777777" w:rsidR="008C1A74" w:rsidRPr="00EA5359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1C8C57B" w14:textId="77777777" w:rsidR="008C1A74" w:rsidRPr="00B2722E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2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E4CBD0D" w14:textId="77777777" w:rsidR="008C1A74" w:rsidRPr="00EA5359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50FD6C7F" w14:textId="39461C1E" w:rsidR="008C1A74" w:rsidRPr="0051090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090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8C1A74" w:rsidRPr="00B14380" w14:paraId="5C7FE14F" w14:textId="77777777" w:rsidTr="00A94C85">
        <w:trPr>
          <w:cantSplit/>
        </w:trPr>
        <w:tc>
          <w:tcPr>
            <w:tcW w:w="3776" w:type="dxa"/>
          </w:tcPr>
          <w:p w14:paraId="73C91E2A" w14:textId="77777777" w:rsidR="008C1A74" w:rsidRPr="00F37565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5971EE2" w14:textId="0345B278" w:rsidR="008C1A74" w:rsidRPr="00DD248F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1A74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84" w:type="dxa"/>
          </w:tcPr>
          <w:p w14:paraId="11886DB1" w14:textId="77777777" w:rsidR="008C1A74" w:rsidRPr="00EA5359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39E4CB82" w14:textId="507DDFF2" w:rsidR="008C1A74" w:rsidRPr="0051090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83" w:type="dxa"/>
          </w:tcPr>
          <w:p w14:paraId="19601A83" w14:textId="77777777" w:rsidR="008C1A74" w:rsidRPr="00EA5359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16E5D6BA" w14:textId="775AF63E" w:rsidR="008C1A74" w:rsidRPr="00B2722E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84" w:type="dxa"/>
          </w:tcPr>
          <w:p w14:paraId="0A6B6DD2" w14:textId="77777777" w:rsidR="008C1A74" w:rsidRPr="00EA5359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5660D95E" w14:textId="1F2D5BA4" w:rsidR="008C1A74" w:rsidRPr="0051090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8C1A74" w:rsidRPr="00B14380" w14:paraId="31A2A7EB" w14:textId="77777777" w:rsidTr="00A94C85">
        <w:trPr>
          <w:cantSplit/>
        </w:trPr>
        <w:tc>
          <w:tcPr>
            <w:tcW w:w="3776" w:type="dxa"/>
          </w:tcPr>
          <w:p w14:paraId="30F37EB3" w14:textId="77777777" w:rsidR="008C1A7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08505B31" w14:textId="3A4B9C45" w:rsidR="008C1A74" w:rsidRPr="008C1A7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A74">
              <w:rPr>
                <w:rFonts w:ascii="Angsana New" w:hAnsi="Angsana New"/>
                <w:sz w:val="30"/>
                <w:szCs w:val="30"/>
              </w:rPr>
              <w:t>118,736</w:t>
            </w:r>
          </w:p>
        </w:tc>
        <w:tc>
          <w:tcPr>
            <w:tcW w:w="284" w:type="dxa"/>
          </w:tcPr>
          <w:p w14:paraId="0DC72931" w14:textId="77777777" w:rsidR="008C1A74" w:rsidRPr="00B14380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2C83EDBB" w14:textId="4B3BB5F4" w:rsidR="008C1A74" w:rsidRPr="00B16C43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134,928</w:t>
            </w:r>
          </w:p>
        </w:tc>
        <w:tc>
          <w:tcPr>
            <w:tcW w:w="283" w:type="dxa"/>
          </w:tcPr>
          <w:p w14:paraId="5C43E9DC" w14:textId="77777777" w:rsidR="008C1A74" w:rsidRPr="00B14380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46F8F57" w14:textId="0BCE4ECA" w:rsidR="008C1A74" w:rsidRPr="00B2722E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/>
                <w:sz w:val="30"/>
                <w:szCs w:val="30"/>
              </w:rPr>
              <w:t>97,097</w:t>
            </w:r>
          </w:p>
        </w:tc>
        <w:tc>
          <w:tcPr>
            <w:tcW w:w="284" w:type="dxa"/>
          </w:tcPr>
          <w:p w14:paraId="36DABE18" w14:textId="77777777" w:rsidR="008C1A74" w:rsidRPr="00B14380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00BB6F1F" w14:textId="5DBDF3EF" w:rsidR="008C1A74" w:rsidRPr="0051090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116</w:t>
            </w:r>
            <w:r w:rsidRPr="001E0382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898</w:t>
            </w:r>
          </w:p>
        </w:tc>
      </w:tr>
      <w:tr w:rsidR="008C1A74" w:rsidRPr="00B14380" w14:paraId="2A8E1BBE" w14:textId="77777777" w:rsidTr="00A94C85">
        <w:trPr>
          <w:cantSplit/>
        </w:trPr>
        <w:tc>
          <w:tcPr>
            <w:tcW w:w="3776" w:type="dxa"/>
          </w:tcPr>
          <w:p w14:paraId="4810A9EE" w14:textId="77777777" w:rsidR="008C1A7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4253E059" w14:textId="00C97FC3" w:rsidR="008C1A74" w:rsidRPr="008C1A7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A74"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  <w:tc>
          <w:tcPr>
            <w:tcW w:w="284" w:type="dxa"/>
          </w:tcPr>
          <w:p w14:paraId="26D28010" w14:textId="77777777" w:rsidR="008C1A74" w:rsidRPr="00B14380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7487B575" w14:textId="02C125D3" w:rsidR="008C1A74" w:rsidRPr="00B16C43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Pr="00993A7A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974</w:t>
            </w:r>
          </w:p>
        </w:tc>
        <w:tc>
          <w:tcPr>
            <w:tcW w:w="283" w:type="dxa"/>
          </w:tcPr>
          <w:p w14:paraId="15494CEE" w14:textId="77777777" w:rsidR="008C1A74" w:rsidRPr="00B14380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8191104" w14:textId="051DFDEC" w:rsidR="008C1A74" w:rsidRPr="00B2722E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4AE9607" w14:textId="77777777" w:rsidR="008C1A74" w:rsidRPr="00B14380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</w:tcPr>
          <w:p w14:paraId="28BE60A3" w14:textId="5C974A84" w:rsidR="008C1A74" w:rsidRPr="0051090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E0382">
              <w:rPr>
                <w:rFonts w:ascii="Angsana New" w:hAnsi="Angsana New"/>
                <w:sz w:val="30"/>
                <w:szCs w:val="30"/>
              </w:rPr>
              <w:t>8,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8C1A74" w:rsidRPr="00B14380" w14:paraId="4C2C1AB9" w14:textId="77777777" w:rsidTr="00A94C85">
        <w:trPr>
          <w:cantSplit/>
        </w:trPr>
        <w:tc>
          <w:tcPr>
            <w:tcW w:w="3776" w:type="dxa"/>
          </w:tcPr>
          <w:p w14:paraId="28CB094A" w14:textId="77777777" w:rsidR="008C1A7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0301761" w14:textId="419189B1" w:rsidR="008C1A74" w:rsidRPr="008C1A7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A74">
              <w:rPr>
                <w:rFonts w:ascii="Angsana New" w:hAnsi="Angsana New"/>
                <w:sz w:val="30"/>
                <w:szCs w:val="30"/>
              </w:rPr>
              <w:t>2,</w:t>
            </w:r>
            <w:r w:rsidR="00671409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284" w:type="dxa"/>
          </w:tcPr>
          <w:p w14:paraId="1FFDA042" w14:textId="77777777" w:rsidR="008C1A74" w:rsidRPr="0066040A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FF9CA68" w14:textId="6D5F82DD" w:rsidR="008C1A74" w:rsidRPr="00B16C43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3,687</w:t>
            </w:r>
          </w:p>
        </w:tc>
        <w:tc>
          <w:tcPr>
            <w:tcW w:w="283" w:type="dxa"/>
          </w:tcPr>
          <w:p w14:paraId="0CD6EE19" w14:textId="77777777" w:rsidR="008C1A74" w:rsidRPr="0066040A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C78E14B" w14:textId="38D41003" w:rsidR="008C1A74" w:rsidRPr="00B2722E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22E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84" w:type="dxa"/>
          </w:tcPr>
          <w:p w14:paraId="3467B42B" w14:textId="77777777" w:rsidR="008C1A74" w:rsidRPr="00B14380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97798C3" w14:textId="6D3EFBE6" w:rsidR="008C1A74" w:rsidRPr="0051090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553</w:t>
            </w:r>
          </w:p>
        </w:tc>
      </w:tr>
      <w:tr w:rsidR="008C1A74" w:rsidRPr="00B14380" w14:paraId="7C90EB5F" w14:textId="77777777" w:rsidTr="00A94C85">
        <w:trPr>
          <w:cantSplit/>
        </w:trPr>
        <w:tc>
          <w:tcPr>
            <w:tcW w:w="3776" w:type="dxa"/>
          </w:tcPr>
          <w:p w14:paraId="530A19A7" w14:textId="77777777" w:rsidR="008C1A7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586EB77" w14:textId="14923B94" w:rsidR="008C1A74" w:rsidRPr="008C1A7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A74">
              <w:rPr>
                <w:rFonts w:ascii="Angsana New" w:hAnsi="Angsana New"/>
                <w:sz w:val="30"/>
                <w:szCs w:val="30"/>
              </w:rPr>
              <w:t>2,054</w:t>
            </w:r>
          </w:p>
        </w:tc>
        <w:tc>
          <w:tcPr>
            <w:tcW w:w="284" w:type="dxa"/>
          </w:tcPr>
          <w:p w14:paraId="64041F3A" w14:textId="77777777" w:rsidR="008C1A74" w:rsidRPr="0066040A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D2EDC99" w14:textId="3345F0DA" w:rsidR="008C1A74" w:rsidRPr="00B16C43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8751B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708</w:t>
            </w:r>
          </w:p>
        </w:tc>
        <w:tc>
          <w:tcPr>
            <w:tcW w:w="283" w:type="dxa"/>
          </w:tcPr>
          <w:p w14:paraId="59D19BF8" w14:textId="77777777" w:rsidR="008C1A74" w:rsidRPr="0066040A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9595062" w14:textId="2F5ABE65" w:rsidR="008C1A74" w:rsidRPr="00B2722E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722E">
              <w:rPr>
                <w:rFonts w:ascii="Angsana New" w:hAnsi="Angsana New"/>
                <w:sz w:val="30"/>
                <w:szCs w:val="30"/>
              </w:rPr>
              <w:t>2,054</w:t>
            </w:r>
          </w:p>
        </w:tc>
        <w:tc>
          <w:tcPr>
            <w:tcW w:w="284" w:type="dxa"/>
          </w:tcPr>
          <w:p w14:paraId="526DB0E4" w14:textId="77777777" w:rsidR="008C1A74" w:rsidRPr="00B14380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5280D3E" w14:textId="12164F54" w:rsidR="008C1A74" w:rsidRPr="0051090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E038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708</w:t>
            </w:r>
          </w:p>
        </w:tc>
      </w:tr>
      <w:tr w:rsidR="008C1A74" w:rsidRPr="00595E75" w14:paraId="453F4D64" w14:textId="77777777" w:rsidTr="00AB54B5">
        <w:trPr>
          <w:cantSplit/>
        </w:trPr>
        <w:tc>
          <w:tcPr>
            <w:tcW w:w="3776" w:type="dxa"/>
          </w:tcPr>
          <w:p w14:paraId="5EA29246" w14:textId="77777777" w:rsidR="008C1A74" w:rsidRPr="00AB54B5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ดอกเบี้ยจ่าย </w:t>
            </w:r>
            <w:r w:rsidRPr="00AB54B5">
              <w:rPr>
                <w:rFonts w:ascii="Angsana New" w:hAnsi="Angsana New"/>
                <w:b/>
                <w:sz w:val="30"/>
                <w:szCs w:val="30"/>
                <w:cs/>
              </w:rPr>
              <w:t>–</w:t>
            </w:r>
            <w:r w:rsidRPr="00AB54B5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DD25D86" w14:textId="6807599B" w:rsidR="008C1A74" w:rsidRPr="008C1A7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C1A74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84" w:type="dxa"/>
          </w:tcPr>
          <w:p w14:paraId="2A5AAC35" w14:textId="77777777" w:rsidR="008C1A74" w:rsidRPr="004A2990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38D2E83" w14:textId="2F131B97" w:rsidR="008C1A74" w:rsidRPr="001E0382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577</w:t>
            </w:r>
          </w:p>
        </w:tc>
        <w:tc>
          <w:tcPr>
            <w:tcW w:w="283" w:type="dxa"/>
          </w:tcPr>
          <w:p w14:paraId="0A3E5FD0" w14:textId="77777777" w:rsidR="008C1A74" w:rsidRPr="00AB54B5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5EE6ABC" w14:textId="16C3CFAD" w:rsidR="008C1A74" w:rsidRPr="00DD248F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B2722E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84" w:type="dxa"/>
          </w:tcPr>
          <w:p w14:paraId="76815C4D" w14:textId="77777777" w:rsidR="008C1A74" w:rsidRPr="00AB54B5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BBEE40A" w14:textId="506015D5" w:rsidR="008C1A74" w:rsidRPr="001E0382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577</w:t>
            </w:r>
          </w:p>
        </w:tc>
      </w:tr>
      <w:tr w:rsidR="008C1A74" w:rsidRPr="002A5563" w14:paraId="2A9840BA" w14:textId="77777777" w:rsidTr="0071746E">
        <w:trPr>
          <w:cantSplit/>
        </w:trPr>
        <w:tc>
          <w:tcPr>
            <w:tcW w:w="3776" w:type="dxa"/>
          </w:tcPr>
          <w:p w14:paraId="229B795E" w14:textId="77777777" w:rsidR="008C1A74" w:rsidRPr="00F51F8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18BC884" w14:textId="77777777" w:rsidR="008C1A74" w:rsidRPr="00E24209" w:rsidRDefault="008C1A74" w:rsidP="008C1A7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8C1A74" w:rsidRPr="002A5563" w14:paraId="1D2DBA69" w14:textId="77777777" w:rsidTr="0071746E">
        <w:trPr>
          <w:cantSplit/>
        </w:trPr>
        <w:tc>
          <w:tcPr>
            <w:tcW w:w="3776" w:type="dxa"/>
          </w:tcPr>
          <w:p w14:paraId="2DF7F211" w14:textId="77777777" w:rsidR="008C1A74" w:rsidRPr="00F51F8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0E4F7E" w14:textId="77777777" w:rsidR="008C1A74" w:rsidRPr="00E24209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C0C5C07" w14:textId="77777777" w:rsidR="008C1A74" w:rsidRPr="00E24209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336EC8" w14:textId="77777777" w:rsidR="008C1A74" w:rsidRPr="00E24209" w:rsidRDefault="008C1A74" w:rsidP="008C1A7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8C1A74" w:rsidRPr="002A5563" w14:paraId="05E43978" w14:textId="77777777" w:rsidTr="0071746E">
        <w:trPr>
          <w:cantSplit/>
        </w:trPr>
        <w:tc>
          <w:tcPr>
            <w:tcW w:w="3776" w:type="dxa"/>
          </w:tcPr>
          <w:p w14:paraId="7E551A1E" w14:textId="77777777" w:rsidR="008C1A74" w:rsidRPr="00E9777E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1D7F825" w14:textId="183B2388" w:rsidR="008C1A74" w:rsidRPr="00F51F8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5577808" w14:textId="77777777" w:rsidR="008C1A74" w:rsidRPr="00F51F8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7A4CDE2" w14:textId="36945654" w:rsidR="008C1A74" w:rsidRPr="00F51F8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487B1E0F" w14:textId="77777777" w:rsidR="008C1A74" w:rsidRPr="00F51F88" w:rsidRDefault="008C1A74" w:rsidP="008C1A7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3CFFD0" w14:textId="2C2E263D" w:rsidR="008C1A74" w:rsidRPr="00F51F8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D2EAAA6" w14:textId="77777777" w:rsidR="008C1A74" w:rsidRPr="00F51F8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558535" w14:textId="3EF9ACBE" w:rsidR="008C1A74" w:rsidRPr="00F51F88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8C1A74" w:rsidRPr="002A5563" w14:paraId="0D683E21" w14:textId="77777777" w:rsidTr="0071746E">
        <w:trPr>
          <w:cantSplit/>
        </w:trPr>
        <w:tc>
          <w:tcPr>
            <w:tcW w:w="3776" w:type="dxa"/>
          </w:tcPr>
          <w:p w14:paraId="1F7D63B2" w14:textId="77777777" w:rsidR="008C1A7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6678DC" w14:textId="77777777" w:rsidR="008C1A74" w:rsidRPr="00E328D7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E37578D" w14:textId="77777777" w:rsidR="008C1A74" w:rsidRPr="00B14380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C26AEF0" w14:textId="77777777" w:rsidR="008C1A74" w:rsidRPr="006C7E8E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63120A9F" w14:textId="77777777" w:rsidR="008C1A74" w:rsidRPr="00B14380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62E6302" w14:textId="77777777" w:rsidR="008C1A74" w:rsidRPr="00E328D7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C99171E" w14:textId="77777777" w:rsidR="008C1A74" w:rsidRPr="00B14380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818E079" w14:textId="77777777" w:rsidR="008C1A74" w:rsidRPr="006C7E8E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C1A74" w:rsidRPr="002A5563" w14:paraId="6A6CBB2D" w14:textId="77777777" w:rsidTr="00A94C85">
        <w:trPr>
          <w:cantSplit/>
        </w:trPr>
        <w:tc>
          <w:tcPr>
            <w:tcW w:w="3776" w:type="dxa"/>
          </w:tcPr>
          <w:p w14:paraId="732425FE" w14:textId="77777777" w:rsidR="008C1A74" w:rsidRDefault="008C1A74" w:rsidP="008C1A7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4CD26F58" w14:textId="5AA35646" w:rsidR="008C1A74" w:rsidRPr="00FD0FD5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41,694</w:t>
            </w:r>
          </w:p>
        </w:tc>
        <w:tc>
          <w:tcPr>
            <w:tcW w:w="284" w:type="dxa"/>
          </w:tcPr>
          <w:p w14:paraId="4006565D" w14:textId="77777777" w:rsidR="008C1A74" w:rsidRPr="006E327A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E2C0DFE" w14:textId="4B1CE13F" w:rsidR="008C1A74" w:rsidRPr="00D13286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Pr="00436D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283" w:type="dxa"/>
          </w:tcPr>
          <w:p w14:paraId="0B21ABCF" w14:textId="77777777" w:rsidR="008C1A74" w:rsidRPr="00D438B8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25C8D235" w14:textId="73662FD6" w:rsidR="008C1A74" w:rsidRPr="001342FE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42FE">
              <w:rPr>
                <w:rFonts w:ascii="Angsana New" w:hAnsi="Angsana New"/>
                <w:sz w:val="30"/>
                <w:szCs w:val="30"/>
              </w:rPr>
              <w:t>10,833</w:t>
            </w:r>
          </w:p>
        </w:tc>
        <w:tc>
          <w:tcPr>
            <w:tcW w:w="284" w:type="dxa"/>
          </w:tcPr>
          <w:p w14:paraId="243502F6" w14:textId="77777777" w:rsidR="008C1A74" w:rsidRPr="00B14380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0BF6AB1" w14:textId="30B4C96A" w:rsidR="008C1A74" w:rsidRPr="00D13286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436D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323</w:t>
            </w:r>
          </w:p>
        </w:tc>
      </w:tr>
      <w:tr w:rsidR="008C1A74" w:rsidRPr="002A5563" w14:paraId="4BA2C90A" w14:textId="77777777" w:rsidTr="00A94C85">
        <w:trPr>
          <w:cantSplit/>
        </w:trPr>
        <w:tc>
          <w:tcPr>
            <w:tcW w:w="3776" w:type="dxa"/>
          </w:tcPr>
          <w:p w14:paraId="685593FF" w14:textId="77777777" w:rsidR="008C1A74" w:rsidRDefault="008C1A74" w:rsidP="008C1A74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266" w:right="-108" w:hanging="266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61B97FF" w14:textId="1A4DD34A" w:rsidR="008C1A74" w:rsidRPr="00FD0FD5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1,443</w:t>
            </w:r>
          </w:p>
        </w:tc>
        <w:tc>
          <w:tcPr>
            <w:tcW w:w="284" w:type="dxa"/>
          </w:tcPr>
          <w:p w14:paraId="5BA2DCDD" w14:textId="77777777" w:rsidR="008C1A74" w:rsidRPr="00B43FA4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1FFF237" w14:textId="6C325A4D" w:rsidR="008C1A74" w:rsidRPr="00D13286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6D33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83" w:type="dxa"/>
          </w:tcPr>
          <w:p w14:paraId="22FBD8FC" w14:textId="77777777" w:rsidR="008C1A74" w:rsidRPr="00D438B8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C00D72" w14:textId="198BEDEE" w:rsidR="008C1A74" w:rsidRPr="001342FE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42FE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84" w:type="dxa"/>
          </w:tcPr>
          <w:p w14:paraId="0CD09659" w14:textId="77777777" w:rsidR="008C1A74" w:rsidRPr="00B14380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249632" w14:textId="6287AA82" w:rsidR="008C1A74" w:rsidRPr="00D13286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541</w:t>
            </w:r>
          </w:p>
        </w:tc>
      </w:tr>
      <w:tr w:rsidR="008C1A74" w:rsidRPr="002A5563" w14:paraId="7BF33CEA" w14:textId="77777777" w:rsidTr="00A94C85">
        <w:trPr>
          <w:cantSplit/>
        </w:trPr>
        <w:tc>
          <w:tcPr>
            <w:tcW w:w="3776" w:type="dxa"/>
          </w:tcPr>
          <w:p w14:paraId="3F076C69" w14:textId="77777777" w:rsidR="008C1A74" w:rsidRPr="004C7AA6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AD6C194" w14:textId="0ED1EF2C" w:rsidR="008C1A74" w:rsidRPr="00FD0FD5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43,137</w:t>
            </w:r>
          </w:p>
        </w:tc>
        <w:tc>
          <w:tcPr>
            <w:tcW w:w="284" w:type="dxa"/>
          </w:tcPr>
          <w:p w14:paraId="3BCCFE8B" w14:textId="77777777" w:rsidR="008C1A74" w:rsidRPr="006E327A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24DE1AE" w14:textId="59DF6546" w:rsidR="008C1A74" w:rsidRPr="00D13286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Pr="00436D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283" w:type="dxa"/>
          </w:tcPr>
          <w:p w14:paraId="40D7991E" w14:textId="77777777" w:rsidR="008C1A74" w:rsidRPr="00D438B8" w:rsidRDefault="008C1A74" w:rsidP="008C1A7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A19E3A0" w14:textId="308547B7" w:rsidR="008C1A74" w:rsidRPr="001342FE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42FE">
              <w:rPr>
                <w:rFonts w:ascii="Angsana New" w:hAnsi="Angsana New"/>
                <w:sz w:val="30"/>
                <w:szCs w:val="30"/>
              </w:rPr>
              <w:t>11,445</w:t>
            </w:r>
          </w:p>
        </w:tc>
        <w:tc>
          <w:tcPr>
            <w:tcW w:w="284" w:type="dxa"/>
          </w:tcPr>
          <w:p w14:paraId="3E3E2ECB" w14:textId="77777777" w:rsidR="008C1A74" w:rsidRPr="00B14380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295E807" w14:textId="1E41AF8A" w:rsidR="008C1A74" w:rsidRPr="00D13286" w:rsidRDefault="008C1A74" w:rsidP="008C1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436D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</w:tbl>
    <w:p w14:paraId="3D74DE42" w14:textId="77777777" w:rsidR="00BD6D7B" w:rsidRDefault="00BD6D7B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77F708E" w14:textId="36C535EC" w:rsidR="00D12E93" w:rsidRPr="00F96A6A" w:rsidRDefault="00D12E93" w:rsidP="00F96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11185C">
        <w:rPr>
          <w:rFonts w:ascii="Angsana New" w:hAnsi="Angsana New" w:hint="cs"/>
          <w:sz w:val="30"/>
          <w:szCs w:val="30"/>
          <w:cs/>
        </w:rPr>
        <w:t>ยอดคงเหลือ</w:t>
      </w:r>
      <w:r w:rsidR="00211056" w:rsidRPr="0011185C">
        <w:rPr>
          <w:rFonts w:ascii="Angsana New" w:hAnsi="Angsana New" w:hint="cs"/>
          <w:sz w:val="30"/>
          <w:szCs w:val="30"/>
          <w:cs/>
        </w:rPr>
        <w:t>กับบุคคลและกิจการที่เกี่ยวข้องกัน</w:t>
      </w:r>
      <w:r w:rsidRPr="0011185C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DB12AA" w:rsidRPr="00DB12AA">
        <w:rPr>
          <w:rFonts w:ascii="Angsana New" w:hAnsi="Angsana New" w:hint="cs"/>
          <w:sz w:val="30"/>
          <w:szCs w:val="30"/>
        </w:rPr>
        <w:t>31</w:t>
      </w:r>
      <w:r w:rsidRPr="0011185C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71746E">
        <w:rPr>
          <w:rFonts w:ascii="Angsana New" w:hAnsi="Angsana New"/>
          <w:sz w:val="30"/>
          <w:szCs w:val="30"/>
        </w:rPr>
        <w:t xml:space="preserve"> </w:t>
      </w:r>
      <w:r w:rsidR="00DB12AA" w:rsidRPr="00DB12AA">
        <w:rPr>
          <w:rFonts w:ascii="Angsana New" w:hAnsi="Angsana New" w:hint="cs"/>
          <w:sz w:val="30"/>
          <w:szCs w:val="30"/>
        </w:rPr>
        <w:t>2566</w:t>
      </w:r>
      <w:r w:rsidRPr="0011185C">
        <w:rPr>
          <w:rFonts w:ascii="Angsana New" w:hAnsi="Angsana New" w:hint="cs"/>
          <w:sz w:val="30"/>
          <w:szCs w:val="30"/>
          <w:cs/>
        </w:rPr>
        <w:t xml:space="preserve"> และ</w:t>
      </w:r>
      <w:r w:rsidR="0071746E">
        <w:rPr>
          <w:rFonts w:ascii="Angsana New" w:hAnsi="Angsana New"/>
          <w:sz w:val="30"/>
          <w:szCs w:val="30"/>
        </w:rPr>
        <w:t xml:space="preserve"> </w:t>
      </w:r>
      <w:r w:rsidR="00DB12AA" w:rsidRPr="00DB12AA">
        <w:rPr>
          <w:rFonts w:ascii="Angsana New" w:hAnsi="Angsana New" w:hint="cs"/>
          <w:sz w:val="30"/>
          <w:szCs w:val="30"/>
        </w:rPr>
        <w:t>2565</w:t>
      </w:r>
      <w:r w:rsidRPr="0011185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7F0DC49C" w14:textId="77777777" w:rsidR="00D12E93" w:rsidRDefault="00D12E93" w:rsidP="00D12E93">
      <w:pPr>
        <w:tabs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0A7EF9" w:rsidRPr="00F51F88" w14:paraId="21EFC7EE" w14:textId="77777777" w:rsidTr="00036EE0">
        <w:trPr>
          <w:cantSplit/>
        </w:trPr>
        <w:tc>
          <w:tcPr>
            <w:tcW w:w="3774" w:type="dxa"/>
          </w:tcPr>
          <w:p w14:paraId="4E3C8A62" w14:textId="77777777" w:rsidR="000A7EF9" w:rsidRPr="00F51F8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14:paraId="0395B93B" w14:textId="77777777" w:rsidR="000A7EF9" w:rsidRPr="008F38E6" w:rsidRDefault="000A7EF9" w:rsidP="00EE05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A7EF9" w:rsidRPr="00F51F88" w14:paraId="355BB2B4" w14:textId="77777777" w:rsidTr="00036EE0">
        <w:trPr>
          <w:cantSplit/>
        </w:trPr>
        <w:tc>
          <w:tcPr>
            <w:tcW w:w="3774" w:type="dxa"/>
          </w:tcPr>
          <w:p w14:paraId="06D5B17B" w14:textId="77777777" w:rsidR="000A7EF9" w:rsidRPr="00F51F88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06821E" w14:textId="77777777" w:rsidR="000A7EF9" w:rsidRPr="008F38E6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7BA88D9" w14:textId="77777777" w:rsidR="000A7EF9" w:rsidRPr="008F38E6" w:rsidRDefault="000A7EF9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A20BF67" w14:textId="77777777" w:rsidR="000A7EF9" w:rsidRPr="008F38E6" w:rsidRDefault="000A7EF9" w:rsidP="00EE052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83C9E" w:rsidRPr="00F51F88" w14:paraId="005551DE" w14:textId="77777777" w:rsidTr="00036EE0">
        <w:trPr>
          <w:cantSplit/>
        </w:trPr>
        <w:tc>
          <w:tcPr>
            <w:tcW w:w="3774" w:type="dxa"/>
          </w:tcPr>
          <w:p w14:paraId="19E36687" w14:textId="77777777" w:rsidR="00283C9E" w:rsidRPr="00F51F88" w:rsidRDefault="00283C9E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E1194B" w14:textId="1D81F886" w:rsidR="00283C9E" w:rsidRPr="00A41C96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2D941A54" w14:textId="77777777" w:rsidR="00283C9E" w:rsidRPr="008F38E6" w:rsidRDefault="00283C9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C2D851" w14:textId="45DFC70F" w:rsidR="00283C9E" w:rsidRPr="008F38E6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3EF1600F" w14:textId="77777777" w:rsidR="00283C9E" w:rsidRPr="008F38E6" w:rsidRDefault="00283C9E" w:rsidP="00EE052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FF07F9" w14:textId="7BF18323" w:rsidR="00283C9E" w:rsidRPr="00A41C96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6EE1C434" w14:textId="77777777" w:rsidR="00283C9E" w:rsidRPr="008F38E6" w:rsidRDefault="00283C9E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630FC8B" w14:textId="3A582C00" w:rsidR="00283C9E" w:rsidRPr="008F38E6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2D1AE7" w:rsidRPr="00E24209" w14:paraId="3686516B" w14:textId="77777777" w:rsidTr="00E6558F">
        <w:trPr>
          <w:cantSplit/>
          <w:trHeight w:val="51"/>
        </w:trPr>
        <w:tc>
          <w:tcPr>
            <w:tcW w:w="3774" w:type="dxa"/>
          </w:tcPr>
          <w:p w14:paraId="64325E4E" w14:textId="77777777" w:rsidR="002D1AE7" w:rsidRPr="00D91419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91419"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7B58BA10" w14:textId="77777777" w:rsidR="002D1AE7" w:rsidRPr="00F44271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5E6FD56" w14:textId="77777777" w:rsidR="002D1AE7" w:rsidRPr="004E4492" w:rsidRDefault="002D1AE7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9919A17" w14:textId="77777777" w:rsidR="002D1AE7" w:rsidRPr="004E4492" w:rsidRDefault="002D1AE7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41D159FE" w14:textId="77777777" w:rsidR="002D1AE7" w:rsidRPr="004E4492" w:rsidRDefault="002D1AE7" w:rsidP="00EE052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77645DC" w14:textId="77777777" w:rsidR="002D1AE7" w:rsidRPr="00F44271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F62C192" w14:textId="77777777" w:rsidR="002D1AE7" w:rsidRPr="00E24209" w:rsidRDefault="002D1AE7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7AA8BDCD" w14:textId="77777777" w:rsidR="002D1AE7" w:rsidRPr="00283C9E" w:rsidRDefault="002D1AE7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D248F" w:rsidRPr="00E24209" w14:paraId="5C533694" w14:textId="77777777" w:rsidTr="00036EE0">
        <w:trPr>
          <w:cantSplit/>
        </w:trPr>
        <w:tc>
          <w:tcPr>
            <w:tcW w:w="3774" w:type="dxa"/>
          </w:tcPr>
          <w:p w14:paraId="59EE37BB" w14:textId="77777777" w:rsidR="00DD248F" w:rsidRPr="00802B2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2DCF42D" w14:textId="77777777" w:rsidR="00DD248F" w:rsidRPr="00E655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19023C3" w14:textId="77777777" w:rsidR="00DD248F" w:rsidRPr="004E4492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1B8B945" w14:textId="77777777" w:rsidR="00DD248F" w:rsidRPr="00CB785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6A86635" w14:textId="77777777" w:rsidR="00DD248F" w:rsidRPr="004E4492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565C671" w14:textId="546C28D9" w:rsidR="00DD248F" w:rsidRPr="00FB522E" w:rsidRDefault="001342F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26,155</w:t>
            </w:r>
          </w:p>
        </w:tc>
        <w:tc>
          <w:tcPr>
            <w:tcW w:w="284" w:type="dxa"/>
          </w:tcPr>
          <w:p w14:paraId="2C7A7F98" w14:textId="77777777" w:rsidR="00DD248F" w:rsidRPr="00E242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727DB9F1" w14:textId="606C4FB2" w:rsidR="00DD248F" w:rsidRPr="00CB785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DD248F" w:rsidRPr="00EC03C9" w14:paraId="37AD6844" w14:textId="77777777" w:rsidTr="00036EE0">
        <w:trPr>
          <w:cantSplit/>
        </w:trPr>
        <w:tc>
          <w:tcPr>
            <w:tcW w:w="3774" w:type="dxa"/>
          </w:tcPr>
          <w:p w14:paraId="7F61B87C" w14:textId="77777777" w:rsidR="00DD248F" w:rsidRPr="00802B2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62EF5C63" w14:textId="43B61AD9" w:rsidR="00DD248F" w:rsidRPr="00E6558F" w:rsidRDefault="00E655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84" w:type="dxa"/>
          </w:tcPr>
          <w:p w14:paraId="13B83F2C" w14:textId="77777777" w:rsidR="00DD248F" w:rsidRPr="004E4492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E5C4278" w14:textId="77777777" w:rsidR="00DD248F" w:rsidRPr="00CB785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84" w:type="dxa"/>
          </w:tcPr>
          <w:p w14:paraId="546EB402" w14:textId="77777777" w:rsidR="00DD248F" w:rsidRPr="004E4492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5FC9655" w14:textId="77777777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61FFA0B" w14:textId="77777777" w:rsidR="00DD248F" w:rsidRPr="00E242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03C8568F" w14:textId="757FFBB8" w:rsidR="00DD248F" w:rsidRPr="00CB785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7859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D248F" w:rsidRPr="00E24209" w14:paraId="462DE4FF" w14:textId="77777777" w:rsidTr="00036EE0">
        <w:trPr>
          <w:cantSplit/>
        </w:trPr>
        <w:tc>
          <w:tcPr>
            <w:tcW w:w="3774" w:type="dxa"/>
          </w:tcPr>
          <w:p w14:paraId="1285DB03" w14:textId="77777777" w:rsid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FC18E" w14:textId="08DEA7AD" w:rsidR="00DD248F" w:rsidRPr="00E6558F" w:rsidRDefault="00E655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84" w:type="dxa"/>
          </w:tcPr>
          <w:p w14:paraId="272138A8" w14:textId="77777777" w:rsidR="00DD248F" w:rsidRPr="004E4492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087573A" w14:textId="77777777" w:rsidR="00DD248F" w:rsidRPr="00CB785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84" w:type="dxa"/>
          </w:tcPr>
          <w:p w14:paraId="232A2FE0" w14:textId="77777777" w:rsidR="00DD248F" w:rsidRPr="004E4492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B7C1E" w14:textId="43274C17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</w:t>
            </w:r>
            <w:r w:rsidR="001342FE" w:rsidRPr="00FB522E">
              <w:rPr>
                <w:rFonts w:ascii="Angsana New" w:hAnsi="Angsana New"/>
                <w:sz w:val="30"/>
                <w:szCs w:val="30"/>
              </w:rPr>
              <w:t>6,155</w:t>
            </w:r>
          </w:p>
        </w:tc>
        <w:tc>
          <w:tcPr>
            <w:tcW w:w="284" w:type="dxa"/>
          </w:tcPr>
          <w:p w14:paraId="30555946" w14:textId="77777777" w:rsidR="00DD248F" w:rsidRPr="00E242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4EAC1E" w14:textId="7EE53512" w:rsidR="00DD248F" w:rsidRPr="00CB785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DD248F" w:rsidRPr="00E24209" w14:paraId="37C95844" w14:textId="77777777" w:rsidTr="00036EE0">
        <w:trPr>
          <w:cantSplit/>
        </w:trPr>
        <w:tc>
          <w:tcPr>
            <w:tcW w:w="3774" w:type="dxa"/>
          </w:tcPr>
          <w:p w14:paraId="69B6EC44" w14:textId="77777777" w:rsidR="00DD248F" w:rsidRPr="00C861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2992E08B" w14:textId="77777777" w:rsidR="00DD248F" w:rsidRPr="002A165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02BD074C" w14:textId="77777777" w:rsidR="00DD248F" w:rsidRPr="00C86109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8CD9713" w14:textId="77777777" w:rsidR="00DD248F" w:rsidRPr="00C861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72296AAD" w14:textId="77777777" w:rsidR="00DD248F" w:rsidRPr="00C86109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39EE5739" w14:textId="77777777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07950099" w14:textId="77777777" w:rsidR="00DD248F" w:rsidRPr="00C861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14:paraId="7A44ADB8" w14:textId="77777777" w:rsidR="00DD248F" w:rsidRPr="00C861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D248F" w:rsidRPr="00E24209" w14:paraId="49DC591A" w14:textId="77777777" w:rsidTr="00036EE0">
        <w:trPr>
          <w:gridAfter w:val="1"/>
          <w:wAfter w:w="13" w:type="dxa"/>
          <w:cantSplit/>
        </w:trPr>
        <w:tc>
          <w:tcPr>
            <w:tcW w:w="3774" w:type="dxa"/>
          </w:tcPr>
          <w:p w14:paraId="424BFC40" w14:textId="77777777" w:rsid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161C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แยกตามอายุหนี้ที่ค้างชำระได้ดังนี้</w:t>
            </w:r>
          </w:p>
        </w:tc>
        <w:tc>
          <w:tcPr>
            <w:tcW w:w="1276" w:type="dxa"/>
          </w:tcPr>
          <w:p w14:paraId="7818EB07" w14:textId="77777777" w:rsidR="00DD248F" w:rsidRPr="002A165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6EFD6C31" w14:textId="77777777" w:rsidR="00DD248F" w:rsidRPr="00E24209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B2C8F5C" w14:textId="77777777" w:rsidR="00DD248F" w:rsidRPr="00283C9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47848421" w14:textId="77777777" w:rsidR="00DD248F" w:rsidRPr="00E24209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1CDB94F" w14:textId="77777777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C4AE4F1" w14:textId="77777777" w:rsidR="00DD248F" w:rsidRPr="00E242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303DB1D7" w14:textId="77777777" w:rsidR="00DD248F" w:rsidRPr="00283C9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D248F" w:rsidRPr="00E24209" w14:paraId="551BE355" w14:textId="77777777" w:rsidTr="00036EE0">
        <w:trPr>
          <w:gridAfter w:val="1"/>
          <w:wAfter w:w="13" w:type="dxa"/>
          <w:cantSplit/>
        </w:trPr>
        <w:tc>
          <w:tcPr>
            <w:tcW w:w="3774" w:type="dxa"/>
          </w:tcPr>
          <w:p w14:paraId="255305AD" w14:textId="77777777" w:rsidR="00DD248F" w:rsidRPr="00121FB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7D0D7F68" w14:textId="77777777" w:rsidR="00DD248F" w:rsidRPr="002A165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09DDB684" w14:textId="77777777" w:rsidR="00DD248F" w:rsidRPr="00121FBD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19AF91A4" w14:textId="77777777" w:rsidR="00DD248F" w:rsidRPr="00121FB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7F72F014" w14:textId="77777777" w:rsidR="00DD248F" w:rsidRPr="00121FBD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7771359C" w14:textId="77777777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4D2295BC" w14:textId="77777777" w:rsidR="00DD248F" w:rsidRPr="00121FB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</w:tcPr>
          <w:p w14:paraId="42D73513" w14:textId="77777777" w:rsidR="00DD248F" w:rsidRPr="00121FB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D248F" w:rsidRPr="00E24209" w14:paraId="3E221C35" w14:textId="77777777" w:rsidTr="00036EE0">
        <w:trPr>
          <w:gridAfter w:val="1"/>
          <w:wAfter w:w="13" w:type="dxa"/>
          <w:cantSplit/>
        </w:trPr>
        <w:tc>
          <w:tcPr>
            <w:tcW w:w="3774" w:type="dxa"/>
          </w:tcPr>
          <w:p w14:paraId="29ED0E05" w14:textId="77777777" w:rsidR="00DD248F" w:rsidRPr="00161CAE" w:rsidRDefault="00DD248F" w:rsidP="00DD248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063F9D01" w14:textId="0770AA27" w:rsidR="00DD248F" w:rsidRPr="00FD0FD5" w:rsidRDefault="00FD0FD5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284" w:type="dxa"/>
          </w:tcPr>
          <w:p w14:paraId="5176D1E8" w14:textId="77777777" w:rsidR="00DD248F" w:rsidRPr="007E2CE7" w:rsidRDefault="00DD248F" w:rsidP="00DD248F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565F8101" w14:textId="3937963C" w:rsidR="00DD248F" w:rsidRPr="00D13286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1,263</w:t>
            </w:r>
          </w:p>
        </w:tc>
        <w:tc>
          <w:tcPr>
            <w:tcW w:w="284" w:type="dxa"/>
          </w:tcPr>
          <w:p w14:paraId="28E4E765" w14:textId="77777777" w:rsidR="00DD248F" w:rsidRPr="000233DF" w:rsidRDefault="00DD248F" w:rsidP="00DD248F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08DD3F9" w14:textId="640076F1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</w:t>
            </w:r>
            <w:r w:rsidR="001342FE" w:rsidRPr="00FB522E">
              <w:rPr>
                <w:rFonts w:ascii="Angsana New" w:hAnsi="Angsana New"/>
                <w:sz w:val="30"/>
                <w:szCs w:val="30"/>
              </w:rPr>
              <w:t>6,087</w:t>
            </w:r>
          </w:p>
        </w:tc>
        <w:tc>
          <w:tcPr>
            <w:tcW w:w="284" w:type="dxa"/>
          </w:tcPr>
          <w:p w14:paraId="0C09DFD6" w14:textId="77777777" w:rsidR="00DD248F" w:rsidRPr="000233DF" w:rsidRDefault="00DD248F" w:rsidP="00DD248F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14:paraId="71DCC944" w14:textId="2AB6A275" w:rsidR="00DD248F" w:rsidRPr="00CB785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265994">
              <w:rPr>
                <w:rFonts w:ascii="Angsana New" w:hAnsi="Angsana New"/>
                <w:sz w:val="30"/>
                <w:szCs w:val="30"/>
              </w:rPr>
              <w:t>,8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DD248F" w:rsidRPr="00E24209" w14:paraId="304D86E3" w14:textId="77777777" w:rsidTr="00036EE0">
        <w:trPr>
          <w:gridAfter w:val="1"/>
          <w:wAfter w:w="13" w:type="dxa"/>
          <w:cantSplit/>
        </w:trPr>
        <w:tc>
          <w:tcPr>
            <w:tcW w:w="3774" w:type="dxa"/>
          </w:tcPr>
          <w:p w14:paraId="3DA0E350" w14:textId="77777777" w:rsidR="00DD248F" w:rsidRPr="00161CAE" w:rsidRDefault="00DD248F" w:rsidP="00DD248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1276" w:type="dxa"/>
          </w:tcPr>
          <w:p w14:paraId="603D4788" w14:textId="77777777" w:rsidR="00DD248F" w:rsidRPr="00FD0FD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9EE1396" w14:textId="77777777" w:rsidR="00DD248F" w:rsidRPr="007E2CE7" w:rsidRDefault="00DD248F" w:rsidP="00DD248F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2D72198A" w14:textId="77777777" w:rsidR="00DD248F" w:rsidRPr="00D13286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D4A97E1" w14:textId="77777777" w:rsidR="00DD248F" w:rsidRPr="000233DF" w:rsidRDefault="00DD248F" w:rsidP="00DD248F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1B156ED" w14:textId="77777777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B6080D1" w14:textId="77777777" w:rsidR="00DD248F" w:rsidRPr="000233DF" w:rsidRDefault="00DD248F" w:rsidP="00DD248F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</w:tcPr>
          <w:p w14:paraId="103A86AE" w14:textId="77777777" w:rsidR="00DD248F" w:rsidRPr="00CB785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248F" w:rsidRPr="00E24209" w14:paraId="6F55E133" w14:textId="77777777" w:rsidTr="00121FBD">
        <w:trPr>
          <w:gridAfter w:val="1"/>
          <w:wAfter w:w="13" w:type="dxa"/>
          <w:cantSplit/>
        </w:trPr>
        <w:tc>
          <w:tcPr>
            <w:tcW w:w="3774" w:type="dxa"/>
          </w:tcPr>
          <w:p w14:paraId="293C7A36" w14:textId="43E74F78" w:rsidR="00DD248F" w:rsidRPr="00161CAE" w:rsidRDefault="00DD248F" w:rsidP="00DD248F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B12AA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292D3E" w14:textId="5EDBB80B" w:rsidR="00DD248F" w:rsidRPr="00FD0FD5" w:rsidRDefault="00FD0FD5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16B96786" w14:textId="77777777" w:rsidR="00DD248F" w:rsidRPr="007E2CE7" w:rsidRDefault="00DD248F" w:rsidP="00DD248F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C54027" w14:textId="11A03189" w:rsidR="00DD248F" w:rsidRPr="00D13286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284" w:type="dxa"/>
          </w:tcPr>
          <w:p w14:paraId="673B10C3" w14:textId="77777777" w:rsidR="00DD248F" w:rsidRPr="000233DF" w:rsidRDefault="00DD248F" w:rsidP="00DD248F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FF0345" w14:textId="45F6995F" w:rsidR="00DD248F" w:rsidRPr="00FB522E" w:rsidRDefault="001342F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84" w:type="dxa"/>
          </w:tcPr>
          <w:p w14:paraId="552D66A0" w14:textId="77777777" w:rsidR="00DD248F" w:rsidRPr="000233DF" w:rsidRDefault="00DD248F" w:rsidP="00DD248F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9C6EBEE" w14:textId="32338A39" w:rsidR="00DD248F" w:rsidRPr="00CB785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DD248F" w:rsidRPr="00E24209" w14:paraId="172805D0" w14:textId="77777777" w:rsidTr="00121FBD">
        <w:trPr>
          <w:gridAfter w:val="1"/>
          <w:wAfter w:w="13" w:type="dxa"/>
          <w:cantSplit/>
        </w:trPr>
        <w:tc>
          <w:tcPr>
            <w:tcW w:w="3774" w:type="dxa"/>
          </w:tcPr>
          <w:p w14:paraId="4CAD5644" w14:textId="77777777" w:rsidR="00DD248F" w:rsidRPr="00E242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0D3488B" w14:textId="25126495" w:rsidR="00DD248F" w:rsidRPr="00FD0FD5" w:rsidRDefault="00FD0FD5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84" w:type="dxa"/>
          </w:tcPr>
          <w:p w14:paraId="3492CE2B" w14:textId="77777777" w:rsidR="00DD248F" w:rsidRPr="007E2CE7" w:rsidRDefault="00DD248F" w:rsidP="00DD248F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EFC2102" w14:textId="0F3D064B" w:rsidR="00DD248F" w:rsidRPr="00D13286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7031">
              <w:rPr>
                <w:rFonts w:ascii="Angsana New" w:hAnsi="Angsana New"/>
                <w:sz w:val="30"/>
                <w:szCs w:val="30"/>
              </w:rPr>
              <w:t>2,188</w:t>
            </w:r>
          </w:p>
        </w:tc>
        <w:tc>
          <w:tcPr>
            <w:tcW w:w="284" w:type="dxa"/>
          </w:tcPr>
          <w:p w14:paraId="298B3E51" w14:textId="77777777" w:rsidR="00DD248F" w:rsidRPr="000233DF" w:rsidRDefault="00DD248F" w:rsidP="00DD248F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DE2752D" w14:textId="5860063C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2</w:t>
            </w:r>
            <w:r w:rsidR="00FB522E" w:rsidRPr="00FB522E">
              <w:rPr>
                <w:rFonts w:ascii="Angsana New" w:hAnsi="Angsana New"/>
                <w:sz w:val="30"/>
                <w:szCs w:val="30"/>
              </w:rPr>
              <w:t>6,155</w:t>
            </w:r>
          </w:p>
        </w:tc>
        <w:tc>
          <w:tcPr>
            <w:tcW w:w="284" w:type="dxa"/>
          </w:tcPr>
          <w:p w14:paraId="53B631B0" w14:textId="77777777" w:rsidR="00DD248F" w:rsidRPr="000233DF" w:rsidRDefault="00DD248F" w:rsidP="00DD248F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0F9D0DD3" w14:textId="0A88EC83" w:rsidR="00DD248F" w:rsidRPr="00CB785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Pr="001A4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DD248F" w:rsidRPr="00121FBD" w14:paraId="2A52D325" w14:textId="77777777" w:rsidTr="00121FBD">
        <w:trPr>
          <w:gridAfter w:val="1"/>
          <w:wAfter w:w="13" w:type="dxa"/>
          <w:cantSplit/>
        </w:trPr>
        <w:tc>
          <w:tcPr>
            <w:tcW w:w="3774" w:type="dxa"/>
          </w:tcPr>
          <w:p w14:paraId="7573ABD7" w14:textId="77777777" w:rsidR="00DD248F" w:rsidRPr="00121FB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194488B" w14:textId="77777777" w:rsidR="00DD248F" w:rsidRPr="002A165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60AFFCFF" w14:textId="77777777" w:rsidR="00DD248F" w:rsidRPr="00121FBD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A89B041" w14:textId="77777777" w:rsidR="00DD248F" w:rsidRPr="00121FB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6F3BA3D9" w14:textId="77777777" w:rsidR="00DD248F" w:rsidRPr="00121FBD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E09ADCC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345D4F97" w14:textId="77777777" w:rsidR="00DD248F" w:rsidRPr="00121FB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7AC31D95" w14:textId="77777777" w:rsidR="00DD248F" w:rsidRPr="00121FB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D248F" w:rsidRPr="00E24209" w14:paraId="56053E99" w14:textId="77777777" w:rsidTr="00036EE0">
        <w:trPr>
          <w:gridAfter w:val="1"/>
          <w:wAfter w:w="13" w:type="dxa"/>
          <w:cantSplit/>
        </w:trPr>
        <w:tc>
          <w:tcPr>
            <w:tcW w:w="3774" w:type="dxa"/>
          </w:tcPr>
          <w:p w14:paraId="467AE937" w14:textId="77777777" w:rsid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7451B45A" w14:textId="77777777" w:rsidR="00DD248F" w:rsidRPr="002A165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7D80C492" w14:textId="77777777" w:rsidR="00DD248F" w:rsidRPr="00E24209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0021A30" w14:textId="77777777" w:rsidR="00DD248F" w:rsidRPr="00283C9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7BB374BB" w14:textId="77777777" w:rsidR="00DD248F" w:rsidRPr="00E24209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E922D36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8DD2D16" w14:textId="77777777" w:rsidR="00DD248F" w:rsidRPr="00E242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8176EE0" w14:textId="77777777" w:rsidR="00DD248F" w:rsidRPr="00283C9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D248F" w:rsidRPr="00E24209" w14:paraId="1A231E5B" w14:textId="77777777" w:rsidTr="00036EE0">
        <w:trPr>
          <w:gridAfter w:val="1"/>
          <w:wAfter w:w="13" w:type="dxa"/>
          <w:cantSplit/>
        </w:trPr>
        <w:tc>
          <w:tcPr>
            <w:tcW w:w="3774" w:type="dxa"/>
          </w:tcPr>
          <w:p w14:paraId="223F4867" w14:textId="77777777" w:rsidR="00DD248F" w:rsidRPr="0098757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875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</w:tcPr>
          <w:p w14:paraId="70C96292" w14:textId="77777777" w:rsidR="00DD248F" w:rsidRPr="002A165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78D75BFE" w14:textId="77777777" w:rsidR="00DD248F" w:rsidRPr="00E24209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8F12145" w14:textId="77777777" w:rsidR="00DD248F" w:rsidRPr="005C4D1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559659F6" w14:textId="77777777" w:rsidR="00DD248F" w:rsidRPr="00E24209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40622FD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A78F79C" w14:textId="77777777" w:rsidR="00DD248F" w:rsidRPr="00E242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0DC00241" w14:textId="77777777" w:rsidR="00DD248F" w:rsidRPr="005C4D1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DD248F" w:rsidRPr="00E24209" w14:paraId="3B6DA7FA" w14:textId="77777777" w:rsidTr="00036EE0">
        <w:trPr>
          <w:gridAfter w:val="1"/>
          <w:wAfter w:w="13" w:type="dxa"/>
          <w:cantSplit/>
        </w:trPr>
        <w:tc>
          <w:tcPr>
            <w:tcW w:w="3774" w:type="dxa"/>
          </w:tcPr>
          <w:p w14:paraId="50503903" w14:textId="77777777" w:rsidR="00DD248F" w:rsidRPr="00A16C43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30A80B85" w14:textId="77777777" w:rsidR="00DD248F" w:rsidRPr="00E655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58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9CEC894" w14:textId="77777777" w:rsidR="00DD248F" w:rsidRPr="00E655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CF1B8BF" w14:textId="77777777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0494F33" w14:textId="77777777" w:rsidR="00DD248F" w:rsidRPr="00E24209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770533C" w14:textId="1CCD0BDD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1,</w:t>
            </w:r>
            <w:r w:rsidR="00FB522E" w:rsidRPr="00FB522E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84" w:type="dxa"/>
          </w:tcPr>
          <w:p w14:paraId="3B35FA71" w14:textId="77777777" w:rsidR="00DD248F" w:rsidRPr="00E242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20D58C22" w14:textId="31B69006" w:rsidR="00DD248F" w:rsidRPr="00CB785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DD248F" w:rsidRPr="00E24209" w14:paraId="67792F08" w14:textId="77777777" w:rsidTr="0098757B">
        <w:trPr>
          <w:gridAfter w:val="1"/>
          <w:wAfter w:w="13" w:type="dxa"/>
          <w:cantSplit/>
        </w:trPr>
        <w:tc>
          <w:tcPr>
            <w:tcW w:w="3774" w:type="dxa"/>
          </w:tcPr>
          <w:p w14:paraId="78D2016D" w14:textId="77777777" w:rsidR="00DD248F" w:rsidRPr="00802B2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8DAA1C" w14:textId="53C86597" w:rsidR="00DD248F" w:rsidRPr="00E6558F" w:rsidRDefault="00E655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84" w:type="dxa"/>
          </w:tcPr>
          <w:p w14:paraId="74C3C338" w14:textId="77777777" w:rsidR="00DD248F" w:rsidRPr="00E655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252D63" w14:textId="4DE09B39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84" w:type="dxa"/>
          </w:tcPr>
          <w:p w14:paraId="4E4AF420" w14:textId="77777777" w:rsidR="00DD248F" w:rsidRPr="00DD2EA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843C34" w14:textId="77777777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80662CA" w14:textId="77777777" w:rsidR="00DD248F" w:rsidRPr="00DD2EA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808DFA9" w14:textId="361750D3" w:rsidR="00DD248F" w:rsidRPr="00C0031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65994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D248F" w:rsidRPr="00E24209" w14:paraId="06C5BA5F" w14:textId="77777777" w:rsidTr="00411D78">
        <w:trPr>
          <w:gridAfter w:val="1"/>
          <w:wAfter w:w="13" w:type="dxa"/>
          <w:cantSplit/>
        </w:trPr>
        <w:tc>
          <w:tcPr>
            <w:tcW w:w="3774" w:type="dxa"/>
          </w:tcPr>
          <w:p w14:paraId="2F0E418A" w14:textId="77777777" w:rsidR="00DD248F" w:rsidRPr="00802B2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F519BB" w14:textId="7FD00325" w:rsidR="00DD248F" w:rsidRPr="00E6558F" w:rsidRDefault="00E655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284" w:type="dxa"/>
          </w:tcPr>
          <w:p w14:paraId="65E90987" w14:textId="77777777" w:rsidR="00DD248F" w:rsidRPr="00E655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81F5DC7" w14:textId="3DFD5736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284" w:type="dxa"/>
          </w:tcPr>
          <w:p w14:paraId="265D7E0D" w14:textId="77777777" w:rsidR="00DD248F" w:rsidRPr="00DD2EA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B97BA2" w14:textId="16A0F4CF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1,</w:t>
            </w:r>
            <w:r w:rsidR="00FB522E" w:rsidRPr="00FB522E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284" w:type="dxa"/>
          </w:tcPr>
          <w:p w14:paraId="45C8D78F" w14:textId="77777777" w:rsidR="00DD248F" w:rsidRPr="00DD2EA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5025D65" w14:textId="6E75C97C" w:rsidR="00DD248F" w:rsidRPr="00CB785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</w:tbl>
    <w:p w14:paraId="6A8B7758" w14:textId="77777777" w:rsidR="0071746E" w:rsidRDefault="0071746E"/>
    <w:p w14:paraId="036E6AF3" w14:textId="77777777" w:rsidR="002A5563" w:rsidRDefault="002A5563"/>
    <w:p w14:paraId="3E09A90B" w14:textId="77777777" w:rsidR="0071746E" w:rsidRDefault="0071746E"/>
    <w:p w14:paraId="13A6F0C0" w14:textId="77777777" w:rsidR="002A5563" w:rsidRDefault="002A5563"/>
    <w:tbl>
      <w:tblPr>
        <w:tblW w:w="97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  <w:gridCol w:w="13"/>
      </w:tblGrid>
      <w:tr w:rsidR="00121FBD" w:rsidRPr="008F38E6" w14:paraId="4BFEB405" w14:textId="77777777" w:rsidTr="00121FBD">
        <w:trPr>
          <w:cantSplit/>
        </w:trPr>
        <w:tc>
          <w:tcPr>
            <w:tcW w:w="3774" w:type="dxa"/>
          </w:tcPr>
          <w:p w14:paraId="066EC2DB" w14:textId="77777777" w:rsidR="00121FBD" w:rsidRPr="00F51F88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6" w:type="dxa"/>
            <w:gridSpan w:val="8"/>
            <w:tcBorders>
              <w:bottom w:val="single" w:sz="4" w:space="0" w:color="auto"/>
            </w:tcBorders>
          </w:tcPr>
          <w:p w14:paraId="6235FB83" w14:textId="77777777" w:rsidR="00121FBD" w:rsidRPr="008F38E6" w:rsidRDefault="00121FBD" w:rsidP="00121FB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21FBD" w:rsidRPr="008F38E6" w14:paraId="352DF8DE" w14:textId="77777777" w:rsidTr="00121FBD">
        <w:trPr>
          <w:cantSplit/>
        </w:trPr>
        <w:tc>
          <w:tcPr>
            <w:tcW w:w="3774" w:type="dxa"/>
          </w:tcPr>
          <w:p w14:paraId="054CFF15" w14:textId="77777777" w:rsidR="00121FBD" w:rsidRPr="00F51F88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E2853E" w14:textId="77777777" w:rsidR="00121FBD" w:rsidRPr="008F38E6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E1E99B5" w14:textId="77777777" w:rsidR="00121FBD" w:rsidRPr="008F38E6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FB63BC" w14:textId="77777777" w:rsidR="00121FBD" w:rsidRPr="008F38E6" w:rsidRDefault="00121FBD" w:rsidP="00121FBD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21FBD" w:rsidRPr="008F38E6" w14:paraId="7DB02FAA" w14:textId="77777777" w:rsidTr="00121FBD">
        <w:trPr>
          <w:cantSplit/>
        </w:trPr>
        <w:tc>
          <w:tcPr>
            <w:tcW w:w="3774" w:type="dxa"/>
          </w:tcPr>
          <w:p w14:paraId="3FB120C2" w14:textId="77777777" w:rsidR="00121FBD" w:rsidRPr="00F51F88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429097" w14:textId="02278104" w:rsidR="00121FBD" w:rsidRPr="00A41C96" w:rsidRDefault="00DB12AA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9B1A9BA" w14:textId="77777777" w:rsidR="00121FBD" w:rsidRPr="008F38E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C9193E" w14:textId="14231B01" w:rsidR="00121FBD" w:rsidRPr="008F38E6" w:rsidRDefault="00DB12AA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30DA1CBE" w14:textId="77777777" w:rsidR="00121FBD" w:rsidRPr="008F38E6" w:rsidRDefault="00121FBD" w:rsidP="00121FB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8D67DC" w14:textId="00FBF33F" w:rsidR="00121FBD" w:rsidRPr="00A41C96" w:rsidRDefault="00DB12AA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DD63DA9" w14:textId="77777777" w:rsidR="00121FBD" w:rsidRPr="008F38E6" w:rsidRDefault="00121FBD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F0854F5" w14:textId="35E0998A" w:rsidR="00121FBD" w:rsidRPr="008F38E6" w:rsidRDefault="00DB12AA" w:rsidP="00121F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71746E" w:rsidRPr="00E24209" w14:paraId="35438E11" w14:textId="77777777" w:rsidTr="00121FBD">
        <w:trPr>
          <w:gridAfter w:val="1"/>
          <w:wAfter w:w="13" w:type="dxa"/>
          <w:cantSplit/>
        </w:trPr>
        <w:tc>
          <w:tcPr>
            <w:tcW w:w="3774" w:type="dxa"/>
          </w:tcPr>
          <w:p w14:paraId="6B2185EA" w14:textId="77777777" w:rsidR="0071746E" w:rsidRPr="0098757B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98757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76" w:type="dxa"/>
          </w:tcPr>
          <w:p w14:paraId="001B5746" w14:textId="77777777"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33EFD63F" w14:textId="77777777" w:rsidR="0071746E" w:rsidRPr="00E24209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2FB031C" w14:textId="77777777" w:rsidR="0071746E" w:rsidRPr="00F44271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42B31154" w14:textId="77777777" w:rsidR="0071746E" w:rsidRPr="00E24209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AAC9A48" w14:textId="77777777" w:rsidR="0071746E" w:rsidRPr="005C4D19" w:rsidRDefault="0071746E" w:rsidP="00C946D0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  <w:tc>
          <w:tcPr>
            <w:tcW w:w="284" w:type="dxa"/>
          </w:tcPr>
          <w:p w14:paraId="7AA7A308" w14:textId="77777777" w:rsidR="0071746E" w:rsidRPr="00E2420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0C2652CF" w14:textId="77777777" w:rsidR="0071746E" w:rsidRPr="00F44271" w:rsidRDefault="0071746E" w:rsidP="00C946D0">
            <w:pPr>
              <w:pStyle w:val="Heading1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DD248F" w:rsidRPr="00E24209" w14:paraId="1538200A" w14:textId="77777777" w:rsidTr="0071746E">
        <w:trPr>
          <w:gridAfter w:val="1"/>
          <w:wAfter w:w="13" w:type="dxa"/>
          <w:cantSplit/>
        </w:trPr>
        <w:tc>
          <w:tcPr>
            <w:tcW w:w="3774" w:type="dxa"/>
          </w:tcPr>
          <w:p w14:paraId="1DA2A0A7" w14:textId="77777777" w:rsidR="00DD248F" w:rsidRPr="00802B2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F9EB62" w14:textId="77777777" w:rsidR="00DD248F" w:rsidRPr="00E655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84" w:type="dxa"/>
          </w:tcPr>
          <w:p w14:paraId="48C7B15E" w14:textId="77777777" w:rsidR="00DD248F" w:rsidRPr="00825A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EC47C8" w14:textId="2F94575A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84" w:type="dxa"/>
          </w:tcPr>
          <w:p w14:paraId="168A8BF7" w14:textId="77777777" w:rsidR="00DD248F" w:rsidRPr="00825A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284112" w14:textId="77777777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14:paraId="0F552E2D" w14:textId="77777777" w:rsidR="00DD248F" w:rsidRPr="00E242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1D937A2" w14:textId="083318E0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FF60A6" w:rsidRPr="00E24209" w14:paraId="4C2CCC80" w14:textId="77777777" w:rsidTr="0071746E">
        <w:trPr>
          <w:gridAfter w:val="1"/>
          <w:wAfter w:w="13" w:type="dxa"/>
          <w:cantSplit/>
        </w:trPr>
        <w:tc>
          <w:tcPr>
            <w:tcW w:w="3774" w:type="dxa"/>
          </w:tcPr>
          <w:p w14:paraId="7BB0EE10" w14:textId="77777777" w:rsidR="00FF60A6" w:rsidRPr="00247441" w:rsidRDefault="00FF60A6" w:rsidP="00FF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47441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DA9D665" w14:textId="7B904612" w:rsidR="00FF60A6" w:rsidRPr="00E6558F" w:rsidRDefault="00FF60A6" w:rsidP="00FF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84" w:type="dxa"/>
          </w:tcPr>
          <w:p w14:paraId="0792C0D4" w14:textId="77777777" w:rsidR="00FF60A6" w:rsidRPr="00E24209" w:rsidRDefault="00FF60A6" w:rsidP="00FF60A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3FC3A37" w14:textId="66A5B8CE" w:rsidR="00FF60A6" w:rsidRPr="00B30A45" w:rsidRDefault="00FF60A6" w:rsidP="00FF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84" w:type="dxa"/>
          </w:tcPr>
          <w:p w14:paraId="1E522879" w14:textId="77777777" w:rsidR="00FF60A6" w:rsidRPr="00E24209" w:rsidRDefault="00FF60A6" w:rsidP="00FF60A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0E7714A" w14:textId="15934FF5" w:rsidR="00FF60A6" w:rsidRPr="00FB522E" w:rsidRDefault="00FF60A6" w:rsidP="00FF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>1,268</w:t>
            </w:r>
          </w:p>
        </w:tc>
        <w:tc>
          <w:tcPr>
            <w:tcW w:w="284" w:type="dxa"/>
          </w:tcPr>
          <w:p w14:paraId="59F1FAB9" w14:textId="77777777" w:rsidR="00FF60A6" w:rsidRPr="00E24209" w:rsidRDefault="00FF60A6" w:rsidP="00FF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332C790E" w14:textId="229E3177" w:rsidR="00FF60A6" w:rsidRPr="00386FDD" w:rsidRDefault="00FF60A6" w:rsidP="00FF6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</w:tr>
      <w:tr w:rsidR="00DD248F" w:rsidRPr="00E24209" w14:paraId="7BCA443C" w14:textId="77777777" w:rsidTr="0071746E">
        <w:trPr>
          <w:gridAfter w:val="1"/>
          <w:wAfter w:w="13" w:type="dxa"/>
          <w:cantSplit/>
        </w:trPr>
        <w:tc>
          <w:tcPr>
            <w:tcW w:w="3774" w:type="dxa"/>
          </w:tcPr>
          <w:p w14:paraId="6DAE301A" w14:textId="77777777" w:rsidR="00DD248F" w:rsidRPr="00A850E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E783AF9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757B4117" w14:textId="77777777" w:rsidR="00DD248F" w:rsidRPr="00A850EB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47CF902" w14:textId="77777777" w:rsidR="00DD248F" w:rsidRPr="005C4D1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196979B3" w14:textId="77777777" w:rsidR="00DD248F" w:rsidRPr="00A850EB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E6E95CD" w14:textId="77777777" w:rsidR="00DD248F" w:rsidRPr="00DD248F" w:rsidRDefault="00DD248F" w:rsidP="00DD248F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375C824" w14:textId="77777777" w:rsidR="00DD248F" w:rsidRPr="00A850E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088BF1DC" w14:textId="77777777" w:rsidR="00DD248F" w:rsidRPr="005C4D19" w:rsidRDefault="00DD248F" w:rsidP="00DD248F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</w:tr>
      <w:tr w:rsidR="00DD248F" w:rsidRPr="00E24209" w14:paraId="594D878E" w14:textId="77777777" w:rsidTr="00121FBD">
        <w:trPr>
          <w:gridAfter w:val="1"/>
          <w:wAfter w:w="13" w:type="dxa"/>
          <w:cantSplit/>
        </w:trPr>
        <w:tc>
          <w:tcPr>
            <w:tcW w:w="3774" w:type="dxa"/>
          </w:tcPr>
          <w:p w14:paraId="19A89E4C" w14:textId="77777777" w:rsidR="00DD248F" w:rsidRPr="00D9141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</w:tcPr>
          <w:p w14:paraId="74CD7DAF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A5B85A2" w14:textId="77777777" w:rsidR="00DD248F" w:rsidRPr="00E24209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422506B" w14:textId="77777777" w:rsidR="00DD248F" w:rsidRPr="00283C9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3741E64" w14:textId="77777777" w:rsidR="00DD248F" w:rsidRPr="00E24209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8BED68A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C3961C5" w14:textId="77777777" w:rsidR="00DD248F" w:rsidRPr="00E242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068A34C" w14:textId="77777777" w:rsidR="00DD248F" w:rsidRPr="00283C9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D248F" w:rsidRPr="00734C60" w14:paraId="1326F729" w14:textId="77777777" w:rsidTr="00121FBD">
        <w:trPr>
          <w:gridAfter w:val="1"/>
          <w:wAfter w:w="13" w:type="dxa"/>
          <w:cantSplit/>
        </w:trPr>
        <w:tc>
          <w:tcPr>
            <w:tcW w:w="3774" w:type="dxa"/>
          </w:tcPr>
          <w:p w14:paraId="68649F4F" w14:textId="77777777" w:rsidR="00DD248F" w:rsidRPr="00802B2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4094CE" w14:textId="77777777" w:rsidR="00DD248F" w:rsidRPr="00E655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14:paraId="03998D63" w14:textId="77777777" w:rsidR="00DD248F" w:rsidRPr="004E4492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D1CDD5" w14:textId="65976FB7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77031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4" w:type="dxa"/>
          </w:tcPr>
          <w:p w14:paraId="6FD22710" w14:textId="77777777" w:rsidR="00DD248F" w:rsidRPr="004E4492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3183FA" w14:textId="77777777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bCs/>
                <w:sz w:val="16"/>
                <w:szCs w:val="16"/>
              </w:rPr>
            </w:pPr>
            <w:r w:rsidRPr="00FB522E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  <w:tc>
          <w:tcPr>
            <w:tcW w:w="284" w:type="dxa"/>
          </w:tcPr>
          <w:p w14:paraId="42A0EEB4" w14:textId="77777777" w:rsidR="00DD248F" w:rsidRPr="00E2420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2F243FC" w14:textId="3E285C5B" w:rsidR="00DD248F" w:rsidRPr="00386FD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/>
                <w:sz w:val="30"/>
                <w:szCs w:val="30"/>
              </w:rPr>
              <w:t xml:space="preserve">        -</w:t>
            </w:r>
          </w:p>
        </w:tc>
      </w:tr>
      <w:tr w:rsidR="00DD248F" w:rsidRPr="00A850EB" w14:paraId="0742B6E6" w14:textId="77777777" w:rsidTr="00121FBD">
        <w:trPr>
          <w:gridAfter w:val="1"/>
          <w:wAfter w:w="13" w:type="dxa"/>
          <w:cantSplit/>
        </w:trPr>
        <w:tc>
          <w:tcPr>
            <w:tcW w:w="3774" w:type="dxa"/>
          </w:tcPr>
          <w:p w14:paraId="3BCB5DAB" w14:textId="77777777" w:rsidR="00DD248F" w:rsidRPr="00A850E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3D54F67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2953D393" w14:textId="77777777" w:rsidR="00DD248F" w:rsidRPr="00A850EB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FE867E0" w14:textId="77777777" w:rsidR="00DD248F" w:rsidRPr="005C4D1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61E5BC10" w14:textId="77777777" w:rsidR="00DD248F" w:rsidRPr="00A850EB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56C9AC9" w14:textId="77777777" w:rsidR="00DD248F" w:rsidRPr="00DD248F" w:rsidRDefault="00DD248F" w:rsidP="00DD248F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27AFD37" w14:textId="77777777" w:rsidR="00DD248F" w:rsidRPr="00A850E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73510BE8" w14:textId="77777777" w:rsidR="00DD248F" w:rsidRPr="005C4D19" w:rsidRDefault="00DD248F" w:rsidP="00DD248F">
            <w:pPr>
              <w:pStyle w:val="Heading1"/>
              <w:numPr>
                <w:ilvl w:val="0"/>
                <w:numId w:val="0"/>
              </w:numPr>
              <w:rPr>
                <w:sz w:val="16"/>
                <w:szCs w:val="16"/>
                <w:highlight w:val="yellow"/>
              </w:rPr>
            </w:pPr>
          </w:p>
        </w:tc>
      </w:tr>
      <w:tr w:rsidR="00DD248F" w:rsidRPr="00734C60" w14:paraId="69C908EF" w14:textId="77777777" w:rsidTr="00121FBD">
        <w:trPr>
          <w:gridAfter w:val="1"/>
          <w:wAfter w:w="13" w:type="dxa"/>
          <w:cantSplit/>
        </w:trPr>
        <w:tc>
          <w:tcPr>
            <w:tcW w:w="3774" w:type="dxa"/>
          </w:tcPr>
          <w:p w14:paraId="256F5386" w14:textId="77777777" w:rsidR="00DD248F" w:rsidRPr="00F957A3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14:paraId="3AE3F779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699B4D9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1BBC524" w14:textId="77777777" w:rsidR="00DD248F" w:rsidRPr="00C0031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7B86EDE3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2610851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5F88BFCD" w14:textId="77777777" w:rsidR="00DD248F" w:rsidRPr="0076366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1C32F40B" w14:textId="77777777" w:rsidR="00DD248F" w:rsidRPr="00F44271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</w:tr>
      <w:tr w:rsidR="00DD248F" w:rsidRPr="00734C60" w14:paraId="0A15055F" w14:textId="77777777" w:rsidTr="002B768B">
        <w:trPr>
          <w:gridAfter w:val="1"/>
          <w:wAfter w:w="13" w:type="dxa"/>
          <w:cantSplit/>
        </w:trPr>
        <w:tc>
          <w:tcPr>
            <w:tcW w:w="3774" w:type="dxa"/>
          </w:tcPr>
          <w:p w14:paraId="6068A8D7" w14:textId="77777777" w:rsidR="00DD248F" w:rsidRPr="00802B2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A222F27" w14:textId="77777777" w:rsidR="00DD248F" w:rsidRPr="00E655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C77A5FC" w14:textId="77777777" w:rsidR="00DD248F" w:rsidRPr="0076366C" w:rsidRDefault="00DD248F" w:rsidP="00DD248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1527A4F1" w14:textId="3CF4D737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031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CEF76B6" w14:textId="77777777" w:rsidR="00DD248F" w:rsidRPr="0076366C" w:rsidRDefault="00DD248F" w:rsidP="00DD248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9A9F0B1" w14:textId="0BD0C56F" w:rsidR="00DD248F" w:rsidRPr="00FB522E" w:rsidRDefault="00FB522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18,228</w:t>
            </w:r>
          </w:p>
        </w:tc>
        <w:tc>
          <w:tcPr>
            <w:tcW w:w="284" w:type="dxa"/>
          </w:tcPr>
          <w:p w14:paraId="0783A892" w14:textId="77777777" w:rsidR="00DD248F" w:rsidRPr="0076366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0E69CAA" w14:textId="3425AE6B" w:rsidR="00DD248F" w:rsidRPr="00386FD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838</w:t>
            </w:r>
          </w:p>
        </w:tc>
      </w:tr>
      <w:tr w:rsidR="00DD248F" w:rsidRPr="00734C60" w14:paraId="77212EA3" w14:textId="77777777" w:rsidTr="002B768B">
        <w:trPr>
          <w:gridAfter w:val="1"/>
          <w:wAfter w:w="13" w:type="dxa"/>
          <w:cantSplit/>
        </w:trPr>
        <w:tc>
          <w:tcPr>
            <w:tcW w:w="3774" w:type="dxa"/>
          </w:tcPr>
          <w:p w14:paraId="637BB84B" w14:textId="77777777" w:rsidR="00DD248F" w:rsidRPr="00802B2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C5A0A96" w14:textId="256ED092" w:rsidR="00DD248F" w:rsidRPr="00E6558F" w:rsidRDefault="00E655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84" w:type="dxa"/>
          </w:tcPr>
          <w:p w14:paraId="4554E134" w14:textId="77777777" w:rsidR="00DD248F" w:rsidRPr="0076366C" w:rsidRDefault="00DD248F" w:rsidP="00DD248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505105" w14:textId="1CAD2327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84" w:type="dxa"/>
          </w:tcPr>
          <w:p w14:paraId="78411171" w14:textId="77777777" w:rsidR="00DD248F" w:rsidRPr="0076366C" w:rsidRDefault="00DD248F" w:rsidP="00DD248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471A14" w14:textId="329E2B14" w:rsidR="00DD248F" w:rsidRPr="00FB522E" w:rsidRDefault="00FB522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84" w:type="dxa"/>
          </w:tcPr>
          <w:p w14:paraId="09C05F30" w14:textId="77777777" w:rsidR="00DD248F" w:rsidRPr="0076366C" w:rsidRDefault="00DD248F" w:rsidP="00DD248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41079E6" w14:textId="4F1EDF40" w:rsidR="00DD248F" w:rsidRPr="00386FD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642</w:t>
            </w:r>
          </w:p>
        </w:tc>
      </w:tr>
      <w:tr w:rsidR="00DD248F" w:rsidRPr="00734C60" w14:paraId="43033082" w14:textId="77777777" w:rsidTr="00121FBD">
        <w:trPr>
          <w:gridAfter w:val="1"/>
          <w:wAfter w:w="13" w:type="dxa"/>
          <w:cantSplit/>
        </w:trPr>
        <w:tc>
          <w:tcPr>
            <w:tcW w:w="3774" w:type="dxa"/>
          </w:tcPr>
          <w:p w14:paraId="4F072B5C" w14:textId="77777777" w:rsidR="00DD248F" w:rsidRPr="00802B2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743E8" w14:textId="61861954" w:rsidR="00DD248F" w:rsidRPr="00E6558F" w:rsidRDefault="00E655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84" w:type="dxa"/>
          </w:tcPr>
          <w:p w14:paraId="5495132A" w14:textId="77777777" w:rsidR="00DD248F" w:rsidRPr="0076366C" w:rsidRDefault="00DD248F" w:rsidP="00DD248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60D2412" w14:textId="256E0410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84" w:type="dxa"/>
          </w:tcPr>
          <w:p w14:paraId="712DC35E" w14:textId="77777777" w:rsidR="00DD248F" w:rsidRPr="0076366C" w:rsidRDefault="00DD248F" w:rsidP="00DD248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3ACDEAB" w14:textId="71A85CA1" w:rsidR="00DD248F" w:rsidRPr="00FB522E" w:rsidRDefault="00FB522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20,133</w:t>
            </w:r>
          </w:p>
        </w:tc>
        <w:tc>
          <w:tcPr>
            <w:tcW w:w="284" w:type="dxa"/>
          </w:tcPr>
          <w:p w14:paraId="19E700CB" w14:textId="77777777" w:rsidR="00DD248F" w:rsidRPr="0076366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4E1627D7" w14:textId="143BECBE" w:rsidR="00DD248F" w:rsidRPr="00386FD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,4</w:t>
            </w:r>
            <w:r>
              <w:rPr>
                <w:rFonts w:ascii="Angsana New" w:hAnsi="Angsana New"/>
                <w:bCs/>
                <w:sz w:val="30"/>
                <w:szCs w:val="30"/>
              </w:rPr>
              <w:t>80</w:t>
            </w:r>
          </w:p>
        </w:tc>
      </w:tr>
      <w:tr w:rsidR="00DD248F" w:rsidRPr="00734C60" w14:paraId="4356F03A" w14:textId="77777777" w:rsidTr="00121FBD">
        <w:trPr>
          <w:gridAfter w:val="1"/>
          <w:wAfter w:w="13" w:type="dxa"/>
          <w:cantSplit/>
        </w:trPr>
        <w:tc>
          <w:tcPr>
            <w:tcW w:w="3774" w:type="dxa"/>
          </w:tcPr>
          <w:p w14:paraId="6C68B70D" w14:textId="77777777" w:rsidR="00DD248F" w:rsidRPr="00211056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8436709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CD47ABF" w14:textId="77777777" w:rsidR="00DD248F" w:rsidRPr="00211056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E75A6E3" w14:textId="77777777" w:rsidR="00DD248F" w:rsidRPr="00F44271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2902078" w14:textId="77777777" w:rsidR="00DD248F" w:rsidRPr="00211056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14:paraId="0E3A5272" w14:textId="77777777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6E799164" w14:textId="77777777" w:rsidR="00DD248F" w:rsidRPr="00211056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48CB8916" w14:textId="77777777" w:rsidR="00DD248F" w:rsidRPr="00F44271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DD248F" w:rsidRPr="00A16C43" w14:paraId="5FCAB910" w14:textId="77777777" w:rsidTr="00121FBD">
        <w:trPr>
          <w:gridAfter w:val="1"/>
          <w:wAfter w:w="13" w:type="dxa"/>
          <w:cantSplit/>
        </w:trPr>
        <w:tc>
          <w:tcPr>
            <w:tcW w:w="3774" w:type="dxa"/>
          </w:tcPr>
          <w:p w14:paraId="794AB5BC" w14:textId="77777777" w:rsidR="00DD248F" w:rsidRPr="00F957A3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หมุนเวียน</w:t>
            </w:r>
            <w:r w:rsidRPr="00F957A3">
              <w:rPr>
                <w:rFonts w:ascii="Angsana New" w:hAnsi="Angsana New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</w:tcPr>
          <w:p w14:paraId="422AF73D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55BC870" w14:textId="77777777" w:rsidR="00DD248F" w:rsidRPr="00A16C43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D252C08" w14:textId="77777777" w:rsidR="00DD248F" w:rsidRPr="005C4D1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617035B" w14:textId="77777777" w:rsidR="00DD248F" w:rsidRPr="00A16C43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BE8625F" w14:textId="77777777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D12A5B6" w14:textId="77777777" w:rsidR="00DD248F" w:rsidRPr="00A16C43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2F6C10BC" w14:textId="77777777" w:rsidR="00DD248F" w:rsidRPr="005C4D1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CB71FA" w:rsidRPr="00A16C43" w14:paraId="4928E3CB" w14:textId="77777777" w:rsidTr="00121FBD">
        <w:trPr>
          <w:gridAfter w:val="1"/>
          <w:wAfter w:w="13" w:type="dxa"/>
          <w:cantSplit/>
        </w:trPr>
        <w:tc>
          <w:tcPr>
            <w:tcW w:w="3774" w:type="dxa"/>
          </w:tcPr>
          <w:p w14:paraId="2721A777" w14:textId="0A016029" w:rsidR="00CB71FA" w:rsidRPr="00802B2B" w:rsidRDefault="00CB71FA" w:rsidP="00CB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</w:tcPr>
          <w:p w14:paraId="5122361A" w14:textId="77777777" w:rsidR="00CB71FA" w:rsidRPr="00E6558F" w:rsidRDefault="00CB71FA" w:rsidP="00CB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882744A" w14:textId="77777777" w:rsidR="00CB71FA" w:rsidRPr="0022335A" w:rsidRDefault="00CB71FA" w:rsidP="00CB71FA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2FB4037D" w14:textId="77777777" w:rsidR="00CB71FA" w:rsidRPr="00C77031" w:rsidRDefault="00CB71FA" w:rsidP="00CB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7F6ACA0" w14:textId="77777777" w:rsidR="00CB71FA" w:rsidRPr="0076366C" w:rsidRDefault="00CB71FA" w:rsidP="00CB71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D494447" w14:textId="77777777" w:rsidR="00CB71FA" w:rsidRPr="00FB522E" w:rsidRDefault="00CB71FA" w:rsidP="00CB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ECD1C94" w14:textId="77777777" w:rsidR="00CB71FA" w:rsidRPr="0076366C" w:rsidRDefault="00CB71FA" w:rsidP="00CB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DCE29DD" w14:textId="77777777" w:rsidR="00CB71FA" w:rsidRDefault="00CB71FA" w:rsidP="00CB7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248F" w:rsidRPr="00A16C43" w14:paraId="5C727FE5" w14:textId="77777777" w:rsidTr="00121FBD">
        <w:trPr>
          <w:gridAfter w:val="1"/>
          <w:wAfter w:w="13" w:type="dxa"/>
          <w:cantSplit/>
        </w:trPr>
        <w:tc>
          <w:tcPr>
            <w:tcW w:w="3774" w:type="dxa"/>
          </w:tcPr>
          <w:p w14:paraId="7F2A8090" w14:textId="77777777" w:rsidR="00DD248F" w:rsidRPr="00802B2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1C9307C8" w14:textId="77777777" w:rsidR="00DD248F" w:rsidRPr="00E655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F9E33AF" w14:textId="77777777" w:rsidR="00DD248F" w:rsidRPr="0022335A" w:rsidRDefault="00DD248F" w:rsidP="00DD248F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0331AAFA" w14:textId="49A43341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031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378E99A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0A675F0" w14:textId="018B0797" w:rsidR="00DD248F" w:rsidRPr="00FB522E" w:rsidRDefault="00FB522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771</w:t>
            </w:r>
          </w:p>
        </w:tc>
        <w:tc>
          <w:tcPr>
            <w:tcW w:w="284" w:type="dxa"/>
          </w:tcPr>
          <w:p w14:paraId="3D07637C" w14:textId="77777777" w:rsidR="00DD248F" w:rsidRPr="0076366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</w:tcPr>
          <w:p w14:paraId="5F806A15" w14:textId="4BC272B4" w:rsidR="00DD248F" w:rsidRPr="00386FD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290</w:t>
            </w:r>
          </w:p>
        </w:tc>
      </w:tr>
      <w:tr w:rsidR="00FB522E" w:rsidRPr="00A16C43" w14:paraId="40070649" w14:textId="77777777" w:rsidTr="00121FBD">
        <w:trPr>
          <w:gridAfter w:val="1"/>
          <w:wAfter w:w="13" w:type="dxa"/>
          <w:cantSplit/>
        </w:trPr>
        <w:tc>
          <w:tcPr>
            <w:tcW w:w="3774" w:type="dxa"/>
          </w:tcPr>
          <w:p w14:paraId="2FA14CFC" w14:textId="77777777" w:rsidR="00FB522E" w:rsidRPr="00802B2B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บุคคลและ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131C63" w14:textId="03DC9E13" w:rsidR="00FB522E" w:rsidRPr="00E6558F" w:rsidRDefault="00B2063A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E6558F" w:rsidRPr="00E6558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E6558F" w:rsidRPr="00E6558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14:paraId="2A34EEB0" w14:textId="77777777" w:rsidR="00FB522E" w:rsidRPr="0076366C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B59EEB" w14:textId="685DF6A2" w:rsidR="00FB522E" w:rsidRPr="00B30A45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84" w:type="dxa"/>
          </w:tcPr>
          <w:p w14:paraId="119E7411" w14:textId="77777777" w:rsidR="00FB522E" w:rsidRPr="0076366C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D769B9" w14:textId="00F9B6AF" w:rsidR="00FB522E" w:rsidRPr="00FB522E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0FFA4DE" w14:textId="77777777" w:rsidR="00FB522E" w:rsidRPr="0076366C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3A649724" w14:textId="7A9AC7C2" w:rsidR="00FB522E" w:rsidRPr="00386FDD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</w:tr>
      <w:tr w:rsidR="00FB522E" w:rsidRPr="00A16C43" w14:paraId="672BC5AD" w14:textId="77777777" w:rsidTr="00CB71FA">
        <w:trPr>
          <w:gridAfter w:val="1"/>
          <w:wAfter w:w="13" w:type="dxa"/>
          <w:cantSplit/>
        </w:trPr>
        <w:tc>
          <w:tcPr>
            <w:tcW w:w="3774" w:type="dxa"/>
          </w:tcPr>
          <w:p w14:paraId="6888FFED" w14:textId="77777777" w:rsidR="00FB522E" w:rsidRPr="0076366C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366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CF0608" w14:textId="1144C128" w:rsidR="00FB522E" w:rsidRPr="00E6558F" w:rsidRDefault="00B2063A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E6558F" w:rsidRPr="00E6558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E6558F" w:rsidRPr="00E6558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14:paraId="23274011" w14:textId="77777777" w:rsidR="00FB522E" w:rsidRPr="0076366C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D19A07" w14:textId="5934AB04" w:rsidR="00FB522E" w:rsidRPr="00B30A45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84" w:type="dxa"/>
          </w:tcPr>
          <w:p w14:paraId="0B0ECDD2" w14:textId="77777777" w:rsidR="00FB522E" w:rsidRPr="0076366C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1FAAB82" w14:textId="56E71836" w:rsidR="00FB522E" w:rsidRPr="00FB522E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771</w:t>
            </w:r>
          </w:p>
        </w:tc>
        <w:tc>
          <w:tcPr>
            <w:tcW w:w="284" w:type="dxa"/>
          </w:tcPr>
          <w:p w14:paraId="1892793D" w14:textId="77777777" w:rsidR="00FB522E" w:rsidRPr="0076366C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4641D8ED" w14:textId="361755CA" w:rsidR="00FB522E" w:rsidRPr="00386FDD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320</w:t>
            </w:r>
          </w:p>
        </w:tc>
      </w:tr>
      <w:tr w:rsidR="00FB522E" w:rsidRPr="00987DC1" w14:paraId="458ED792" w14:textId="77777777" w:rsidTr="00CB71FA">
        <w:trPr>
          <w:gridAfter w:val="1"/>
          <w:wAfter w:w="13" w:type="dxa"/>
          <w:cantSplit/>
        </w:trPr>
        <w:tc>
          <w:tcPr>
            <w:tcW w:w="3774" w:type="dxa"/>
          </w:tcPr>
          <w:p w14:paraId="154B65ED" w14:textId="77777777" w:rsidR="00FB522E" w:rsidRPr="00987DC1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91F40B" w14:textId="77777777" w:rsidR="00FB522E" w:rsidRPr="00987DC1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624BED49" w14:textId="77777777" w:rsidR="00FB522E" w:rsidRPr="00987DC1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DAF891" w14:textId="77777777" w:rsidR="00FB522E" w:rsidRPr="00987DC1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0C7E8D7F" w14:textId="77777777" w:rsidR="00FB522E" w:rsidRPr="00987DC1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070B2A" w14:textId="77777777" w:rsidR="00FB522E" w:rsidRPr="00987DC1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1F4435C8" w14:textId="77777777" w:rsidR="00FB522E" w:rsidRPr="00987DC1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6D00650" w14:textId="77777777" w:rsidR="00FB522E" w:rsidRPr="00987DC1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F37A0B" w:rsidRPr="00F37A0B" w14:paraId="58FC438E" w14:textId="77777777" w:rsidTr="00F37A0B">
        <w:trPr>
          <w:gridAfter w:val="1"/>
          <w:wAfter w:w="13" w:type="dxa"/>
          <w:cantSplit/>
        </w:trPr>
        <w:tc>
          <w:tcPr>
            <w:tcW w:w="3774" w:type="dxa"/>
          </w:tcPr>
          <w:p w14:paraId="19560410" w14:textId="1C720608" w:rsidR="00F37A0B" w:rsidRPr="00F37A0B" w:rsidRDefault="00F37A0B" w:rsidP="00F3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797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ดอกเบี้ยค้าง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จ่าย</w:t>
            </w:r>
          </w:p>
        </w:tc>
        <w:tc>
          <w:tcPr>
            <w:tcW w:w="1276" w:type="dxa"/>
          </w:tcPr>
          <w:p w14:paraId="13E69190" w14:textId="77777777" w:rsidR="00F37A0B" w:rsidRPr="00F37A0B" w:rsidRDefault="00F37A0B" w:rsidP="00F3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0F6AFA30" w14:textId="77777777" w:rsidR="00F37A0B" w:rsidRPr="00F37A0B" w:rsidRDefault="00F37A0B" w:rsidP="00F37A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60CB1BF" w14:textId="77777777" w:rsidR="00F37A0B" w:rsidRPr="00F37A0B" w:rsidRDefault="00F37A0B" w:rsidP="00F3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00BA99B" w14:textId="77777777" w:rsidR="00F37A0B" w:rsidRPr="00F37A0B" w:rsidRDefault="00F37A0B" w:rsidP="00F37A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A766225" w14:textId="77777777" w:rsidR="00F37A0B" w:rsidRPr="00F37A0B" w:rsidRDefault="00F37A0B" w:rsidP="00F3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AA0002F" w14:textId="77777777" w:rsidR="00F37A0B" w:rsidRPr="00F37A0B" w:rsidRDefault="00F37A0B" w:rsidP="00F3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3733CAEA" w14:textId="77777777" w:rsidR="00F37A0B" w:rsidRPr="00F37A0B" w:rsidRDefault="00F37A0B" w:rsidP="00F3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37A0B" w:rsidRPr="00F37A0B" w14:paraId="58254816" w14:textId="77777777" w:rsidTr="00F37A0B">
        <w:trPr>
          <w:gridAfter w:val="1"/>
          <w:wAfter w:w="13" w:type="dxa"/>
          <w:cantSplit/>
        </w:trPr>
        <w:tc>
          <w:tcPr>
            <w:tcW w:w="3774" w:type="dxa"/>
          </w:tcPr>
          <w:p w14:paraId="60B8828A" w14:textId="5D5E2ADC" w:rsidR="00F37A0B" w:rsidRPr="00F37A0B" w:rsidRDefault="00F37A0B" w:rsidP="00F3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74CDD0" w14:textId="2207618D" w:rsidR="00F37A0B" w:rsidRPr="00E6558F" w:rsidRDefault="00F37A0B" w:rsidP="00F3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9086AB3" w14:textId="77777777" w:rsidR="00F37A0B" w:rsidRPr="00F37A0B" w:rsidRDefault="00F37A0B" w:rsidP="00F37A0B">
            <w:pPr>
              <w:pStyle w:val="a1"/>
              <w:tabs>
                <w:tab w:val="decimal" w:pos="792"/>
              </w:tabs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F2091A" w14:textId="10361200" w:rsidR="00F37A0B" w:rsidRPr="00F37A0B" w:rsidRDefault="00F37A0B" w:rsidP="00F3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A540D80" w14:textId="77777777" w:rsidR="00F37A0B" w:rsidRPr="00F37A0B" w:rsidRDefault="00F37A0B" w:rsidP="00F37A0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96C670" w14:textId="36628F1A" w:rsidR="00F37A0B" w:rsidRPr="00F37A0B" w:rsidRDefault="00F37A0B" w:rsidP="00F3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284" w:type="dxa"/>
          </w:tcPr>
          <w:p w14:paraId="54476F7B" w14:textId="77777777" w:rsidR="00F37A0B" w:rsidRPr="00F37A0B" w:rsidRDefault="00F37A0B" w:rsidP="00F3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38CB5BF" w14:textId="680040FA" w:rsidR="00F37A0B" w:rsidRPr="00F37A0B" w:rsidRDefault="00F37A0B" w:rsidP="00F37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B2063A" w:rsidRPr="00F37A0B" w14:paraId="2F42AA9A" w14:textId="77777777" w:rsidTr="00F37A0B">
        <w:trPr>
          <w:gridAfter w:val="1"/>
          <w:wAfter w:w="13" w:type="dxa"/>
          <w:cantSplit/>
        </w:trPr>
        <w:tc>
          <w:tcPr>
            <w:tcW w:w="3774" w:type="dxa"/>
          </w:tcPr>
          <w:p w14:paraId="294B5CD2" w14:textId="009F1E7B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B349C2F" w14:textId="4A5B5E24" w:rsidR="00B2063A" w:rsidRPr="00E6558F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E6558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E6558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14:paraId="3C58A43F" w14:textId="77777777" w:rsidR="00B2063A" w:rsidRPr="00F37A0B" w:rsidRDefault="00B2063A" w:rsidP="00B2063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FA1D151" w14:textId="0FFB2450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84" w:type="dxa"/>
          </w:tcPr>
          <w:p w14:paraId="6DE7CE64" w14:textId="77777777" w:rsidR="00B2063A" w:rsidRPr="00F37A0B" w:rsidRDefault="00B2063A" w:rsidP="00B2063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0E5B47B" w14:textId="36E1ACA0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1,125</w:t>
            </w:r>
          </w:p>
        </w:tc>
        <w:tc>
          <w:tcPr>
            <w:tcW w:w="284" w:type="dxa"/>
          </w:tcPr>
          <w:p w14:paraId="3749D117" w14:textId="77777777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25E72351" w14:textId="71D11336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265994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320</w:t>
            </w:r>
          </w:p>
        </w:tc>
      </w:tr>
      <w:tr w:rsidR="00B2063A" w:rsidRPr="00F37A0B" w14:paraId="2FE9CAD4" w14:textId="77777777" w:rsidTr="00F37A0B">
        <w:trPr>
          <w:gridAfter w:val="1"/>
          <w:wAfter w:w="13" w:type="dxa"/>
          <w:cantSplit/>
        </w:trPr>
        <w:tc>
          <w:tcPr>
            <w:tcW w:w="3774" w:type="dxa"/>
          </w:tcPr>
          <w:p w14:paraId="2B97970F" w14:textId="77777777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18AEE5E" w14:textId="77777777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79E776C5" w14:textId="77777777" w:rsidR="00B2063A" w:rsidRPr="00F37A0B" w:rsidRDefault="00B2063A" w:rsidP="00B2063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FC44FB0" w14:textId="77777777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14:paraId="6931F0F8" w14:textId="77777777" w:rsidR="00B2063A" w:rsidRPr="00F37A0B" w:rsidRDefault="00B2063A" w:rsidP="00B2063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BF658B9" w14:textId="77777777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4B689FF" w14:textId="77777777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19D8DED8" w14:textId="77777777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B2063A" w:rsidRPr="00F37A0B" w14:paraId="15E1FA8F" w14:textId="77777777" w:rsidTr="00F37A0B">
        <w:trPr>
          <w:gridAfter w:val="1"/>
          <w:wAfter w:w="13" w:type="dxa"/>
          <w:cantSplit/>
        </w:trPr>
        <w:tc>
          <w:tcPr>
            <w:tcW w:w="3774" w:type="dxa"/>
          </w:tcPr>
          <w:p w14:paraId="67E7CB20" w14:textId="55F20669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426867FC" w14:textId="77777777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3A6A14D3" w14:textId="77777777" w:rsidR="00B2063A" w:rsidRPr="00F37A0B" w:rsidRDefault="00B2063A" w:rsidP="00B2063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2ADBA2C" w14:textId="77777777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DCBE375" w14:textId="77777777" w:rsidR="00B2063A" w:rsidRPr="00F37A0B" w:rsidRDefault="00B2063A" w:rsidP="00B2063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1E1BF32" w14:textId="77777777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C70A3C6" w14:textId="77777777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1847CF22" w14:textId="77777777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2063A" w:rsidRPr="00F37A0B" w14:paraId="302A4CC1" w14:textId="77777777" w:rsidTr="00F37A0B">
        <w:trPr>
          <w:gridAfter w:val="1"/>
          <w:wAfter w:w="13" w:type="dxa"/>
          <w:cantSplit/>
        </w:trPr>
        <w:tc>
          <w:tcPr>
            <w:tcW w:w="3774" w:type="dxa"/>
          </w:tcPr>
          <w:p w14:paraId="64B703C2" w14:textId="40ECDB23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C18038A" w14:textId="662A9F9B" w:rsidR="00B2063A" w:rsidRPr="00E6558F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04CABB6" w14:textId="77777777" w:rsidR="00B2063A" w:rsidRPr="00F37A0B" w:rsidRDefault="00B2063A" w:rsidP="00B2063A">
            <w:pPr>
              <w:pStyle w:val="a1"/>
              <w:tabs>
                <w:tab w:val="decimal" w:pos="792"/>
              </w:tabs>
              <w:spacing w:line="240" w:lineRule="atLeast"/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8643225" w14:textId="0C39F9D8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6E484CA" w14:textId="77777777" w:rsidR="00B2063A" w:rsidRPr="00F37A0B" w:rsidRDefault="00B2063A" w:rsidP="00B2063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7C720EF" w14:textId="5B87AE72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F37A0B">
              <w:rPr>
                <w:rFonts w:ascii="Angsana New" w:hAnsi="Angsana New"/>
                <w:bCs/>
                <w:sz w:val="30"/>
                <w:szCs w:val="30"/>
              </w:rPr>
              <w:t>37,738</w:t>
            </w:r>
          </w:p>
        </w:tc>
        <w:tc>
          <w:tcPr>
            <w:tcW w:w="284" w:type="dxa"/>
          </w:tcPr>
          <w:p w14:paraId="6D474BDC" w14:textId="77777777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63362B5C" w14:textId="69C3C258" w:rsidR="00B2063A" w:rsidRPr="00F37A0B" w:rsidRDefault="00B2063A" w:rsidP="00B2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A4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</w:tbl>
    <w:p w14:paraId="13F0D1D6" w14:textId="77777777" w:rsidR="0071746E" w:rsidRPr="00176EDF" w:rsidRDefault="0071746E">
      <w:pPr>
        <w:rPr>
          <w:rFonts w:asciiTheme="majorBidi" w:hAnsiTheme="majorBidi" w:cstheme="majorBidi"/>
          <w:sz w:val="30"/>
          <w:szCs w:val="30"/>
        </w:rPr>
      </w:pPr>
    </w:p>
    <w:p w14:paraId="18AEB165" w14:textId="77777777" w:rsidR="002A165C" w:rsidRPr="00176EDF" w:rsidRDefault="002A165C">
      <w:pPr>
        <w:rPr>
          <w:rFonts w:asciiTheme="majorBidi" w:hAnsiTheme="majorBidi" w:cstheme="majorBidi"/>
          <w:sz w:val="30"/>
          <w:szCs w:val="30"/>
        </w:rPr>
      </w:pPr>
    </w:p>
    <w:p w14:paraId="00D84171" w14:textId="1627AA63" w:rsidR="0043740A" w:rsidRDefault="0055231F" w:rsidP="0055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1B9C2993" w14:textId="77777777" w:rsidR="0055231F" w:rsidRPr="00176EDF" w:rsidRDefault="0055231F" w:rsidP="00552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353460D" w14:textId="77777777" w:rsidR="0043740A" w:rsidRPr="00176EDF" w:rsidRDefault="0043740A">
      <w:pPr>
        <w:rPr>
          <w:rFonts w:asciiTheme="majorBidi" w:hAnsiTheme="majorBidi" w:cstheme="majorBidi"/>
          <w:sz w:val="30"/>
          <w:szCs w:val="30"/>
        </w:rPr>
      </w:pPr>
    </w:p>
    <w:p w14:paraId="2CB30477" w14:textId="77777777" w:rsidR="0043740A" w:rsidRPr="00176EDF" w:rsidRDefault="0043740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1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4"/>
        <w:gridCol w:w="1276"/>
        <w:gridCol w:w="284"/>
        <w:gridCol w:w="1276"/>
        <w:gridCol w:w="284"/>
        <w:gridCol w:w="1276"/>
        <w:gridCol w:w="284"/>
        <w:gridCol w:w="1263"/>
      </w:tblGrid>
      <w:tr w:rsidR="0071746E" w:rsidRPr="00A16C43" w14:paraId="744A892B" w14:textId="77777777" w:rsidTr="0071746E">
        <w:trPr>
          <w:cantSplit/>
        </w:trPr>
        <w:tc>
          <w:tcPr>
            <w:tcW w:w="3774" w:type="dxa"/>
          </w:tcPr>
          <w:p w14:paraId="1CCA89EB" w14:textId="77777777"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3" w:type="dxa"/>
            <w:gridSpan w:val="7"/>
            <w:tcBorders>
              <w:bottom w:val="single" w:sz="4" w:space="0" w:color="auto"/>
            </w:tcBorders>
          </w:tcPr>
          <w:p w14:paraId="2119C295" w14:textId="77777777" w:rsidR="0071746E" w:rsidRPr="008F38E6" w:rsidRDefault="0071746E" w:rsidP="00C946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71746E" w:rsidRPr="00A16C43" w14:paraId="43827B41" w14:textId="77777777" w:rsidTr="0071746E">
        <w:trPr>
          <w:cantSplit/>
        </w:trPr>
        <w:tc>
          <w:tcPr>
            <w:tcW w:w="3774" w:type="dxa"/>
          </w:tcPr>
          <w:p w14:paraId="6A7D3BEB" w14:textId="77777777"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70859A" w14:textId="77777777" w:rsidR="0071746E" w:rsidRPr="008F38E6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4C25FFB" w14:textId="77777777" w:rsidR="0071746E" w:rsidRPr="008F38E6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E8DD67" w14:textId="77777777" w:rsidR="0071746E" w:rsidRPr="008F38E6" w:rsidRDefault="0071746E" w:rsidP="00C946D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71746E" w:rsidRPr="00A16C43" w14:paraId="3F32F35B" w14:textId="77777777" w:rsidTr="0071746E">
        <w:trPr>
          <w:cantSplit/>
        </w:trPr>
        <w:tc>
          <w:tcPr>
            <w:tcW w:w="3774" w:type="dxa"/>
          </w:tcPr>
          <w:p w14:paraId="7FBF4759" w14:textId="77777777" w:rsidR="0071746E" w:rsidRPr="00F51F88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212042" w14:textId="4E919929" w:rsidR="0071746E" w:rsidRPr="00A41C96" w:rsidRDefault="00DB12AA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9DF78CA" w14:textId="77777777" w:rsidR="0071746E" w:rsidRPr="008F38E6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29BE0A" w14:textId="3275B3A2" w:rsidR="0071746E" w:rsidRPr="008F38E6" w:rsidRDefault="00DB12AA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756C6B9B" w14:textId="77777777" w:rsidR="0071746E" w:rsidRPr="008F38E6" w:rsidRDefault="0071746E" w:rsidP="00C946D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6921C0" w14:textId="16E9F1E7" w:rsidR="0071746E" w:rsidRPr="00A41C96" w:rsidRDefault="00DB12AA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6B40BA1C" w14:textId="77777777" w:rsidR="0071746E" w:rsidRPr="008F38E6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D30AB93" w14:textId="0BC379AA" w:rsidR="0071746E" w:rsidRPr="008F38E6" w:rsidRDefault="00DB12AA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71746E" w:rsidRPr="00A16C43" w14:paraId="39A6E12E" w14:textId="77777777" w:rsidTr="0071746E">
        <w:trPr>
          <w:cantSplit/>
        </w:trPr>
        <w:tc>
          <w:tcPr>
            <w:tcW w:w="3774" w:type="dxa"/>
          </w:tcPr>
          <w:p w14:paraId="20AEB271" w14:textId="77777777" w:rsidR="0071746E" w:rsidRPr="005F0D81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F0D81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9005E5B" w14:textId="77777777"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4E30C9EF" w14:textId="77777777"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BFBFD9" w14:textId="77777777" w:rsidR="0071746E" w:rsidRPr="00C0031F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72FC280" w14:textId="77777777"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4553BC" w14:textId="77777777"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4AA25B7" w14:textId="77777777" w:rsidR="0071746E" w:rsidRPr="0076366C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E75D630" w14:textId="77777777" w:rsidR="0071746E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1746E" w:rsidRPr="00A16C43" w14:paraId="25FB5B99" w14:textId="77777777" w:rsidTr="0071746E">
        <w:trPr>
          <w:cantSplit/>
        </w:trPr>
        <w:tc>
          <w:tcPr>
            <w:tcW w:w="3774" w:type="dxa"/>
          </w:tcPr>
          <w:p w14:paraId="5219715C" w14:textId="77777777" w:rsidR="0071746E" w:rsidRPr="001308D4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</w:tcPr>
          <w:p w14:paraId="351EB37C" w14:textId="77777777" w:rsidR="0071746E" w:rsidRPr="00E6558F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75D86673" w14:textId="77777777"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9DF31C8" w14:textId="77777777" w:rsidR="0071746E" w:rsidRPr="00C0031F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2857DA0" w14:textId="77777777" w:rsidR="0071746E" w:rsidRPr="0076366C" w:rsidRDefault="0071746E" w:rsidP="00C946D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6315743" w14:textId="77777777" w:rsidR="0071746E" w:rsidRPr="005C4D19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DED9403" w14:textId="77777777" w:rsidR="0071746E" w:rsidRPr="0076366C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6E53F56D" w14:textId="77777777" w:rsidR="0071746E" w:rsidRDefault="0071746E" w:rsidP="00C94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248F" w:rsidRPr="00A16C43" w14:paraId="7E4072FF" w14:textId="77777777" w:rsidTr="0071746E">
        <w:trPr>
          <w:cantSplit/>
        </w:trPr>
        <w:tc>
          <w:tcPr>
            <w:tcW w:w="3774" w:type="dxa"/>
          </w:tcPr>
          <w:p w14:paraId="36F5BFF2" w14:textId="77777777" w:rsidR="00DD248F" w:rsidRPr="00802B2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0CD165B5" w14:textId="77777777" w:rsidR="00DD248F" w:rsidRPr="00E655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8378C78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614CEE1" w14:textId="13563EA6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031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7516E2C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9FC5F0F" w14:textId="69096186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FB522E" w:rsidRPr="00FB522E">
              <w:rPr>
                <w:rFonts w:ascii="Angsana New" w:hAnsi="Angsana New"/>
                <w:bCs/>
                <w:sz w:val="30"/>
                <w:szCs w:val="30"/>
              </w:rPr>
              <w:t>,681</w:t>
            </w:r>
          </w:p>
        </w:tc>
        <w:tc>
          <w:tcPr>
            <w:tcW w:w="284" w:type="dxa"/>
          </w:tcPr>
          <w:p w14:paraId="01D78A76" w14:textId="77777777" w:rsidR="00DD248F" w:rsidRPr="0076366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44E77356" w14:textId="08F449C0" w:rsidR="00DD248F" w:rsidRPr="00386FD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5994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555</w:t>
            </w:r>
          </w:p>
        </w:tc>
      </w:tr>
      <w:tr w:rsidR="00DD248F" w:rsidRPr="00A16C43" w14:paraId="1E677AE6" w14:textId="77777777" w:rsidTr="00A8137A">
        <w:trPr>
          <w:cantSplit/>
        </w:trPr>
        <w:tc>
          <w:tcPr>
            <w:tcW w:w="3774" w:type="dxa"/>
          </w:tcPr>
          <w:p w14:paraId="09889FCB" w14:textId="77777777" w:rsidR="00DD248F" w:rsidRPr="00802B2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66EBA9" w14:textId="3F4B1F68" w:rsidR="00DD248F" w:rsidRPr="00E655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1,4</w:t>
            </w:r>
            <w:r w:rsidR="00E6558F" w:rsidRPr="00E6558F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84" w:type="dxa"/>
          </w:tcPr>
          <w:p w14:paraId="5C6BA615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CF5EDA" w14:textId="29F46A40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284" w:type="dxa"/>
          </w:tcPr>
          <w:p w14:paraId="3676A843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21EEBB" w14:textId="406403E3" w:rsidR="00DD248F" w:rsidRPr="00FB522E" w:rsidRDefault="00FB522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1,473</w:t>
            </w:r>
          </w:p>
        </w:tc>
        <w:tc>
          <w:tcPr>
            <w:tcW w:w="284" w:type="dxa"/>
          </w:tcPr>
          <w:p w14:paraId="0DD02DFD" w14:textId="77777777" w:rsidR="00DD248F" w:rsidRPr="0076366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6810347" w14:textId="7AA65F0A" w:rsidR="00DD248F" w:rsidRPr="00386FD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1,408</w:t>
            </w:r>
          </w:p>
        </w:tc>
      </w:tr>
      <w:tr w:rsidR="00DD248F" w:rsidRPr="00A16C43" w14:paraId="466D352B" w14:textId="77777777" w:rsidTr="00A8137A">
        <w:trPr>
          <w:cantSplit/>
        </w:trPr>
        <w:tc>
          <w:tcPr>
            <w:tcW w:w="3774" w:type="dxa"/>
          </w:tcPr>
          <w:p w14:paraId="02E278F3" w14:textId="77777777" w:rsidR="00DD248F" w:rsidRPr="005F0D81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546C4A0" w14:textId="31BB56DD" w:rsidR="00DD248F" w:rsidRPr="00E655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</w:rPr>
              <w:t>1,4</w:t>
            </w:r>
            <w:r w:rsidR="00E6558F" w:rsidRPr="00E6558F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84" w:type="dxa"/>
          </w:tcPr>
          <w:p w14:paraId="46F2151E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020F0AC" w14:textId="3D29ED6E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1,408</w:t>
            </w:r>
          </w:p>
        </w:tc>
        <w:tc>
          <w:tcPr>
            <w:tcW w:w="284" w:type="dxa"/>
          </w:tcPr>
          <w:p w14:paraId="1ABDC8FC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DD41E7F" w14:textId="352DDA5A" w:rsidR="00DD248F" w:rsidRPr="00FB522E" w:rsidRDefault="00FB522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4,154</w:t>
            </w:r>
          </w:p>
        </w:tc>
        <w:tc>
          <w:tcPr>
            <w:tcW w:w="284" w:type="dxa"/>
          </w:tcPr>
          <w:p w14:paraId="4DA2DBC2" w14:textId="77777777" w:rsidR="00DD248F" w:rsidRPr="0076366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7BD5716C" w14:textId="17AA01F1" w:rsidR="00DD248F" w:rsidRPr="00386FD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65994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963</w:t>
            </w:r>
          </w:p>
        </w:tc>
      </w:tr>
      <w:tr w:rsidR="00DD248F" w:rsidRPr="00A16C43" w14:paraId="41257CA0" w14:textId="77777777" w:rsidTr="00A8137A">
        <w:trPr>
          <w:cantSplit/>
        </w:trPr>
        <w:tc>
          <w:tcPr>
            <w:tcW w:w="3774" w:type="dxa"/>
          </w:tcPr>
          <w:p w14:paraId="669D930D" w14:textId="77777777" w:rsidR="00DD248F" w:rsidRPr="001308D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ส่วนที่ถึงกำหนดชำระหลังจาก</w:t>
            </w:r>
            <w:r w:rsidRPr="001308D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61F5129" w14:textId="77777777" w:rsidR="00DD248F" w:rsidRPr="00E655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A7959E7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C7ABBBF" w14:textId="77777777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B817D81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1B8A603" w14:textId="77777777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3C5AD84" w14:textId="77777777" w:rsidR="00DD248F" w:rsidRPr="0076366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</w:tcPr>
          <w:p w14:paraId="519E4E0F" w14:textId="77777777" w:rsidR="00DD248F" w:rsidRPr="00386FD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DD248F" w:rsidRPr="00A16C43" w14:paraId="4E423279" w14:textId="77777777" w:rsidTr="0071746E">
        <w:trPr>
          <w:cantSplit/>
        </w:trPr>
        <w:tc>
          <w:tcPr>
            <w:tcW w:w="3774" w:type="dxa"/>
          </w:tcPr>
          <w:p w14:paraId="562AE489" w14:textId="77777777" w:rsidR="00DD248F" w:rsidRPr="00802B2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468E3083" w14:textId="77777777" w:rsidR="00DD248F" w:rsidRPr="00E655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5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7E7FC23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9C0AFCA" w14:textId="19D19D1E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031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024D9DB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0C6A1F7" w14:textId="4F8BC147" w:rsidR="00DD248F" w:rsidRPr="00FB522E" w:rsidRDefault="00FB522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44,651</w:t>
            </w:r>
          </w:p>
        </w:tc>
        <w:tc>
          <w:tcPr>
            <w:tcW w:w="284" w:type="dxa"/>
          </w:tcPr>
          <w:p w14:paraId="6F4060DC" w14:textId="77777777" w:rsidR="00DD248F" w:rsidRPr="0076366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13D0D9DA" w14:textId="155482B0" w:rsidR="00DD248F" w:rsidRPr="00386FD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47,332</w:t>
            </w:r>
          </w:p>
        </w:tc>
      </w:tr>
      <w:tr w:rsidR="00DD248F" w:rsidRPr="00A16C43" w14:paraId="3AC6E80E" w14:textId="77777777" w:rsidTr="0071746E">
        <w:trPr>
          <w:cantSplit/>
        </w:trPr>
        <w:tc>
          <w:tcPr>
            <w:tcW w:w="3774" w:type="dxa"/>
          </w:tcPr>
          <w:p w14:paraId="5C972139" w14:textId="77777777" w:rsidR="00DD248F" w:rsidRPr="00802B2B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</w:t>
            </w:r>
            <w:r w:rsidRPr="00802B2B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E27CAC" w14:textId="0C156B4A" w:rsidR="00DD248F" w:rsidRPr="00E655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E6558F" w:rsidRPr="00E6558F">
              <w:rPr>
                <w:rFonts w:ascii="Angsana New" w:hAnsi="Angsana New"/>
                <w:bCs/>
                <w:sz w:val="30"/>
                <w:szCs w:val="30"/>
              </w:rPr>
              <w:t>1,906</w:t>
            </w:r>
          </w:p>
        </w:tc>
        <w:tc>
          <w:tcPr>
            <w:tcW w:w="284" w:type="dxa"/>
          </w:tcPr>
          <w:p w14:paraId="07D59AB8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9D3C38" w14:textId="278E6030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  <w:tc>
          <w:tcPr>
            <w:tcW w:w="284" w:type="dxa"/>
          </w:tcPr>
          <w:p w14:paraId="331BECBD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55D192" w14:textId="04156486" w:rsidR="00DD248F" w:rsidRPr="00FB522E" w:rsidRDefault="00FB522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11,906</w:t>
            </w:r>
          </w:p>
        </w:tc>
        <w:tc>
          <w:tcPr>
            <w:tcW w:w="284" w:type="dxa"/>
          </w:tcPr>
          <w:p w14:paraId="6455AFBE" w14:textId="77777777" w:rsidR="00DD248F" w:rsidRPr="0076366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64406D5" w14:textId="65947744" w:rsidR="00DD248F" w:rsidRPr="00386FD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</w:tr>
      <w:tr w:rsidR="00DD248F" w:rsidRPr="00A16C43" w14:paraId="78265455" w14:textId="77777777" w:rsidTr="0071746E">
        <w:trPr>
          <w:cantSplit/>
        </w:trPr>
        <w:tc>
          <w:tcPr>
            <w:tcW w:w="3774" w:type="dxa"/>
          </w:tcPr>
          <w:p w14:paraId="7BC13048" w14:textId="77777777" w:rsid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D663A22" w14:textId="245D79AE" w:rsidR="00DD248F" w:rsidRPr="00E6558F" w:rsidRDefault="00E655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11,906</w:t>
            </w:r>
          </w:p>
        </w:tc>
        <w:tc>
          <w:tcPr>
            <w:tcW w:w="284" w:type="dxa"/>
          </w:tcPr>
          <w:p w14:paraId="15D10D7C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FF0D71" w14:textId="320A89C0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13,380</w:t>
            </w:r>
          </w:p>
        </w:tc>
        <w:tc>
          <w:tcPr>
            <w:tcW w:w="284" w:type="dxa"/>
          </w:tcPr>
          <w:p w14:paraId="46B34ECA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E271B3" w14:textId="48FCDDEF" w:rsidR="00DD248F" w:rsidRPr="00FB522E" w:rsidRDefault="00FB522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56,557</w:t>
            </w:r>
          </w:p>
        </w:tc>
        <w:tc>
          <w:tcPr>
            <w:tcW w:w="284" w:type="dxa"/>
          </w:tcPr>
          <w:p w14:paraId="7530C374" w14:textId="77777777" w:rsidR="00DD248F" w:rsidRPr="0076366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6AC73AC4" w14:textId="06851EDC" w:rsidR="00DD248F" w:rsidRPr="00386FD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60,712</w:t>
            </w:r>
          </w:p>
        </w:tc>
      </w:tr>
      <w:tr w:rsidR="00DD248F" w:rsidRPr="00A16C43" w14:paraId="54528D9C" w14:textId="77777777" w:rsidTr="0071746E">
        <w:trPr>
          <w:cantSplit/>
        </w:trPr>
        <w:tc>
          <w:tcPr>
            <w:tcW w:w="3774" w:type="dxa"/>
          </w:tcPr>
          <w:p w14:paraId="717E26B4" w14:textId="77777777" w:rsidR="00DD248F" w:rsidRPr="005F0D81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F9FC1E7" w14:textId="3390CCFD" w:rsidR="00DD248F" w:rsidRPr="00E655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6558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E6558F" w:rsidRPr="00E6558F">
              <w:rPr>
                <w:rFonts w:ascii="Angsana New" w:hAnsi="Angsana New"/>
                <w:bCs/>
                <w:sz w:val="30"/>
                <w:szCs w:val="30"/>
              </w:rPr>
              <w:t>3,379</w:t>
            </w:r>
          </w:p>
        </w:tc>
        <w:tc>
          <w:tcPr>
            <w:tcW w:w="284" w:type="dxa"/>
          </w:tcPr>
          <w:p w14:paraId="7EDE6DCA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26EB66" w14:textId="6AF13872" w:rsidR="00DD248F" w:rsidRPr="00B30A4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14,788</w:t>
            </w:r>
          </w:p>
        </w:tc>
        <w:tc>
          <w:tcPr>
            <w:tcW w:w="284" w:type="dxa"/>
          </w:tcPr>
          <w:p w14:paraId="0E217C34" w14:textId="77777777" w:rsidR="00DD248F" w:rsidRPr="0076366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5A689B1" w14:textId="08B0AB83" w:rsidR="00DD248F" w:rsidRPr="00FB522E" w:rsidRDefault="00FB522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60,711</w:t>
            </w:r>
          </w:p>
        </w:tc>
        <w:tc>
          <w:tcPr>
            <w:tcW w:w="284" w:type="dxa"/>
          </w:tcPr>
          <w:p w14:paraId="50FD2AFC" w14:textId="77777777" w:rsidR="00DD248F" w:rsidRPr="0076366C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1B66DDAA" w14:textId="088F1570" w:rsidR="00DD248F" w:rsidRPr="00386FDD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</w:t>
            </w:r>
            <w:r w:rsidRPr="007F40A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675</w:t>
            </w:r>
          </w:p>
        </w:tc>
      </w:tr>
    </w:tbl>
    <w:p w14:paraId="7E0F851E" w14:textId="77777777" w:rsidR="00D042CE" w:rsidRDefault="00D042C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sz w:val="30"/>
          <w:szCs w:val="30"/>
        </w:rPr>
      </w:pPr>
    </w:p>
    <w:p w14:paraId="3A5F2D70" w14:textId="77777777" w:rsidR="00C377F5" w:rsidRDefault="00D12E93" w:rsidP="00C37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Pr="00E47182">
        <w:rPr>
          <w:rFonts w:ascii="Angsana New" w:hAnsi="Angsana New" w:hint="cs"/>
          <w:sz w:val="30"/>
          <w:szCs w:val="30"/>
          <w:cs/>
        </w:rPr>
        <w:t>ปี</w:t>
      </w:r>
      <w:r w:rsidRPr="00E4718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47182">
        <w:rPr>
          <w:rFonts w:ascii="Angsana New" w:hAnsi="Angsana New"/>
          <w:sz w:val="30"/>
          <w:szCs w:val="30"/>
        </w:rPr>
        <w:t xml:space="preserve">31 </w:t>
      </w:r>
      <w:r w:rsidRPr="00E47182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="0071746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2AA" w:rsidRPr="00DB12AA">
        <w:rPr>
          <w:rFonts w:ascii="Angsana New" w:hAnsi="Angsana New"/>
          <w:sz w:val="30"/>
          <w:szCs w:val="30"/>
        </w:rPr>
        <w:t>2565</w:t>
      </w:r>
      <w:r w:rsidR="0071746E">
        <w:rPr>
          <w:rFonts w:ascii="Angsana New" w:hAnsi="Angsana New"/>
          <w:sz w:val="30"/>
          <w:szCs w:val="30"/>
        </w:rPr>
        <w:t xml:space="preserve"> </w:t>
      </w:r>
      <w:r w:rsidR="00C377F5">
        <w:rPr>
          <w:rFonts w:ascii="Angsana New" w:hAnsi="Angsana New" w:hint="cs"/>
          <w:sz w:val="30"/>
          <w:szCs w:val="30"/>
          <w:cs/>
        </w:rPr>
        <w:t>สำหรับเงินให้กู้ยืมระยะสั้นแก่และเงินกู้ยืมระยะสั้นจากกิจการที่เกี่ยวข้องกันมีดังนี้</w:t>
      </w:r>
    </w:p>
    <w:p w14:paraId="309E2A1D" w14:textId="705EFC0C" w:rsidR="00D12E93" w:rsidRPr="009D3502" w:rsidRDefault="00D12E93" w:rsidP="00C37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7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76"/>
        <w:gridCol w:w="1276"/>
        <w:gridCol w:w="236"/>
        <w:gridCol w:w="1323"/>
        <w:gridCol w:w="283"/>
        <w:gridCol w:w="1276"/>
        <w:gridCol w:w="284"/>
        <w:gridCol w:w="1246"/>
      </w:tblGrid>
      <w:tr w:rsidR="006102F4" w:rsidRPr="00F51F88" w14:paraId="29B3D480" w14:textId="77777777" w:rsidTr="00987DC1">
        <w:trPr>
          <w:cantSplit/>
        </w:trPr>
        <w:tc>
          <w:tcPr>
            <w:tcW w:w="3776" w:type="dxa"/>
          </w:tcPr>
          <w:p w14:paraId="3EC254AE" w14:textId="77777777" w:rsidR="006102F4" w:rsidRPr="00D413D6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24" w:type="dxa"/>
            <w:gridSpan w:val="7"/>
            <w:tcBorders>
              <w:bottom w:val="single" w:sz="4" w:space="0" w:color="auto"/>
            </w:tcBorders>
          </w:tcPr>
          <w:p w14:paraId="40376F41" w14:textId="77777777" w:rsidR="006102F4" w:rsidRPr="008F38E6" w:rsidRDefault="006102F4" w:rsidP="001019B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102F4" w:rsidRPr="00F51F88" w14:paraId="0AE69ED0" w14:textId="77777777" w:rsidTr="00987DC1">
        <w:trPr>
          <w:cantSplit/>
        </w:trPr>
        <w:tc>
          <w:tcPr>
            <w:tcW w:w="3776" w:type="dxa"/>
          </w:tcPr>
          <w:p w14:paraId="72EBFBB4" w14:textId="77777777" w:rsidR="006102F4" w:rsidRPr="00D413D6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22413FC" w14:textId="77777777" w:rsidR="006102F4" w:rsidRPr="008F38E6" w:rsidRDefault="006102F4" w:rsidP="001019B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D1FA475" w14:textId="77777777" w:rsidR="006102F4" w:rsidRPr="00D413D6" w:rsidRDefault="006102F4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6" w:type="dxa"/>
            <w:gridSpan w:val="3"/>
            <w:tcBorders>
              <w:bottom w:val="single" w:sz="4" w:space="0" w:color="auto"/>
            </w:tcBorders>
          </w:tcPr>
          <w:p w14:paraId="61F4E449" w14:textId="77777777" w:rsidR="006102F4" w:rsidRPr="008F38E6" w:rsidRDefault="006102F4" w:rsidP="001019B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F44271" w:rsidRPr="00F51F88" w14:paraId="584D8ABF" w14:textId="77777777" w:rsidTr="00987DC1">
        <w:trPr>
          <w:cantSplit/>
        </w:trPr>
        <w:tc>
          <w:tcPr>
            <w:tcW w:w="3776" w:type="dxa"/>
          </w:tcPr>
          <w:p w14:paraId="4C674051" w14:textId="77777777" w:rsidR="00F44271" w:rsidRPr="00D413D6" w:rsidRDefault="00F44271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1B4A74" w14:textId="6E61A768" w:rsidR="00F44271" w:rsidRPr="00995DCA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204149E" w14:textId="77777777" w:rsidR="00F44271" w:rsidRPr="00D413D6" w:rsidRDefault="00F44271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197A806" w14:textId="56BC8135" w:rsidR="00F44271" w:rsidRPr="00D413D6" w:rsidRDefault="00DB12AA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0215B19F" w14:textId="77777777" w:rsidR="00F44271" w:rsidRPr="00D413D6" w:rsidRDefault="00F44271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4BC029" w14:textId="0AA4C399" w:rsidR="00F44271" w:rsidRPr="00995DCA" w:rsidRDefault="00DB12AA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6179C7F" w14:textId="77777777" w:rsidR="00F44271" w:rsidRPr="00D413D6" w:rsidRDefault="00F44271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2DB7613" w14:textId="0B51FA27" w:rsidR="00F44271" w:rsidRPr="00D413D6" w:rsidRDefault="00DB12AA" w:rsidP="00467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283C9E" w:rsidRPr="00E24209" w14:paraId="39E8EB6B" w14:textId="77777777" w:rsidTr="00987DC1">
        <w:trPr>
          <w:cantSplit/>
        </w:trPr>
        <w:tc>
          <w:tcPr>
            <w:tcW w:w="3776" w:type="dxa"/>
          </w:tcPr>
          <w:p w14:paraId="31D0A50B" w14:textId="77777777" w:rsidR="00283C9E" w:rsidRPr="00DD248F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D248F"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C5860CD" w14:textId="77777777" w:rsidR="00283C9E" w:rsidRPr="00DD248F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5866F17" w14:textId="77777777" w:rsidR="00283C9E" w:rsidRPr="00DD248F" w:rsidRDefault="00283C9E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21609E4C" w14:textId="77777777" w:rsidR="00283C9E" w:rsidRPr="00DD248F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3" w:type="dxa"/>
          </w:tcPr>
          <w:p w14:paraId="12A59464" w14:textId="77777777" w:rsidR="00283C9E" w:rsidRPr="00DD248F" w:rsidRDefault="00283C9E" w:rsidP="005D0B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3A7E71" w14:textId="77777777" w:rsidR="00283C9E" w:rsidRPr="00DD248F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011A524" w14:textId="77777777" w:rsidR="00283C9E" w:rsidRPr="00DD248F" w:rsidRDefault="00283C9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1FF94C18" w14:textId="77777777" w:rsidR="00283C9E" w:rsidRPr="00DD248F" w:rsidRDefault="00283C9E" w:rsidP="00283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DD248F" w:rsidRPr="00E24209" w14:paraId="4EAD0070" w14:textId="77777777" w:rsidTr="00987DC1">
        <w:trPr>
          <w:cantSplit/>
        </w:trPr>
        <w:tc>
          <w:tcPr>
            <w:tcW w:w="3776" w:type="dxa"/>
          </w:tcPr>
          <w:p w14:paraId="379C3247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D248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DD248F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DD248F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7E418F6D" w14:textId="77777777" w:rsidR="00DD248F" w:rsidRPr="00FD0FD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0FD5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36" w:type="dxa"/>
          </w:tcPr>
          <w:p w14:paraId="34284D4C" w14:textId="77777777" w:rsidR="00DD248F" w:rsidRPr="00DD24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092A2A77" w14:textId="6D41B820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248F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3" w:type="dxa"/>
          </w:tcPr>
          <w:p w14:paraId="31ABC024" w14:textId="77777777" w:rsidR="00DD248F" w:rsidRPr="00DD24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4F705AA" w14:textId="0A07899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4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3A10368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430C6C8C" w14:textId="2D1CB660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248F">
              <w:rPr>
                <w:rFonts w:ascii="Angsana New" w:hAnsi="Angsana New"/>
                <w:bCs/>
                <w:sz w:val="30"/>
                <w:szCs w:val="30"/>
              </w:rPr>
              <w:t>27,300</w:t>
            </w:r>
          </w:p>
        </w:tc>
      </w:tr>
      <w:tr w:rsidR="00FB522E" w:rsidRPr="00E24209" w14:paraId="1B6EFF9A" w14:textId="77777777" w:rsidTr="00987DC1">
        <w:trPr>
          <w:cantSplit/>
        </w:trPr>
        <w:tc>
          <w:tcPr>
            <w:tcW w:w="3776" w:type="dxa"/>
          </w:tcPr>
          <w:p w14:paraId="5DF6B0C3" w14:textId="77777777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D248F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5BE80E24" w14:textId="77777777" w:rsidR="00FB522E" w:rsidRPr="00FD0FD5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14:paraId="70736B18" w14:textId="77777777" w:rsidR="00FB522E" w:rsidRPr="00DD248F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16E066C4" w14:textId="296AB6DF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4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9D3282C" w14:textId="77777777" w:rsidR="00FB522E" w:rsidRPr="00DD248F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4B8F7F3" w14:textId="1D112F7B" w:rsidR="00FB522E" w:rsidRPr="00FB522E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4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70D088E" w14:textId="77777777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4A0E235A" w14:textId="62EFDD6A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248F">
              <w:rPr>
                <w:rFonts w:ascii="Angsana New" w:hAnsi="Angsana New"/>
                <w:bCs/>
                <w:sz w:val="30"/>
                <w:szCs w:val="30"/>
              </w:rPr>
              <w:t>13,000</w:t>
            </w:r>
          </w:p>
        </w:tc>
      </w:tr>
      <w:tr w:rsidR="00FB522E" w:rsidRPr="00E24209" w14:paraId="3251B825" w14:textId="77777777" w:rsidTr="00987DC1">
        <w:trPr>
          <w:cantSplit/>
        </w:trPr>
        <w:tc>
          <w:tcPr>
            <w:tcW w:w="3776" w:type="dxa"/>
          </w:tcPr>
          <w:p w14:paraId="0C506A80" w14:textId="77777777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D248F"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1262C8" w14:textId="77777777" w:rsidR="00FB522E" w:rsidRPr="00FD0FD5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0FD5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14:paraId="50644190" w14:textId="77777777" w:rsidR="00FB522E" w:rsidRPr="00DD248F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133FFEA" w14:textId="6E04D058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4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2ED7C3D" w14:textId="77777777" w:rsidR="00FB522E" w:rsidRPr="00DD248F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C40DE5" w14:textId="2A68177F" w:rsidR="00FB522E" w:rsidRPr="00FB522E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4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B55ECF3" w14:textId="77777777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A6FE92F" w14:textId="634E5234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248F">
              <w:rPr>
                <w:rFonts w:ascii="Angsana New" w:hAnsi="Angsana New"/>
                <w:bCs/>
                <w:sz w:val="30"/>
                <w:szCs w:val="30"/>
              </w:rPr>
              <w:t>(40,300)</w:t>
            </w:r>
          </w:p>
        </w:tc>
      </w:tr>
      <w:tr w:rsidR="00DD248F" w:rsidRPr="00E24209" w14:paraId="69AC4131" w14:textId="77777777" w:rsidTr="00987DC1">
        <w:trPr>
          <w:cantSplit/>
        </w:trPr>
        <w:tc>
          <w:tcPr>
            <w:tcW w:w="3776" w:type="dxa"/>
          </w:tcPr>
          <w:p w14:paraId="041237E4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D248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DD24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D248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6CE24" w14:textId="77777777" w:rsidR="00DD248F" w:rsidRPr="00FD0FD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D0FD5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36" w:type="dxa"/>
          </w:tcPr>
          <w:p w14:paraId="1C4F0A48" w14:textId="77777777" w:rsidR="00DD248F" w:rsidRPr="00DD24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F4A1F69" w14:textId="712EA1DB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D248F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83" w:type="dxa"/>
          </w:tcPr>
          <w:p w14:paraId="79A3BBE8" w14:textId="77777777" w:rsidR="00DD248F" w:rsidRPr="00DD24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96CBF66" w14:textId="77777777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522E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BF7794D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5FF58997" w14:textId="7F69DB2A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48F">
              <w:rPr>
                <w:rFonts w:ascii="Angsana New" w:hAnsi="Angsana New"/>
                <w:sz w:val="30"/>
                <w:szCs w:val="30"/>
                <w:cs/>
              </w:rPr>
              <w:t xml:space="preserve">        -</w:t>
            </w:r>
          </w:p>
        </w:tc>
      </w:tr>
      <w:tr w:rsidR="00DD248F" w:rsidRPr="00076190" w14:paraId="7E5D1818" w14:textId="77777777" w:rsidTr="00DD248F">
        <w:trPr>
          <w:cantSplit/>
        </w:trPr>
        <w:tc>
          <w:tcPr>
            <w:tcW w:w="3776" w:type="dxa"/>
          </w:tcPr>
          <w:p w14:paraId="104DDEC1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6673F73" w14:textId="77777777" w:rsidR="00DD248F" w:rsidRPr="00FD0FD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1F9CE23" w14:textId="77777777" w:rsidR="00DD248F" w:rsidRPr="00DD24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3765C066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3" w:type="dxa"/>
          </w:tcPr>
          <w:p w14:paraId="5592DEEC" w14:textId="77777777" w:rsidR="00DD248F" w:rsidRPr="00DD24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7EE3B7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64F2D778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340F753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16"/>
                <w:szCs w:val="16"/>
                <w:highlight w:val="yellow"/>
                <w:cs/>
              </w:rPr>
            </w:pPr>
          </w:p>
        </w:tc>
      </w:tr>
      <w:tr w:rsidR="00DD248F" w:rsidRPr="00076190" w14:paraId="221928AE" w14:textId="77777777" w:rsidTr="00DD248F">
        <w:trPr>
          <w:cantSplit/>
        </w:trPr>
        <w:tc>
          <w:tcPr>
            <w:tcW w:w="3776" w:type="dxa"/>
          </w:tcPr>
          <w:p w14:paraId="0108D4AE" w14:textId="19108E53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4AD3BFD2" w14:textId="77777777" w:rsidR="00DD248F" w:rsidRPr="00FD0FD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72C65D" w14:textId="77777777" w:rsidR="00DD248F" w:rsidRPr="00DD24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2630B262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3" w:type="dxa"/>
          </w:tcPr>
          <w:p w14:paraId="35380FDA" w14:textId="77777777" w:rsidR="00DD248F" w:rsidRPr="00DD24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2C4E527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84" w:type="dxa"/>
          </w:tcPr>
          <w:p w14:paraId="1697E389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5C00B47E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</w:tr>
      <w:tr w:rsidR="00DD248F" w:rsidRPr="00076190" w14:paraId="6F374EA8" w14:textId="77777777" w:rsidTr="00DD248F">
        <w:trPr>
          <w:cantSplit/>
        </w:trPr>
        <w:tc>
          <w:tcPr>
            <w:tcW w:w="3776" w:type="dxa"/>
          </w:tcPr>
          <w:p w14:paraId="3A3A6C0F" w14:textId="2B30BA74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840E3A"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840E3A">
              <w:rPr>
                <w:rFonts w:ascii="Angsana New" w:hAnsi="Angsana New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</w:tcPr>
          <w:p w14:paraId="6E5054E9" w14:textId="076DC5BE" w:rsidR="00DD248F" w:rsidRPr="00FD0FD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0FD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14:paraId="1AD66A34" w14:textId="77777777" w:rsidR="00DD248F" w:rsidRPr="00DD24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2EB51499" w14:textId="1947B615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3E404E6" w14:textId="77777777" w:rsidR="00DD248F" w:rsidRPr="00DD24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D9CEB29" w14:textId="6F2115F9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B522E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7F64442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1DA572F1" w14:textId="6354E332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DD248F" w:rsidRPr="00076190" w14:paraId="603F97EB" w14:textId="77777777" w:rsidTr="00DD248F">
        <w:trPr>
          <w:cantSplit/>
        </w:trPr>
        <w:tc>
          <w:tcPr>
            <w:tcW w:w="3776" w:type="dxa"/>
          </w:tcPr>
          <w:p w14:paraId="37D16B55" w14:textId="4A9CEB2D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780F6FB8" w14:textId="00F6FA6A" w:rsidR="00DD248F" w:rsidRPr="00FD0FD5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0FD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14:paraId="033DEFDE" w14:textId="77777777" w:rsidR="00DD248F" w:rsidRPr="00DD24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</w:tcPr>
          <w:p w14:paraId="7A27BB3C" w14:textId="1DF1588D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146F7B7" w14:textId="77777777" w:rsidR="00DD248F" w:rsidRPr="00DD248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A9A0F41" w14:textId="016D8D9C" w:rsidR="00DD248F" w:rsidRPr="00FB522E" w:rsidRDefault="00FB522E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AB12A0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FB522E">
              <w:rPr>
                <w:rFonts w:ascii="Angsana New" w:hAnsi="Angsana New"/>
                <w:bCs/>
                <w:sz w:val="30"/>
                <w:szCs w:val="30"/>
              </w:rPr>
              <w:t>,738</w:t>
            </w:r>
          </w:p>
        </w:tc>
        <w:tc>
          <w:tcPr>
            <w:tcW w:w="284" w:type="dxa"/>
          </w:tcPr>
          <w:p w14:paraId="03482069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</w:tcPr>
          <w:p w14:paraId="01100FED" w14:textId="567F13C2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B522E" w:rsidRPr="00076190" w14:paraId="43F693A3" w14:textId="77777777" w:rsidTr="00DD248F">
        <w:trPr>
          <w:cantSplit/>
        </w:trPr>
        <w:tc>
          <w:tcPr>
            <w:tcW w:w="3776" w:type="dxa"/>
          </w:tcPr>
          <w:p w14:paraId="02B3F247" w14:textId="6425D5F0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ลดลง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624158" w14:textId="1A8D3793" w:rsidR="00FB522E" w:rsidRPr="00FD0FD5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0FD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14:paraId="7071A59C" w14:textId="77777777" w:rsidR="00FB522E" w:rsidRPr="00DD248F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2EB3DF1" w14:textId="3699BEA5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5B43286" w14:textId="77777777" w:rsidR="00FB522E" w:rsidRPr="00DD248F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030EB5" w14:textId="41B3CC2D" w:rsidR="00FB522E" w:rsidRPr="00FB522E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978"/>
              </w:tabs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(8,000)</w:t>
            </w:r>
          </w:p>
        </w:tc>
        <w:tc>
          <w:tcPr>
            <w:tcW w:w="284" w:type="dxa"/>
          </w:tcPr>
          <w:p w14:paraId="4957E8EE" w14:textId="77777777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4C8FCE9F" w14:textId="2DD8DCBE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FB522E" w:rsidRPr="00076190" w14:paraId="07E1EB34" w14:textId="77777777" w:rsidTr="00DD248F">
        <w:trPr>
          <w:cantSplit/>
        </w:trPr>
        <w:tc>
          <w:tcPr>
            <w:tcW w:w="3776" w:type="dxa"/>
          </w:tcPr>
          <w:p w14:paraId="05B9162B" w14:textId="015A9C57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D248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ยอดคงเหลือ ณ วันที่ </w:t>
            </w:r>
            <w:r w:rsidRPr="00DD24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D248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42486" w14:textId="5821C090" w:rsidR="00FB522E" w:rsidRPr="00FD0FD5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0FD5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36" w:type="dxa"/>
          </w:tcPr>
          <w:p w14:paraId="5649E54C" w14:textId="77777777" w:rsidR="00FB522E" w:rsidRPr="00DD248F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6BEE6C6C" w14:textId="21E5265C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34C266F1" w14:textId="77777777" w:rsidR="00FB522E" w:rsidRPr="00DD248F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0F40132" w14:textId="24E17E11" w:rsidR="00FB522E" w:rsidRPr="00FB522E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37,738</w:t>
            </w:r>
          </w:p>
        </w:tc>
        <w:tc>
          <w:tcPr>
            <w:tcW w:w="284" w:type="dxa"/>
          </w:tcPr>
          <w:p w14:paraId="4BDEA63E" w14:textId="77777777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379C7283" w14:textId="0B568FDF" w:rsidR="00FB522E" w:rsidRPr="00DD248F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74AA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</w:tbl>
    <w:p w14:paraId="373923CF" w14:textId="77777777" w:rsidR="00D12E93" w:rsidRPr="00161CAE" w:rsidRDefault="00EA7793" w:rsidP="00FA1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469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90C2E">
        <w:rPr>
          <w:rFonts w:ascii="Angsana New" w:hAnsi="Angsana New"/>
          <w:b/>
          <w:bCs/>
          <w:sz w:val="30"/>
          <w:szCs w:val="30"/>
        </w:rPr>
        <w:t>.</w:t>
      </w:r>
      <w:r w:rsidR="00D12E93" w:rsidRPr="00161CAE">
        <w:rPr>
          <w:rFonts w:ascii="Angsana New" w:hAnsi="Angsana New"/>
          <w:b/>
          <w:bCs/>
          <w:sz w:val="30"/>
          <w:szCs w:val="30"/>
        </w:rPr>
        <w:tab/>
      </w:r>
      <w:r w:rsidR="00D12E93" w:rsidRPr="00161CA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A81807">
        <w:rPr>
          <w:rFonts w:ascii="Angsana New" w:hAnsi="Angsana New" w:hint="cs"/>
          <w:b/>
          <w:bCs/>
          <w:sz w:val="30"/>
          <w:szCs w:val="30"/>
          <w:cs/>
        </w:rPr>
        <w:t xml:space="preserve">และลูกหนี้หมุนเวียนอื่น </w:t>
      </w:r>
      <w:r w:rsidR="00D12E93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261F7A8B" w14:textId="77777777" w:rsidR="00D12E93" w:rsidRPr="00D05C64" w:rsidRDefault="00D12E93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81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1276"/>
        <w:gridCol w:w="270"/>
        <w:gridCol w:w="1289"/>
        <w:gridCol w:w="288"/>
        <w:gridCol w:w="1271"/>
        <w:gridCol w:w="284"/>
        <w:gridCol w:w="1275"/>
      </w:tblGrid>
      <w:tr w:rsidR="00A81807" w:rsidRPr="004F07C8" w14:paraId="29D9FF62" w14:textId="77777777" w:rsidTr="00B63C99">
        <w:trPr>
          <w:cantSplit/>
        </w:trPr>
        <w:tc>
          <w:tcPr>
            <w:tcW w:w="3866" w:type="dxa"/>
          </w:tcPr>
          <w:p w14:paraId="20ACDEC5" w14:textId="77777777"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22EAEEDB" w14:textId="77777777" w:rsidR="00A81807" w:rsidRPr="004F07C8" w:rsidRDefault="00A81807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81807" w:rsidRPr="004F07C8" w14:paraId="00CD20EA" w14:textId="77777777" w:rsidTr="00B63C99">
        <w:trPr>
          <w:cantSplit/>
        </w:trPr>
        <w:tc>
          <w:tcPr>
            <w:tcW w:w="3866" w:type="dxa"/>
          </w:tcPr>
          <w:p w14:paraId="2B271271" w14:textId="77777777"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FB499A" w14:textId="77777777"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0743568A" w14:textId="77777777" w:rsidR="00A81807" w:rsidRPr="004F07C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5BAB73" w14:textId="77777777" w:rsidR="00A81807" w:rsidRPr="004F07C8" w:rsidRDefault="00A81807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81807" w:rsidRPr="00D413D6" w14:paraId="09709C6D" w14:textId="77777777" w:rsidTr="00B63C99">
        <w:trPr>
          <w:cantSplit/>
        </w:trPr>
        <w:tc>
          <w:tcPr>
            <w:tcW w:w="3866" w:type="dxa"/>
          </w:tcPr>
          <w:p w14:paraId="58746515" w14:textId="77777777" w:rsidR="00A81807" w:rsidRPr="00F51F88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56B9B0" w14:textId="3B15A1D3" w:rsidR="00A81807" w:rsidRPr="00995DCA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E1E58D3" w14:textId="77777777" w:rsidR="00A81807" w:rsidRPr="00D413D6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425FDC" w14:textId="22F177E8" w:rsidR="00A81807" w:rsidRPr="00D413D6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14:paraId="36644028" w14:textId="77777777" w:rsidR="00A81807" w:rsidRPr="00D413D6" w:rsidRDefault="00A81807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EFE1214" w14:textId="0C1B550A" w:rsidR="00A81807" w:rsidRPr="00995DCA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3408510C" w14:textId="77777777" w:rsidR="00A81807" w:rsidRPr="00D413D6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E1A13A6" w14:textId="055284D7" w:rsidR="00A81807" w:rsidRPr="00D413D6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A81807" w:rsidRPr="002918CA" w14:paraId="38977D93" w14:textId="77777777" w:rsidTr="00B63C99">
        <w:trPr>
          <w:cantSplit/>
        </w:trPr>
        <w:tc>
          <w:tcPr>
            <w:tcW w:w="3866" w:type="dxa"/>
          </w:tcPr>
          <w:p w14:paraId="402DC243" w14:textId="77777777" w:rsidR="00A81807" w:rsidRPr="002918CA" w:rsidRDefault="00A81807" w:rsidP="002035B8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8254D0" w14:textId="77777777"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0FC8C8C" w14:textId="77777777" w:rsidR="00A81807" w:rsidRPr="002918CA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33A8C0A9" w14:textId="77777777"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BF3D927" w14:textId="77777777" w:rsidR="00A81807" w:rsidRPr="002918CA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4DE8B22" w14:textId="77777777"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88C426F" w14:textId="77777777" w:rsidR="00A81807" w:rsidRPr="002918CA" w:rsidRDefault="00A81807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DD872B" w14:textId="77777777" w:rsidR="00A81807" w:rsidRPr="002918CA" w:rsidRDefault="00A81807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DD248F" w:rsidRPr="005F7388" w14:paraId="1F1A8C76" w14:textId="77777777" w:rsidTr="00B63C99">
        <w:trPr>
          <w:cantSplit/>
        </w:trPr>
        <w:tc>
          <w:tcPr>
            <w:tcW w:w="3866" w:type="dxa"/>
          </w:tcPr>
          <w:p w14:paraId="26B93B08" w14:textId="77777777" w:rsidR="00DD248F" w:rsidRPr="00161CAE" w:rsidRDefault="00DD248F" w:rsidP="00DD248F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6" w:type="dxa"/>
          </w:tcPr>
          <w:p w14:paraId="2B1A7873" w14:textId="632C28A6" w:rsidR="00DD248F" w:rsidRPr="00307AD3" w:rsidRDefault="00307AD3" w:rsidP="0030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14:paraId="318BA5C0" w14:textId="77777777" w:rsidR="00DD248F" w:rsidRPr="007E2CE7" w:rsidRDefault="00DD248F" w:rsidP="00DD248F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556285A6" w14:textId="77F7176E" w:rsidR="00DD248F" w:rsidRPr="00307AD3" w:rsidRDefault="00DD248F" w:rsidP="00307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2,188</w:t>
            </w:r>
          </w:p>
        </w:tc>
        <w:tc>
          <w:tcPr>
            <w:tcW w:w="288" w:type="dxa"/>
          </w:tcPr>
          <w:p w14:paraId="3FAE1569" w14:textId="77777777" w:rsidR="00DD248F" w:rsidRPr="000233DF" w:rsidRDefault="00DD248F" w:rsidP="00DD248F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</w:tcPr>
          <w:p w14:paraId="14782A66" w14:textId="733EF791" w:rsidR="00DD248F" w:rsidRPr="00307AD3" w:rsidRDefault="00307AD3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26,155</w:t>
            </w:r>
          </w:p>
        </w:tc>
        <w:tc>
          <w:tcPr>
            <w:tcW w:w="284" w:type="dxa"/>
          </w:tcPr>
          <w:p w14:paraId="60FF48F2" w14:textId="77777777" w:rsidR="00DD248F" w:rsidRPr="000233DF" w:rsidRDefault="00DD248F" w:rsidP="00DD248F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C9E471A" w14:textId="5A721AD7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21,840</w:t>
            </w:r>
          </w:p>
        </w:tc>
      </w:tr>
      <w:tr w:rsidR="00DD248F" w:rsidRPr="005F7388" w14:paraId="67FF7661" w14:textId="77777777" w:rsidTr="00B63C99">
        <w:trPr>
          <w:cantSplit/>
        </w:trPr>
        <w:tc>
          <w:tcPr>
            <w:tcW w:w="3866" w:type="dxa"/>
          </w:tcPr>
          <w:p w14:paraId="588B4071" w14:textId="77777777" w:rsidR="00DD248F" w:rsidRPr="00161CAE" w:rsidRDefault="00DD248F" w:rsidP="00DD248F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- สุทธิ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340404" w14:textId="5ED5278E" w:rsidR="00DD248F" w:rsidRPr="00307AD3" w:rsidRDefault="00307AD3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F44810">
              <w:rPr>
                <w:rFonts w:ascii="Angsana New" w:hAnsi="Angsana New"/>
                <w:bCs/>
                <w:sz w:val="30"/>
                <w:szCs w:val="30"/>
              </w:rPr>
              <w:t>21,798</w:t>
            </w:r>
          </w:p>
        </w:tc>
        <w:tc>
          <w:tcPr>
            <w:tcW w:w="270" w:type="dxa"/>
          </w:tcPr>
          <w:p w14:paraId="738B0CE7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87AF912" w14:textId="183EF9D6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378</w:t>
            </w:r>
            <w:r w:rsidRPr="00EC567A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</w:p>
        </w:tc>
        <w:tc>
          <w:tcPr>
            <w:tcW w:w="288" w:type="dxa"/>
          </w:tcPr>
          <w:p w14:paraId="60B20AD1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955E79E" w14:textId="6C4B0252" w:rsidR="00DD248F" w:rsidRPr="00307AD3" w:rsidRDefault="00307AD3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304,950</w:t>
            </w:r>
          </w:p>
        </w:tc>
        <w:tc>
          <w:tcPr>
            <w:tcW w:w="284" w:type="dxa"/>
          </w:tcPr>
          <w:p w14:paraId="5FA35D42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93D840C" w14:textId="5537460C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163,128</w:t>
            </w:r>
          </w:p>
        </w:tc>
      </w:tr>
      <w:tr w:rsidR="00DD248F" w:rsidRPr="005F7388" w14:paraId="54CD6618" w14:textId="77777777" w:rsidTr="00B63C99">
        <w:trPr>
          <w:cantSplit/>
        </w:trPr>
        <w:tc>
          <w:tcPr>
            <w:tcW w:w="3866" w:type="dxa"/>
          </w:tcPr>
          <w:p w14:paraId="4E6D6604" w14:textId="77777777" w:rsidR="00DD248F" w:rsidRPr="00161CAE" w:rsidRDefault="00DD248F" w:rsidP="00DD248F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5EF8E2E" w14:textId="2FCC167D" w:rsidR="00DD248F" w:rsidRPr="00307AD3" w:rsidRDefault="00F44810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522,669</w:t>
            </w:r>
          </w:p>
        </w:tc>
        <w:tc>
          <w:tcPr>
            <w:tcW w:w="270" w:type="dxa"/>
          </w:tcPr>
          <w:p w14:paraId="622E55AC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269994F5" w14:textId="70194E47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380,762</w:t>
            </w:r>
          </w:p>
        </w:tc>
        <w:tc>
          <w:tcPr>
            <w:tcW w:w="288" w:type="dxa"/>
          </w:tcPr>
          <w:p w14:paraId="6CF43CF0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70D2BD65" w14:textId="4B7A4E4F" w:rsidR="00DD248F" w:rsidRPr="00307AD3" w:rsidRDefault="00307AD3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331,105</w:t>
            </w:r>
          </w:p>
        </w:tc>
        <w:tc>
          <w:tcPr>
            <w:tcW w:w="284" w:type="dxa"/>
          </w:tcPr>
          <w:p w14:paraId="5FB8AF6B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B2E9315" w14:textId="0CFC3BC1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184,968</w:t>
            </w:r>
          </w:p>
        </w:tc>
      </w:tr>
      <w:tr w:rsidR="00DD248F" w:rsidRPr="002918CA" w14:paraId="5E5F4DA1" w14:textId="77777777" w:rsidTr="00B63C99">
        <w:trPr>
          <w:cantSplit/>
        </w:trPr>
        <w:tc>
          <w:tcPr>
            <w:tcW w:w="3866" w:type="dxa"/>
          </w:tcPr>
          <w:p w14:paraId="66D27BE9" w14:textId="77777777" w:rsidR="00DD248F" w:rsidRPr="002918CA" w:rsidRDefault="00DD248F" w:rsidP="00DD248F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18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3E887A4" w14:textId="77777777" w:rsidR="00DD248F" w:rsidRP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AA86AED" w14:textId="77777777" w:rsidR="00DD248F" w:rsidRPr="002918CA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2A1B09D3" w14:textId="77777777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A54A3B7" w14:textId="77777777" w:rsidR="00DD248F" w:rsidRPr="002918CA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4C1988EF" w14:textId="77777777" w:rsidR="00DD248F" w:rsidRPr="00307AD3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AA7106B" w14:textId="77777777" w:rsidR="00DD248F" w:rsidRPr="002918CA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62D994F" w14:textId="77777777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DD248F" w:rsidRPr="005F7388" w14:paraId="53157C67" w14:textId="77777777" w:rsidTr="00B63C99">
        <w:trPr>
          <w:cantSplit/>
        </w:trPr>
        <w:tc>
          <w:tcPr>
            <w:tcW w:w="3866" w:type="dxa"/>
          </w:tcPr>
          <w:p w14:paraId="093202D7" w14:textId="77777777" w:rsidR="00DD248F" w:rsidRPr="00161CAE" w:rsidRDefault="00DD248F" w:rsidP="00DD248F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 - บุคคลและกิจการที่เกี่ยวข้องกัน</w:t>
            </w:r>
          </w:p>
        </w:tc>
        <w:tc>
          <w:tcPr>
            <w:tcW w:w="1276" w:type="dxa"/>
          </w:tcPr>
          <w:p w14:paraId="5EA3B46A" w14:textId="4793E45C" w:rsidR="00DD248F" w:rsidRPr="00307AD3" w:rsidRDefault="00307AD3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494D3D32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33317637" w14:textId="5733770B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584</w:t>
            </w:r>
          </w:p>
        </w:tc>
        <w:tc>
          <w:tcPr>
            <w:tcW w:w="288" w:type="dxa"/>
          </w:tcPr>
          <w:p w14:paraId="0B90E7A9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51140367" w14:textId="59EB746F" w:rsidR="00DD248F" w:rsidRPr="00307AD3" w:rsidRDefault="00307AD3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1,268</w:t>
            </w:r>
          </w:p>
        </w:tc>
        <w:tc>
          <w:tcPr>
            <w:tcW w:w="284" w:type="dxa"/>
          </w:tcPr>
          <w:p w14:paraId="07D36B6D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54CCE261" w14:textId="170DB62A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1,445</w:t>
            </w:r>
          </w:p>
        </w:tc>
      </w:tr>
      <w:tr w:rsidR="00DD248F" w:rsidRPr="005F7388" w14:paraId="654E675D" w14:textId="77777777" w:rsidTr="00B63C99">
        <w:trPr>
          <w:cantSplit/>
        </w:trPr>
        <w:tc>
          <w:tcPr>
            <w:tcW w:w="3866" w:type="dxa"/>
          </w:tcPr>
          <w:p w14:paraId="7A525B19" w14:textId="77777777" w:rsidR="00DD248F" w:rsidRPr="00161CAE" w:rsidRDefault="00DD248F" w:rsidP="00DD248F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1276" w:type="dxa"/>
          </w:tcPr>
          <w:p w14:paraId="447DCC90" w14:textId="5F13CE48" w:rsidR="00DD248F" w:rsidRPr="00307AD3" w:rsidRDefault="00307AD3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22,766</w:t>
            </w:r>
          </w:p>
        </w:tc>
        <w:tc>
          <w:tcPr>
            <w:tcW w:w="270" w:type="dxa"/>
          </w:tcPr>
          <w:p w14:paraId="291D7B2B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6B0AE5B4" w14:textId="57A7FD3B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16,142</w:t>
            </w:r>
          </w:p>
        </w:tc>
        <w:tc>
          <w:tcPr>
            <w:tcW w:w="288" w:type="dxa"/>
          </w:tcPr>
          <w:p w14:paraId="1C1B165D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5635BDE2" w14:textId="17D62056" w:rsidR="00DD248F" w:rsidRPr="00307AD3" w:rsidRDefault="00307AD3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21,253</w:t>
            </w:r>
          </w:p>
        </w:tc>
        <w:tc>
          <w:tcPr>
            <w:tcW w:w="284" w:type="dxa"/>
          </w:tcPr>
          <w:p w14:paraId="66C2679B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B0DA3B6" w14:textId="4A1DF958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13,135</w:t>
            </w:r>
          </w:p>
        </w:tc>
      </w:tr>
      <w:tr w:rsidR="00DD248F" w:rsidRPr="005F7388" w14:paraId="412090CF" w14:textId="77777777" w:rsidTr="00B63C99">
        <w:trPr>
          <w:cantSplit/>
        </w:trPr>
        <w:tc>
          <w:tcPr>
            <w:tcW w:w="3866" w:type="dxa"/>
          </w:tcPr>
          <w:p w14:paraId="0BE04A5B" w14:textId="77777777" w:rsidR="00DD248F" w:rsidRPr="00161CAE" w:rsidRDefault="00DD248F" w:rsidP="00DD248F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ส่วนลดค้างรับ </w:t>
            </w:r>
          </w:p>
        </w:tc>
        <w:tc>
          <w:tcPr>
            <w:tcW w:w="1276" w:type="dxa"/>
          </w:tcPr>
          <w:p w14:paraId="36914A4B" w14:textId="087AF259" w:rsidR="00DD248F" w:rsidRPr="00307AD3" w:rsidRDefault="00307AD3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5,793</w:t>
            </w:r>
          </w:p>
        </w:tc>
        <w:tc>
          <w:tcPr>
            <w:tcW w:w="270" w:type="dxa"/>
          </w:tcPr>
          <w:p w14:paraId="7EDBF2CA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56FE1D87" w14:textId="455D8791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7,963</w:t>
            </w:r>
          </w:p>
        </w:tc>
        <w:tc>
          <w:tcPr>
            <w:tcW w:w="288" w:type="dxa"/>
          </w:tcPr>
          <w:p w14:paraId="6DBF9E7B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B2FB7BD" w14:textId="3C9CB870" w:rsidR="00DD248F" w:rsidRPr="00307AD3" w:rsidRDefault="00307AD3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4,842</w:t>
            </w:r>
          </w:p>
        </w:tc>
        <w:tc>
          <w:tcPr>
            <w:tcW w:w="284" w:type="dxa"/>
          </w:tcPr>
          <w:p w14:paraId="20A8AC99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01F22275" w14:textId="68047783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6,724</w:t>
            </w:r>
          </w:p>
        </w:tc>
      </w:tr>
      <w:tr w:rsidR="00DD248F" w:rsidRPr="005F7388" w14:paraId="7EABDAD2" w14:textId="77777777" w:rsidTr="00B63C99">
        <w:trPr>
          <w:cantSplit/>
        </w:trPr>
        <w:tc>
          <w:tcPr>
            <w:tcW w:w="3866" w:type="dxa"/>
          </w:tcPr>
          <w:p w14:paraId="196038C9" w14:textId="77777777" w:rsidR="00DD248F" w:rsidRPr="00161CAE" w:rsidRDefault="00DD248F" w:rsidP="00DD248F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6F2A7F" w14:textId="7AEB8B83" w:rsidR="00DD248F" w:rsidRPr="00307AD3" w:rsidRDefault="002476E9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12,482</w:t>
            </w:r>
          </w:p>
        </w:tc>
        <w:tc>
          <w:tcPr>
            <w:tcW w:w="270" w:type="dxa"/>
          </w:tcPr>
          <w:p w14:paraId="12BE1BD0" w14:textId="77777777" w:rsidR="00DD248F" w:rsidRPr="00AF3FEE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23DAD97" w14:textId="56D344D4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3,577</w:t>
            </w:r>
          </w:p>
        </w:tc>
        <w:tc>
          <w:tcPr>
            <w:tcW w:w="288" w:type="dxa"/>
          </w:tcPr>
          <w:p w14:paraId="33394815" w14:textId="77777777" w:rsidR="00DD248F" w:rsidRPr="00AF3FEE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78F1962" w14:textId="1C850033" w:rsidR="00DD248F" w:rsidRPr="00307AD3" w:rsidRDefault="00307AD3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8,431</w:t>
            </w:r>
          </w:p>
        </w:tc>
        <w:tc>
          <w:tcPr>
            <w:tcW w:w="284" w:type="dxa"/>
          </w:tcPr>
          <w:p w14:paraId="07CD9095" w14:textId="77777777" w:rsidR="00DD248F" w:rsidRPr="00AF3FEE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4305EA5" w14:textId="0934E3E0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7,733</w:t>
            </w:r>
          </w:p>
        </w:tc>
      </w:tr>
      <w:tr w:rsidR="00DD248F" w:rsidRPr="005F7388" w14:paraId="6891B5E9" w14:textId="77777777" w:rsidTr="00B63C99">
        <w:trPr>
          <w:cantSplit/>
        </w:trPr>
        <w:tc>
          <w:tcPr>
            <w:tcW w:w="3866" w:type="dxa"/>
          </w:tcPr>
          <w:p w14:paraId="21F6A64C" w14:textId="77777777" w:rsidR="00DD248F" w:rsidRPr="00161CAE" w:rsidRDefault="00DD248F" w:rsidP="00DD248F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E567CC4" w14:textId="51595F8B" w:rsidR="00DD248F" w:rsidRPr="00307AD3" w:rsidRDefault="002476E9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41,304</w:t>
            </w:r>
          </w:p>
        </w:tc>
        <w:tc>
          <w:tcPr>
            <w:tcW w:w="270" w:type="dxa"/>
          </w:tcPr>
          <w:p w14:paraId="26FD25CD" w14:textId="77777777" w:rsidR="00DD248F" w:rsidRPr="00AF3FEE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589FDE98" w14:textId="7C331E7C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28,266</w:t>
            </w:r>
          </w:p>
        </w:tc>
        <w:tc>
          <w:tcPr>
            <w:tcW w:w="288" w:type="dxa"/>
          </w:tcPr>
          <w:p w14:paraId="082B651C" w14:textId="77777777" w:rsidR="00DD248F" w:rsidRPr="00AF3FEE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03D28844" w14:textId="100D8C28" w:rsidR="00DD248F" w:rsidRPr="00307AD3" w:rsidRDefault="00307AD3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35,794</w:t>
            </w:r>
          </w:p>
        </w:tc>
        <w:tc>
          <w:tcPr>
            <w:tcW w:w="284" w:type="dxa"/>
          </w:tcPr>
          <w:p w14:paraId="3EC248CF" w14:textId="77777777" w:rsidR="00DD248F" w:rsidRPr="00AF3FEE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E6FF834" w14:textId="7F5087E9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29,037</w:t>
            </w:r>
          </w:p>
        </w:tc>
      </w:tr>
      <w:tr w:rsidR="00DD248F" w:rsidRPr="005F7388" w14:paraId="517DD4B9" w14:textId="77777777" w:rsidTr="00B63C99">
        <w:trPr>
          <w:cantSplit/>
        </w:trPr>
        <w:tc>
          <w:tcPr>
            <w:tcW w:w="3866" w:type="dxa"/>
          </w:tcPr>
          <w:p w14:paraId="38FC8F60" w14:textId="77777777" w:rsidR="00DD248F" w:rsidRPr="00161CAE" w:rsidRDefault="00DD248F" w:rsidP="00DD248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C1526A6" w14:textId="5FF83E64" w:rsidR="00DD248F" w:rsidRPr="00307AD3" w:rsidRDefault="002476E9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563,973</w:t>
            </w:r>
          </w:p>
        </w:tc>
        <w:tc>
          <w:tcPr>
            <w:tcW w:w="270" w:type="dxa"/>
          </w:tcPr>
          <w:p w14:paraId="627880CD" w14:textId="77777777" w:rsidR="00DD248F" w:rsidRPr="00AF3FEE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43F211CA" w14:textId="477ABFFF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409,028</w:t>
            </w:r>
          </w:p>
        </w:tc>
        <w:tc>
          <w:tcPr>
            <w:tcW w:w="288" w:type="dxa"/>
          </w:tcPr>
          <w:p w14:paraId="38A139A4" w14:textId="77777777" w:rsidR="00DD248F" w:rsidRPr="00AF3FEE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C2D1874" w14:textId="00FACEB5" w:rsidR="00DD248F" w:rsidRPr="00307AD3" w:rsidRDefault="00307AD3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366,899</w:t>
            </w:r>
          </w:p>
        </w:tc>
        <w:tc>
          <w:tcPr>
            <w:tcW w:w="284" w:type="dxa"/>
          </w:tcPr>
          <w:p w14:paraId="090FE5BF" w14:textId="77777777" w:rsidR="00DD248F" w:rsidRPr="00AF3FEE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1ED8E6D" w14:textId="3BEE4F4D" w:rsidR="00DD248F" w:rsidRPr="00805C0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214,005</w:t>
            </w:r>
          </w:p>
        </w:tc>
      </w:tr>
    </w:tbl>
    <w:p w14:paraId="635690FA" w14:textId="77777777" w:rsidR="00A81807" w:rsidRDefault="00A81807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04A383" w14:textId="77777777" w:rsidR="00E42BC3" w:rsidRDefault="00E4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4C018027" w14:textId="3C09D7FD" w:rsidR="00D12E93" w:rsidRDefault="00D12E93" w:rsidP="00484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161CA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ณ วันที่ </w:t>
      </w:r>
      <w:r w:rsidR="00DB12AA" w:rsidRPr="00DB12AA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C946D0">
        <w:rPr>
          <w:rFonts w:ascii="Angsana New" w:hAnsi="Angsana New"/>
          <w:sz w:val="30"/>
          <w:szCs w:val="30"/>
        </w:rPr>
        <w:t xml:space="preserve"> </w:t>
      </w:r>
      <w:r w:rsidR="00DB12AA" w:rsidRPr="00DB12AA">
        <w:rPr>
          <w:rFonts w:ascii="Angsana New" w:hAnsi="Angsana New"/>
          <w:color w:val="000000"/>
          <w:sz w:val="30"/>
          <w:szCs w:val="30"/>
        </w:rPr>
        <w:t>2566</w:t>
      </w:r>
      <w:r w:rsidRPr="00161CAE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/>
          <w:color w:val="000000"/>
          <w:sz w:val="30"/>
          <w:szCs w:val="30"/>
        </w:rPr>
        <w:t>2565</w:t>
      </w:r>
      <w:r w:rsidR="00C946D0"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2918CA">
        <w:rPr>
          <w:rFonts w:ascii="Angsana New" w:hAnsi="Angsana New"/>
          <w:color w:val="000000"/>
          <w:sz w:val="30"/>
          <w:szCs w:val="30"/>
          <w:cs/>
        </w:rPr>
        <w:t>บริษัทมียอดลูกหนี้การค้า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คงเหลือ</w:t>
      </w:r>
      <w:r w:rsidR="00E42BC3"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ๆ </w:t>
      </w:r>
      <w:r w:rsidRPr="00161CAE">
        <w:rPr>
          <w:rFonts w:ascii="Angsana New" w:hAnsi="Angsana New"/>
          <w:color w:val="000000"/>
          <w:sz w:val="30"/>
          <w:szCs w:val="30"/>
          <w:cs/>
        </w:rPr>
        <w:t>โดยแยกตามอายุหนี้ที่ค้างชำระได้ดังนี้</w:t>
      </w:r>
    </w:p>
    <w:p w14:paraId="709E2E68" w14:textId="77777777" w:rsidR="00E42BC3" w:rsidRPr="00E42BC3" w:rsidRDefault="00E42BC3" w:rsidP="00484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  <w:cs/>
        </w:rPr>
      </w:pPr>
    </w:p>
    <w:tbl>
      <w:tblPr>
        <w:tblW w:w="981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1276"/>
        <w:gridCol w:w="270"/>
        <w:gridCol w:w="1289"/>
        <w:gridCol w:w="288"/>
        <w:gridCol w:w="1271"/>
        <w:gridCol w:w="284"/>
        <w:gridCol w:w="1275"/>
      </w:tblGrid>
      <w:tr w:rsidR="00484D48" w:rsidRPr="004F07C8" w14:paraId="51B27BB9" w14:textId="77777777" w:rsidTr="00B63C99">
        <w:trPr>
          <w:cantSplit/>
        </w:trPr>
        <w:tc>
          <w:tcPr>
            <w:tcW w:w="3866" w:type="dxa"/>
          </w:tcPr>
          <w:p w14:paraId="7F674E9A" w14:textId="77777777"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93F6FD8" w14:textId="77777777" w:rsidR="00484D48" w:rsidRPr="004F07C8" w:rsidRDefault="00484D48" w:rsidP="00484D4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84D48" w:rsidRPr="004F07C8" w14:paraId="0990949B" w14:textId="77777777" w:rsidTr="00B63C99">
        <w:trPr>
          <w:cantSplit/>
        </w:trPr>
        <w:tc>
          <w:tcPr>
            <w:tcW w:w="3866" w:type="dxa"/>
          </w:tcPr>
          <w:p w14:paraId="47414245" w14:textId="77777777"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9837A5" w14:textId="77777777"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14:paraId="439B81F8" w14:textId="77777777" w:rsidR="00484D48" w:rsidRPr="004F07C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D5D671" w14:textId="77777777" w:rsidR="00484D48" w:rsidRPr="004F07C8" w:rsidRDefault="00484D48" w:rsidP="00484D4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84D48" w:rsidRPr="00D413D6" w14:paraId="6E500E30" w14:textId="77777777" w:rsidTr="00B63C99">
        <w:trPr>
          <w:cantSplit/>
        </w:trPr>
        <w:tc>
          <w:tcPr>
            <w:tcW w:w="3866" w:type="dxa"/>
          </w:tcPr>
          <w:p w14:paraId="0AA1B2D6" w14:textId="77777777" w:rsidR="00484D48" w:rsidRPr="00F51F88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567BE1" w14:textId="49EAE63B" w:rsidR="00484D48" w:rsidRPr="00995DCA" w:rsidRDefault="00DB12AA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8DB5329" w14:textId="77777777" w:rsidR="00484D48" w:rsidRPr="00D413D6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1121F72" w14:textId="5623BBDE" w:rsidR="00484D48" w:rsidRPr="00D413D6" w:rsidRDefault="00DB12AA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8" w:type="dxa"/>
          </w:tcPr>
          <w:p w14:paraId="2F4CF9D5" w14:textId="77777777" w:rsidR="00484D48" w:rsidRPr="00D413D6" w:rsidRDefault="00484D48" w:rsidP="00484D4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7193AAB" w14:textId="38C8FA1F" w:rsidR="00484D48" w:rsidRPr="00995DCA" w:rsidRDefault="00DB12AA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DEC92BD" w14:textId="77777777" w:rsidR="00484D48" w:rsidRPr="00D413D6" w:rsidRDefault="00484D48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7C6524C" w14:textId="5F7657C8" w:rsidR="00484D48" w:rsidRPr="00D413D6" w:rsidRDefault="00DB12AA" w:rsidP="0048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FC6AA5" w:rsidRPr="00E24209" w14:paraId="1C5B8C82" w14:textId="77777777" w:rsidTr="00B63C99">
        <w:trPr>
          <w:cantSplit/>
        </w:trPr>
        <w:tc>
          <w:tcPr>
            <w:tcW w:w="3866" w:type="dxa"/>
          </w:tcPr>
          <w:p w14:paraId="103D4CD0" w14:textId="77777777" w:rsidR="00FC6AA5" w:rsidRPr="00FC6AA5" w:rsidRDefault="005E7846" w:rsidP="005D0BBA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 - อื่น</w:t>
            </w:r>
            <w:r w:rsidR="00FC6AA5" w:rsidRPr="00FC6A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ๆ </w:t>
            </w:r>
          </w:p>
        </w:tc>
        <w:tc>
          <w:tcPr>
            <w:tcW w:w="1276" w:type="dxa"/>
          </w:tcPr>
          <w:p w14:paraId="1AB88754" w14:textId="77777777" w:rsidR="00FC6AA5" w:rsidRPr="00DB2B00" w:rsidRDefault="00FC6AA5" w:rsidP="00F64E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42C6B19" w14:textId="77777777" w:rsidR="00FC6AA5" w:rsidRPr="00B9369C" w:rsidRDefault="00FC6AA5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27155FCC" w14:textId="77777777" w:rsidR="00FC6AA5" w:rsidRDefault="00FC6AA5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A08D40C" w14:textId="77777777" w:rsidR="00FC6AA5" w:rsidRPr="00B9369C" w:rsidRDefault="00FC6AA5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3FBBC061" w14:textId="77777777" w:rsidR="00FC6AA5" w:rsidRPr="00DB2B00" w:rsidRDefault="00FC6AA5" w:rsidP="000F6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0D011FF" w14:textId="77777777" w:rsidR="00FC6AA5" w:rsidRPr="00B9369C" w:rsidRDefault="00FC6AA5" w:rsidP="001019B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694F256C" w14:textId="77777777" w:rsidR="00FC6AA5" w:rsidRDefault="00FC6AA5" w:rsidP="00FD4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248F" w:rsidRPr="00E24209" w14:paraId="4FA0750F" w14:textId="77777777" w:rsidTr="00B63C99">
        <w:trPr>
          <w:cantSplit/>
        </w:trPr>
        <w:tc>
          <w:tcPr>
            <w:tcW w:w="3866" w:type="dxa"/>
          </w:tcPr>
          <w:p w14:paraId="7F2A1CC2" w14:textId="77777777" w:rsidR="00DD248F" w:rsidRPr="00161CAE" w:rsidRDefault="00DD248F" w:rsidP="00DD248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0D9E2DE6" w14:textId="661D63E2" w:rsidR="00DD248F" w:rsidRPr="00307AD3" w:rsidRDefault="004C5CE6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349,076</w:t>
            </w:r>
          </w:p>
        </w:tc>
        <w:tc>
          <w:tcPr>
            <w:tcW w:w="270" w:type="dxa"/>
          </w:tcPr>
          <w:p w14:paraId="085387EE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079271DB" w14:textId="7F26B7EC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269,537</w:t>
            </w:r>
          </w:p>
        </w:tc>
        <w:tc>
          <w:tcPr>
            <w:tcW w:w="288" w:type="dxa"/>
          </w:tcPr>
          <w:p w14:paraId="1826A179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D0D5A4D" w14:textId="6B0C76C0" w:rsidR="00DD248F" w:rsidRPr="00FB522E" w:rsidRDefault="00DD248F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FB522E" w:rsidRPr="00FB522E">
              <w:rPr>
                <w:rFonts w:ascii="Angsana New" w:hAnsi="Angsana New"/>
                <w:bCs/>
                <w:sz w:val="30"/>
                <w:szCs w:val="30"/>
              </w:rPr>
              <w:t>79,181</w:t>
            </w:r>
          </w:p>
        </w:tc>
        <w:tc>
          <w:tcPr>
            <w:tcW w:w="284" w:type="dxa"/>
          </w:tcPr>
          <w:p w14:paraId="244E106B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61D8A78B" w14:textId="4E19C50F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100,433</w:t>
            </w:r>
          </w:p>
        </w:tc>
      </w:tr>
      <w:tr w:rsidR="00DD248F" w:rsidRPr="00E24209" w14:paraId="26211162" w14:textId="77777777" w:rsidTr="00B63C99">
        <w:trPr>
          <w:cantSplit/>
        </w:trPr>
        <w:tc>
          <w:tcPr>
            <w:tcW w:w="3866" w:type="dxa"/>
          </w:tcPr>
          <w:p w14:paraId="59B79A10" w14:textId="77777777" w:rsidR="00DD248F" w:rsidRPr="00161CAE" w:rsidRDefault="00DD248F" w:rsidP="00DD248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76" w:type="dxa"/>
          </w:tcPr>
          <w:p w14:paraId="739E3AF1" w14:textId="77777777" w:rsidR="00DD248F" w:rsidRPr="00307AD3" w:rsidRDefault="00DD248F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8154E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20661E97" w14:textId="77777777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08B044C0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D4A2E92" w14:textId="77777777" w:rsidR="00DD248F" w:rsidRPr="00FB522E" w:rsidRDefault="00DD248F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1E9996A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09AF5373" w14:textId="77777777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248F" w:rsidRPr="00E24209" w14:paraId="027A8E41" w14:textId="77777777" w:rsidTr="00B63C99">
        <w:trPr>
          <w:cantSplit/>
        </w:trPr>
        <w:tc>
          <w:tcPr>
            <w:tcW w:w="3866" w:type="dxa"/>
          </w:tcPr>
          <w:p w14:paraId="5DA4B5B1" w14:textId="639B0BFF" w:rsidR="00DD248F" w:rsidRPr="00161CAE" w:rsidRDefault="00DD248F" w:rsidP="00DD248F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B12AA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2DB2005" w14:textId="6858CE49" w:rsidR="00DD248F" w:rsidRPr="00307AD3" w:rsidRDefault="00307AD3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154,549</w:t>
            </w:r>
          </w:p>
        </w:tc>
        <w:tc>
          <w:tcPr>
            <w:tcW w:w="270" w:type="dxa"/>
          </w:tcPr>
          <w:p w14:paraId="7B6815B0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6314F1C7" w14:textId="1C78E7DE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86,646</w:t>
            </w:r>
          </w:p>
        </w:tc>
        <w:tc>
          <w:tcPr>
            <w:tcW w:w="288" w:type="dxa"/>
          </w:tcPr>
          <w:p w14:paraId="358C4E6A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2A8FA4B" w14:textId="76B90DD7" w:rsidR="00DD248F" w:rsidRPr="00FB522E" w:rsidRDefault="00FB522E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111,681</w:t>
            </w:r>
          </w:p>
        </w:tc>
        <w:tc>
          <w:tcPr>
            <w:tcW w:w="284" w:type="dxa"/>
          </w:tcPr>
          <w:p w14:paraId="0796FB85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63BE2DA" w14:textId="02FC1348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48,061</w:t>
            </w:r>
          </w:p>
        </w:tc>
      </w:tr>
      <w:tr w:rsidR="00DD248F" w:rsidRPr="00E24209" w14:paraId="7AB09316" w14:textId="77777777" w:rsidTr="00B63C99">
        <w:trPr>
          <w:cantSplit/>
        </w:trPr>
        <w:tc>
          <w:tcPr>
            <w:tcW w:w="3866" w:type="dxa"/>
          </w:tcPr>
          <w:p w14:paraId="32B00AE9" w14:textId="7D14814D" w:rsidR="00DD248F" w:rsidRPr="00161CAE" w:rsidRDefault="00DD248F" w:rsidP="00DD248F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B12AA">
              <w:rPr>
                <w:rFonts w:ascii="Angsana New" w:hAnsi="Angsana New"/>
                <w:sz w:val="30"/>
                <w:szCs w:val="30"/>
              </w:rPr>
              <w:t>3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DB12AA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269F6870" w14:textId="171EFBC0" w:rsidR="00DD248F" w:rsidRPr="00307AD3" w:rsidRDefault="00307AD3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13,557</w:t>
            </w:r>
          </w:p>
        </w:tc>
        <w:tc>
          <w:tcPr>
            <w:tcW w:w="270" w:type="dxa"/>
          </w:tcPr>
          <w:p w14:paraId="4C76485C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70C2C9AF" w14:textId="444F3153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15,657</w:t>
            </w:r>
          </w:p>
        </w:tc>
        <w:tc>
          <w:tcPr>
            <w:tcW w:w="288" w:type="dxa"/>
          </w:tcPr>
          <w:p w14:paraId="7BC03DB9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190CEBDA" w14:textId="5EA48E9D" w:rsidR="00DD248F" w:rsidRPr="00FB522E" w:rsidRDefault="00FB522E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8,958</w:t>
            </w:r>
          </w:p>
        </w:tc>
        <w:tc>
          <w:tcPr>
            <w:tcW w:w="284" w:type="dxa"/>
          </w:tcPr>
          <w:p w14:paraId="1FC0D799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441BD469" w14:textId="0C2DC38D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10,711</w:t>
            </w:r>
          </w:p>
        </w:tc>
      </w:tr>
      <w:tr w:rsidR="00DD248F" w:rsidRPr="00E24209" w14:paraId="5BBD02D4" w14:textId="77777777" w:rsidTr="00B63C99">
        <w:trPr>
          <w:cantSplit/>
        </w:trPr>
        <w:tc>
          <w:tcPr>
            <w:tcW w:w="3866" w:type="dxa"/>
          </w:tcPr>
          <w:p w14:paraId="6307B61D" w14:textId="2E48E119" w:rsidR="00DD248F" w:rsidRPr="00161CAE" w:rsidRDefault="00DD248F" w:rsidP="00DD248F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B12AA">
              <w:rPr>
                <w:rFonts w:ascii="Angsana New" w:hAnsi="Angsana New"/>
                <w:sz w:val="30"/>
                <w:szCs w:val="30"/>
              </w:rPr>
              <w:t>6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DB12AA"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9E271F1" w14:textId="6F8C6048" w:rsidR="00DD248F" w:rsidRPr="00307AD3" w:rsidRDefault="00307AD3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7,522</w:t>
            </w:r>
          </w:p>
        </w:tc>
        <w:tc>
          <w:tcPr>
            <w:tcW w:w="270" w:type="dxa"/>
          </w:tcPr>
          <w:p w14:paraId="3F3A0A9C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30B5D744" w14:textId="59CCDFE3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10,557</w:t>
            </w:r>
          </w:p>
        </w:tc>
        <w:tc>
          <w:tcPr>
            <w:tcW w:w="288" w:type="dxa"/>
          </w:tcPr>
          <w:p w14:paraId="4B102850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45E77262" w14:textId="11A75192" w:rsidR="00DD248F" w:rsidRPr="00FB522E" w:rsidRDefault="00FB522E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5,130</w:t>
            </w:r>
          </w:p>
        </w:tc>
        <w:tc>
          <w:tcPr>
            <w:tcW w:w="284" w:type="dxa"/>
          </w:tcPr>
          <w:p w14:paraId="5B1BF3F7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5A6B26D1" w14:textId="502276F8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4,273</w:t>
            </w:r>
          </w:p>
        </w:tc>
      </w:tr>
      <w:tr w:rsidR="00DD248F" w:rsidRPr="00E24209" w14:paraId="4929CF5D" w14:textId="77777777" w:rsidTr="00B63C99">
        <w:trPr>
          <w:cantSplit/>
        </w:trPr>
        <w:tc>
          <w:tcPr>
            <w:tcW w:w="3866" w:type="dxa"/>
          </w:tcPr>
          <w:p w14:paraId="7D227639" w14:textId="16D4ECC6" w:rsidR="00DD248F" w:rsidRPr="00161CAE" w:rsidRDefault="00DD248F" w:rsidP="00DD248F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B12AA">
              <w:rPr>
                <w:rFonts w:ascii="Angsana New" w:hAnsi="Angsana New"/>
                <w:sz w:val="30"/>
                <w:szCs w:val="30"/>
              </w:rPr>
              <w:t>12</w:t>
            </w:r>
            <w:r w:rsidRPr="00161CAE">
              <w:rPr>
                <w:rFonts w:ascii="Angsana New" w:hAnsi="Angsana New"/>
                <w:sz w:val="30"/>
                <w:szCs w:val="30"/>
                <w:cs/>
              </w:rPr>
              <w:t xml:space="preserve"> เดือน ขึ้นไป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1E6889" w14:textId="5D8AC715" w:rsidR="00DD248F" w:rsidRPr="00307AD3" w:rsidRDefault="00307AD3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28,404</w:t>
            </w:r>
          </w:p>
        </w:tc>
        <w:tc>
          <w:tcPr>
            <w:tcW w:w="270" w:type="dxa"/>
          </w:tcPr>
          <w:p w14:paraId="5F9D251C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AA59F1B" w14:textId="1690BC7B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16,886</w:t>
            </w:r>
          </w:p>
        </w:tc>
        <w:tc>
          <w:tcPr>
            <w:tcW w:w="288" w:type="dxa"/>
          </w:tcPr>
          <w:p w14:paraId="2ED592EB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52721F7B" w14:textId="141F2F2B" w:rsidR="00DD248F" w:rsidRPr="00FB522E" w:rsidRDefault="00FB522E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21,465</w:t>
            </w:r>
          </w:p>
        </w:tc>
        <w:tc>
          <w:tcPr>
            <w:tcW w:w="284" w:type="dxa"/>
          </w:tcPr>
          <w:p w14:paraId="7F2E90EA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87A5C0A" w14:textId="4EF1BFE2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11,244</w:t>
            </w:r>
          </w:p>
        </w:tc>
      </w:tr>
      <w:tr w:rsidR="00DD248F" w:rsidRPr="00E24209" w14:paraId="3A0C0783" w14:textId="77777777" w:rsidTr="00B63C99">
        <w:trPr>
          <w:cantSplit/>
        </w:trPr>
        <w:tc>
          <w:tcPr>
            <w:tcW w:w="3866" w:type="dxa"/>
          </w:tcPr>
          <w:p w14:paraId="6404F38E" w14:textId="77777777" w:rsidR="00DD248F" w:rsidRPr="00161CAE" w:rsidRDefault="00DD248F" w:rsidP="00DD248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008772" w14:textId="418ECA7D" w:rsidR="00DD248F" w:rsidRPr="00307AD3" w:rsidRDefault="004C5CE6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553,108</w:t>
            </w:r>
          </w:p>
        </w:tc>
        <w:tc>
          <w:tcPr>
            <w:tcW w:w="270" w:type="dxa"/>
          </w:tcPr>
          <w:p w14:paraId="0858F9BB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8714230" w14:textId="6CA13843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399,283</w:t>
            </w:r>
          </w:p>
        </w:tc>
        <w:tc>
          <w:tcPr>
            <w:tcW w:w="288" w:type="dxa"/>
          </w:tcPr>
          <w:p w14:paraId="0C0521AE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3BE9B573" w14:textId="655D9375" w:rsidR="00DD248F" w:rsidRPr="00FB522E" w:rsidRDefault="00FB522E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326,415</w:t>
            </w:r>
          </w:p>
        </w:tc>
        <w:tc>
          <w:tcPr>
            <w:tcW w:w="284" w:type="dxa"/>
          </w:tcPr>
          <w:p w14:paraId="0FE2E12F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DE58AD7" w14:textId="62EE6CA8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174,722</w:t>
            </w:r>
          </w:p>
        </w:tc>
      </w:tr>
      <w:tr w:rsidR="00DD248F" w:rsidRPr="00E24209" w14:paraId="1012FED5" w14:textId="77777777" w:rsidTr="00B63C99">
        <w:trPr>
          <w:cantSplit/>
        </w:trPr>
        <w:tc>
          <w:tcPr>
            <w:tcW w:w="3866" w:type="dxa"/>
          </w:tcPr>
          <w:p w14:paraId="7A890946" w14:textId="3E76FFC8" w:rsidR="00DD248F" w:rsidRPr="00161CA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="00066A44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276" w:type="dxa"/>
          </w:tcPr>
          <w:p w14:paraId="7635B6B7" w14:textId="77777777" w:rsidR="00DD248F" w:rsidRPr="00307AD3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F8717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39DE3388" w14:textId="77777777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C6BA866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6928092C" w14:textId="77777777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FF4DF0F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301E28E1" w14:textId="77777777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248F" w:rsidRPr="00E24209" w14:paraId="26BB3AF6" w14:textId="77777777" w:rsidTr="00B63C99">
        <w:trPr>
          <w:cantSplit/>
        </w:trPr>
        <w:tc>
          <w:tcPr>
            <w:tcW w:w="3866" w:type="dxa"/>
          </w:tcPr>
          <w:p w14:paraId="43C6E29B" w14:textId="50433C8E" w:rsidR="00DD248F" w:rsidRPr="00161CA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276" w:type="dxa"/>
          </w:tcPr>
          <w:p w14:paraId="3FF03B1C" w14:textId="3557EEA8" w:rsidR="00DD248F" w:rsidRPr="00307AD3" w:rsidRDefault="00DD248F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307AD3" w:rsidRPr="00307AD3">
              <w:rPr>
                <w:rFonts w:ascii="Angsana New" w:hAnsi="Angsana New"/>
                <w:bCs/>
                <w:sz w:val="30"/>
                <w:szCs w:val="30"/>
              </w:rPr>
              <w:t>31,310</w:t>
            </w:r>
            <w:r w:rsidRPr="00307AD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18831A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0D6A65CC" w14:textId="02C74E4D" w:rsidR="00DD248F" w:rsidRPr="003B0A92" w:rsidRDefault="00DD248F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0A92">
              <w:rPr>
                <w:rFonts w:ascii="Angsana New" w:hAnsi="Angsana New"/>
                <w:bCs/>
                <w:sz w:val="30"/>
                <w:szCs w:val="30"/>
              </w:rPr>
              <w:t>(20,709)</w:t>
            </w:r>
          </w:p>
        </w:tc>
        <w:tc>
          <w:tcPr>
            <w:tcW w:w="288" w:type="dxa"/>
          </w:tcPr>
          <w:p w14:paraId="45D00592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</w:tcPr>
          <w:p w14:paraId="5872904C" w14:textId="76BFF5EE" w:rsidR="00DD248F" w:rsidRPr="00FB522E" w:rsidRDefault="00DD248F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FB522E" w:rsidRPr="00FB522E">
              <w:rPr>
                <w:rFonts w:ascii="Angsana New" w:hAnsi="Angsana New"/>
                <w:bCs/>
                <w:sz w:val="30"/>
                <w:szCs w:val="30"/>
              </w:rPr>
              <w:t>21,465</w:t>
            </w:r>
            <w:r w:rsidRPr="00FB522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E16A0C8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0522E516" w14:textId="46FE6B16" w:rsidR="00DD248F" w:rsidRPr="003B0A92" w:rsidRDefault="00DD248F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0A92">
              <w:rPr>
                <w:rFonts w:ascii="Angsana New" w:hAnsi="Angsana New"/>
                <w:bCs/>
                <w:sz w:val="30"/>
                <w:szCs w:val="30"/>
              </w:rPr>
              <w:t>(11,594)</w:t>
            </w:r>
          </w:p>
        </w:tc>
      </w:tr>
      <w:tr w:rsidR="00DD248F" w:rsidRPr="00E24209" w14:paraId="7ABCD1FA" w14:textId="77777777" w:rsidTr="00B63C99">
        <w:trPr>
          <w:cantSplit/>
        </w:trPr>
        <w:tc>
          <w:tcPr>
            <w:tcW w:w="3866" w:type="dxa"/>
          </w:tcPr>
          <w:p w14:paraId="77D1AB28" w14:textId="77777777" w:rsidR="00DD248F" w:rsidRPr="00161CA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A01BC9" w14:textId="0645BC6C" w:rsidR="00DD248F" w:rsidRPr="00307AD3" w:rsidRDefault="004C5CE6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521,798</w:t>
            </w:r>
          </w:p>
        </w:tc>
        <w:tc>
          <w:tcPr>
            <w:tcW w:w="270" w:type="dxa"/>
          </w:tcPr>
          <w:p w14:paraId="3656CA68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3A9FD033" w14:textId="334BC900" w:rsidR="00DD248F" w:rsidRPr="00C90724" w:rsidRDefault="00DD248F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378</w:t>
            </w:r>
            <w:r w:rsidRPr="007B46BE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574</w:t>
            </w:r>
          </w:p>
        </w:tc>
        <w:tc>
          <w:tcPr>
            <w:tcW w:w="288" w:type="dxa"/>
          </w:tcPr>
          <w:p w14:paraId="2002F4E5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C79A9CB" w14:textId="76E75E97" w:rsidR="00DD248F" w:rsidRPr="00FB522E" w:rsidRDefault="00FB522E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304,950</w:t>
            </w:r>
          </w:p>
        </w:tc>
        <w:tc>
          <w:tcPr>
            <w:tcW w:w="284" w:type="dxa"/>
          </w:tcPr>
          <w:p w14:paraId="527397DA" w14:textId="77777777" w:rsidR="00DD248F" w:rsidRPr="00B9369C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7956E7F" w14:textId="60D1501C" w:rsidR="00DD248F" w:rsidRPr="00C90724" w:rsidRDefault="00DD248F" w:rsidP="003B0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163,128</w:t>
            </w:r>
          </w:p>
        </w:tc>
      </w:tr>
    </w:tbl>
    <w:p w14:paraId="38D06DD7" w14:textId="77777777" w:rsidR="00FC6AA5" w:rsidRDefault="00FC6AA5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2F129B10" w14:textId="130D4FA3" w:rsidR="00EF6F7E" w:rsidRDefault="00EF6F7E" w:rsidP="00EF6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รายการเคลื่อนไหวระหว่างปีสิ้นสุดวันที่ </w:t>
      </w:r>
      <w:r w:rsidR="00DB12AA" w:rsidRPr="00DB12AA">
        <w:rPr>
          <w:rFonts w:ascii="Angsana New" w:hAnsi="Angsana New" w:hint="cs"/>
          <w:color w:val="000000"/>
          <w:sz w:val="30"/>
          <w:szCs w:val="30"/>
        </w:rPr>
        <w:t>31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 w:hint="cs"/>
          <w:color w:val="000000"/>
          <w:sz w:val="30"/>
          <w:szCs w:val="30"/>
        </w:rPr>
        <w:t>2566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 w:hint="cs"/>
          <w:color w:val="000000"/>
          <w:sz w:val="30"/>
          <w:szCs w:val="30"/>
        </w:rPr>
        <w:t>2565</w:t>
      </w:r>
      <w:r w:rsidR="00C946D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color w:val="000000"/>
          <w:sz w:val="30"/>
          <w:szCs w:val="30"/>
          <w:cs/>
        </w:rPr>
        <w:t>ของบัญชีค่าเผื่อผลขาดทุนด้านเครดิตที่คาดว่าจะเกิดขึ้นของลูกหนี้การค้า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- บริษัทอื่น มีดังนี้  </w:t>
      </w:r>
    </w:p>
    <w:p w14:paraId="77D37300" w14:textId="77777777" w:rsidR="00D853C6" w:rsidRPr="00EF6F7E" w:rsidRDefault="00D853C6" w:rsidP="00D85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81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1276"/>
        <w:gridCol w:w="283"/>
        <w:gridCol w:w="1276"/>
        <w:gridCol w:w="283"/>
        <w:gridCol w:w="1276"/>
        <w:gridCol w:w="283"/>
        <w:gridCol w:w="1276"/>
      </w:tblGrid>
      <w:tr w:rsidR="00D853C6" w:rsidRPr="004F07C8" w14:paraId="1B69C1EA" w14:textId="77777777" w:rsidTr="00B63C99">
        <w:trPr>
          <w:cantSplit/>
        </w:trPr>
        <w:tc>
          <w:tcPr>
            <w:tcW w:w="3866" w:type="dxa"/>
          </w:tcPr>
          <w:p w14:paraId="05EFBE11" w14:textId="77777777" w:rsidR="00D853C6" w:rsidRPr="00783015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95B376A" w14:textId="77777777" w:rsidR="00D853C6" w:rsidRPr="004F07C8" w:rsidRDefault="00D853C6" w:rsidP="00D853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853C6" w:rsidRPr="004F07C8" w14:paraId="78B0E834" w14:textId="77777777" w:rsidTr="00B63C99">
        <w:trPr>
          <w:cantSplit/>
        </w:trPr>
        <w:tc>
          <w:tcPr>
            <w:tcW w:w="3866" w:type="dxa"/>
          </w:tcPr>
          <w:p w14:paraId="4340F0C5" w14:textId="77777777" w:rsidR="00D853C6" w:rsidRPr="004F07C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618956" w14:textId="77777777" w:rsidR="00D853C6" w:rsidRPr="004F07C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1DE84EE" w14:textId="77777777" w:rsidR="00D853C6" w:rsidRPr="004F07C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9E6C63" w14:textId="77777777" w:rsidR="00D853C6" w:rsidRPr="004F07C8" w:rsidRDefault="00D853C6" w:rsidP="00D853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853C6" w:rsidRPr="008F38E6" w14:paraId="70935119" w14:textId="77777777" w:rsidTr="00B63C99">
        <w:trPr>
          <w:cantSplit/>
        </w:trPr>
        <w:tc>
          <w:tcPr>
            <w:tcW w:w="3866" w:type="dxa"/>
          </w:tcPr>
          <w:p w14:paraId="35C915B7" w14:textId="77777777" w:rsidR="00D853C6" w:rsidRPr="00F51F88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52ED03" w14:textId="2A40BC9D" w:rsidR="00D853C6" w:rsidRPr="00995DCA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4E5B7CA2" w14:textId="77777777"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6C92619" w14:textId="32D6CE3C" w:rsidR="00D853C6" w:rsidRPr="00D413D6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0DC75F5B" w14:textId="77777777" w:rsidR="00D853C6" w:rsidRPr="00D413D6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A1EA78" w14:textId="146B16EB" w:rsidR="00D853C6" w:rsidRPr="00995DCA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42ACD137" w14:textId="77777777"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E2F9BA" w14:textId="60CDB9A1" w:rsidR="00D853C6" w:rsidRPr="00D413D6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D248F" w:rsidRPr="00F05498" w14:paraId="5AEB13BE" w14:textId="77777777" w:rsidTr="006435C5">
        <w:trPr>
          <w:cantSplit/>
        </w:trPr>
        <w:tc>
          <w:tcPr>
            <w:tcW w:w="3866" w:type="dxa"/>
          </w:tcPr>
          <w:p w14:paraId="5E9B2816" w14:textId="77777777" w:rsidR="00DD248F" w:rsidRPr="006D7FB3" w:rsidRDefault="00DD248F" w:rsidP="00DD248F">
            <w:pPr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>1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15DC583" w14:textId="55C13FD6" w:rsidR="00DD248F" w:rsidRPr="00307AD3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307AD3" w:rsidRPr="00307AD3">
              <w:rPr>
                <w:rFonts w:ascii="Angsana New" w:hAnsi="Angsana New"/>
                <w:bCs/>
                <w:sz w:val="30"/>
                <w:szCs w:val="30"/>
              </w:rPr>
              <w:t>20,709</w:t>
            </w:r>
            <w:r w:rsidRPr="00307AD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56EED30" w14:textId="77777777" w:rsidR="00DD248F" w:rsidRPr="002D7D69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B8DFF91" w14:textId="07DA283B" w:rsidR="00DD248F" w:rsidRPr="002D7D6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(24,154</w:t>
            </w:r>
            <w:r w:rsidRPr="006E653A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1921454" w14:textId="77777777" w:rsidR="00DD248F" w:rsidRPr="002D7D69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C22D35B" w14:textId="1901E526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FB522E" w:rsidRPr="00FB522E">
              <w:rPr>
                <w:rFonts w:ascii="Angsana New" w:hAnsi="Angsana New"/>
                <w:bCs/>
                <w:sz w:val="30"/>
                <w:szCs w:val="30"/>
              </w:rPr>
              <w:t>11,594</w:t>
            </w:r>
            <w:r w:rsidRPr="00FB522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1F132B3E" w14:textId="77777777" w:rsidR="00DD248F" w:rsidRPr="002D7D69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D6EB38E" w14:textId="4C239C69" w:rsidR="00DD248F" w:rsidRPr="002D7D69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(9,597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DD248F" w:rsidRPr="00F05498" w14:paraId="5D6856AF" w14:textId="77777777" w:rsidTr="009B3864">
        <w:trPr>
          <w:cantSplit/>
        </w:trPr>
        <w:tc>
          <w:tcPr>
            <w:tcW w:w="3866" w:type="dxa"/>
          </w:tcPr>
          <w:p w14:paraId="076152F8" w14:textId="2976B215" w:rsidR="00DD248F" w:rsidRPr="006D7FB3" w:rsidRDefault="00DD248F" w:rsidP="00DD248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3BB899A2" w14:textId="5A525670" w:rsidR="00DD248F" w:rsidRPr="00307AD3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307AD3" w:rsidRPr="00307AD3">
              <w:rPr>
                <w:rFonts w:ascii="Angsana New" w:hAnsi="Angsana New"/>
                <w:bCs/>
                <w:sz w:val="30"/>
                <w:szCs w:val="30"/>
              </w:rPr>
              <w:t>12,089</w:t>
            </w:r>
            <w:r w:rsidRPr="00307AD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3EAB5C4" w14:textId="77777777" w:rsidR="00DD248F" w:rsidRPr="00C0190B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E4BF8D8" w14:textId="35984E98" w:rsidR="00DD248F" w:rsidRPr="006E653A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(5,880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53964BBC" w14:textId="77777777" w:rsidR="00DD248F" w:rsidRPr="007B2B5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47E46043" w14:textId="316E2558" w:rsidR="00DD248F" w:rsidRPr="00FB522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FB522E" w:rsidRPr="00FB522E">
              <w:rPr>
                <w:rFonts w:ascii="Angsana New" w:hAnsi="Angsana New"/>
                <w:bCs/>
                <w:sz w:val="30"/>
                <w:szCs w:val="30"/>
              </w:rPr>
              <w:t>9,871</w:t>
            </w:r>
            <w:r w:rsidRPr="00FB522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1F4DB293" w14:textId="77777777" w:rsidR="00DD248F" w:rsidRPr="007B2B5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02C868C7" w14:textId="274D43CF" w:rsidR="00DD248F" w:rsidRPr="00C90724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 xml:space="preserve">   (3,982</w:t>
            </w:r>
            <w:r w:rsidRPr="00C90724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FB522E" w:rsidRPr="00F05498" w14:paraId="5DAF1BB9" w14:textId="77777777" w:rsidTr="00715934">
        <w:trPr>
          <w:cantSplit/>
        </w:trPr>
        <w:tc>
          <w:tcPr>
            <w:tcW w:w="3866" w:type="dxa"/>
          </w:tcPr>
          <w:p w14:paraId="06D260DB" w14:textId="77777777" w:rsidR="00FB522E" w:rsidRPr="006D7FB3" w:rsidRDefault="00FB522E" w:rsidP="00FB522E">
            <w:pPr>
              <w:ind w:left="520" w:hanging="5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FDA5D8A" w14:textId="4B09C966" w:rsidR="00FB522E" w:rsidRPr="00307AD3" w:rsidRDefault="00307AD3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1,488</w:t>
            </w:r>
          </w:p>
        </w:tc>
        <w:tc>
          <w:tcPr>
            <w:tcW w:w="283" w:type="dxa"/>
          </w:tcPr>
          <w:p w14:paraId="074368E1" w14:textId="77777777" w:rsidR="00FB522E" w:rsidRPr="007B2B5F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01B28E0" w14:textId="7848952C" w:rsidR="00FB522E" w:rsidRPr="006E653A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9,325</w:t>
            </w:r>
          </w:p>
        </w:tc>
        <w:tc>
          <w:tcPr>
            <w:tcW w:w="283" w:type="dxa"/>
          </w:tcPr>
          <w:p w14:paraId="6CFBE87F" w14:textId="77777777" w:rsidR="00FB522E" w:rsidRPr="007B2B5F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7134926" w14:textId="12014F5D" w:rsidR="00FB522E" w:rsidRPr="00FB522E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BF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14:paraId="59E9F7C4" w14:textId="77777777" w:rsidR="00FB522E" w:rsidRPr="007B2B5F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FD3068C" w14:textId="5DE8C9F2" w:rsidR="00FB522E" w:rsidRPr="00C90724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1,985</w:t>
            </w:r>
          </w:p>
        </w:tc>
      </w:tr>
      <w:tr w:rsidR="00FB522E" w:rsidRPr="00F05498" w14:paraId="7EA5DDA4" w14:textId="77777777" w:rsidTr="00B63C99">
        <w:trPr>
          <w:cantSplit/>
        </w:trPr>
        <w:tc>
          <w:tcPr>
            <w:tcW w:w="3866" w:type="dxa"/>
          </w:tcPr>
          <w:p w14:paraId="21C77395" w14:textId="77777777" w:rsidR="00FB522E" w:rsidRPr="006D7FB3" w:rsidRDefault="00FB522E" w:rsidP="00FB522E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6D7FB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D7FB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A9D9C4" w14:textId="49B6B170" w:rsidR="00FB522E" w:rsidRPr="00307AD3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307AD3" w:rsidRPr="00307AD3">
              <w:rPr>
                <w:rFonts w:ascii="Angsana New" w:hAnsi="Angsana New"/>
                <w:bCs/>
                <w:sz w:val="30"/>
                <w:szCs w:val="30"/>
              </w:rPr>
              <w:t>31,310</w:t>
            </w:r>
            <w:r w:rsidRPr="00307AD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E142EB6" w14:textId="77777777" w:rsidR="00FB522E" w:rsidRPr="002D7D69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0D55C" w14:textId="08EBD8C7" w:rsidR="00FB522E" w:rsidRPr="006E653A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(20,709</w:t>
            </w:r>
            <w:r w:rsidRPr="00E55CC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6315EAB5" w14:textId="77777777" w:rsidR="00FB522E" w:rsidRPr="002D7D69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3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A1C1C" w14:textId="407BE00D" w:rsidR="00FB522E" w:rsidRPr="00FB522E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5B12AC">
              <w:rPr>
                <w:rFonts w:ascii="Angsana New" w:hAnsi="Angsana New"/>
                <w:bCs/>
                <w:sz w:val="30"/>
                <w:szCs w:val="30"/>
              </w:rPr>
              <w:t>21,465</w:t>
            </w:r>
            <w:r w:rsidRPr="00FB522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7C754FC3" w14:textId="77777777" w:rsidR="00FB522E" w:rsidRPr="002D7D69" w:rsidRDefault="00FB522E" w:rsidP="00FB522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B81D3C4" w14:textId="57D398B8" w:rsidR="00FB522E" w:rsidRPr="00C90724" w:rsidRDefault="00FB522E" w:rsidP="00FB5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(11,594</w:t>
            </w:r>
            <w:r w:rsidRPr="005A6F8C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</w:tbl>
    <w:p w14:paraId="3C34DBCF" w14:textId="77777777" w:rsidR="00613AB4" w:rsidRDefault="00613AB4" w:rsidP="00613AB4">
      <w:pPr>
        <w:rPr>
          <w:rFonts w:ascii="Angsana New" w:hAnsi="Angsana New"/>
          <w:sz w:val="30"/>
          <w:szCs w:val="30"/>
          <w:cs/>
        </w:rPr>
      </w:pPr>
    </w:p>
    <w:p w14:paraId="52E15829" w14:textId="77777777" w:rsidR="007478E5" w:rsidRDefault="00747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9FFED12" w14:textId="77777777" w:rsidR="00FF5FB6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 xml:space="preserve">ลูกหนี้ตามสัญญาเช่า </w:t>
      </w:r>
    </w:p>
    <w:p w14:paraId="5A368CA7" w14:textId="77777777" w:rsidR="00FF5FB6" w:rsidRPr="00AD5066" w:rsidRDefault="00FF5FB6" w:rsidP="00FF5FB6">
      <w:pPr>
        <w:rPr>
          <w:rFonts w:ascii="Angsana New" w:hAnsi="Angsana New"/>
          <w:sz w:val="16"/>
          <w:szCs w:val="16"/>
        </w:rPr>
      </w:pPr>
    </w:p>
    <w:p w14:paraId="79BEB696" w14:textId="639F030F" w:rsidR="00FF5FB6" w:rsidRDefault="00FF5FB6" w:rsidP="00FF5FB6">
      <w:pPr>
        <w:rPr>
          <w:rFonts w:ascii="Angsana New" w:hAnsi="Angsana New"/>
          <w:sz w:val="30"/>
          <w:szCs w:val="30"/>
        </w:rPr>
      </w:pPr>
      <w:r w:rsidRPr="005E72F1">
        <w:rPr>
          <w:rFonts w:ascii="Angsana New" w:hAnsi="Angsana New" w:hint="cs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="00DB12AA" w:rsidRPr="00DB12AA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435C5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2AA" w:rsidRPr="00DB12AA">
        <w:rPr>
          <w:rFonts w:ascii="Angsana New" w:hAnsi="Angsana New" w:hint="cs"/>
          <w:sz w:val="30"/>
          <w:szCs w:val="30"/>
        </w:rPr>
        <w:t>2565</w:t>
      </w:r>
      <w:r w:rsidR="001D369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ยอดคงเหลือของลูกหนี้ตามสัญญาเช่า (เช่าช่วง - ที่ดิน) มีดังนี้</w:t>
      </w:r>
    </w:p>
    <w:p w14:paraId="246F831E" w14:textId="77777777" w:rsidR="00FF5FB6" w:rsidRPr="002B0686" w:rsidRDefault="00FF5FB6" w:rsidP="00FF5FB6">
      <w:pPr>
        <w:rPr>
          <w:rFonts w:ascii="Angsana New" w:hAnsi="Angsana New"/>
          <w:sz w:val="16"/>
          <w:szCs w:val="16"/>
        </w:rPr>
      </w:pPr>
    </w:p>
    <w:tbl>
      <w:tblPr>
        <w:tblW w:w="9884" w:type="dxa"/>
        <w:tblLook w:val="04A0" w:firstRow="1" w:lastRow="0" w:firstColumn="1" w:lastColumn="0" w:noHBand="0" w:noVBand="1"/>
      </w:tblPr>
      <w:tblGrid>
        <w:gridCol w:w="4076"/>
        <w:gridCol w:w="1276"/>
        <w:gridCol w:w="236"/>
        <w:gridCol w:w="1209"/>
        <w:gridCol w:w="284"/>
        <w:gridCol w:w="1244"/>
        <w:gridCol w:w="247"/>
        <w:gridCol w:w="1312"/>
      </w:tblGrid>
      <w:tr w:rsidR="002B0686" w:rsidRPr="00C518C9" w14:paraId="26C87693" w14:textId="77777777" w:rsidTr="007719C5">
        <w:tc>
          <w:tcPr>
            <w:tcW w:w="4076" w:type="dxa"/>
          </w:tcPr>
          <w:p w14:paraId="6505DBA8" w14:textId="77777777" w:rsidR="002B0686" w:rsidRPr="00446B9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8" w:type="dxa"/>
            <w:gridSpan w:val="7"/>
          </w:tcPr>
          <w:p w14:paraId="2CC899FE" w14:textId="77777777" w:rsidR="002B0686" w:rsidRPr="00C518C9" w:rsidRDefault="002B0686" w:rsidP="007719C5">
            <w:pPr>
              <w:pStyle w:val="BodyText3"/>
              <w:jc w:val="center"/>
              <w:rPr>
                <w:cs/>
              </w:rPr>
            </w:pPr>
            <w:r w:rsidRPr="00C518C9">
              <w:rPr>
                <w:rFonts w:hint="cs"/>
                <w:cs/>
              </w:rPr>
              <w:t>พันบาท</w:t>
            </w:r>
          </w:p>
        </w:tc>
      </w:tr>
      <w:tr w:rsidR="002B0686" w:rsidRPr="00EA0007" w14:paraId="75C58D68" w14:textId="77777777" w:rsidTr="007719C5">
        <w:tc>
          <w:tcPr>
            <w:tcW w:w="4076" w:type="dxa"/>
          </w:tcPr>
          <w:p w14:paraId="73799BF3" w14:textId="77777777"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609C1C" w14:textId="77777777" w:rsidR="002B0686" w:rsidRPr="004F07C8" w:rsidRDefault="002B0686" w:rsidP="007719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451A820" w14:textId="77777777" w:rsidR="002B0686" w:rsidRPr="004F07C8" w:rsidRDefault="002B0686" w:rsidP="007719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ABB82E" w14:textId="77777777" w:rsidR="002B0686" w:rsidRPr="004F07C8" w:rsidRDefault="002B0686" w:rsidP="007719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B0686" w:rsidRPr="00EA0007" w14:paraId="310C1D86" w14:textId="77777777" w:rsidTr="007719C5">
        <w:tc>
          <w:tcPr>
            <w:tcW w:w="4076" w:type="dxa"/>
          </w:tcPr>
          <w:p w14:paraId="36CEC0AC" w14:textId="77777777"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C263EC" w14:textId="25EF98CD" w:rsidR="002B0686" w:rsidRPr="00EA0007" w:rsidRDefault="00DB12AA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0801B9E" w14:textId="77777777"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6DB04FCB" w14:textId="0976C03F" w:rsidR="002B0686" w:rsidRPr="00EA0007" w:rsidRDefault="00DB12AA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1FF1FEF5" w14:textId="77777777" w:rsidR="002B0686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21CEB92C" w14:textId="00B3AD01" w:rsidR="002B0686" w:rsidRPr="00EA0007" w:rsidRDefault="00DB12AA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12A2A15B" w14:textId="77777777" w:rsidR="002B0686" w:rsidRPr="00EA0007" w:rsidRDefault="002B0686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0414E7C5" w14:textId="1449E32B" w:rsidR="002B0686" w:rsidRPr="00EA0007" w:rsidRDefault="00DB12AA" w:rsidP="007719C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B0686" w:rsidRPr="00192B26" w14:paraId="76E4FB55" w14:textId="77777777" w:rsidTr="007719C5">
        <w:tc>
          <w:tcPr>
            <w:tcW w:w="4076" w:type="dxa"/>
          </w:tcPr>
          <w:p w14:paraId="38D576EC" w14:textId="77777777" w:rsidR="002B0686" w:rsidRPr="00161CAE" w:rsidRDefault="00B63C99" w:rsidP="007719C5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ค่าเช่าตามสัญญาที่จะได้รับ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3FFC05" w14:textId="77777777"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B4462C" w14:textId="77777777"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5BF4F7A6" w14:textId="77777777"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FCD8A32" w14:textId="77777777"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6B3B99C5" w14:textId="77777777" w:rsidR="002B0686" w:rsidRPr="00A22DFF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68871333" w14:textId="77777777" w:rsidR="002B0686" w:rsidRPr="00074B34" w:rsidRDefault="002B0686" w:rsidP="007719C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14:paraId="20F87674" w14:textId="77777777" w:rsidR="002B0686" w:rsidRPr="00C80781" w:rsidRDefault="002B0686" w:rsidP="00771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F7A08" w:rsidRPr="00A100BB" w14:paraId="47F0AB1F" w14:textId="77777777" w:rsidTr="007719C5">
        <w:tc>
          <w:tcPr>
            <w:tcW w:w="4076" w:type="dxa"/>
          </w:tcPr>
          <w:p w14:paraId="498AD8C0" w14:textId="38B474A9" w:rsidR="00FF7A08" w:rsidRPr="00161CAE" w:rsidRDefault="00FF7A08" w:rsidP="00FF7A08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ครบกำหนดชำระภายใน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EAA14BD" w14:textId="7E17FC8B" w:rsidR="00FF7A08" w:rsidRPr="00DD248F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F7A08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36" w:type="dxa"/>
          </w:tcPr>
          <w:p w14:paraId="0DEA9272" w14:textId="77777777" w:rsidR="00FF7A08" w:rsidRPr="007719C5" w:rsidRDefault="00FF7A08" w:rsidP="00FF7A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09" w:type="dxa"/>
          </w:tcPr>
          <w:p w14:paraId="7B00D595" w14:textId="79A9DFF7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A0EC1D8" w14:textId="77777777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</w:tcPr>
          <w:p w14:paraId="532F5A1A" w14:textId="5A1EC667" w:rsidR="00FF7A08" w:rsidRPr="00FF7A08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A08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47" w:type="dxa"/>
          </w:tcPr>
          <w:p w14:paraId="5AA08118" w14:textId="77777777" w:rsidR="00FF7A08" w:rsidRPr="007719C5" w:rsidRDefault="00FF7A08" w:rsidP="00FF7A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12" w:type="dxa"/>
          </w:tcPr>
          <w:p w14:paraId="5A8553E7" w14:textId="1F18432F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F7A08" w:rsidRPr="00A100BB" w14:paraId="55895427" w14:textId="77777777" w:rsidTr="007719C5">
        <w:tc>
          <w:tcPr>
            <w:tcW w:w="4076" w:type="dxa"/>
          </w:tcPr>
          <w:p w14:paraId="76E194CE" w14:textId="465D91C2" w:rsidR="00FF7A08" w:rsidRPr="00161CAE" w:rsidRDefault="00FF7A08" w:rsidP="00FF7A08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4716AD27" w14:textId="3371BFE1" w:rsidR="00FF7A08" w:rsidRPr="00FF7A08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7A0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4BFD96FF" w14:textId="77777777" w:rsidR="00FF7A08" w:rsidRPr="007719C5" w:rsidRDefault="00FF7A08" w:rsidP="00FF7A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09" w:type="dxa"/>
          </w:tcPr>
          <w:p w14:paraId="5A9688B4" w14:textId="3672775F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84" w:type="dxa"/>
          </w:tcPr>
          <w:p w14:paraId="5C0759F3" w14:textId="77777777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2112A316" w14:textId="3D8C3655" w:rsidR="00FF7A08" w:rsidRPr="00FF7A08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7A0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7" w:type="dxa"/>
          </w:tcPr>
          <w:p w14:paraId="6307345E" w14:textId="77777777" w:rsidR="00FF7A08" w:rsidRPr="007719C5" w:rsidRDefault="00FF7A08" w:rsidP="00FF7A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670EEE3" w14:textId="33C2C8D4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FF7A08" w:rsidRPr="00A100BB" w14:paraId="6B730562" w14:textId="77777777" w:rsidTr="007719C5">
        <w:tc>
          <w:tcPr>
            <w:tcW w:w="4076" w:type="dxa"/>
          </w:tcPr>
          <w:p w14:paraId="106E4645" w14:textId="77777777" w:rsidR="00FF7A08" w:rsidRPr="00161CAE" w:rsidRDefault="00FF7A08" w:rsidP="00FF7A0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8A8055" w14:textId="42C6305F" w:rsidR="00FF7A08" w:rsidRPr="00DD248F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F7A08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36" w:type="dxa"/>
          </w:tcPr>
          <w:p w14:paraId="696A30B7" w14:textId="77777777" w:rsidR="00FF7A08" w:rsidRPr="007719C5" w:rsidRDefault="00FF7A08" w:rsidP="00FF7A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29DBD5CB" w14:textId="00778355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937</w:t>
            </w:r>
          </w:p>
        </w:tc>
        <w:tc>
          <w:tcPr>
            <w:tcW w:w="284" w:type="dxa"/>
          </w:tcPr>
          <w:p w14:paraId="71A58324" w14:textId="77777777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5A4F755" w14:textId="0D419EC2" w:rsidR="00FF7A08" w:rsidRPr="00FF7A08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A08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47" w:type="dxa"/>
          </w:tcPr>
          <w:p w14:paraId="54B17070" w14:textId="77777777" w:rsidR="00FF7A08" w:rsidRPr="007719C5" w:rsidRDefault="00FF7A08" w:rsidP="00FF7A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36335C91" w14:textId="44AD2E60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937</w:t>
            </w:r>
          </w:p>
        </w:tc>
      </w:tr>
      <w:tr w:rsidR="00FF7A08" w:rsidRPr="00A100BB" w14:paraId="201E8CF5" w14:textId="77777777" w:rsidTr="007719C5">
        <w:tc>
          <w:tcPr>
            <w:tcW w:w="4076" w:type="dxa"/>
          </w:tcPr>
          <w:p w14:paraId="36A27138" w14:textId="77777777" w:rsidR="00FF7A08" w:rsidRPr="00161CAE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 ดอกเบี้ยรับรอการตัดบัญชี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0DE4B7C" w14:textId="06B44E38" w:rsidR="00FF7A08" w:rsidRPr="00DD248F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F7A08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36" w:type="dxa"/>
          </w:tcPr>
          <w:p w14:paraId="3B029B3B" w14:textId="77777777" w:rsidR="00FF7A08" w:rsidRPr="007719C5" w:rsidRDefault="00FF7A08" w:rsidP="00FF7A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6E09EF56" w14:textId="119053B5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(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42</w:t>
            </w:r>
            <w:r w:rsidRPr="00A43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E2FAC55" w14:textId="77777777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55F2F68B" w14:textId="07345631" w:rsidR="00FF7A08" w:rsidRPr="00FF7A08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A08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47" w:type="dxa"/>
          </w:tcPr>
          <w:p w14:paraId="64E91F24" w14:textId="77777777" w:rsidR="00FF7A08" w:rsidRPr="007719C5" w:rsidRDefault="00FF7A08" w:rsidP="00FF7A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5E5C9074" w14:textId="1A766A8A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(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42</w:t>
            </w:r>
            <w:r w:rsidRPr="00A43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7A08" w:rsidRPr="00A100BB" w14:paraId="38A4689E" w14:textId="77777777" w:rsidTr="007719C5">
        <w:tc>
          <w:tcPr>
            <w:tcW w:w="4076" w:type="dxa"/>
          </w:tcPr>
          <w:p w14:paraId="4F124C2C" w14:textId="77777777" w:rsidR="00FF7A08" w:rsidRPr="00161CAE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012488" w14:textId="2552EF61" w:rsidR="00FF7A08" w:rsidRPr="00DD248F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F7A08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36" w:type="dxa"/>
          </w:tcPr>
          <w:p w14:paraId="22E32224" w14:textId="77777777" w:rsidR="00FF7A08" w:rsidRPr="007719C5" w:rsidRDefault="00FF7A08" w:rsidP="00FF7A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EA18369" w14:textId="282DA966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895</w:t>
            </w:r>
          </w:p>
        </w:tc>
        <w:tc>
          <w:tcPr>
            <w:tcW w:w="284" w:type="dxa"/>
          </w:tcPr>
          <w:p w14:paraId="153B462A" w14:textId="77777777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DFF65D8" w14:textId="658C7339" w:rsidR="00FF7A08" w:rsidRPr="00FF7A08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A08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247" w:type="dxa"/>
          </w:tcPr>
          <w:p w14:paraId="69F2C5DD" w14:textId="77777777" w:rsidR="00FF7A08" w:rsidRPr="007719C5" w:rsidRDefault="00FF7A08" w:rsidP="00FF7A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219DAA8B" w14:textId="3621AF9C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895</w:t>
            </w:r>
          </w:p>
        </w:tc>
      </w:tr>
      <w:tr w:rsidR="00FF7A08" w:rsidRPr="00A100BB" w14:paraId="45DEF9B3" w14:textId="77777777" w:rsidTr="007719C5">
        <w:tc>
          <w:tcPr>
            <w:tcW w:w="4076" w:type="dxa"/>
          </w:tcPr>
          <w:p w14:paraId="164E523D" w14:textId="77777777" w:rsidR="00FF7A08" w:rsidRPr="00161CAE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5B5A3A8" w14:textId="5A405D3C" w:rsidR="00FF7A08" w:rsidRPr="00DD248F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F7A08">
              <w:rPr>
                <w:rFonts w:ascii="Angsana New" w:hAnsi="Angsana New"/>
                <w:sz w:val="30"/>
                <w:szCs w:val="30"/>
              </w:rPr>
              <w:t>(457)</w:t>
            </w:r>
          </w:p>
        </w:tc>
        <w:tc>
          <w:tcPr>
            <w:tcW w:w="236" w:type="dxa"/>
          </w:tcPr>
          <w:p w14:paraId="34545865" w14:textId="77777777" w:rsidR="00FF7A08" w:rsidRPr="007719C5" w:rsidRDefault="00FF7A08" w:rsidP="00FF7A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22CFF7E8" w14:textId="767A573F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(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438</w:t>
            </w:r>
            <w:r w:rsidRPr="00A43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F663143" w14:textId="77777777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2E7C90BC" w14:textId="5F4C1A73" w:rsidR="00FF7A08" w:rsidRPr="00FF7A08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A08">
              <w:rPr>
                <w:rFonts w:ascii="Angsana New" w:hAnsi="Angsana New"/>
                <w:sz w:val="30"/>
                <w:szCs w:val="30"/>
              </w:rPr>
              <w:t>(457)</w:t>
            </w:r>
          </w:p>
        </w:tc>
        <w:tc>
          <w:tcPr>
            <w:tcW w:w="247" w:type="dxa"/>
          </w:tcPr>
          <w:p w14:paraId="7BC95B61" w14:textId="77777777" w:rsidR="00FF7A08" w:rsidRPr="007719C5" w:rsidRDefault="00FF7A08" w:rsidP="00FF7A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76C38555" w14:textId="454EE5FF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397A">
              <w:rPr>
                <w:rFonts w:ascii="Angsana New" w:hAnsi="Angsana New"/>
                <w:sz w:val="30"/>
                <w:szCs w:val="30"/>
              </w:rPr>
              <w:t>(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438</w:t>
            </w:r>
            <w:r w:rsidRPr="00A4397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7A08" w:rsidRPr="00A100BB" w14:paraId="12DF516B" w14:textId="77777777" w:rsidTr="007719C5">
        <w:tc>
          <w:tcPr>
            <w:tcW w:w="4076" w:type="dxa"/>
          </w:tcPr>
          <w:p w14:paraId="161E308E" w14:textId="77777777" w:rsidR="00FF7A08" w:rsidRPr="00E74927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ลูกหนี้ตามสัญญาเช่า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F3979FA" w14:textId="76BFC166" w:rsidR="00FF7A08" w:rsidRPr="00FF7A08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7A0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7B091CBF" w14:textId="77777777" w:rsidR="00FF7A08" w:rsidRPr="007719C5" w:rsidRDefault="00FF7A08" w:rsidP="00FF7A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27A0BCAE" w14:textId="04A34A02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457</w:t>
            </w:r>
          </w:p>
        </w:tc>
        <w:tc>
          <w:tcPr>
            <w:tcW w:w="284" w:type="dxa"/>
          </w:tcPr>
          <w:p w14:paraId="5C732B43" w14:textId="77777777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94F9131" w14:textId="2F77DAA3" w:rsidR="00FF7A08" w:rsidRPr="00FF7A08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7A08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47" w:type="dxa"/>
          </w:tcPr>
          <w:p w14:paraId="0C81D534" w14:textId="77777777" w:rsidR="00FF7A08" w:rsidRPr="007719C5" w:rsidRDefault="00FF7A08" w:rsidP="00FF7A0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6BDCDB8B" w14:textId="18283ED0" w:rsidR="00FF7A08" w:rsidRPr="007719C5" w:rsidRDefault="00FF7A08" w:rsidP="00FF7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457</w:t>
            </w:r>
          </w:p>
        </w:tc>
      </w:tr>
    </w:tbl>
    <w:p w14:paraId="1C433B55" w14:textId="77777777" w:rsidR="00FF5FB6" w:rsidRDefault="00FF5FB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2B3C1689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20A031AB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1C495D3E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7C3CCBEA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7DBD3B31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661F8BA9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559FAAEF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2824CDF4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740CE2DD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0FB3E2F6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16829F35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3E03C458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03B755DC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7337E62C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2B12C39F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1235B55A" w14:textId="77777777" w:rsidR="00DE3906" w:rsidRDefault="00DE3906" w:rsidP="00613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</w:rPr>
      </w:pPr>
    </w:p>
    <w:p w14:paraId="5A47EDF7" w14:textId="734277C3" w:rsidR="00D12E93" w:rsidRDefault="00FF5FB6" w:rsidP="0063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D12E93" w:rsidRPr="00161CAE">
        <w:rPr>
          <w:rFonts w:ascii="Angsana New" w:hAnsi="Angsana New"/>
          <w:b/>
          <w:bCs/>
          <w:sz w:val="30"/>
          <w:szCs w:val="30"/>
        </w:rPr>
        <w:t>.</w:t>
      </w:r>
      <w:r w:rsidR="00D12E93" w:rsidRPr="00161CAE">
        <w:rPr>
          <w:rFonts w:ascii="Angsana New" w:hAnsi="Angsana New"/>
          <w:b/>
          <w:bCs/>
          <w:sz w:val="30"/>
          <w:szCs w:val="30"/>
        </w:rPr>
        <w:tab/>
      </w:r>
      <w:r w:rsidR="00D12E93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9C46C6">
        <w:rPr>
          <w:rFonts w:ascii="Angsana New" w:hAnsi="Angsana New"/>
          <w:b/>
          <w:bCs/>
          <w:sz w:val="30"/>
          <w:szCs w:val="30"/>
        </w:rPr>
        <w:t xml:space="preserve"> </w:t>
      </w:r>
      <w:r w:rsidR="00D12E93">
        <w:rPr>
          <w:rFonts w:ascii="Angsana New" w:hAnsi="Angsana New"/>
          <w:b/>
          <w:bCs/>
          <w:sz w:val="30"/>
          <w:szCs w:val="30"/>
          <w:cs/>
        </w:rPr>
        <w:t>–</w:t>
      </w:r>
      <w:r w:rsidR="00D12E93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1480FE84" w14:textId="77777777" w:rsidR="00920DE6" w:rsidRPr="00920DE6" w:rsidRDefault="00920DE6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96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9"/>
        <w:gridCol w:w="1276"/>
        <w:gridCol w:w="270"/>
        <w:gridCol w:w="1147"/>
        <w:gridCol w:w="284"/>
        <w:gridCol w:w="1276"/>
        <w:gridCol w:w="283"/>
        <w:gridCol w:w="1276"/>
      </w:tblGrid>
      <w:tr w:rsidR="00D12E93" w:rsidRPr="004F07C8" w14:paraId="6D4351F1" w14:textId="77777777" w:rsidTr="00A20CF3">
        <w:trPr>
          <w:cantSplit/>
        </w:trPr>
        <w:tc>
          <w:tcPr>
            <w:tcW w:w="4149" w:type="dxa"/>
          </w:tcPr>
          <w:p w14:paraId="33B0C301" w14:textId="77777777" w:rsidR="00D12E93" w:rsidRPr="005111CE" w:rsidRDefault="00A20CF3" w:rsidP="00A20CF3">
            <w:pPr>
              <w:pStyle w:val="3"/>
              <w:tabs>
                <w:tab w:val="clear" w:pos="360"/>
                <w:tab w:val="clear" w:pos="720"/>
                <w:tab w:val="clear" w:pos="900"/>
                <w:tab w:val="clear" w:pos="1242"/>
                <w:tab w:val="clear" w:pos="1422"/>
                <w:tab w:val="clear" w:pos="1782"/>
                <w:tab w:val="left" w:pos="0"/>
                <w:tab w:val="left" w:pos="3869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14:paraId="1F35C7EB" w14:textId="77777777" w:rsidR="00D12E93" w:rsidRPr="004F07C8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D12E93" w:rsidRPr="004F07C8" w14:paraId="23B67D05" w14:textId="77777777" w:rsidTr="00A20CF3">
        <w:trPr>
          <w:cantSplit/>
        </w:trPr>
        <w:tc>
          <w:tcPr>
            <w:tcW w:w="4149" w:type="dxa"/>
          </w:tcPr>
          <w:p w14:paraId="4AAB8702" w14:textId="77777777" w:rsidR="00D12E93" w:rsidRPr="004F07C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672654" w14:textId="77777777" w:rsidR="00D12E93" w:rsidRPr="004F07C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D362CBF" w14:textId="77777777" w:rsidR="00D12E93" w:rsidRPr="004F07C8" w:rsidRDefault="00D12E93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5F7920" w14:textId="77777777" w:rsidR="00D12E93" w:rsidRPr="004F07C8" w:rsidRDefault="00D12E93" w:rsidP="005D0BB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853C6" w:rsidRPr="00F51F88" w14:paraId="0D876727" w14:textId="77777777" w:rsidTr="00A20CF3">
        <w:trPr>
          <w:cantSplit/>
        </w:trPr>
        <w:tc>
          <w:tcPr>
            <w:tcW w:w="4149" w:type="dxa"/>
          </w:tcPr>
          <w:p w14:paraId="2AE6EBBB" w14:textId="77777777" w:rsidR="00D853C6" w:rsidRPr="00F51F88" w:rsidRDefault="00D853C6" w:rsidP="005D0BB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EE3747" w14:textId="1E1EB0AD" w:rsidR="00D853C6" w:rsidRPr="00995DCA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8CB908A" w14:textId="77777777"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474A76C" w14:textId="224523ED" w:rsidR="00D853C6" w:rsidRPr="00D413D6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0A4790F0" w14:textId="77777777" w:rsidR="00D853C6" w:rsidRPr="00D413D6" w:rsidRDefault="00D853C6" w:rsidP="00D853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8FEB3A" w14:textId="55FE72D0" w:rsidR="00D853C6" w:rsidRPr="00995DCA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0A3FF813" w14:textId="77777777" w:rsidR="00D853C6" w:rsidRPr="00D413D6" w:rsidRDefault="00D853C6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1CA8DF" w14:textId="360CB6C3" w:rsidR="00D853C6" w:rsidRPr="00D413D6" w:rsidRDefault="00DB12AA" w:rsidP="00D8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D248F" w:rsidRPr="00E24209" w14:paraId="440BA624" w14:textId="77777777" w:rsidTr="00A20CF3">
        <w:trPr>
          <w:cantSplit/>
        </w:trPr>
        <w:tc>
          <w:tcPr>
            <w:tcW w:w="4149" w:type="dxa"/>
          </w:tcPr>
          <w:p w14:paraId="1E8D0B7A" w14:textId="77777777" w:rsidR="00DD248F" w:rsidRPr="00161CAE" w:rsidRDefault="00DD248F" w:rsidP="00DD248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FE05AA" w14:textId="6EEF2B58" w:rsidR="00DD248F" w:rsidRPr="00CD7222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CD7222" w:rsidRPr="00CD7222">
              <w:rPr>
                <w:rFonts w:ascii="Angsana New" w:hAnsi="Angsana New"/>
                <w:bCs/>
                <w:sz w:val="30"/>
                <w:szCs w:val="30"/>
              </w:rPr>
              <w:t>23,032</w:t>
            </w:r>
          </w:p>
        </w:tc>
        <w:tc>
          <w:tcPr>
            <w:tcW w:w="270" w:type="dxa"/>
          </w:tcPr>
          <w:p w14:paraId="632C0307" w14:textId="77777777" w:rsidR="00DD248F" w:rsidRPr="00D40D00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2A7D0D32" w14:textId="0ED8D2B7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403</w:t>
            </w:r>
          </w:p>
        </w:tc>
        <w:tc>
          <w:tcPr>
            <w:tcW w:w="284" w:type="dxa"/>
          </w:tcPr>
          <w:p w14:paraId="1A6FEEFD" w14:textId="77777777" w:rsidR="00DD248F" w:rsidRPr="00C844F6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301FC0" w14:textId="56AEC5E9" w:rsidR="00DD248F" w:rsidRPr="00CD7222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CD7222" w:rsidRPr="00CD7222">
              <w:rPr>
                <w:rFonts w:ascii="Angsana New" w:hAnsi="Angsana New"/>
                <w:bCs/>
                <w:sz w:val="30"/>
                <w:szCs w:val="30"/>
              </w:rPr>
              <w:t>35,578</w:t>
            </w:r>
          </w:p>
        </w:tc>
        <w:tc>
          <w:tcPr>
            <w:tcW w:w="283" w:type="dxa"/>
          </w:tcPr>
          <w:p w14:paraId="783ED94B" w14:textId="77777777" w:rsidR="00DD248F" w:rsidRPr="000233D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231C91" w14:textId="02F36255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123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384</w:t>
            </w:r>
          </w:p>
        </w:tc>
      </w:tr>
      <w:tr w:rsidR="00DD248F" w:rsidRPr="00E24209" w14:paraId="27352E31" w14:textId="77777777" w:rsidTr="00A20CF3">
        <w:trPr>
          <w:cantSplit/>
        </w:trPr>
        <w:tc>
          <w:tcPr>
            <w:tcW w:w="4149" w:type="dxa"/>
          </w:tcPr>
          <w:p w14:paraId="0DF18727" w14:textId="77777777" w:rsidR="00DD248F" w:rsidRDefault="00DD248F" w:rsidP="00DD248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สินค้ากึ่งสำเร็จรูปและงานระหว่างทำ</w:t>
            </w:r>
          </w:p>
        </w:tc>
        <w:tc>
          <w:tcPr>
            <w:tcW w:w="1276" w:type="dxa"/>
          </w:tcPr>
          <w:p w14:paraId="05DA8F01" w14:textId="2763F5C8" w:rsidR="00DD248F" w:rsidRPr="00CD7222" w:rsidRDefault="00CD7222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5,435</w:t>
            </w:r>
          </w:p>
        </w:tc>
        <w:tc>
          <w:tcPr>
            <w:tcW w:w="270" w:type="dxa"/>
          </w:tcPr>
          <w:p w14:paraId="2CACD6CE" w14:textId="77777777" w:rsidR="00DD248F" w:rsidRPr="00D40D00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DB97493" w14:textId="5A1B05D8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295</w:t>
            </w:r>
          </w:p>
        </w:tc>
        <w:tc>
          <w:tcPr>
            <w:tcW w:w="284" w:type="dxa"/>
          </w:tcPr>
          <w:p w14:paraId="4EBA2024" w14:textId="77777777" w:rsidR="00DD248F" w:rsidRPr="00C844F6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56FDEEB" w14:textId="48258A51" w:rsidR="00DD248F" w:rsidRPr="00CD7222" w:rsidRDefault="00CD7222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3,347</w:t>
            </w:r>
          </w:p>
        </w:tc>
        <w:tc>
          <w:tcPr>
            <w:tcW w:w="283" w:type="dxa"/>
          </w:tcPr>
          <w:p w14:paraId="3FC7AF0B" w14:textId="77777777" w:rsidR="00DD248F" w:rsidRPr="000233D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A931262" w14:textId="57368492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196</w:t>
            </w:r>
          </w:p>
        </w:tc>
      </w:tr>
      <w:tr w:rsidR="00DD248F" w:rsidRPr="00E24209" w14:paraId="7271D912" w14:textId="77777777" w:rsidTr="00A20CF3">
        <w:trPr>
          <w:cantSplit/>
        </w:trPr>
        <w:tc>
          <w:tcPr>
            <w:tcW w:w="4149" w:type="dxa"/>
          </w:tcPr>
          <w:p w14:paraId="3E39D98E" w14:textId="77777777" w:rsidR="00DD248F" w:rsidRPr="00161CAE" w:rsidRDefault="00DD248F" w:rsidP="00DD248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76" w:type="dxa"/>
          </w:tcPr>
          <w:p w14:paraId="4C5BE890" w14:textId="7E62669C" w:rsidR="00DD248F" w:rsidRPr="00CD7222" w:rsidRDefault="00CD7222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83,888</w:t>
            </w:r>
          </w:p>
        </w:tc>
        <w:tc>
          <w:tcPr>
            <w:tcW w:w="270" w:type="dxa"/>
          </w:tcPr>
          <w:p w14:paraId="7CF5BD31" w14:textId="77777777" w:rsidR="00DD248F" w:rsidRPr="00D40D00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A67FBAE" w14:textId="1D2E33D7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229</w:t>
            </w:r>
          </w:p>
        </w:tc>
        <w:tc>
          <w:tcPr>
            <w:tcW w:w="284" w:type="dxa"/>
          </w:tcPr>
          <w:p w14:paraId="022F3E39" w14:textId="77777777" w:rsidR="00DD248F" w:rsidRPr="00C844F6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972B57F" w14:textId="6FD6F724" w:rsidR="00DD248F" w:rsidRPr="00CD7222" w:rsidRDefault="00CD7222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67,513</w:t>
            </w:r>
          </w:p>
        </w:tc>
        <w:tc>
          <w:tcPr>
            <w:tcW w:w="283" w:type="dxa"/>
          </w:tcPr>
          <w:p w14:paraId="70A9AA18" w14:textId="77777777" w:rsidR="00DD248F" w:rsidRPr="000233D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7EF4D36" w14:textId="542279FA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56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602</w:t>
            </w:r>
          </w:p>
        </w:tc>
      </w:tr>
      <w:tr w:rsidR="00DD248F" w:rsidRPr="00E24209" w14:paraId="2FF19D1E" w14:textId="77777777" w:rsidTr="00A20CF3">
        <w:trPr>
          <w:cantSplit/>
        </w:trPr>
        <w:tc>
          <w:tcPr>
            <w:tcW w:w="4149" w:type="dxa"/>
          </w:tcPr>
          <w:p w14:paraId="14A17A2F" w14:textId="77777777" w:rsidR="00DD248F" w:rsidRPr="00161CAE" w:rsidRDefault="00DD248F" w:rsidP="00DD248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276" w:type="dxa"/>
          </w:tcPr>
          <w:p w14:paraId="11D90D42" w14:textId="7CB2424D" w:rsidR="00DD248F" w:rsidRPr="00CD7222" w:rsidRDefault="00CD7222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50,711</w:t>
            </w:r>
          </w:p>
        </w:tc>
        <w:tc>
          <w:tcPr>
            <w:tcW w:w="270" w:type="dxa"/>
          </w:tcPr>
          <w:p w14:paraId="4EDE4896" w14:textId="77777777" w:rsidR="00DD248F" w:rsidRPr="00D40D00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40937164" w14:textId="39547801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511</w:t>
            </w:r>
          </w:p>
        </w:tc>
        <w:tc>
          <w:tcPr>
            <w:tcW w:w="284" w:type="dxa"/>
          </w:tcPr>
          <w:p w14:paraId="7371ED6E" w14:textId="77777777" w:rsidR="00DD248F" w:rsidRPr="00C844F6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4AE8893" w14:textId="4C4A7E52" w:rsidR="00DD248F" w:rsidRPr="00CD7222" w:rsidRDefault="00CD7222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30,358</w:t>
            </w:r>
          </w:p>
        </w:tc>
        <w:tc>
          <w:tcPr>
            <w:tcW w:w="283" w:type="dxa"/>
          </w:tcPr>
          <w:p w14:paraId="66BA53BB" w14:textId="77777777" w:rsidR="00DD248F" w:rsidRPr="000233D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52B0F2B" w14:textId="40709683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684</w:t>
            </w:r>
          </w:p>
        </w:tc>
      </w:tr>
      <w:tr w:rsidR="00DD248F" w:rsidRPr="00E24209" w14:paraId="18BDF4BD" w14:textId="77777777" w:rsidTr="00A20CF3">
        <w:trPr>
          <w:cantSplit/>
        </w:trPr>
        <w:tc>
          <w:tcPr>
            <w:tcW w:w="4149" w:type="dxa"/>
          </w:tcPr>
          <w:p w14:paraId="63256016" w14:textId="77777777" w:rsidR="00DD248F" w:rsidRPr="00161CAE" w:rsidRDefault="00DD248F" w:rsidP="00DD248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76" w:type="dxa"/>
          </w:tcPr>
          <w:p w14:paraId="2BE4242E" w14:textId="2643CBE4" w:rsidR="00DD248F" w:rsidRPr="00CD7222" w:rsidRDefault="00CD7222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6,918</w:t>
            </w:r>
          </w:p>
        </w:tc>
        <w:tc>
          <w:tcPr>
            <w:tcW w:w="270" w:type="dxa"/>
          </w:tcPr>
          <w:p w14:paraId="6A4CB9AC" w14:textId="77777777" w:rsidR="00DD248F" w:rsidRPr="00D40D00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1C7BE7D5" w14:textId="45FF85D2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188</w:t>
            </w:r>
          </w:p>
        </w:tc>
        <w:tc>
          <w:tcPr>
            <w:tcW w:w="284" w:type="dxa"/>
          </w:tcPr>
          <w:p w14:paraId="5879A2E1" w14:textId="77777777" w:rsidR="00DD248F" w:rsidRPr="00C844F6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D6A7D09" w14:textId="77777777" w:rsidR="00DD248F" w:rsidRPr="00CD7222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7222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83" w:type="dxa"/>
          </w:tcPr>
          <w:p w14:paraId="094BA04F" w14:textId="77777777" w:rsidR="00DD248F" w:rsidRPr="000233D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551A89A" w14:textId="68081160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7BF7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DD248F" w:rsidRPr="00E24209" w14:paraId="3E2C813D" w14:textId="77777777" w:rsidTr="00A20CF3">
        <w:trPr>
          <w:cantSplit/>
        </w:trPr>
        <w:tc>
          <w:tcPr>
            <w:tcW w:w="4149" w:type="dxa"/>
          </w:tcPr>
          <w:p w14:paraId="4A62B380" w14:textId="77777777" w:rsidR="00DD248F" w:rsidRPr="00161CAE" w:rsidRDefault="00DD248F" w:rsidP="00DD248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78D2239" w14:textId="4834ABFB" w:rsidR="00DD248F" w:rsidRPr="00CD7222" w:rsidRDefault="00CD7222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369,984</w:t>
            </w:r>
          </w:p>
        </w:tc>
        <w:tc>
          <w:tcPr>
            <w:tcW w:w="270" w:type="dxa"/>
          </w:tcPr>
          <w:p w14:paraId="0C66ADB1" w14:textId="77777777" w:rsidR="00DD248F" w:rsidRPr="00D40D00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A220FA1" w14:textId="62AC8BBB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347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626</w:t>
            </w:r>
          </w:p>
        </w:tc>
        <w:tc>
          <w:tcPr>
            <w:tcW w:w="284" w:type="dxa"/>
          </w:tcPr>
          <w:p w14:paraId="67BE7365" w14:textId="77777777" w:rsidR="00DD248F" w:rsidRPr="00C844F6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5DD6B7" w14:textId="708343AA" w:rsidR="00DD248F" w:rsidRPr="00CD7222" w:rsidRDefault="00CD7222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236,796</w:t>
            </w:r>
          </w:p>
        </w:tc>
        <w:tc>
          <w:tcPr>
            <w:tcW w:w="283" w:type="dxa"/>
          </w:tcPr>
          <w:p w14:paraId="7B02E8F8" w14:textId="77777777" w:rsidR="00DD248F" w:rsidRPr="000233D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B05EAA" w14:textId="523053A2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212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866</w:t>
            </w:r>
          </w:p>
        </w:tc>
      </w:tr>
      <w:tr w:rsidR="00DD248F" w:rsidRPr="00E24209" w14:paraId="318AF3E6" w14:textId="77777777" w:rsidTr="00A20CF3">
        <w:trPr>
          <w:cantSplit/>
        </w:trPr>
        <w:tc>
          <w:tcPr>
            <w:tcW w:w="4149" w:type="dxa"/>
          </w:tcPr>
          <w:p w14:paraId="4C66E710" w14:textId="77777777" w:rsidR="00DD248F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การลดลงของมูลค่า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1276" w:type="dxa"/>
          </w:tcPr>
          <w:p w14:paraId="22BB2BDA" w14:textId="77777777" w:rsidR="00DD248F" w:rsidRPr="00CD7222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E1846" w14:textId="77777777" w:rsidR="00DD248F" w:rsidRPr="00D40D00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4345F33F" w14:textId="77777777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D918C1B" w14:textId="77777777" w:rsidR="00DD248F" w:rsidRPr="00C844F6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3B8D369" w14:textId="77777777" w:rsidR="00DD248F" w:rsidRPr="00CD7222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4931053" w14:textId="77777777" w:rsidR="00DD248F" w:rsidRPr="000233D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8E62E4B" w14:textId="77777777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D248F" w:rsidRPr="00E24209" w14:paraId="76382C7A" w14:textId="77777777" w:rsidTr="00A20CF3">
        <w:trPr>
          <w:cantSplit/>
        </w:trPr>
        <w:tc>
          <w:tcPr>
            <w:tcW w:w="4149" w:type="dxa"/>
          </w:tcPr>
          <w:p w14:paraId="3ABB93C0" w14:textId="77777777" w:rsidR="00DD248F" w:rsidRPr="00161CA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7326B">
              <w:rPr>
                <w:rFonts w:ascii="Angsana New" w:hAnsi="Angsana New" w:hint="cs"/>
                <w:sz w:val="30"/>
                <w:szCs w:val="30"/>
                <w:cs/>
              </w:rPr>
              <w:t>เสื่อมสภาพ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276" w:type="dxa"/>
          </w:tcPr>
          <w:p w14:paraId="491FF462" w14:textId="176B48E9" w:rsidR="00DD248F" w:rsidRPr="00CD7222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CD7222" w:rsidRPr="00CD7222">
              <w:rPr>
                <w:rFonts w:ascii="Angsana New" w:hAnsi="Angsana New"/>
                <w:bCs/>
                <w:sz w:val="30"/>
                <w:szCs w:val="30"/>
              </w:rPr>
              <w:t>24,745</w:t>
            </w:r>
            <w:r w:rsidRPr="00CD7222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EF1FF4" w14:textId="77777777" w:rsidR="00DD248F" w:rsidRPr="00D40D00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15A9B101" w14:textId="1C329839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(26,574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9F83347" w14:textId="77777777" w:rsidR="00DD248F" w:rsidRPr="00C844F6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1D4024F" w14:textId="0EF05342" w:rsidR="00DD248F" w:rsidRPr="00CD7222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CD7222" w:rsidRPr="00CD7222">
              <w:rPr>
                <w:rFonts w:ascii="Angsana New" w:hAnsi="Angsana New"/>
                <w:bCs/>
                <w:sz w:val="30"/>
                <w:szCs w:val="30"/>
              </w:rPr>
              <w:t>8,773</w:t>
            </w:r>
            <w:r w:rsidRPr="00CD7222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D697089" w14:textId="77777777" w:rsidR="00DD248F" w:rsidRPr="000233D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10EF775" w14:textId="1D2BDC82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5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(9,049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DD248F" w:rsidRPr="00E24209" w14:paraId="4F6EAA91" w14:textId="77777777" w:rsidTr="00A20CF3">
        <w:trPr>
          <w:cantSplit/>
        </w:trPr>
        <w:tc>
          <w:tcPr>
            <w:tcW w:w="4149" w:type="dxa"/>
          </w:tcPr>
          <w:p w14:paraId="640F3084" w14:textId="77777777" w:rsidR="00DD248F" w:rsidRPr="00161CAE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5C51CE2" w14:textId="752FFF71" w:rsidR="00DD248F" w:rsidRPr="00CD7222" w:rsidRDefault="00CD7222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345,239</w:t>
            </w:r>
          </w:p>
        </w:tc>
        <w:tc>
          <w:tcPr>
            <w:tcW w:w="270" w:type="dxa"/>
          </w:tcPr>
          <w:p w14:paraId="65F1D747" w14:textId="77777777" w:rsidR="00DD248F" w:rsidRPr="00D40D00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09DC9C15" w14:textId="02045751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321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052</w:t>
            </w:r>
          </w:p>
        </w:tc>
        <w:tc>
          <w:tcPr>
            <w:tcW w:w="284" w:type="dxa"/>
          </w:tcPr>
          <w:p w14:paraId="6F5C8A92" w14:textId="77777777" w:rsidR="00DD248F" w:rsidRPr="00C844F6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C3D050A" w14:textId="7345AE4D" w:rsidR="00DD248F" w:rsidRPr="00CD7222" w:rsidRDefault="00CD7222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D7222">
              <w:rPr>
                <w:rFonts w:ascii="Angsana New" w:hAnsi="Angsana New"/>
                <w:bCs/>
                <w:sz w:val="30"/>
                <w:szCs w:val="30"/>
              </w:rPr>
              <w:t>228,023</w:t>
            </w:r>
          </w:p>
        </w:tc>
        <w:tc>
          <w:tcPr>
            <w:tcW w:w="283" w:type="dxa"/>
          </w:tcPr>
          <w:p w14:paraId="5BF7302A" w14:textId="77777777" w:rsidR="00DD248F" w:rsidRPr="000233DF" w:rsidRDefault="00DD248F" w:rsidP="00DD248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4FFABCD" w14:textId="2D149432" w:rsidR="00DD248F" w:rsidRPr="00F81028" w:rsidRDefault="00DD248F" w:rsidP="00DD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203</w:t>
            </w:r>
            <w:r w:rsidRPr="00407BF7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817</w:t>
            </w:r>
          </w:p>
        </w:tc>
      </w:tr>
    </w:tbl>
    <w:p w14:paraId="02949A88" w14:textId="77777777" w:rsidR="00675D96" w:rsidRDefault="00675D96" w:rsidP="002A3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9F8FFEB" w14:textId="77777777" w:rsidR="00EA7793" w:rsidRPr="00BD1CD2" w:rsidRDefault="00FF5FB6" w:rsidP="00EA7793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E75163">
        <w:rPr>
          <w:rFonts w:ascii="Angsana New" w:hAnsi="Angsana New"/>
          <w:b/>
          <w:bCs/>
          <w:sz w:val="30"/>
          <w:szCs w:val="30"/>
        </w:rPr>
        <w:t>.</w:t>
      </w:r>
      <w:r w:rsidR="00EA7793" w:rsidRPr="007D1E49">
        <w:rPr>
          <w:rFonts w:ascii="Angsana New" w:hAnsi="Angsana New"/>
          <w:b/>
          <w:bCs/>
          <w:sz w:val="30"/>
          <w:szCs w:val="30"/>
        </w:rPr>
        <w:tab/>
      </w:r>
      <w:r w:rsidR="00E75163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3D9AECE4" w14:textId="77777777" w:rsidR="00107352" w:rsidRDefault="00107352" w:rsidP="00107352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tbl>
      <w:tblPr>
        <w:tblW w:w="103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283"/>
        <w:gridCol w:w="1135"/>
        <w:gridCol w:w="283"/>
        <w:gridCol w:w="1134"/>
        <w:gridCol w:w="270"/>
        <w:gridCol w:w="1147"/>
        <w:gridCol w:w="284"/>
        <w:gridCol w:w="1134"/>
        <w:gridCol w:w="284"/>
        <w:gridCol w:w="1134"/>
      </w:tblGrid>
      <w:tr w:rsidR="00107352" w:rsidRPr="008044A5" w14:paraId="65663F78" w14:textId="77777777" w:rsidTr="006F0E2F">
        <w:trPr>
          <w:cantSplit/>
        </w:trPr>
        <w:tc>
          <w:tcPr>
            <w:tcW w:w="2127" w:type="dxa"/>
          </w:tcPr>
          <w:p w14:paraId="7B7EC3F6" w14:textId="77777777" w:rsidR="00107352" w:rsidRPr="008044A5" w:rsidRDefault="00107352" w:rsidP="006F0E2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</w:tcPr>
          <w:p w14:paraId="4930AC1A" w14:textId="77777777" w:rsidR="00107352" w:rsidRPr="008044A5" w:rsidRDefault="00107352" w:rsidP="006F0E2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283" w:type="dxa"/>
          </w:tcPr>
          <w:p w14:paraId="6B474579" w14:textId="77777777" w:rsidR="00107352" w:rsidRPr="008044A5" w:rsidRDefault="00107352" w:rsidP="006F0E2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5" w:type="dxa"/>
            <w:gridSpan w:val="7"/>
            <w:tcBorders>
              <w:bottom w:val="single" w:sz="4" w:space="0" w:color="auto"/>
            </w:tcBorders>
          </w:tcPr>
          <w:p w14:paraId="28411F9B" w14:textId="77777777" w:rsidR="00107352" w:rsidRPr="008044A5" w:rsidRDefault="00107352" w:rsidP="006F0E2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107352" w:rsidRPr="008044A5" w14:paraId="41E65990" w14:textId="77777777" w:rsidTr="006F0E2F">
        <w:trPr>
          <w:cantSplit/>
        </w:trPr>
        <w:tc>
          <w:tcPr>
            <w:tcW w:w="2127" w:type="dxa"/>
          </w:tcPr>
          <w:p w14:paraId="1E9DC759" w14:textId="77777777" w:rsidR="00107352" w:rsidRPr="008044A5" w:rsidRDefault="00107352" w:rsidP="006F0E2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25F55243" w14:textId="77777777" w:rsidR="00107352" w:rsidRPr="008044A5" w:rsidRDefault="00107352" w:rsidP="006F0E2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83" w:type="dxa"/>
          </w:tcPr>
          <w:p w14:paraId="4F619F44" w14:textId="77777777" w:rsidR="00107352" w:rsidRPr="008044A5" w:rsidRDefault="00107352" w:rsidP="006F0E2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27E61E" w14:textId="77777777" w:rsidR="00107352" w:rsidRPr="008044A5" w:rsidRDefault="00107352" w:rsidP="006F0E2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8B3F4BF" w14:textId="77777777" w:rsidR="00107352" w:rsidRPr="008044A5" w:rsidRDefault="00107352" w:rsidP="006F0E2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C13A4C" w14:textId="77777777" w:rsidR="00107352" w:rsidRPr="008044A5" w:rsidRDefault="00107352" w:rsidP="006F0E2F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044A5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107352" w:rsidRPr="008044A5" w14:paraId="0F7BA41B" w14:textId="77777777" w:rsidTr="006F0E2F">
        <w:trPr>
          <w:cantSplit/>
        </w:trPr>
        <w:tc>
          <w:tcPr>
            <w:tcW w:w="2127" w:type="dxa"/>
          </w:tcPr>
          <w:p w14:paraId="3D06CEFE" w14:textId="77777777" w:rsidR="00107352" w:rsidRPr="008044A5" w:rsidRDefault="00107352" w:rsidP="006F0E2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3FAC68" w14:textId="595E026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AC5EC39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6040367" w14:textId="068F219B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83" w:type="dxa"/>
          </w:tcPr>
          <w:p w14:paraId="63033ED6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8E8F55" w14:textId="3C08F846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E1D5F76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7E3F275" w14:textId="3F295B6A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1ED93C03" w14:textId="77777777" w:rsidR="00107352" w:rsidRPr="008044A5" w:rsidRDefault="00107352" w:rsidP="006F0E2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DFF9D6" w14:textId="30A4BE03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418049CE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9C2D1D" w14:textId="3B1A3E06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107352" w:rsidRPr="008044A5" w14:paraId="64ADFEE0" w14:textId="77777777" w:rsidTr="006F0E2F">
        <w:trPr>
          <w:cantSplit/>
        </w:trPr>
        <w:tc>
          <w:tcPr>
            <w:tcW w:w="2127" w:type="dxa"/>
          </w:tcPr>
          <w:p w14:paraId="155348F2" w14:textId="77777777" w:rsidR="00107352" w:rsidRPr="008044A5" w:rsidRDefault="00107352" w:rsidP="006F0E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เงินฝากประจำกับธนาคาร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223B0A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373FC148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23E6A80C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62C9935F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279A7F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5EE510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2F865202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F04DD3C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8A81DB8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3488C3EE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DD1621D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107352" w:rsidRPr="008044A5" w14:paraId="25BD8A7C" w14:textId="77777777" w:rsidTr="006F0E2F">
        <w:trPr>
          <w:cantSplit/>
        </w:trPr>
        <w:tc>
          <w:tcPr>
            <w:tcW w:w="2127" w:type="dxa"/>
          </w:tcPr>
          <w:p w14:paraId="0217B976" w14:textId="77777777" w:rsidR="00107352" w:rsidRPr="008044A5" w:rsidRDefault="00107352" w:rsidP="006F0E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3328E6D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1.85</w:t>
            </w:r>
          </w:p>
        </w:tc>
        <w:tc>
          <w:tcPr>
            <w:tcW w:w="283" w:type="dxa"/>
          </w:tcPr>
          <w:p w14:paraId="258ECC09" w14:textId="77777777" w:rsidR="00107352" w:rsidRPr="00093879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723636FB" w14:textId="77777777" w:rsidR="00107352" w:rsidRPr="00093879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24E8207D" w14:textId="77777777" w:rsidR="00107352" w:rsidRPr="00093879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332510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26,000</w:t>
            </w:r>
          </w:p>
        </w:tc>
        <w:tc>
          <w:tcPr>
            <w:tcW w:w="270" w:type="dxa"/>
          </w:tcPr>
          <w:p w14:paraId="5D21C5DB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3B043E3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3879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C2959CB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966A42C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1B52D9D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EA39CA7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107352" w:rsidRPr="008044A5" w14:paraId="37A39CE4" w14:textId="77777777" w:rsidTr="006F0E2F">
        <w:trPr>
          <w:cantSplit/>
        </w:trPr>
        <w:tc>
          <w:tcPr>
            <w:tcW w:w="2127" w:type="dxa"/>
          </w:tcPr>
          <w:p w14:paraId="73768C63" w14:textId="77777777" w:rsidR="00107352" w:rsidRPr="00093879" w:rsidRDefault="00107352" w:rsidP="006F0E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93879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93879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09387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5F4ADE6" w14:textId="5FB87ED2" w:rsidR="00107352" w:rsidRPr="00E16BCD" w:rsidRDefault="00E16BCD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="00107352" w:rsidRPr="00E16BCD">
              <w:rPr>
                <w:rFonts w:ascii="Angsana New" w:hAnsi="Angsana New"/>
                <w:bCs/>
                <w:sz w:val="28"/>
                <w:szCs w:val="28"/>
              </w:rPr>
              <w:t>.</w:t>
            </w:r>
            <w:r w:rsidRPr="00E16BCD">
              <w:rPr>
                <w:rFonts w:ascii="Angsana New" w:hAnsi="Angsana New"/>
                <w:bCs/>
                <w:sz w:val="28"/>
                <w:szCs w:val="28"/>
              </w:rPr>
              <w:t>0</w:t>
            </w:r>
            <w:r w:rsidR="00107352" w:rsidRPr="00E16BCD">
              <w:rPr>
                <w:rFonts w:ascii="Angsana New" w:hAnsi="Angsana New"/>
                <w:bCs/>
                <w:sz w:val="28"/>
                <w:szCs w:val="28"/>
              </w:rPr>
              <w:t xml:space="preserve">0 </w:t>
            </w:r>
            <w:r w:rsidR="00107352" w:rsidRPr="00E16BCD">
              <w:rPr>
                <w:rFonts w:ascii="Angsana New" w:hAnsi="Angsana New" w:hint="cs"/>
                <w:b/>
                <w:sz w:val="28"/>
                <w:szCs w:val="28"/>
                <w:cs/>
              </w:rPr>
              <w:t>ถึง</w:t>
            </w:r>
            <w:r w:rsidR="00107352" w:rsidRPr="00E16BCD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="00107352" w:rsidRPr="00E16BCD">
              <w:rPr>
                <w:rFonts w:ascii="Angsana New" w:hAnsi="Angsana New"/>
                <w:bCs/>
                <w:sz w:val="28"/>
                <w:szCs w:val="28"/>
              </w:rPr>
              <w:t>1.05</w:t>
            </w:r>
          </w:p>
        </w:tc>
        <w:tc>
          <w:tcPr>
            <w:tcW w:w="283" w:type="dxa"/>
          </w:tcPr>
          <w:p w14:paraId="36C014D1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01EB5B9D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 xml:space="preserve">0.45 </w:t>
            </w:r>
            <w:r w:rsidRPr="008044A5">
              <w:rPr>
                <w:rFonts w:ascii="Angsana New" w:hAnsi="Angsana New" w:hint="cs"/>
                <w:b/>
                <w:sz w:val="28"/>
                <w:szCs w:val="28"/>
                <w:cs/>
              </w:rPr>
              <w:t>ถึง</w:t>
            </w:r>
            <w:r w:rsidRPr="008044A5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Pr="008044A5">
              <w:rPr>
                <w:rFonts w:ascii="Angsana New" w:hAnsi="Angsana New"/>
                <w:bCs/>
                <w:sz w:val="28"/>
                <w:szCs w:val="28"/>
              </w:rPr>
              <w:t>0.55</w:t>
            </w:r>
          </w:p>
        </w:tc>
        <w:tc>
          <w:tcPr>
            <w:tcW w:w="283" w:type="dxa"/>
          </w:tcPr>
          <w:p w14:paraId="3D2646AA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71BD2F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50,304</w:t>
            </w:r>
          </w:p>
        </w:tc>
        <w:tc>
          <w:tcPr>
            <w:tcW w:w="270" w:type="dxa"/>
          </w:tcPr>
          <w:p w14:paraId="26735AE4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27293C1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50,005</w:t>
            </w:r>
          </w:p>
        </w:tc>
        <w:tc>
          <w:tcPr>
            <w:tcW w:w="284" w:type="dxa"/>
          </w:tcPr>
          <w:p w14:paraId="709B178F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8E3B33D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25FE4C8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53D89A48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107352" w:rsidRPr="008044A5" w14:paraId="7BB54EB3" w14:textId="77777777" w:rsidTr="006F0E2F">
        <w:trPr>
          <w:cantSplit/>
        </w:trPr>
        <w:tc>
          <w:tcPr>
            <w:tcW w:w="2127" w:type="dxa"/>
          </w:tcPr>
          <w:p w14:paraId="1AC69D6A" w14:textId="77777777" w:rsidR="00107352" w:rsidRPr="00093879" w:rsidRDefault="00107352" w:rsidP="006F0E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93879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093879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09387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5091A307" w14:textId="1701FC24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0.</w:t>
            </w:r>
            <w:r w:rsidR="00E16BCD" w:rsidRPr="00E16BCD">
              <w:rPr>
                <w:rFonts w:ascii="Angsana New" w:hAnsi="Angsana New"/>
                <w:bCs/>
                <w:sz w:val="28"/>
                <w:szCs w:val="28"/>
              </w:rPr>
              <w:t>75</w:t>
            </w:r>
            <w:r w:rsidRPr="00E16BCD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E16BCD">
              <w:rPr>
                <w:rFonts w:ascii="Angsana New" w:hAnsi="Angsana New" w:hint="cs"/>
                <w:b/>
                <w:sz w:val="28"/>
                <w:szCs w:val="28"/>
                <w:cs/>
              </w:rPr>
              <w:t>ถึง</w:t>
            </w:r>
            <w:r w:rsidRPr="00E16BCD"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 </w:t>
            </w:r>
            <w:r w:rsidRPr="00E16BCD">
              <w:rPr>
                <w:rFonts w:ascii="Angsana New" w:hAnsi="Angsana New"/>
                <w:bCs/>
                <w:sz w:val="28"/>
                <w:szCs w:val="28"/>
              </w:rPr>
              <w:t>1.</w:t>
            </w:r>
            <w:r w:rsidR="00E16BCD" w:rsidRPr="00E16BCD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E16BCD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283" w:type="dxa"/>
          </w:tcPr>
          <w:p w14:paraId="7E28343B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6768C2D4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0.375</w:t>
            </w:r>
          </w:p>
        </w:tc>
        <w:tc>
          <w:tcPr>
            <w:tcW w:w="283" w:type="dxa"/>
          </w:tcPr>
          <w:p w14:paraId="3907218C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9ECC3A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496</w:t>
            </w:r>
          </w:p>
        </w:tc>
        <w:tc>
          <w:tcPr>
            <w:tcW w:w="270" w:type="dxa"/>
          </w:tcPr>
          <w:p w14:paraId="240DBB24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DD12766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495</w:t>
            </w:r>
          </w:p>
        </w:tc>
        <w:tc>
          <w:tcPr>
            <w:tcW w:w="284" w:type="dxa"/>
          </w:tcPr>
          <w:p w14:paraId="1BE14D4C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5F1CE6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4E4778D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CB2774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107352" w:rsidRPr="008044A5" w14:paraId="590D0266" w14:textId="77777777" w:rsidTr="006F0E2F">
        <w:trPr>
          <w:cantSplit/>
        </w:trPr>
        <w:tc>
          <w:tcPr>
            <w:tcW w:w="2127" w:type="dxa"/>
          </w:tcPr>
          <w:p w14:paraId="759926C1" w14:textId="77777777" w:rsidR="00107352" w:rsidRPr="008044A5" w:rsidRDefault="00107352" w:rsidP="006F0E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F70B287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17D949F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79BB7EB6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28F8FC23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ED9378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76,800</w:t>
            </w:r>
          </w:p>
        </w:tc>
        <w:tc>
          <w:tcPr>
            <w:tcW w:w="270" w:type="dxa"/>
          </w:tcPr>
          <w:p w14:paraId="1F3F4ABF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A234772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50,500</w:t>
            </w:r>
          </w:p>
        </w:tc>
        <w:tc>
          <w:tcPr>
            <w:tcW w:w="284" w:type="dxa"/>
          </w:tcPr>
          <w:p w14:paraId="1678B3E3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99CC47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A3E9E34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4805A3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107352" w:rsidRPr="008044A5" w14:paraId="0E21C329" w14:textId="77777777" w:rsidTr="006F0E2F">
        <w:trPr>
          <w:cantSplit/>
        </w:trPr>
        <w:tc>
          <w:tcPr>
            <w:tcW w:w="2127" w:type="dxa"/>
          </w:tcPr>
          <w:p w14:paraId="6321E822" w14:textId="74431126" w:rsidR="00107352" w:rsidRPr="00E16BCD" w:rsidRDefault="00107352" w:rsidP="006F0E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14:paraId="26D33B77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109D1947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35" w:type="dxa"/>
          </w:tcPr>
          <w:p w14:paraId="75DF727C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3" w:type="dxa"/>
          </w:tcPr>
          <w:p w14:paraId="1837FA02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14:paraId="367ED50D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AC021A6" w14:textId="77777777" w:rsidR="00107352" w:rsidRPr="00E16BCD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47" w:type="dxa"/>
          </w:tcPr>
          <w:p w14:paraId="77D7B38B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90FDE53" w14:textId="77777777" w:rsidR="00107352" w:rsidRPr="00E16BCD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60D0CF52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45AE6D55" w14:textId="77777777" w:rsidR="00107352" w:rsidRPr="00E16BCD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</w:tcPr>
          <w:p w14:paraId="4FA528F9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107352" w:rsidRPr="008044A5" w14:paraId="49F4CA64" w14:textId="77777777" w:rsidTr="006F0E2F">
        <w:trPr>
          <w:cantSplit/>
        </w:trPr>
        <w:tc>
          <w:tcPr>
            <w:tcW w:w="4679" w:type="dxa"/>
            <w:gridSpan w:val="4"/>
          </w:tcPr>
          <w:p w14:paraId="4048A22F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เงินลงทุนในตราสารทุน -วัดมูลค่ายุติธรรม </w:t>
            </w:r>
          </w:p>
        </w:tc>
        <w:tc>
          <w:tcPr>
            <w:tcW w:w="283" w:type="dxa"/>
          </w:tcPr>
          <w:p w14:paraId="3D82B7F2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D794B5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70BCC5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4F06A350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4CB4146B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3803D57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59BDFEBB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8E23AC0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107352" w:rsidRPr="008044A5" w14:paraId="76E7D5A3" w14:textId="77777777" w:rsidTr="006F0E2F">
        <w:trPr>
          <w:cantSplit/>
        </w:trPr>
        <w:tc>
          <w:tcPr>
            <w:tcW w:w="4679" w:type="dxa"/>
            <w:gridSpan w:val="4"/>
          </w:tcPr>
          <w:p w14:paraId="4F0534B8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 xml:space="preserve">   (ข้อมูลระดับ </w:t>
            </w:r>
            <w:r w:rsidRPr="008044A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>) ผ่านกำไรหรือขาดทุน</w:t>
            </w:r>
          </w:p>
        </w:tc>
        <w:tc>
          <w:tcPr>
            <w:tcW w:w="283" w:type="dxa"/>
          </w:tcPr>
          <w:p w14:paraId="15C4613F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D35EAB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865</w:t>
            </w:r>
          </w:p>
        </w:tc>
        <w:tc>
          <w:tcPr>
            <w:tcW w:w="270" w:type="dxa"/>
          </w:tcPr>
          <w:p w14:paraId="2CE3831D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2F29C3D5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1,010</w:t>
            </w:r>
          </w:p>
        </w:tc>
        <w:tc>
          <w:tcPr>
            <w:tcW w:w="284" w:type="dxa"/>
          </w:tcPr>
          <w:p w14:paraId="704A831D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594ED56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D61FB8B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62FBF4B6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107352" w:rsidRPr="008044A5" w14:paraId="2069B3E2" w14:textId="77777777" w:rsidTr="006F0E2F">
        <w:trPr>
          <w:cantSplit/>
        </w:trPr>
        <w:tc>
          <w:tcPr>
            <w:tcW w:w="2127" w:type="dxa"/>
          </w:tcPr>
          <w:p w14:paraId="36FBC128" w14:textId="77777777" w:rsidR="00107352" w:rsidRPr="008044A5" w:rsidRDefault="00107352" w:rsidP="006F0E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</w:tcPr>
          <w:p w14:paraId="732DE795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431A26FB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5D563BBB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03E58E3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E4E226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21C46B94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75FC0D9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14:paraId="7F75F229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D80AF9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14:paraId="7D29EADD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241C97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</w:tr>
      <w:tr w:rsidR="00107352" w:rsidRPr="008044A5" w14:paraId="6D3ED7A2" w14:textId="77777777" w:rsidTr="006F0E2F">
        <w:trPr>
          <w:cantSplit/>
        </w:trPr>
        <w:tc>
          <w:tcPr>
            <w:tcW w:w="2127" w:type="dxa"/>
          </w:tcPr>
          <w:p w14:paraId="1226B594" w14:textId="77777777" w:rsidR="00107352" w:rsidRPr="008044A5" w:rsidRDefault="00107352" w:rsidP="006F0E2F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044A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</w:tcPr>
          <w:p w14:paraId="7210A563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03A5B0C5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5" w:type="dxa"/>
          </w:tcPr>
          <w:p w14:paraId="067B14F7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3ADFFF54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E530AD0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77,680</w:t>
            </w:r>
          </w:p>
        </w:tc>
        <w:tc>
          <w:tcPr>
            <w:tcW w:w="270" w:type="dxa"/>
          </w:tcPr>
          <w:p w14:paraId="12D2AA7A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6E2C6CA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51,525</w:t>
            </w:r>
          </w:p>
        </w:tc>
        <w:tc>
          <w:tcPr>
            <w:tcW w:w="284" w:type="dxa"/>
          </w:tcPr>
          <w:p w14:paraId="34F0FD43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C30D0EE" w14:textId="77777777" w:rsidR="00107352" w:rsidRPr="00E16BCD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16BCD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14:paraId="17CBE8EB" w14:textId="77777777" w:rsidR="00107352" w:rsidRPr="008044A5" w:rsidRDefault="00107352" w:rsidP="006F0E2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4B34A87" w14:textId="77777777" w:rsidR="00107352" w:rsidRPr="008044A5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8044A5">
              <w:rPr>
                <w:rFonts w:ascii="Angsana New" w:hAnsi="Angsana New"/>
                <w:bCs/>
                <w:sz w:val="28"/>
                <w:szCs w:val="28"/>
              </w:rPr>
              <w:t>15</w:t>
            </w:r>
          </w:p>
        </w:tc>
      </w:tr>
    </w:tbl>
    <w:p w14:paraId="1474C1FE" w14:textId="77777777" w:rsidR="00107352" w:rsidRDefault="00107352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70F794C" w14:textId="77777777" w:rsidR="00DE3906" w:rsidRDefault="00DE3906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DED6F7D" w14:textId="77777777" w:rsidR="00DE3906" w:rsidRDefault="00DE3906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984833C" w14:textId="77777777" w:rsidR="00FC34AF" w:rsidRDefault="00FF5FB6" w:rsidP="00A65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FC34AF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FC34AF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6778FE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6F3556A1" w14:textId="77777777" w:rsidR="00107352" w:rsidRPr="00107352" w:rsidRDefault="00107352" w:rsidP="00A65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16"/>
          <w:szCs w:val="16"/>
          <w:cs/>
        </w:rPr>
      </w:pPr>
    </w:p>
    <w:p w14:paraId="0CC51047" w14:textId="52C6840C" w:rsidR="00107352" w:rsidRDefault="00107352" w:rsidP="001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66537D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66537D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 xml:space="preserve">2565 </w:t>
      </w:r>
      <w:r w:rsidRPr="00250018">
        <w:rPr>
          <w:rFonts w:ascii="Angsana New" w:hAnsi="Angsana New" w:hint="cs"/>
          <w:sz w:val="30"/>
          <w:szCs w:val="30"/>
          <w:cs/>
        </w:rPr>
        <w:t>เงินลงทุน</w:t>
      </w:r>
      <w:r>
        <w:rPr>
          <w:rFonts w:ascii="Angsana New" w:hAnsi="Angsana New" w:hint="cs"/>
          <w:sz w:val="30"/>
          <w:szCs w:val="30"/>
          <w:cs/>
        </w:rPr>
        <w:t>ใน</w:t>
      </w:r>
      <w:r w:rsidRPr="00250018">
        <w:rPr>
          <w:rFonts w:ascii="Angsana New" w:hAnsi="Angsana New" w:hint="cs"/>
          <w:sz w:val="30"/>
          <w:szCs w:val="30"/>
          <w:cs/>
        </w:rPr>
        <w:t>หุ้นกู้</w:t>
      </w:r>
      <w:r>
        <w:rPr>
          <w:rFonts w:ascii="Angsana New" w:hAnsi="Angsana New" w:hint="cs"/>
          <w:sz w:val="30"/>
          <w:szCs w:val="30"/>
          <w:cs/>
        </w:rPr>
        <w:t>ที่จะ</w:t>
      </w:r>
      <w:r w:rsidRPr="00250018">
        <w:rPr>
          <w:rFonts w:ascii="Angsana New" w:hAnsi="Angsana New" w:hint="cs"/>
          <w:sz w:val="30"/>
          <w:szCs w:val="30"/>
          <w:cs/>
        </w:rPr>
        <w:t>ถือจนครบกำหนด</w:t>
      </w:r>
      <w:r>
        <w:rPr>
          <w:rFonts w:ascii="Angsana New" w:hAnsi="Angsana New" w:hint="cs"/>
          <w:sz w:val="30"/>
          <w:szCs w:val="30"/>
          <w:cs/>
        </w:rPr>
        <w:t>ไถ่ถอนในงบการเงินรวมมีรายละเอียดดังต่อไปนี้</w:t>
      </w:r>
    </w:p>
    <w:p w14:paraId="7F0E2564" w14:textId="77777777" w:rsidR="00107352" w:rsidRDefault="00107352" w:rsidP="00107352"/>
    <w:tbl>
      <w:tblPr>
        <w:tblW w:w="10031" w:type="dxa"/>
        <w:tblLook w:val="01E0" w:firstRow="1" w:lastRow="1" w:firstColumn="1" w:lastColumn="1" w:noHBand="0" w:noVBand="0"/>
      </w:tblPr>
      <w:tblGrid>
        <w:gridCol w:w="2376"/>
        <w:gridCol w:w="234"/>
        <w:gridCol w:w="1326"/>
        <w:gridCol w:w="237"/>
        <w:gridCol w:w="1464"/>
        <w:gridCol w:w="234"/>
        <w:gridCol w:w="1156"/>
        <w:gridCol w:w="235"/>
        <w:gridCol w:w="1268"/>
        <w:gridCol w:w="236"/>
        <w:gridCol w:w="1265"/>
      </w:tblGrid>
      <w:tr w:rsidR="00107352" w:rsidRPr="004F1BCB" w14:paraId="510919C8" w14:textId="77777777" w:rsidTr="006F0E2F">
        <w:tc>
          <w:tcPr>
            <w:tcW w:w="2376" w:type="dxa"/>
          </w:tcPr>
          <w:p w14:paraId="5CBD76F8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" w:type="dxa"/>
          </w:tcPr>
          <w:p w14:paraId="6B89FBDB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6" w:type="dxa"/>
          </w:tcPr>
          <w:p w14:paraId="278FF2C0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586082B2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0982C36E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34" w:type="dxa"/>
          </w:tcPr>
          <w:p w14:paraId="7890017D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479610E5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6312FE07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9" w:type="dxa"/>
            <w:gridSpan w:val="3"/>
            <w:tcBorders>
              <w:bottom w:val="single" w:sz="4" w:space="0" w:color="auto"/>
            </w:tcBorders>
          </w:tcPr>
          <w:p w14:paraId="6AA82E67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107352" w:rsidRPr="004F1BCB" w14:paraId="488F67CC" w14:textId="77777777" w:rsidTr="006F0E2F">
        <w:tc>
          <w:tcPr>
            <w:tcW w:w="2376" w:type="dxa"/>
            <w:tcBorders>
              <w:bottom w:val="single" w:sz="4" w:space="0" w:color="auto"/>
            </w:tcBorders>
          </w:tcPr>
          <w:p w14:paraId="652EEADD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ชื่อหุ้นกู้</w:t>
            </w:r>
          </w:p>
        </w:tc>
        <w:tc>
          <w:tcPr>
            <w:tcW w:w="234" w:type="dxa"/>
          </w:tcPr>
          <w:p w14:paraId="53F51EFD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DB2AFAA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4B0A1234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5C69420F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4" w:type="dxa"/>
          </w:tcPr>
          <w:p w14:paraId="4D182C3D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366047D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BCB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4F1BC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F1BCB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35" w:type="dxa"/>
          </w:tcPr>
          <w:p w14:paraId="6BC71190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EF9BF91" w14:textId="25D28133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36FA10" w14:textId="77777777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7E241039" w14:textId="17B346FD" w:rsidR="00107352" w:rsidRPr="004F1BCB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107352" w:rsidRPr="004F1BCB" w14:paraId="25433F88" w14:textId="77777777" w:rsidTr="006F0E2F">
        <w:tc>
          <w:tcPr>
            <w:tcW w:w="2376" w:type="dxa"/>
          </w:tcPr>
          <w:p w14:paraId="408DD826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107352">
              <w:rPr>
                <w:rFonts w:ascii="Angsana New" w:hAnsi="Angsana New"/>
                <w:sz w:val="26"/>
                <w:szCs w:val="26"/>
                <w:cs/>
              </w:rPr>
              <w:t xml:space="preserve">หุ้นกู้ บริษัท เอก-ชัย </w:t>
            </w:r>
          </w:p>
        </w:tc>
        <w:tc>
          <w:tcPr>
            <w:tcW w:w="234" w:type="dxa"/>
          </w:tcPr>
          <w:p w14:paraId="1CA9F7E2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3F9756EB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20</w:t>
            </w:r>
            <w:r w:rsidRPr="00107352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237" w:type="dxa"/>
          </w:tcPr>
          <w:p w14:paraId="2BEE4998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6F8A05FC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20</w:t>
            </w:r>
            <w:r w:rsidRPr="00107352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</w:p>
        </w:tc>
        <w:tc>
          <w:tcPr>
            <w:tcW w:w="234" w:type="dxa"/>
          </w:tcPr>
          <w:p w14:paraId="1D14967A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9DD7899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00685ADB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3E722BCC" w14:textId="77777777" w:rsidR="00107352" w:rsidRPr="00512C99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2C99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3D06F958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4F986ABA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107352" w:rsidRPr="004F1BCB" w14:paraId="19BF073B" w14:textId="77777777" w:rsidTr="006F0E2F">
        <w:tc>
          <w:tcPr>
            <w:tcW w:w="2376" w:type="dxa"/>
          </w:tcPr>
          <w:p w14:paraId="1FE915B5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107352">
              <w:rPr>
                <w:rFonts w:ascii="Angsana New" w:hAnsi="Angsana New"/>
                <w:sz w:val="26"/>
                <w:szCs w:val="26"/>
                <w:cs/>
              </w:rPr>
              <w:t xml:space="preserve">   ดีสทริบิวชั่น ซิสเทม จำกัด</w:t>
            </w:r>
          </w:p>
        </w:tc>
        <w:tc>
          <w:tcPr>
            <w:tcW w:w="234" w:type="dxa"/>
          </w:tcPr>
          <w:p w14:paraId="4BF2774D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2FD7A7CE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7F4D53B6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4917111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4" w:type="dxa"/>
          </w:tcPr>
          <w:p w14:paraId="6AAB6E11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DAA7AA9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030823C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0000ED4D" w14:textId="77777777" w:rsidR="00107352" w:rsidRPr="00512C99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9C4A9C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0CE71FE3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7352" w:rsidRPr="004F1BCB" w14:paraId="474D2D9F" w14:textId="77777777" w:rsidTr="006F0E2F">
        <w:tc>
          <w:tcPr>
            <w:tcW w:w="2376" w:type="dxa"/>
          </w:tcPr>
          <w:p w14:paraId="50852C03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107352">
              <w:rPr>
                <w:rFonts w:ascii="Angsana New" w:hAnsi="Angsana New"/>
                <w:sz w:val="26"/>
                <w:szCs w:val="26"/>
                <w:cs/>
              </w:rPr>
              <w:t>หุ้นกู้ บริษัท สตาร์ค</w:t>
            </w:r>
          </w:p>
        </w:tc>
        <w:tc>
          <w:tcPr>
            <w:tcW w:w="234" w:type="dxa"/>
          </w:tcPr>
          <w:p w14:paraId="1FF6572B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487ACB90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17</w:t>
            </w:r>
            <w:r w:rsidRPr="00107352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</w:p>
        </w:tc>
        <w:tc>
          <w:tcPr>
            <w:tcW w:w="237" w:type="dxa"/>
          </w:tcPr>
          <w:p w14:paraId="29E01CF8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5C41EC7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17</w:t>
            </w:r>
            <w:r w:rsidRPr="00107352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</w:p>
        </w:tc>
        <w:tc>
          <w:tcPr>
            <w:tcW w:w="234" w:type="dxa"/>
          </w:tcPr>
          <w:p w14:paraId="1FDD731D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D95E991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4B2E24D6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4447F252" w14:textId="77777777" w:rsidR="00107352" w:rsidRPr="00512C99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2C99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1727FFB2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74890336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107352" w:rsidRPr="004F1BCB" w14:paraId="46BF85A1" w14:textId="77777777" w:rsidTr="006F0E2F">
        <w:tc>
          <w:tcPr>
            <w:tcW w:w="2376" w:type="dxa"/>
          </w:tcPr>
          <w:p w14:paraId="76DC021A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107352">
              <w:rPr>
                <w:rFonts w:ascii="Angsana New" w:hAnsi="Angsana New"/>
                <w:sz w:val="26"/>
                <w:szCs w:val="26"/>
                <w:cs/>
              </w:rPr>
              <w:t xml:space="preserve">   คอร์เปอเรชั่น จำกัด (มหาชน)</w:t>
            </w:r>
          </w:p>
        </w:tc>
        <w:tc>
          <w:tcPr>
            <w:tcW w:w="234" w:type="dxa"/>
          </w:tcPr>
          <w:p w14:paraId="71499B60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2FDA9C80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70B2A041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0FBAE1F1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4" w:type="dxa"/>
          </w:tcPr>
          <w:p w14:paraId="0F7A85A3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A6582B2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353E79D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54E96307" w14:textId="77777777" w:rsidR="00107352" w:rsidRPr="00512C99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88DA16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55234FF6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7352" w:rsidRPr="004F1BCB" w14:paraId="7C20FB3F" w14:textId="77777777" w:rsidTr="006F0E2F">
        <w:tc>
          <w:tcPr>
            <w:tcW w:w="2376" w:type="dxa"/>
          </w:tcPr>
          <w:p w14:paraId="3C765598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107352">
              <w:rPr>
                <w:rFonts w:ascii="Angsana New" w:hAnsi="Angsana New"/>
                <w:sz w:val="26"/>
                <w:szCs w:val="26"/>
                <w:cs/>
              </w:rPr>
              <w:t>หุ้นกู้ บริษัท ศรีสวัสดิ์</w:t>
            </w:r>
          </w:p>
        </w:tc>
        <w:tc>
          <w:tcPr>
            <w:tcW w:w="234" w:type="dxa"/>
          </w:tcPr>
          <w:p w14:paraId="22BE7579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7FAD60D8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16</w:t>
            </w:r>
            <w:r w:rsidRPr="0010735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37" w:type="dxa"/>
          </w:tcPr>
          <w:p w14:paraId="39694005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5C9DBE8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16</w:t>
            </w:r>
            <w:r w:rsidRPr="00107352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4" w:type="dxa"/>
          </w:tcPr>
          <w:p w14:paraId="7C060FD2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F99E281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1D93220B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308DB5CC" w14:textId="77777777" w:rsidR="00107352" w:rsidRPr="00512C99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2C99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4784169F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</w:tcPr>
          <w:p w14:paraId="31649E7D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107352" w:rsidRPr="004F1BCB" w14:paraId="3C81EDFA" w14:textId="77777777" w:rsidTr="006F0E2F">
        <w:tc>
          <w:tcPr>
            <w:tcW w:w="2376" w:type="dxa"/>
          </w:tcPr>
          <w:p w14:paraId="185397ED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107352">
              <w:rPr>
                <w:rFonts w:ascii="Angsana New" w:hAnsi="Angsana New"/>
                <w:sz w:val="26"/>
                <w:szCs w:val="26"/>
                <w:cs/>
              </w:rPr>
              <w:t xml:space="preserve">   คอร์ปอเรชั่น จำกัด (มหาชน)</w:t>
            </w:r>
          </w:p>
        </w:tc>
        <w:tc>
          <w:tcPr>
            <w:tcW w:w="234" w:type="dxa"/>
          </w:tcPr>
          <w:p w14:paraId="59F81246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CE1E398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7" w:type="dxa"/>
          </w:tcPr>
          <w:p w14:paraId="20E501BB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0C802FAA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5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4" w:type="dxa"/>
          </w:tcPr>
          <w:p w14:paraId="2CB1403C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6FA0F78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23047FB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1465CC5" w14:textId="77777777" w:rsidR="00107352" w:rsidRPr="00512C99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61E3AF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D687CA0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7352" w:rsidRPr="004F1BCB" w14:paraId="227A8DCE" w14:textId="77777777" w:rsidTr="006F0E2F">
        <w:tc>
          <w:tcPr>
            <w:tcW w:w="2376" w:type="dxa"/>
          </w:tcPr>
          <w:p w14:paraId="5F936037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10735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4" w:type="dxa"/>
          </w:tcPr>
          <w:p w14:paraId="33DF1A5D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11032958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155DA5A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15A6902E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31F5F440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3A8164A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26BE2F6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1FEEB52F" w14:textId="77777777" w:rsidR="00107352" w:rsidRPr="00512C99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2C99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236" w:type="dxa"/>
          </w:tcPr>
          <w:p w14:paraId="23A9A04C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3D773D61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107352" w:rsidRPr="004F1BCB" w14:paraId="18FB480D" w14:textId="77777777" w:rsidTr="006F0E2F">
        <w:tc>
          <w:tcPr>
            <w:tcW w:w="2376" w:type="dxa"/>
          </w:tcPr>
          <w:p w14:paraId="529EC9F6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107352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234" w:type="dxa"/>
          </w:tcPr>
          <w:p w14:paraId="30B6D010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7058CCA7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9B01084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12765685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60E1F97E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82D340F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93302C2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14FDA81E" w14:textId="77777777" w:rsidR="00107352" w:rsidRPr="00512C99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9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2C99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512C9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12C99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62273FFE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16CEDCDA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7352">
              <w:rPr>
                <w:rFonts w:ascii="Angsana New" w:hAnsi="Angsana New"/>
                <w:sz w:val="26"/>
                <w:szCs w:val="26"/>
                <w:cs/>
              </w:rPr>
              <w:t xml:space="preserve">         -</w:t>
            </w:r>
          </w:p>
        </w:tc>
      </w:tr>
      <w:tr w:rsidR="00107352" w:rsidRPr="004F1BCB" w14:paraId="075FDD2E" w14:textId="77777777" w:rsidTr="006F0E2F">
        <w:tc>
          <w:tcPr>
            <w:tcW w:w="2376" w:type="dxa"/>
          </w:tcPr>
          <w:p w14:paraId="7B07DEAE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10735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4" w:type="dxa"/>
          </w:tcPr>
          <w:p w14:paraId="77F6AFBF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4DC11A03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40FC706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6C52F42A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456DD7EF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201BC39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79EACBA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552320" w14:textId="77777777" w:rsidR="00107352" w:rsidRPr="00512C99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2C99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236" w:type="dxa"/>
          </w:tcPr>
          <w:p w14:paraId="26316E60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516413FE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107352" w:rsidRPr="009104CF" w14:paraId="16C27CA5" w14:textId="77777777" w:rsidTr="006F0E2F">
        <w:tc>
          <w:tcPr>
            <w:tcW w:w="2376" w:type="dxa"/>
          </w:tcPr>
          <w:p w14:paraId="03B4E264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4" w:type="dxa"/>
          </w:tcPr>
          <w:p w14:paraId="4D5DBE0A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6" w:type="dxa"/>
          </w:tcPr>
          <w:p w14:paraId="205069D0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47F824C8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4" w:type="dxa"/>
            <w:vAlign w:val="center"/>
          </w:tcPr>
          <w:p w14:paraId="15A7ECCB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4" w:type="dxa"/>
          </w:tcPr>
          <w:p w14:paraId="6633DCF1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vAlign w:val="center"/>
          </w:tcPr>
          <w:p w14:paraId="6EB00867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5" w:type="dxa"/>
          </w:tcPr>
          <w:p w14:paraId="723F451C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14:paraId="004B4062" w14:textId="77777777" w:rsidR="00107352" w:rsidRPr="00512C99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1F190CB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</w:tcPr>
          <w:p w14:paraId="0B4CA77F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07352" w:rsidRPr="004F1BCB" w14:paraId="58979676" w14:textId="77777777" w:rsidTr="006F0E2F">
        <w:tc>
          <w:tcPr>
            <w:tcW w:w="2376" w:type="dxa"/>
          </w:tcPr>
          <w:p w14:paraId="3E3480B0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4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107352">
              <w:rPr>
                <w:rFonts w:ascii="Angsana New" w:hAnsi="Angsana New"/>
                <w:sz w:val="26"/>
                <w:szCs w:val="26"/>
                <w:cs/>
              </w:rPr>
              <w:t xml:space="preserve">มูลค่ายุติธรรม (ข้อมูลระดับ </w:t>
            </w:r>
            <w:r w:rsidRPr="00107352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34" w:type="dxa"/>
          </w:tcPr>
          <w:p w14:paraId="7F39A2FF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6" w:type="dxa"/>
          </w:tcPr>
          <w:p w14:paraId="612F0047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32A9682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73DCD696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</w:tcPr>
          <w:p w14:paraId="7A211EC4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3A64328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7C6B3C68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center"/>
          </w:tcPr>
          <w:p w14:paraId="38F94AAE" w14:textId="154A5B02" w:rsidR="00107352" w:rsidRPr="00512C99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2C99">
              <w:rPr>
                <w:rFonts w:ascii="Angsana New" w:hAnsi="Angsana New"/>
                <w:sz w:val="26"/>
                <w:szCs w:val="26"/>
              </w:rPr>
              <w:t>14,9</w:t>
            </w:r>
            <w:r w:rsidR="00512C99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36" w:type="dxa"/>
          </w:tcPr>
          <w:p w14:paraId="4EB2DA70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center"/>
          </w:tcPr>
          <w:p w14:paraId="3E72E3BD" w14:textId="77777777" w:rsidR="00107352" w:rsidRPr="00107352" w:rsidRDefault="00107352" w:rsidP="006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07352">
              <w:rPr>
                <w:rFonts w:ascii="Angsana New" w:hAnsi="Angsana New"/>
                <w:sz w:val="26"/>
                <w:szCs w:val="26"/>
              </w:rPr>
              <w:t>25,167</w:t>
            </w:r>
          </w:p>
        </w:tc>
      </w:tr>
    </w:tbl>
    <w:p w14:paraId="4D9284B7" w14:textId="77777777" w:rsidR="002104BE" w:rsidRDefault="002104B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E855535" w14:textId="77777777" w:rsidR="00DE3906" w:rsidRPr="006205F0" w:rsidRDefault="00DE3906" w:rsidP="00DE3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t>10.</w:t>
      </w:r>
      <w:r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เงินลงทุนในบริษัทร่วม</w:t>
      </w:r>
    </w:p>
    <w:p w14:paraId="6D035E97" w14:textId="77777777" w:rsidR="002104BE" w:rsidRPr="00167895" w:rsidRDefault="002104BE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C53B3CA" w14:textId="77777777" w:rsidR="00167895" w:rsidRPr="00167895" w:rsidRDefault="00167895" w:rsidP="00833E05">
      <w:pPr>
        <w:ind w:left="142" w:hanging="142"/>
        <w:rPr>
          <w:rFonts w:ascii="Angsana New" w:hAnsi="Angsana New"/>
          <w:sz w:val="30"/>
          <w:szCs w:val="30"/>
        </w:rPr>
      </w:pPr>
      <w:r w:rsidRPr="00167895">
        <w:rPr>
          <w:rFonts w:ascii="Angsana New" w:hAnsi="Angsana New"/>
          <w:sz w:val="30"/>
          <w:szCs w:val="30"/>
          <w:cs/>
        </w:rPr>
        <w:t>เงินลงทุน</w:t>
      </w:r>
      <w:r w:rsidRPr="00167895">
        <w:rPr>
          <w:rFonts w:ascii="Angsana New" w:hAnsi="Angsana New" w:hint="cs"/>
          <w:sz w:val="30"/>
          <w:szCs w:val="30"/>
          <w:cs/>
        </w:rPr>
        <w:t>ในบริษัทร่วมในงบการเงินรวม</w:t>
      </w:r>
      <w:r w:rsidRPr="0016789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167895">
        <w:rPr>
          <w:rFonts w:ascii="Angsana New" w:hAnsi="Angsana New"/>
          <w:sz w:val="30"/>
          <w:szCs w:val="30"/>
        </w:rPr>
        <w:t>31</w:t>
      </w:r>
      <w:r w:rsidRPr="0016789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67895">
        <w:rPr>
          <w:rFonts w:ascii="Angsana New" w:hAnsi="Angsana New"/>
          <w:sz w:val="30"/>
          <w:szCs w:val="30"/>
        </w:rPr>
        <w:t>2566</w:t>
      </w:r>
      <w:r w:rsidRPr="00167895">
        <w:rPr>
          <w:rFonts w:ascii="Angsana New" w:hAnsi="Angsana New"/>
          <w:sz w:val="30"/>
          <w:szCs w:val="30"/>
          <w:cs/>
        </w:rPr>
        <w:t xml:space="preserve"> และ </w:t>
      </w:r>
      <w:r w:rsidRPr="00167895">
        <w:rPr>
          <w:rFonts w:ascii="Angsana New" w:hAnsi="Angsana New"/>
          <w:sz w:val="30"/>
          <w:szCs w:val="30"/>
        </w:rPr>
        <w:t>2565</w:t>
      </w:r>
      <w:r w:rsidRPr="0016789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10E96D75" w14:textId="77777777" w:rsidR="00167895" w:rsidRPr="00167895" w:rsidRDefault="00167895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1038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874"/>
        <w:gridCol w:w="1134"/>
        <w:gridCol w:w="267"/>
        <w:gridCol w:w="1008"/>
        <w:gridCol w:w="284"/>
        <w:gridCol w:w="992"/>
        <w:gridCol w:w="284"/>
        <w:gridCol w:w="992"/>
        <w:gridCol w:w="284"/>
        <w:gridCol w:w="992"/>
        <w:gridCol w:w="287"/>
        <w:gridCol w:w="988"/>
      </w:tblGrid>
      <w:tr w:rsidR="00167895" w:rsidRPr="00167895" w14:paraId="4F023A7C" w14:textId="77777777" w:rsidTr="00167895">
        <w:trPr>
          <w:cantSplit/>
        </w:trPr>
        <w:tc>
          <w:tcPr>
            <w:tcW w:w="2874" w:type="dxa"/>
          </w:tcPr>
          <w:p w14:paraId="6D024099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0A752027" w14:textId="77777777" w:rsidR="00167895" w:rsidRPr="00167895" w:rsidRDefault="00167895" w:rsidP="00BE425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8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  <w:tc>
          <w:tcPr>
            <w:tcW w:w="284" w:type="dxa"/>
          </w:tcPr>
          <w:p w14:paraId="4A5F214E" w14:textId="77777777" w:rsidR="00167895" w:rsidRPr="00167895" w:rsidRDefault="00167895" w:rsidP="00BE425E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3E8D7C76" w14:textId="77777777" w:rsidR="00167895" w:rsidRPr="00167895" w:rsidRDefault="00167895" w:rsidP="00BE425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895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284" w:type="dxa"/>
          </w:tcPr>
          <w:p w14:paraId="54EC8D83" w14:textId="77777777" w:rsidR="00167895" w:rsidRPr="00167895" w:rsidRDefault="00167895" w:rsidP="00BE425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7" w:type="dxa"/>
            <w:gridSpan w:val="3"/>
          </w:tcPr>
          <w:p w14:paraId="11FDC1D8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89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7895" w:rsidRPr="00167895" w14:paraId="3C33B1CC" w14:textId="77777777" w:rsidTr="00167895">
        <w:trPr>
          <w:cantSplit/>
        </w:trPr>
        <w:tc>
          <w:tcPr>
            <w:tcW w:w="2874" w:type="dxa"/>
          </w:tcPr>
          <w:p w14:paraId="238A77AC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121DC60C" w14:textId="77777777" w:rsidR="00167895" w:rsidRPr="00167895" w:rsidRDefault="00167895" w:rsidP="00BE425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895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84" w:type="dxa"/>
          </w:tcPr>
          <w:p w14:paraId="1B43758E" w14:textId="77777777" w:rsidR="00167895" w:rsidRPr="00167895" w:rsidRDefault="00167895" w:rsidP="00BE425E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14:paraId="06018F19" w14:textId="77777777" w:rsidR="00167895" w:rsidRPr="00167895" w:rsidRDefault="00167895" w:rsidP="00BE425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895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84" w:type="dxa"/>
          </w:tcPr>
          <w:p w14:paraId="04DB62A4" w14:textId="77777777" w:rsidR="00167895" w:rsidRPr="00167895" w:rsidRDefault="00167895" w:rsidP="00BE425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</w:tcBorders>
          </w:tcPr>
          <w:p w14:paraId="6F63D5AA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895">
              <w:rPr>
                <w:rFonts w:ascii="Angsana New" w:hAnsi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167895" w:rsidRPr="00167895" w14:paraId="697460DC" w14:textId="77777777" w:rsidTr="00167895">
        <w:trPr>
          <w:cantSplit/>
        </w:trPr>
        <w:tc>
          <w:tcPr>
            <w:tcW w:w="2874" w:type="dxa"/>
          </w:tcPr>
          <w:p w14:paraId="2638A0D3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7E7D97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89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0A4F9E0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412CF0F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8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309E2D45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3B7A19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89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4" w:type="dxa"/>
          </w:tcPr>
          <w:p w14:paraId="67C7D63D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872D519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8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68661258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EDABA53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89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182ABB66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A640934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89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67895" w:rsidRPr="00167895" w14:paraId="1BEE3F79" w14:textId="77777777" w:rsidTr="00167895">
        <w:trPr>
          <w:cantSplit/>
        </w:trPr>
        <w:tc>
          <w:tcPr>
            <w:tcW w:w="2874" w:type="dxa"/>
          </w:tcPr>
          <w:p w14:paraId="30B4C5B1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67895">
              <w:rPr>
                <w:rFonts w:ascii="Angsana New" w:hAnsi="Angsana New"/>
                <w:sz w:val="28"/>
                <w:szCs w:val="28"/>
                <w:cs/>
              </w:rPr>
              <w:t>บริษัท ดี.เอส.วี.ที. คลังสินค้า จำกัด</w:t>
            </w:r>
          </w:p>
        </w:tc>
        <w:tc>
          <w:tcPr>
            <w:tcW w:w="1134" w:type="dxa"/>
            <w:shd w:val="clear" w:color="auto" w:fill="auto"/>
          </w:tcPr>
          <w:p w14:paraId="2210F51D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7895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67" w:type="dxa"/>
          </w:tcPr>
          <w:p w14:paraId="7F981CE4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9996259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895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84" w:type="dxa"/>
          </w:tcPr>
          <w:p w14:paraId="5C5EAC33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700FF63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7895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  <w:tc>
          <w:tcPr>
            <w:tcW w:w="284" w:type="dxa"/>
          </w:tcPr>
          <w:p w14:paraId="3C525128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D003D5A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895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84" w:type="dxa"/>
          </w:tcPr>
          <w:p w14:paraId="4D3E8D05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73B4E529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167895">
              <w:rPr>
                <w:rFonts w:ascii="Angsana New" w:hAnsi="Angsana New"/>
                <w:bCs/>
                <w:sz w:val="28"/>
                <w:szCs w:val="28"/>
              </w:rPr>
              <w:t>1,500</w:t>
            </w:r>
          </w:p>
        </w:tc>
        <w:tc>
          <w:tcPr>
            <w:tcW w:w="287" w:type="dxa"/>
          </w:tcPr>
          <w:p w14:paraId="7DC848C2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079C25DA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895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167895" w:rsidRPr="00167895" w14:paraId="4BD17276" w14:textId="77777777" w:rsidTr="00167895">
        <w:trPr>
          <w:cantSplit/>
        </w:trPr>
        <w:tc>
          <w:tcPr>
            <w:tcW w:w="2874" w:type="dxa"/>
          </w:tcPr>
          <w:p w14:paraId="3E75248A" w14:textId="703F0D03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67895">
              <w:rPr>
                <w:rFonts w:ascii="Angsana New" w:hAnsi="Angsana New"/>
                <w:sz w:val="28"/>
                <w:szCs w:val="28"/>
                <w:cs/>
              </w:rPr>
              <w:t xml:space="preserve">   (ประกอบธุรกิจให้เช่าคลังสินค้า</w:t>
            </w:r>
          </w:p>
        </w:tc>
        <w:tc>
          <w:tcPr>
            <w:tcW w:w="1134" w:type="dxa"/>
            <w:shd w:val="clear" w:color="auto" w:fill="auto"/>
          </w:tcPr>
          <w:p w14:paraId="2F0787E4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4EF513CA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B04FDAE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984D91E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88A5D17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F222BAC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CF24A1E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6121247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E53FC2B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7" w:type="dxa"/>
          </w:tcPr>
          <w:p w14:paraId="36FDD750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4339DBCC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7895" w:rsidRPr="00167895" w14:paraId="751BD4F2" w14:textId="77777777" w:rsidTr="00167895">
        <w:trPr>
          <w:cantSplit/>
        </w:trPr>
        <w:tc>
          <w:tcPr>
            <w:tcW w:w="2874" w:type="dxa"/>
          </w:tcPr>
          <w:p w14:paraId="1E05BB48" w14:textId="3DE32E1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67895">
              <w:rPr>
                <w:rFonts w:ascii="Angsana New" w:hAnsi="Angsana New"/>
                <w:sz w:val="28"/>
                <w:szCs w:val="28"/>
                <w:cs/>
              </w:rPr>
              <w:t>และพื้นที่ และให้บริการด้านวัตถุ</w:t>
            </w:r>
          </w:p>
        </w:tc>
        <w:tc>
          <w:tcPr>
            <w:tcW w:w="1134" w:type="dxa"/>
            <w:shd w:val="clear" w:color="auto" w:fill="auto"/>
          </w:tcPr>
          <w:p w14:paraId="5CEE8715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45C106DF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931757A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748258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5B92637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FBC0F4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7263A97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0A2868D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610A4F2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7" w:type="dxa"/>
          </w:tcPr>
          <w:p w14:paraId="47948399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27895A74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7895" w:rsidRPr="00167895" w14:paraId="45BD676E" w14:textId="77777777" w:rsidTr="00167895">
        <w:trPr>
          <w:cantSplit/>
        </w:trPr>
        <w:tc>
          <w:tcPr>
            <w:tcW w:w="2874" w:type="dxa"/>
          </w:tcPr>
          <w:p w14:paraId="47C538AE" w14:textId="72B0E2AA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67895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67895">
              <w:rPr>
                <w:rFonts w:ascii="Angsana New" w:hAnsi="Angsana New"/>
                <w:sz w:val="28"/>
                <w:szCs w:val="28"/>
                <w:cs/>
              </w:rPr>
              <w:t>อันตรายทุกประเภท)</w:t>
            </w:r>
          </w:p>
        </w:tc>
        <w:tc>
          <w:tcPr>
            <w:tcW w:w="1134" w:type="dxa"/>
            <w:shd w:val="clear" w:color="auto" w:fill="auto"/>
          </w:tcPr>
          <w:p w14:paraId="741C5349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" w:type="dxa"/>
          </w:tcPr>
          <w:p w14:paraId="7DB3FCD2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CF6F44E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9074375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6B3A15E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04426007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16AADF6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4A0596E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693D177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7" w:type="dxa"/>
          </w:tcPr>
          <w:p w14:paraId="2FD79507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7C7CFC5D" w14:textId="77777777" w:rsidR="00167895" w:rsidRPr="00167895" w:rsidRDefault="00167895" w:rsidP="00BE42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53BC9FD" w14:textId="77777777" w:rsidR="00167895" w:rsidRPr="00167895" w:rsidRDefault="00167895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D19F52C" w14:textId="0CA50F85" w:rsidR="00167895" w:rsidRPr="00833E05" w:rsidRDefault="00833E05" w:rsidP="00833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833E05">
        <w:rPr>
          <w:rFonts w:ascii="Angsana New" w:hAnsi="Angsana New"/>
          <w:sz w:val="30"/>
          <w:szCs w:val="30"/>
          <w:cs/>
        </w:rPr>
        <w:t>บริษัท ดี.เอส.วี.ที. คลังสินค้า จำกัด</w:t>
      </w:r>
      <w:r w:rsidR="0055231F">
        <w:rPr>
          <w:rFonts w:ascii="Angsana New" w:hAnsi="Angsana New" w:hint="cs"/>
          <w:sz w:val="30"/>
          <w:szCs w:val="30"/>
          <w:cs/>
        </w:rPr>
        <w:t xml:space="preserve"> </w:t>
      </w:r>
      <w:r w:rsidR="0053120E">
        <w:rPr>
          <w:rFonts w:ascii="Angsana New" w:hAnsi="Angsana New" w:hint="cs"/>
          <w:sz w:val="30"/>
          <w:szCs w:val="30"/>
          <w:cs/>
        </w:rPr>
        <w:t xml:space="preserve">(“บริษัทร่วม” </w:t>
      </w:r>
      <w:r w:rsidR="0055231F">
        <w:rPr>
          <w:rFonts w:ascii="Angsana New" w:hAnsi="Angsana New" w:hint="cs"/>
          <w:sz w:val="30"/>
          <w:szCs w:val="30"/>
          <w:cs/>
        </w:rPr>
        <w:t xml:space="preserve">ถือหุ้นโดยบริษัท ชาลี ท็อป โลจิสติกส์ โซลูชั่น จำกัด) </w:t>
      </w:r>
      <w:r w:rsidR="00167895" w:rsidRPr="00833E05">
        <w:rPr>
          <w:rFonts w:ascii="Angsana New" w:hAnsi="Angsana New" w:hint="cs"/>
          <w:sz w:val="30"/>
          <w:szCs w:val="30"/>
          <w:cs/>
        </w:rPr>
        <w:t xml:space="preserve">เป็นนิติบุคคลที่จัดตั้งขึ้นในประเทศไทยเมื่อวันที่ </w:t>
      </w:r>
      <w:r w:rsidR="00167895" w:rsidRPr="00833E05">
        <w:rPr>
          <w:rFonts w:ascii="Angsana New" w:hAnsi="Angsana New"/>
          <w:sz w:val="30"/>
          <w:szCs w:val="30"/>
        </w:rPr>
        <w:t>9</w:t>
      </w:r>
      <w:r w:rsidR="00167895" w:rsidRPr="00833E05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167895" w:rsidRPr="00833E05">
        <w:rPr>
          <w:rFonts w:ascii="Angsana New" w:hAnsi="Angsana New" w:hint="cs"/>
          <w:sz w:val="30"/>
          <w:szCs w:val="30"/>
        </w:rPr>
        <w:t>256</w:t>
      </w:r>
      <w:r w:rsidR="00167895" w:rsidRPr="00833E05">
        <w:rPr>
          <w:rFonts w:ascii="Angsana New" w:hAnsi="Angsana New"/>
          <w:sz w:val="30"/>
          <w:szCs w:val="30"/>
        </w:rPr>
        <w:t>6</w:t>
      </w:r>
      <w:r w:rsidR="00167895" w:rsidRPr="00833E05">
        <w:rPr>
          <w:rFonts w:ascii="Angsana New" w:hAnsi="Angsana New" w:hint="cs"/>
          <w:sz w:val="30"/>
          <w:szCs w:val="30"/>
          <w:cs/>
        </w:rPr>
        <w:t xml:space="preserve"> </w:t>
      </w:r>
      <w:r w:rsidRPr="00833E05">
        <w:rPr>
          <w:rFonts w:ascii="Angsana New" w:hAnsi="Angsana New" w:hint="cs"/>
          <w:sz w:val="30"/>
          <w:szCs w:val="30"/>
          <w:cs/>
        </w:rPr>
        <w:t>และ ณ วันที่</w:t>
      </w:r>
      <w:r w:rsidR="00167895" w:rsidRPr="00833E05">
        <w:rPr>
          <w:rFonts w:ascii="Angsana New" w:hAnsi="Angsana New" w:hint="cs"/>
          <w:sz w:val="30"/>
          <w:szCs w:val="30"/>
          <w:cs/>
        </w:rPr>
        <w:t xml:space="preserve"> </w:t>
      </w:r>
      <w:r w:rsidR="00167895" w:rsidRPr="00833E05">
        <w:rPr>
          <w:rFonts w:ascii="Angsana New" w:hAnsi="Angsana New"/>
          <w:sz w:val="30"/>
          <w:szCs w:val="30"/>
        </w:rPr>
        <w:t>31</w:t>
      </w:r>
      <w:r w:rsidR="00167895" w:rsidRPr="00833E0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67895" w:rsidRPr="00833E05">
        <w:rPr>
          <w:rFonts w:ascii="Angsana New" w:hAnsi="Angsana New"/>
          <w:sz w:val="30"/>
          <w:szCs w:val="30"/>
        </w:rPr>
        <w:t xml:space="preserve">2566 </w:t>
      </w:r>
      <w:r w:rsidR="00167895" w:rsidRPr="00833E05">
        <w:rPr>
          <w:rFonts w:ascii="Angsana New" w:hAnsi="Angsana New" w:hint="cs"/>
          <w:sz w:val="30"/>
          <w:szCs w:val="30"/>
          <w:cs/>
        </w:rPr>
        <w:t>ยังไม่ได้ดำเนิน</w:t>
      </w:r>
      <w:r w:rsidRPr="00833E05">
        <w:rPr>
          <w:rFonts w:ascii="Angsana New" w:hAnsi="Angsana New"/>
          <w:sz w:val="30"/>
          <w:szCs w:val="30"/>
          <w:cs/>
        </w:rPr>
        <w:t>พาณิชยกิจ</w:t>
      </w:r>
    </w:p>
    <w:p w14:paraId="309702D0" w14:textId="77777777" w:rsidR="00167895" w:rsidRDefault="00167895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FA433D" w14:textId="77777777" w:rsidR="00167895" w:rsidRDefault="00167895" w:rsidP="00D12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167895" w:rsidSect="00B05AE5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151" w:bottom="851" w:left="1440" w:header="476" w:footer="332" w:gutter="0"/>
          <w:pgNumType w:start="17"/>
          <w:cols w:space="720"/>
          <w:titlePg/>
          <w:docGrid w:linePitch="245"/>
        </w:sectPr>
      </w:pPr>
    </w:p>
    <w:p w14:paraId="03F23E13" w14:textId="3E2BDC78" w:rsidR="006D2E04" w:rsidRDefault="00DB12AA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B12AA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AA1774">
        <w:rPr>
          <w:rFonts w:ascii="Angsana New" w:hAnsi="Angsana New"/>
          <w:b/>
          <w:bCs/>
          <w:sz w:val="30"/>
          <w:szCs w:val="30"/>
        </w:rPr>
        <w:t>1</w:t>
      </w:r>
      <w:r w:rsidR="006D2E04">
        <w:rPr>
          <w:rFonts w:ascii="Angsana New" w:hAnsi="Angsana New"/>
          <w:b/>
          <w:bCs/>
          <w:sz w:val="30"/>
          <w:szCs w:val="30"/>
        </w:rPr>
        <w:t>.</w:t>
      </w:r>
      <w:r w:rsidR="00A13B2C">
        <w:rPr>
          <w:rFonts w:ascii="Angsana New" w:hAnsi="Angsana New" w:hint="cs"/>
          <w:b/>
          <w:bCs/>
          <w:sz w:val="30"/>
          <w:szCs w:val="30"/>
          <w:cs/>
        </w:rPr>
        <w:tab/>
        <w:t>เงินลงทุนในบริษัทย่อย</w:t>
      </w:r>
    </w:p>
    <w:p w14:paraId="7F441A3E" w14:textId="77777777" w:rsidR="006D2E04" w:rsidRPr="00FD5313" w:rsidRDefault="006D2E04" w:rsidP="006D2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16"/>
          <w:szCs w:val="16"/>
        </w:rPr>
      </w:pPr>
    </w:p>
    <w:p w14:paraId="72AFB754" w14:textId="78111A01" w:rsidR="006D2E04" w:rsidRDefault="006D2E04" w:rsidP="006D2E04">
      <w:pPr>
        <w:ind w:hanging="90"/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 w:rsidR="002A3462">
        <w:rPr>
          <w:rFonts w:ascii="Angsana New" w:hAnsi="Angsana New" w:hint="cs"/>
          <w:sz w:val="30"/>
          <w:szCs w:val="30"/>
          <w:cs/>
        </w:rPr>
        <w:t>ในบริษัทย่อย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</w:t>
      </w:r>
      <w:r w:rsidRPr="001B2113">
        <w:rPr>
          <w:rFonts w:ascii="Angsana New" w:hAnsi="Angsana New"/>
          <w:sz w:val="30"/>
          <w:szCs w:val="30"/>
          <w:cs/>
        </w:rPr>
        <w:t xml:space="preserve">วันที่ </w:t>
      </w:r>
      <w:r w:rsidRPr="001B2113">
        <w:rPr>
          <w:rFonts w:ascii="Angsana New" w:hAnsi="Angsana New"/>
          <w:sz w:val="30"/>
          <w:szCs w:val="30"/>
        </w:rPr>
        <w:t>31</w:t>
      </w:r>
      <w:r w:rsidR="0010142B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="00467EB2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/>
          <w:sz w:val="30"/>
          <w:szCs w:val="30"/>
        </w:rPr>
        <w:t>2565</w:t>
      </w:r>
      <w:r w:rsidRPr="00CA64A5">
        <w:rPr>
          <w:rFonts w:ascii="Angsana New" w:hAnsi="Angsana New"/>
          <w:sz w:val="30"/>
          <w:szCs w:val="30"/>
          <w:cs/>
        </w:rPr>
        <w:t xml:space="preserve"> มี</w:t>
      </w:r>
      <w:r w:rsidR="002A58FF">
        <w:rPr>
          <w:rFonts w:ascii="Angsana New" w:hAnsi="Angsana New" w:hint="cs"/>
          <w:sz w:val="30"/>
          <w:szCs w:val="30"/>
          <w:cs/>
        </w:rPr>
        <w:t>ดังนี้</w:t>
      </w:r>
    </w:p>
    <w:p w14:paraId="5A1906A1" w14:textId="77777777" w:rsidR="00104BB9" w:rsidRDefault="00104BB9" w:rsidP="006D2E04">
      <w:pPr>
        <w:ind w:hanging="90"/>
        <w:rPr>
          <w:rFonts w:ascii="Angsana New" w:hAnsi="Angsana New"/>
          <w:sz w:val="30"/>
          <w:szCs w:val="30"/>
        </w:rPr>
      </w:pPr>
    </w:p>
    <w:tbl>
      <w:tblPr>
        <w:tblW w:w="145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66"/>
        <w:gridCol w:w="1067"/>
        <w:gridCol w:w="284"/>
        <w:gridCol w:w="1059"/>
        <w:gridCol w:w="284"/>
        <w:gridCol w:w="1133"/>
        <w:gridCol w:w="284"/>
        <w:gridCol w:w="1134"/>
        <w:gridCol w:w="300"/>
        <w:gridCol w:w="1138"/>
        <w:gridCol w:w="236"/>
        <w:gridCol w:w="1114"/>
        <w:gridCol w:w="236"/>
        <w:gridCol w:w="1085"/>
        <w:gridCol w:w="236"/>
        <w:gridCol w:w="1114"/>
      </w:tblGrid>
      <w:tr w:rsidR="00104BB9" w:rsidRPr="00D02D1D" w14:paraId="647B3108" w14:textId="77777777" w:rsidTr="00EE0522">
        <w:trPr>
          <w:cantSplit/>
        </w:trPr>
        <w:tc>
          <w:tcPr>
            <w:tcW w:w="3866" w:type="dxa"/>
          </w:tcPr>
          <w:p w14:paraId="0D2024BC" w14:textId="77777777"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252DF666" w14:textId="77777777"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84" w:type="dxa"/>
          </w:tcPr>
          <w:p w14:paraId="6F526013" w14:textId="77777777"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463C9B82" w14:textId="77777777"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300" w:type="dxa"/>
          </w:tcPr>
          <w:p w14:paraId="1E26A591" w14:textId="77777777"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14:paraId="4BAA6F43" w14:textId="77777777"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04BB9" w:rsidRPr="00D02D1D" w14:paraId="7AEA9CF6" w14:textId="77777777" w:rsidTr="00EE0522">
        <w:trPr>
          <w:cantSplit/>
        </w:trPr>
        <w:tc>
          <w:tcPr>
            <w:tcW w:w="3866" w:type="dxa"/>
          </w:tcPr>
          <w:p w14:paraId="6514FBFC" w14:textId="77777777"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14:paraId="7113EAF4" w14:textId="77777777"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84" w:type="dxa"/>
          </w:tcPr>
          <w:p w14:paraId="24298EE0" w14:textId="77777777"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695AE124" w14:textId="77777777"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300" w:type="dxa"/>
          </w:tcPr>
          <w:p w14:paraId="5E7C2401" w14:textId="77777777" w:rsidR="00104BB9" w:rsidRPr="00D02D1D" w:rsidRDefault="00104BB9" w:rsidP="00EE0522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14:paraId="5B7E12DA" w14:textId="77777777"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36" w:type="dxa"/>
          </w:tcPr>
          <w:p w14:paraId="0EA622E5" w14:textId="77777777"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16955BAC" w14:textId="77777777" w:rsidR="00104BB9" w:rsidRPr="00D02D1D" w:rsidRDefault="00104BB9" w:rsidP="00E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</w:tr>
      <w:tr w:rsidR="00754CD2" w:rsidRPr="00D02D1D" w14:paraId="55340482" w14:textId="77777777" w:rsidTr="00EE0522">
        <w:trPr>
          <w:cantSplit/>
        </w:trPr>
        <w:tc>
          <w:tcPr>
            <w:tcW w:w="3866" w:type="dxa"/>
          </w:tcPr>
          <w:p w14:paraId="15949483" w14:textId="77777777"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001224E9" w14:textId="2671B23B" w:rsidR="00754CD2" w:rsidRPr="00995DCA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531E9E6A" w14:textId="77777777"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8B022F2" w14:textId="2E3843E8" w:rsidR="00754CD2" w:rsidRPr="00D413D6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78398E9A" w14:textId="77777777"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320B157" w14:textId="131C3596" w:rsidR="00754CD2" w:rsidRPr="00995DCA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28403923" w14:textId="77777777"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DCC816" w14:textId="5BF72922" w:rsidR="00754CD2" w:rsidRPr="00D413D6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0" w:type="dxa"/>
          </w:tcPr>
          <w:p w14:paraId="2AF4BBB3" w14:textId="77777777"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9D1955A" w14:textId="0F5B2CDB" w:rsidR="00754CD2" w:rsidRPr="00995DCA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85B5092" w14:textId="77777777"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22ED7B0" w14:textId="616E923C" w:rsidR="00754CD2" w:rsidRPr="00D413D6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A15754D" w14:textId="77777777"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441AFE9" w14:textId="6DDD0E26" w:rsidR="00754CD2" w:rsidRPr="00995DCA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7066C8B" w14:textId="77777777" w:rsidR="00754CD2" w:rsidRPr="00D413D6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C7EBD60" w14:textId="446FE426" w:rsidR="00754CD2" w:rsidRPr="00D413D6" w:rsidRDefault="00DB12AA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54CD2" w:rsidRPr="00D02D1D" w14:paraId="5F282EEB" w14:textId="77777777" w:rsidTr="00EE0522">
        <w:trPr>
          <w:cantSplit/>
        </w:trPr>
        <w:tc>
          <w:tcPr>
            <w:tcW w:w="3866" w:type="dxa"/>
          </w:tcPr>
          <w:p w14:paraId="479DDA26" w14:textId="77777777" w:rsidR="00754CD2" w:rsidRPr="00D02D1D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0DC6C55D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D8E474C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7651DF29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DEB1CB5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7FB92C7C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DEC7DFD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AA574E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0" w:type="dxa"/>
          </w:tcPr>
          <w:p w14:paraId="45E44A0A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61F94177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515849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B4AB21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15FD30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799ED900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7C88A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D53393" w14:textId="77777777" w:rsidR="00754CD2" w:rsidRPr="00F32C23" w:rsidRDefault="00754CD2" w:rsidP="00754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7352" w:rsidRPr="002A3462" w14:paraId="48AA4253" w14:textId="77777777" w:rsidTr="00EE0522">
        <w:trPr>
          <w:cantSplit/>
        </w:trPr>
        <w:tc>
          <w:tcPr>
            <w:tcW w:w="3866" w:type="dxa"/>
            <w:vAlign w:val="center"/>
          </w:tcPr>
          <w:p w14:paraId="239CE722" w14:textId="77777777" w:rsidR="00107352" w:rsidRPr="00E25899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shd w:val="clear" w:color="auto" w:fill="auto"/>
          </w:tcPr>
          <w:p w14:paraId="555BBD32" w14:textId="2D115E7C" w:rsidR="00107352" w:rsidRPr="00107352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84" w:type="dxa"/>
          </w:tcPr>
          <w:p w14:paraId="3B7609B2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3A5EC609" w14:textId="763BC28A" w:rsidR="00107352" w:rsidRPr="008D73D5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84" w:type="dxa"/>
          </w:tcPr>
          <w:p w14:paraId="60E00EF9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EAB6025" w14:textId="27241EDB" w:rsidR="00107352" w:rsidRPr="00107352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84" w:type="dxa"/>
          </w:tcPr>
          <w:p w14:paraId="5F941E51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5BF014" w14:textId="074C621D" w:rsidR="00107352" w:rsidRPr="008D73D5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300" w:type="dxa"/>
          </w:tcPr>
          <w:p w14:paraId="72160342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5187EC91" w14:textId="29E18215" w:rsidR="00107352" w:rsidRPr="00107352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668B5E99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B91151" w14:textId="2A25610C" w:rsidR="00107352" w:rsidRPr="0028754D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55D9FBF5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6A3D44D" w14:textId="7E5780C6" w:rsidR="00107352" w:rsidRPr="0010324E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24E"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  <w:tc>
          <w:tcPr>
            <w:tcW w:w="236" w:type="dxa"/>
          </w:tcPr>
          <w:p w14:paraId="76144FD5" w14:textId="77777777" w:rsidR="00107352" w:rsidRPr="0010324E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47919F" w14:textId="3935007A" w:rsidR="00107352" w:rsidRPr="0083174B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28754D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467</w:t>
            </w:r>
          </w:p>
        </w:tc>
      </w:tr>
      <w:tr w:rsidR="00107352" w:rsidRPr="002A3462" w14:paraId="23DFE30B" w14:textId="77777777" w:rsidTr="00EE0522">
        <w:trPr>
          <w:cantSplit/>
        </w:trPr>
        <w:tc>
          <w:tcPr>
            <w:tcW w:w="3866" w:type="dxa"/>
            <w:vAlign w:val="center"/>
          </w:tcPr>
          <w:p w14:paraId="46BF4185" w14:textId="77777777" w:rsidR="00107352" w:rsidRPr="00E25899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  <w:shd w:val="clear" w:color="auto" w:fill="auto"/>
          </w:tcPr>
          <w:p w14:paraId="32415D37" w14:textId="34C9D93B" w:rsidR="00107352" w:rsidRPr="00107352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14:paraId="10A1CEEA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A8BA8DF" w14:textId="05402786" w:rsidR="00107352" w:rsidRPr="008D73D5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84" w:type="dxa"/>
          </w:tcPr>
          <w:p w14:paraId="4ADA3FE3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1D1CF3E" w14:textId="6A1CC875" w:rsidR="00107352" w:rsidRPr="00107352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84" w:type="dxa"/>
          </w:tcPr>
          <w:p w14:paraId="590846F4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96D8C8" w14:textId="4434F27F" w:rsidR="00107352" w:rsidRPr="008D73D5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300" w:type="dxa"/>
          </w:tcPr>
          <w:p w14:paraId="0F0737D7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22F5FC03" w14:textId="28718AB0" w:rsidR="00107352" w:rsidRPr="00107352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51D1CED0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F7E597" w14:textId="51F0D51B" w:rsidR="00107352" w:rsidRPr="0028754D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592FBE80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7AC1D07" w14:textId="0005A1A8" w:rsidR="00107352" w:rsidRPr="0010324E" w:rsidRDefault="0010324E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24E">
              <w:rPr>
                <w:rFonts w:asciiTheme="majorBidi" w:hAnsiTheme="majorBidi" w:cstheme="majorBidi"/>
                <w:sz w:val="30"/>
                <w:szCs w:val="30"/>
              </w:rPr>
              <w:t>14,740</w:t>
            </w:r>
          </w:p>
        </w:tc>
        <w:tc>
          <w:tcPr>
            <w:tcW w:w="236" w:type="dxa"/>
          </w:tcPr>
          <w:p w14:paraId="40E257EE" w14:textId="77777777" w:rsidR="00107352" w:rsidRPr="0010324E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541CC1" w14:textId="1C81D94E" w:rsidR="00107352" w:rsidRPr="0083174B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19,430</w:t>
            </w:r>
          </w:p>
        </w:tc>
      </w:tr>
      <w:tr w:rsidR="0010324E" w:rsidRPr="002A3462" w14:paraId="4F10818C" w14:textId="77777777" w:rsidTr="00EE0522">
        <w:trPr>
          <w:cantSplit/>
        </w:trPr>
        <w:tc>
          <w:tcPr>
            <w:tcW w:w="3866" w:type="dxa"/>
            <w:vAlign w:val="center"/>
          </w:tcPr>
          <w:p w14:paraId="5F15E90C" w14:textId="77777777" w:rsidR="0010324E" w:rsidRPr="00E25899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  <w:shd w:val="clear" w:color="auto" w:fill="auto"/>
          </w:tcPr>
          <w:p w14:paraId="669A5935" w14:textId="6465FC1C" w:rsidR="0010324E" w:rsidRPr="00107352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14:paraId="4A5D3D04" w14:textId="77777777" w:rsidR="0010324E" w:rsidRPr="00F32C23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5FA9878" w14:textId="1E391954" w:rsidR="0010324E" w:rsidRPr="008D73D5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84" w:type="dxa"/>
          </w:tcPr>
          <w:p w14:paraId="29B82184" w14:textId="77777777" w:rsidR="0010324E" w:rsidRPr="00F32C23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17EA8A6A" w14:textId="40B26338" w:rsidR="0010324E" w:rsidRPr="00107352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84" w:type="dxa"/>
          </w:tcPr>
          <w:p w14:paraId="1BCCC699" w14:textId="77777777" w:rsidR="0010324E" w:rsidRPr="00F32C23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9EB9701" w14:textId="72298025" w:rsidR="0010324E" w:rsidRPr="008D73D5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300" w:type="dxa"/>
          </w:tcPr>
          <w:p w14:paraId="7E0CB669" w14:textId="77777777" w:rsidR="0010324E" w:rsidRPr="00F32C23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48BECB10" w14:textId="029EC8F6" w:rsidR="0010324E" w:rsidRPr="00107352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5A80F476" w14:textId="77777777" w:rsidR="0010324E" w:rsidRPr="00F32C23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72" w:hanging="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2F2FEE" w14:textId="571E10F0" w:rsidR="0010324E" w:rsidRPr="0028754D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4D4E87DD" w14:textId="77777777" w:rsidR="0010324E" w:rsidRPr="00F32C23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8BF1149" w14:textId="643BAD2B" w:rsidR="0010324E" w:rsidRPr="0010324E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24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3506FBDB" w14:textId="77777777" w:rsidR="0010324E" w:rsidRPr="0010324E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7F8CE55" w14:textId="3CA23E88" w:rsidR="0010324E" w:rsidRPr="0083174B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07352" w:rsidRPr="002A3462" w14:paraId="26757DB2" w14:textId="77777777" w:rsidTr="00EE0522">
        <w:trPr>
          <w:cantSplit/>
        </w:trPr>
        <w:tc>
          <w:tcPr>
            <w:tcW w:w="3866" w:type="dxa"/>
            <w:vAlign w:val="center"/>
          </w:tcPr>
          <w:p w14:paraId="4746BC90" w14:textId="77777777" w:rsidR="00107352" w:rsidRPr="00E25899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1067" w:type="dxa"/>
            <w:shd w:val="clear" w:color="auto" w:fill="auto"/>
          </w:tcPr>
          <w:p w14:paraId="7FBCBEF2" w14:textId="7515A7A7" w:rsidR="00107352" w:rsidRPr="00107352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4" w:type="dxa"/>
          </w:tcPr>
          <w:p w14:paraId="06F63391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E24F9A6" w14:textId="21839A72" w:rsidR="00107352" w:rsidRPr="0083174B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84" w:type="dxa"/>
          </w:tcPr>
          <w:p w14:paraId="5B8A2314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D70A4EF" w14:textId="42FB08DE" w:rsidR="00107352" w:rsidRPr="00107352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84" w:type="dxa"/>
          </w:tcPr>
          <w:p w14:paraId="45744987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9359EAE" w14:textId="35C62D0F" w:rsidR="00107352" w:rsidRPr="008D73D5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300" w:type="dxa"/>
          </w:tcPr>
          <w:p w14:paraId="39153C7F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14:paraId="7EBEB251" w14:textId="429C4254" w:rsidR="00107352" w:rsidRPr="00107352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1</w:t>
            </w:r>
            <w:r w:rsidRPr="00C700BB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C700BB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74CBD9FD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4B76B5D2" w14:textId="20C99D96" w:rsidR="00107352" w:rsidRPr="0028754D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1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28754D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242A1D52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EB39911" w14:textId="4EF99E35" w:rsidR="00107352" w:rsidRPr="0010324E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24E">
              <w:rPr>
                <w:rFonts w:asciiTheme="majorBidi" w:hAnsiTheme="majorBidi" w:cstheme="majorBidi"/>
                <w:sz w:val="30"/>
                <w:szCs w:val="30"/>
              </w:rPr>
              <w:t>9,658</w:t>
            </w:r>
          </w:p>
        </w:tc>
        <w:tc>
          <w:tcPr>
            <w:tcW w:w="236" w:type="dxa"/>
          </w:tcPr>
          <w:p w14:paraId="4B042FEA" w14:textId="77777777" w:rsidR="00107352" w:rsidRPr="0010324E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AEFEE4" w14:textId="077B5D70" w:rsidR="00107352" w:rsidRPr="0083174B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10,584</w:t>
            </w:r>
          </w:p>
        </w:tc>
      </w:tr>
      <w:tr w:rsidR="0010324E" w:rsidRPr="002A3462" w14:paraId="546C3F6A" w14:textId="77777777" w:rsidTr="00EE0522">
        <w:trPr>
          <w:cantSplit/>
        </w:trPr>
        <w:tc>
          <w:tcPr>
            <w:tcW w:w="3866" w:type="dxa"/>
            <w:vAlign w:val="center"/>
          </w:tcPr>
          <w:p w14:paraId="0463DBBA" w14:textId="77777777" w:rsidR="0010324E" w:rsidRPr="00E25899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ชาลี ท็</w:t>
            </w:r>
            <w:r w:rsidRPr="00ED43AE">
              <w:rPr>
                <w:rFonts w:ascii="Angsana New" w:hAnsi="Angsana New" w:hint="cs"/>
                <w:sz w:val="30"/>
                <w:szCs w:val="30"/>
                <w:cs/>
              </w:rPr>
              <w:t>อป โลจิสติกส์ โซลูชั่น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D43A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67" w:type="dxa"/>
            <w:shd w:val="clear" w:color="auto" w:fill="auto"/>
          </w:tcPr>
          <w:p w14:paraId="05F11BAE" w14:textId="47A677DB" w:rsidR="0010324E" w:rsidRPr="00107352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 xml:space="preserve">  10,000</w:t>
            </w:r>
          </w:p>
        </w:tc>
        <w:tc>
          <w:tcPr>
            <w:tcW w:w="284" w:type="dxa"/>
          </w:tcPr>
          <w:p w14:paraId="0DBFA307" w14:textId="77777777" w:rsidR="0010324E" w:rsidRPr="00F32C23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0BDDFB98" w14:textId="34E56EBC" w:rsidR="0010324E" w:rsidRPr="0028754D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 xml:space="preserve">  10,000</w:t>
            </w:r>
          </w:p>
        </w:tc>
        <w:tc>
          <w:tcPr>
            <w:tcW w:w="284" w:type="dxa"/>
          </w:tcPr>
          <w:p w14:paraId="5E09A499" w14:textId="77777777" w:rsidR="0010324E" w:rsidRPr="00F32C23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2FC6C22" w14:textId="08BE645A" w:rsidR="0010324E" w:rsidRPr="00107352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284" w:type="dxa"/>
          </w:tcPr>
          <w:p w14:paraId="18CD1312" w14:textId="77777777" w:rsidR="0010324E" w:rsidRPr="00F32C23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E614E4B" w14:textId="6112B1A1" w:rsidR="0010324E" w:rsidRPr="0028754D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Pr="008D73D5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300" w:type="dxa"/>
          </w:tcPr>
          <w:p w14:paraId="460541ED" w14:textId="77777777" w:rsidR="0010324E" w:rsidRPr="00F32C23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shd w:val="clear" w:color="auto" w:fill="auto"/>
          </w:tcPr>
          <w:p w14:paraId="52BF0128" w14:textId="6DCAAC80" w:rsidR="0010324E" w:rsidRPr="00107352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236" w:type="dxa"/>
          </w:tcPr>
          <w:p w14:paraId="049C3021" w14:textId="77777777" w:rsidR="0010324E" w:rsidRPr="00F32C23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72" w:hanging="1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EF183C" w14:textId="6248B57C" w:rsidR="0010324E" w:rsidRPr="0028754D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</w:t>
            </w:r>
            <w:r w:rsidRPr="0028754D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4D81A31E" w14:textId="77777777" w:rsidR="0010324E" w:rsidRPr="00F32C23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15B9057" w14:textId="19EF85FB" w:rsidR="0010324E" w:rsidRPr="0010324E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324E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30BD164C" w14:textId="77777777" w:rsidR="0010324E" w:rsidRPr="0010324E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0D4065" w14:textId="2A93DAFE" w:rsidR="0010324E" w:rsidRPr="0083174B" w:rsidRDefault="0010324E" w:rsidP="00103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107352" w:rsidRPr="002A3462" w14:paraId="4C09FE23" w14:textId="77777777" w:rsidTr="00EB35BF">
        <w:trPr>
          <w:cantSplit/>
        </w:trPr>
        <w:tc>
          <w:tcPr>
            <w:tcW w:w="3866" w:type="dxa"/>
          </w:tcPr>
          <w:p w14:paraId="57C9AA0F" w14:textId="77777777" w:rsidR="00107352" w:rsidRPr="00E25899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89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14:paraId="6E8DF882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783851E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B96AD55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E848321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0CA7362C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5D5FDC5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D75227D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11B910E5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9E1DC" w14:textId="0795DBBF" w:rsidR="00107352" w:rsidRPr="00107352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700BB">
              <w:rPr>
                <w:rFonts w:ascii="Angsana New" w:hAnsi="Angsana New"/>
                <w:sz w:val="30"/>
                <w:szCs w:val="30"/>
              </w:rPr>
              <w:t>6</w:t>
            </w:r>
            <w:r w:rsidRPr="00C700BB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C700BB">
              <w:rPr>
                <w:rFonts w:ascii="Angsana New" w:hAnsi="Angsana New"/>
                <w:sz w:val="30"/>
                <w:szCs w:val="30"/>
              </w:rPr>
              <w:t>8,597</w:t>
            </w:r>
          </w:p>
        </w:tc>
        <w:tc>
          <w:tcPr>
            <w:tcW w:w="236" w:type="dxa"/>
          </w:tcPr>
          <w:p w14:paraId="72EA5F07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44C92E5" w14:textId="19557A35" w:rsidR="00107352" w:rsidRPr="0028754D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54D">
              <w:rPr>
                <w:rFonts w:ascii="Angsana New" w:hAnsi="Angsana New"/>
                <w:sz w:val="30"/>
                <w:szCs w:val="30"/>
              </w:rPr>
              <w:t>6</w:t>
            </w:r>
            <w:r w:rsidRPr="0066537D">
              <w:rPr>
                <w:rFonts w:ascii="Angsana New" w:hAnsi="Angsana New" w:hint="cs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8,5</w:t>
            </w:r>
            <w:r w:rsidRPr="0028754D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36" w:type="dxa"/>
          </w:tcPr>
          <w:p w14:paraId="28AC1EB4" w14:textId="77777777" w:rsidR="00107352" w:rsidRPr="00F32C23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2AC1D" w14:textId="15E8822A" w:rsidR="00107352" w:rsidRPr="0010324E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032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0324E" w:rsidRPr="0010324E">
              <w:rPr>
                <w:rFonts w:asciiTheme="majorBidi" w:hAnsiTheme="majorBidi" w:cstheme="majorBidi"/>
                <w:sz w:val="30"/>
                <w:szCs w:val="30"/>
              </w:rPr>
              <w:t>8,628</w:t>
            </w:r>
          </w:p>
        </w:tc>
        <w:tc>
          <w:tcPr>
            <w:tcW w:w="236" w:type="dxa"/>
          </w:tcPr>
          <w:p w14:paraId="4331D4BD" w14:textId="77777777" w:rsidR="00107352" w:rsidRPr="0010324E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9BB2868" w14:textId="4665C0F1" w:rsidR="00107352" w:rsidRPr="0083174B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45</w:t>
            </w:r>
            <w:r w:rsidRPr="00B175A8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481</w:t>
            </w:r>
          </w:p>
        </w:tc>
      </w:tr>
    </w:tbl>
    <w:p w14:paraId="3667752F" w14:textId="77777777" w:rsidR="003B6680" w:rsidRPr="002A3462" w:rsidRDefault="003B6680" w:rsidP="00C16D5C">
      <w:pPr>
        <w:rPr>
          <w:rFonts w:ascii="Angsana New" w:hAnsi="Angsana New"/>
          <w:sz w:val="30"/>
          <w:szCs w:val="30"/>
        </w:rPr>
      </w:pPr>
    </w:p>
    <w:p w14:paraId="3A075834" w14:textId="77777777" w:rsidR="00124F94" w:rsidRPr="00125AFE" w:rsidRDefault="00124F94" w:rsidP="00C16D5C">
      <w:pPr>
        <w:rPr>
          <w:rFonts w:ascii="Angsana New" w:hAnsi="Angsana New"/>
          <w:sz w:val="16"/>
          <w:szCs w:val="16"/>
        </w:rPr>
      </w:pPr>
    </w:p>
    <w:p w14:paraId="46CF8B59" w14:textId="77777777" w:rsidR="00125AFE" w:rsidRDefault="00125AFE" w:rsidP="00125AFE">
      <w:pPr>
        <w:rPr>
          <w:rFonts w:ascii="Angsana New" w:hAnsi="Angsana New"/>
          <w:sz w:val="30"/>
          <w:szCs w:val="30"/>
        </w:rPr>
      </w:pPr>
    </w:p>
    <w:p w14:paraId="2321A19C" w14:textId="77777777" w:rsidR="00124F94" w:rsidRPr="00125AFE" w:rsidRDefault="00124F94" w:rsidP="00C16D5C">
      <w:pPr>
        <w:rPr>
          <w:rFonts w:ascii="Angsana New" w:hAnsi="Angsana New"/>
          <w:sz w:val="16"/>
          <w:szCs w:val="16"/>
        </w:rPr>
        <w:sectPr w:rsidR="00124F94" w:rsidRPr="00125AFE" w:rsidSect="00B05AE5">
          <w:footerReference w:type="first" r:id="rId13"/>
          <w:pgSz w:w="16834" w:h="11909" w:orient="landscape" w:code="9"/>
          <w:pgMar w:top="1151" w:right="261" w:bottom="1440" w:left="1440" w:header="476" w:footer="468" w:gutter="0"/>
          <w:cols w:space="720"/>
          <w:docGrid w:linePitch="245"/>
        </w:sectPr>
      </w:pPr>
    </w:p>
    <w:p w14:paraId="2BCA22D3" w14:textId="606B5E3E" w:rsidR="00243D2F" w:rsidRPr="005B3E23" w:rsidRDefault="007C1DBB" w:rsidP="001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A1774">
        <w:rPr>
          <w:rFonts w:ascii="Angsana New" w:hAnsi="Angsana New"/>
          <w:b/>
          <w:bCs/>
          <w:sz w:val="30"/>
          <w:szCs w:val="30"/>
        </w:rPr>
        <w:t>2</w:t>
      </w:r>
      <w:r w:rsidR="00243D2F" w:rsidRPr="00AD5369">
        <w:rPr>
          <w:rFonts w:ascii="Angsana New" w:hAnsi="Angsana New"/>
          <w:b/>
          <w:bCs/>
          <w:sz w:val="30"/>
          <w:szCs w:val="30"/>
        </w:rPr>
        <w:t>.</w:t>
      </w:r>
      <w:r w:rsidR="00243D2F" w:rsidRPr="00AD5369">
        <w:rPr>
          <w:rFonts w:ascii="Angsana New" w:hAnsi="Angsana New"/>
          <w:b/>
          <w:bCs/>
          <w:sz w:val="30"/>
          <w:szCs w:val="30"/>
        </w:rPr>
        <w:tab/>
      </w:r>
      <w:r w:rsidR="001E2F09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04A6C755" w14:textId="77777777" w:rsidR="0094646F" w:rsidRPr="0094646F" w:rsidRDefault="0094646F" w:rsidP="00243D2F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701"/>
        <w:gridCol w:w="308"/>
        <w:gridCol w:w="1677"/>
        <w:gridCol w:w="257"/>
        <w:gridCol w:w="1727"/>
      </w:tblGrid>
      <w:tr w:rsidR="002A2733" w:rsidRPr="00FC592F" w14:paraId="3C5119D9" w14:textId="77777777" w:rsidTr="005A7231">
        <w:trPr>
          <w:cantSplit/>
        </w:trPr>
        <w:tc>
          <w:tcPr>
            <w:tcW w:w="3970" w:type="dxa"/>
          </w:tcPr>
          <w:p w14:paraId="0D39B0B8" w14:textId="77777777"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</w:tcPr>
          <w:p w14:paraId="793D3617" w14:textId="77777777" w:rsidR="002A2733" w:rsidRPr="00AF3FF9" w:rsidRDefault="002A2733" w:rsidP="005A7231">
            <w:pPr>
              <w:ind w:left="-198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FC592F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FC592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C592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A2733" w:rsidRPr="00FC592F" w14:paraId="55E20CA0" w14:textId="77777777" w:rsidTr="005A7231">
        <w:trPr>
          <w:cantSplit/>
        </w:trPr>
        <w:tc>
          <w:tcPr>
            <w:tcW w:w="3970" w:type="dxa"/>
          </w:tcPr>
          <w:p w14:paraId="0E597FAA" w14:textId="77777777"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A834A77" w14:textId="77777777" w:rsidR="002A2733" w:rsidRPr="008E3F3F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8" w:type="dxa"/>
            <w:tcBorders>
              <w:top w:val="single" w:sz="4" w:space="0" w:color="auto"/>
            </w:tcBorders>
          </w:tcPr>
          <w:p w14:paraId="39CC896D" w14:textId="77777777"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14:paraId="76C0FE66" w14:textId="77777777" w:rsidR="002A2733" w:rsidRPr="00FC592F" w:rsidRDefault="002A2733" w:rsidP="00AE20FD">
            <w:pPr>
              <w:ind w:left="-198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92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4EC8D28" w14:textId="77777777"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14:paraId="61F02C58" w14:textId="77777777" w:rsidR="002A2733" w:rsidRPr="00FC592F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2733" w:rsidRPr="00FC592F" w14:paraId="62580063" w14:textId="77777777" w:rsidTr="005A7231">
        <w:trPr>
          <w:cantSplit/>
        </w:trPr>
        <w:tc>
          <w:tcPr>
            <w:tcW w:w="3970" w:type="dxa"/>
          </w:tcPr>
          <w:p w14:paraId="5C0B3C1A" w14:textId="77777777"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60D9374" w14:textId="77777777" w:rsidR="002A2733" w:rsidRPr="008E3F3F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8" w:type="dxa"/>
          </w:tcPr>
          <w:p w14:paraId="41DE9318" w14:textId="77777777"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</w:tcPr>
          <w:p w14:paraId="12BDE447" w14:textId="77777777" w:rsidR="002A2733" w:rsidRPr="00FC592F" w:rsidRDefault="002A2733" w:rsidP="00AE20FD">
            <w:pPr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92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7" w:type="dxa"/>
          </w:tcPr>
          <w:p w14:paraId="19EB2221" w14:textId="77777777"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6C891783" w14:textId="77777777" w:rsidR="002A2733" w:rsidRPr="00FC592F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2733" w:rsidRPr="00FC592F" w14:paraId="08AFBBAD" w14:textId="77777777" w:rsidTr="005A7231">
        <w:trPr>
          <w:cantSplit/>
        </w:trPr>
        <w:tc>
          <w:tcPr>
            <w:tcW w:w="3970" w:type="dxa"/>
          </w:tcPr>
          <w:p w14:paraId="6513C349" w14:textId="77777777"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37A1E2" w14:textId="77777777" w:rsidR="002A2733" w:rsidRPr="008E3F3F" w:rsidRDefault="002A2733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3F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08" w:type="dxa"/>
          </w:tcPr>
          <w:p w14:paraId="6B4A3730" w14:textId="77777777"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19340F58" w14:textId="77777777" w:rsidR="002A2733" w:rsidRPr="00FC592F" w:rsidRDefault="002A2733" w:rsidP="00AE20FD">
            <w:pPr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592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7" w:type="dxa"/>
          </w:tcPr>
          <w:p w14:paraId="7D3D73D0" w14:textId="77777777"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3990F264" w14:textId="77777777" w:rsidR="002A2733" w:rsidRPr="00FC592F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A2733" w:rsidRPr="00FC592F" w14:paraId="1BC22F6F" w14:textId="77777777" w:rsidTr="005A7231">
        <w:trPr>
          <w:cantSplit/>
        </w:trPr>
        <w:tc>
          <w:tcPr>
            <w:tcW w:w="3970" w:type="dxa"/>
          </w:tcPr>
          <w:p w14:paraId="58BF8B0D" w14:textId="77777777"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</w:tcPr>
          <w:p w14:paraId="47465C32" w14:textId="77777777"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08" w:type="dxa"/>
          </w:tcPr>
          <w:p w14:paraId="714BC845" w14:textId="77777777" w:rsidR="002A2733" w:rsidRPr="00FC592F" w:rsidRDefault="002A2733" w:rsidP="003173A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14:paraId="034F04AB" w14:textId="77777777"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</w:tcPr>
          <w:p w14:paraId="0972C281" w14:textId="77777777" w:rsidR="002A2733" w:rsidRPr="00FC592F" w:rsidRDefault="002A2733" w:rsidP="00317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7" w:type="dxa"/>
          </w:tcPr>
          <w:p w14:paraId="129C930E" w14:textId="77777777" w:rsidR="002A2733" w:rsidRPr="00FC592F" w:rsidRDefault="002A2733" w:rsidP="005A7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07352" w:rsidRPr="00FC592F" w14:paraId="538D88DF" w14:textId="77777777" w:rsidTr="005A7231">
        <w:trPr>
          <w:cantSplit/>
        </w:trPr>
        <w:tc>
          <w:tcPr>
            <w:tcW w:w="3970" w:type="dxa"/>
          </w:tcPr>
          <w:p w14:paraId="03A27820" w14:textId="07513196" w:rsidR="00107352" w:rsidRPr="00FC592F" w:rsidRDefault="00107352" w:rsidP="001073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1</w:t>
            </w:r>
            <w:r w:rsidRPr="00FC592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0AE727B3" w14:textId="0B0E3259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263,260</w:t>
            </w:r>
          </w:p>
        </w:tc>
        <w:tc>
          <w:tcPr>
            <w:tcW w:w="308" w:type="dxa"/>
          </w:tcPr>
          <w:p w14:paraId="60EAC578" w14:textId="77777777" w:rsidR="00107352" w:rsidRPr="003914B0" w:rsidRDefault="00107352" w:rsidP="0010735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14:paraId="29A68112" w14:textId="48681979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7,778</w:t>
            </w:r>
          </w:p>
        </w:tc>
        <w:tc>
          <w:tcPr>
            <w:tcW w:w="257" w:type="dxa"/>
          </w:tcPr>
          <w:p w14:paraId="73B2640E" w14:textId="77777777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DB56918" w14:textId="6BCD9D89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271,038</w:t>
            </w:r>
          </w:p>
        </w:tc>
      </w:tr>
      <w:tr w:rsidR="00107352" w:rsidRPr="00FC592F" w14:paraId="23732F94" w14:textId="77777777" w:rsidTr="005A7231">
        <w:trPr>
          <w:cantSplit/>
        </w:trPr>
        <w:tc>
          <w:tcPr>
            <w:tcW w:w="3970" w:type="dxa"/>
          </w:tcPr>
          <w:p w14:paraId="77C8B3F7" w14:textId="215811D6" w:rsidR="00107352" w:rsidRPr="00FC592F" w:rsidRDefault="00107352" w:rsidP="00107352">
            <w:pPr>
              <w:rPr>
                <w:rFonts w:ascii="Angsana New" w:hAnsi="Angsana New"/>
                <w:sz w:val="30"/>
                <w:szCs w:val="30"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Pr="00160C7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</w:tcPr>
          <w:p w14:paraId="69AD0C94" w14:textId="01F4D28A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(61,200</w:t>
            </w:r>
            <w:r w:rsidRPr="003914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8" w:type="dxa"/>
          </w:tcPr>
          <w:p w14:paraId="2EC881BA" w14:textId="77777777" w:rsidR="00107352" w:rsidRPr="003914B0" w:rsidRDefault="00107352" w:rsidP="0010735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14:paraId="5D258EFD" w14:textId="6112AFAA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14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7" w:type="dxa"/>
          </w:tcPr>
          <w:p w14:paraId="04EB78A0" w14:textId="77777777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587F3723" w14:textId="3D5A0095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(61,200</w:t>
            </w:r>
            <w:r w:rsidRPr="003914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7352" w:rsidRPr="00FC592F" w14:paraId="73503B4B" w14:textId="77777777" w:rsidTr="005A7231">
        <w:trPr>
          <w:cantSplit/>
        </w:trPr>
        <w:tc>
          <w:tcPr>
            <w:tcW w:w="3970" w:type="dxa"/>
          </w:tcPr>
          <w:p w14:paraId="14F50FE5" w14:textId="03CD030D" w:rsidR="00107352" w:rsidRPr="00FC592F" w:rsidRDefault="00107352" w:rsidP="00107352">
            <w:pPr>
              <w:rPr>
                <w:rFonts w:ascii="Angsana New" w:hAnsi="Angsana New"/>
                <w:sz w:val="30"/>
                <w:szCs w:val="30"/>
              </w:rPr>
            </w:pPr>
            <w:r w:rsidRPr="00AF3FF9">
              <w:rPr>
                <w:rFonts w:ascii="Angsana New" w:hAnsi="Angsana New" w:hint="cs"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6F707A" w14:textId="4A37F876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121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14:paraId="063AB936" w14:textId="77777777" w:rsidR="00107352" w:rsidRPr="003914B0" w:rsidRDefault="00107352" w:rsidP="0010735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15E00BA3" w14:textId="1B62697C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(6,201</w:t>
            </w:r>
            <w:r w:rsidRPr="008E33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4F2B1679" w14:textId="77777777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430A0AE1" w14:textId="18C9816C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(6,201</w:t>
            </w:r>
            <w:r w:rsidRPr="008E33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7352" w:rsidRPr="00FC592F" w14:paraId="0923EA89" w14:textId="77777777" w:rsidTr="005A7231">
        <w:trPr>
          <w:cantSplit/>
        </w:trPr>
        <w:tc>
          <w:tcPr>
            <w:tcW w:w="3970" w:type="dxa"/>
          </w:tcPr>
          <w:p w14:paraId="67FF991D" w14:textId="6FE41EA2" w:rsidR="00107352" w:rsidRPr="00FC592F" w:rsidRDefault="00107352" w:rsidP="001073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31</w:t>
            </w:r>
            <w:r w:rsidRPr="00FC592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3A1EAE4" w14:textId="3BB60BF9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202,060</w:t>
            </w:r>
          </w:p>
        </w:tc>
        <w:tc>
          <w:tcPr>
            <w:tcW w:w="308" w:type="dxa"/>
          </w:tcPr>
          <w:p w14:paraId="05BD0240" w14:textId="77777777" w:rsidR="00107352" w:rsidRPr="003914B0" w:rsidRDefault="00107352" w:rsidP="00107352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14:paraId="3F0C076C" w14:textId="6C30938E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1,577</w:t>
            </w:r>
          </w:p>
        </w:tc>
        <w:tc>
          <w:tcPr>
            <w:tcW w:w="257" w:type="dxa"/>
          </w:tcPr>
          <w:p w14:paraId="4B85A096" w14:textId="77777777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14:paraId="606E78FA" w14:textId="0563B4B5" w:rsidR="00107352" w:rsidRPr="003914B0" w:rsidRDefault="00107352" w:rsidP="001073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203,637</w:t>
            </w:r>
          </w:p>
        </w:tc>
      </w:tr>
      <w:tr w:rsidR="001D2956" w:rsidRPr="00FC592F" w14:paraId="68B92D37" w14:textId="77777777" w:rsidTr="001D2956">
        <w:trPr>
          <w:cantSplit/>
        </w:trPr>
        <w:tc>
          <w:tcPr>
            <w:tcW w:w="3970" w:type="dxa"/>
          </w:tcPr>
          <w:p w14:paraId="41E949D5" w14:textId="6EF964BE" w:rsidR="001D2956" w:rsidRPr="00FC592F" w:rsidRDefault="001D2956" w:rsidP="001D295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Pr="00FC592F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160C7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C255D5" w14:textId="36C99B45" w:rsidR="001D2956" w:rsidRPr="001D2956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79,399</w:t>
            </w:r>
          </w:p>
        </w:tc>
        <w:tc>
          <w:tcPr>
            <w:tcW w:w="308" w:type="dxa"/>
          </w:tcPr>
          <w:p w14:paraId="1363A3F9" w14:textId="77777777" w:rsidR="001D2956" w:rsidRPr="00107352" w:rsidRDefault="001D2956" w:rsidP="001D29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14:paraId="709647E5" w14:textId="77777777" w:rsidR="001D2956" w:rsidRPr="001D2956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295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57" w:type="dxa"/>
          </w:tcPr>
          <w:p w14:paraId="5050FE1F" w14:textId="77777777" w:rsidR="001D2956" w:rsidRPr="001D2956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single" w:sz="4" w:space="0" w:color="auto"/>
            </w:tcBorders>
          </w:tcPr>
          <w:p w14:paraId="4E31D4AF" w14:textId="20BEEE36" w:rsidR="001D2956" w:rsidRPr="001D2956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956">
              <w:rPr>
                <w:rFonts w:ascii="Angsana New" w:hAnsi="Angsana New"/>
                <w:sz w:val="30"/>
                <w:szCs w:val="30"/>
              </w:rPr>
              <w:t>79,399</w:t>
            </w:r>
          </w:p>
        </w:tc>
      </w:tr>
      <w:tr w:rsidR="001D2956" w:rsidRPr="00FC592F" w14:paraId="1A6AA7F5" w14:textId="77777777" w:rsidTr="001D2956">
        <w:trPr>
          <w:cantSplit/>
        </w:trPr>
        <w:tc>
          <w:tcPr>
            <w:tcW w:w="3970" w:type="dxa"/>
          </w:tcPr>
          <w:p w14:paraId="56769043" w14:textId="1A3EBF1F" w:rsidR="001D2956" w:rsidRPr="00FC592F" w:rsidRDefault="001D2956" w:rsidP="001D29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31</w:t>
            </w:r>
            <w:r w:rsidRPr="00FC592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D8948B6" w14:textId="2D56359E" w:rsidR="001D2956" w:rsidRPr="001D2956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956">
              <w:rPr>
                <w:rFonts w:ascii="Angsana New" w:hAnsi="Angsana New"/>
                <w:sz w:val="30"/>
                <w:szCs w:val="30"/>
              </w:rPr>
              <w:t>281,459</w:t>
            </w:r>
          </w:p>
        </w:tc>
        <w:tc>
          <w:tcPr>
            <w:tcW w:w="308" w:type="dxa"/>
          </w:tcPr>
          <w:p w14:paraId="36B736F3" w14:textId="77777777" w:rsidR="001D2956" w:rsidRPr="001D2956" w:rsidRDefault="001D2956" w:rsidP="001D29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2DC3D109" w14:textId="77777777" w:rsidR="001D2956" w:rsidRPr="001D2956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956">
              <w:rPr>
                <w:rFonts w:ascii="Angsana New" w:hAnsi="Angsana New"/>
                <w:sz w:val="30"/>
                <w:szCs w:val="30"/>
              </w:rPr>
              <w:t>1,577</w:t>
            </w:r>
          </w:p>
        </w:tc>
        <w:tc>
          <w:tcPr>
            <w:tcW w:w="257" w:type="dxa"/>
          </w:tcPr>
          <w:p w14:paraId="4C37080E" w14:textId="77777777" w:rsidR="001D2956" w:rsidRPr="001D2956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763CED5B" w14:textId="59BE5CA7" w:rsidR="001D2956" w:rsidRPr="001D2956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2956">
              <w:rPr>
                <w:rFonts w:ascii="Angsana New" w:hAnsi="Angsana New"/>
                <w:sz w:val="30"/>
                <w:szCs w:val="30"/>
              </w:rPr>
              <w:t>283,036</w:t>
            </w:r>
          </w:p>
        </w:tc>
      </w:tr>
      <w:tr w:rsidR="001D2956" w:rsidRPr="00FC592F" w14:paraId="5BB23DBD" w14:textId="77777777" w:rsidTr="005A7231">
        <w:trPr>
          <w:cantSplit/>
        </w:trPr>
        <w:tc>
          <w:tcPr>
            <w:tcW w:w="3970" w:type="dxa"/>
          </w:tcPr>
          <w:p w14:paraId="08BA2B10" w14:textId="77777777" w:rsidR="001D2956" w:rsidRPr="00B740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912BC1B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308" w:type="dxa"/>
          </w:tcPr>
          <w:p w14:paraId="0EC759F6" w14:textId="77777777" w:rsidR="001D2956" w:rsidRPr="005D4B47" w:rsidRDefault="001D2956" w:rsidP="001D29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14:paraId="10D2F967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57" w:type="dxa"/>
          </w:tcPr>
          <w:p w14:paraId="08B69F64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14:paraId="610D70EE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1D2956" w:rsidRPr="00FC592F" w14:paraId="4AE95708" w14:textId="77777777" w:rsidTr="005A7231">
        <w:trPr>
          <w:cantSplit/>
        </w:trPr>
        <w:tc>
          <w:tcPr>
            <w:tcW w:w="3970" w:type="dxa"/>
          </w:tcPr>
          <w:p w14:paraId="5FF76F59" w14:textId="77777777" w:rsidR="001D2956" w:rsidRPr="00FC592F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01" w:type="dxa"/>
          </w:tcPr>
          <w:p w14:paraId="3277948E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08" w:type="dxa"/>
          </w:tcPr>
          <w:p w14:paraId="308AE2A7" w14:textId="77777777" w:rsidR="001D2956" w:rsidRPr="005D4B47" w:rsidRDefault="001D2956" w:rsidP="001D29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77" w:type="dxa"/>
          </w:tcPr>
          <w:p w14:paraId="5B25FD0E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</w:tcPr>
          <w:p w14:paraId="5B69DA80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727" w:type="dxa"/>
          </w:tcPr>
          <w:p w14:paraId="06F0473B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D2956" w:rsidRPr="00FC592F" w14:paraId="2C02425E" w14:textId="77777777" w:rsidTr="005A7231">
        <w:trPr>
          <w:cantSplit/>
        </w:trPr>
        <w:tc>
          <w:tcPr>
            <w:tcW w:w="3970" w:type="dxa"/>
          </w:tcPr>
          <w:p w14:paraId="74BCBB60" w14:textId="230F8A52" w:rsidR="001D2956" w:rsidRPr="00FC592F" w:rsidRDefault="001D2956" w:rsidP="001D29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1</w:t>
            </w:r>
            <w:r w:rsidRPr="00FC592F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076D3A2E" w14:textId="649363D1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14B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14:paraId="045DA432" w14:textId="77777777" w:rsidR="001D2956" w:rsidRPr="003914B0" w:rsidRDefault="001D2956" w:rsidP="001D29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</w:tcPr>
          <w:p w14:paraId="1770CF75" w14:textId="32DC8C06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7,421</w:t>
            </w:r>
          </w:p>
        </w:tc>
        <w:tc>
          <w:tcPr>
            <w:tcW w:w="257" w:type="dxa"/>
          </w:tcPr>
          <w:p w14:paraId="5DD3854F" w14:textId="77777777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16ADFE52" w14:textId="2ED04BF9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7,421</w:t>
            </w:r>
          </w:p>
        </w:tc>
      </w:tr>
      <w:tr w:rsidR="001D2956" w:rsidRPr="00FC592F" w14:paraId="30C66A47" w14:textId="77777777" w:rsidTr="005A7231">
        <w:trPr>
          <w:cantSplit/>
          <w:trHeight w:val="124"/>
        </w:trPr>
        <w:tc>
          <w:tcPr>
            <w:tcW w:w="3970" w:type="dxa"/>
          </w:tcPr>
          <w:p w14:paraId="6DB8DAED" w14:textId="6BB24506" w:rsidR="001D2956" w:rsidRPr="00FC592F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67B39A93" w14:textId="6C9418FC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73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14:paraId="703DE991" w14:textId="77777777" w:rsidR="001D2956" w:rsidRPr="003914B0" w:rsidRDefault="001D2956" w:rsidP="001D29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</w:tcPr>
          <w:p w14:paraId="12365CA9" w14:textId="030CCC31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57" w:type="dxa"/>
          </w:tcPr>
          <w:p w14:paraId="4A8D71F9" w14:textId="77777777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2F5A283D" w14:textId="76114752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1D2956" w:rsidRPr="00FC592F" w14:paraId="667576AE" w14:textId="77777777" w:rsidTr="005A7231">
        <w:trPr>
          <w:cantSplit/>
          <w:trHeight w:val="124"/>
        </w:trPr>
        <w:tc>
          <w:tcPr>
            <w:tcW w:w="3970" w:type="dxa"/>
          </w:tcPr>
          <w:p w14:paraId="6401140A" w14:textId="310EFA01" w:rsidR="001D2956" w:rsidRPr="00FC592F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F3FF9">
              <w:rPr>
                <w:rFonts w:ascii="Angsana New" w:hAnsi="Angsana New" w:hint="cs"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</w:tcPr>
          <w:p w14:paraId="186AA9C3" w14:textId="0FE9F96C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121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14:paraId="4EFF676B" w14:textId="77777777" w:rsidR="001D2956" w:rsidRPr="003914B0" w:rsidRDefault="001D2956" w:rsidP="001D29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</w:tcPr>
          <w:p w14:paraId="372F5BF3" w14:textId="1E12559D" w:rsidR="001D2956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(6,201</w:t>
            </w:r>
            <w:r w:rsidRPr="008E33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7" w:type="dxa"/>
          </w:tcPr>
          <w:p w14:paraId="2EE73838" w14:textId="77777777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776485FF" w14:textId="406B3669" w:rsidR="001D2956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(6,201</w:t>
            </w:r>
            <w:r w:rsidRPr="008E33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D2956" w:rsidRPr="00FC592F" w14:paraId="20EB3DDC" w14:textId="77777777" w:rsidTr="005A7231">
        <w:trPr>
          <w:cantSplit/>
        </w:trPr>
        <w:tc>
          <w:tcPr>
            <w:tcW w:w="3970" w:type="dxa"/>
          </w:tcPr>
          <w:p w14:paraId="46E7EF86" w14:textId="2046D46F" w:rsidR="001D2956" w:rsidRPr="00FC592F" w:rsidRDefault="001D2956" w:rsidP="001D29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31</w:t>
            </w:r>
            <w:r w:rsidRPr="00FC592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ADCB754" w14:textId="37B85C7A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23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14:paraId="1071EE94" w14:textId="77777777" w:rsidR="001D2956" w:rsidRPr="003914B0" w:rsidRDefault="001D2956" w:rsidP="001D29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14:paraId="7DDA6E2A" w14:textId="15457F1F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231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  <w:tc>
          <w:tcPr>
            <w:tcW w:w="257" w:type="dxa"/>
          </w:tcPr>
          <w:p w14:paraId="3FC14F9F" w14:textId="77777777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14:paraId="76186518" w14:textId="45CB9F7D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231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1D2956" w:rsidRPr="00FC592F" w14:paraId="399C8031" w14:textId="77777777" w:rsidTr="005A7231">
        <w:trPr>
          <w:cantSplit/>
        </w:trPr>
        <w:tc>
          <w:tcPr>
            <w:tcW w:w="3970" w:type="dxa"/>
          </w:tcPr>
          <w:p w14:paraId="7BB0E960" w14:textId="77777777" w:rsidR="001D2956" w:rsidRPr="00FC592F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4CF5FA84" w14:textId="77777777" w:rsidR="001D2956" w:rsidRPr="002A273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2733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14:paraId="13987080" w14:textId="77777777" w:rsidR="001D2956" w:rsidRPr="002A2733" w:rsidRDefault="001D2956" w:rsidP="001D29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</w:tcPr>
          <w:p w14:paraId="5A208A1B" w14:textId="6BDF0141" w:rsidR="001D2956" w:rsidRPr="002A273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57" w:type="dxa"/>
          </w:tcPr>
          <w:p w14:paraId="2D5F2313" w14:textId="77777777" w:rsidR="001D2956" w:rsidRPr="002A273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</w:tcPr>
          <w:p w14:paraId="35D14DA5" w14:textId="3CECFD32" w:rsidR="001D2956" w:rsidRPr="002A2733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1D2956" w:rsidRPr="00FC592F" w14:paraId="61E48245" w14:textId="77777777" w:rsidTr="005A7231">
        <w:trPr>
          <w:cantSplit/>
        </w:trPr>
        <w:tc>
          <w:tcPr>
            <w:tcW w:w="3970" w:type="dxa"/>
          </w:tcPr>
          <w:p w14:paraId="1D81CB51" w14:textId="7411E4B7" w:rsidR="001D2956" w:rsidRPr="00FC592F" w:rsidRDefault="001D2956" w:rsidP="001D29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31</w:t>
            </w:r>
            <w:r w:rsidRPr="00FC592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761A3FE" w14:textId="77777777" w:rsidR="001D2956" w:rsidRPr="005A7231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7231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308" w:type="dxa"/>
          </w:tcPr>
          <w:p w14:paraId="17DCF848" w14:textId="77777777" w:rsidR="001D2956" w:rsidRPr="005A7231" w:rsidRDefault="001D2956" w:rsidP="001D29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132D8DB1" w14:textId="64F7DE76" w:rsidR="001D2956" w:rsidRPr="005A7231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231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57" w:type="dxa"/>
          </w:tcPr>
          <w:p w14:paraId="55A1873B" w14:textId="77777777" w:rsidR="001D2956" w:rsidRPr="005A7231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14:paraId="30CDCAA9" w14:textId="6BE0AE68" w:rsidR="001D2956" w:rsidRPr="005A7231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7231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  <w:tr w:rsidR="001D2956" w:rsidRPr="00FC592F" w14:paraId="5BDE4FB9" w14:textId="77777777" w:rsidTr="00107352">
        <w:trPr>
          <w:cantSplit/>
        </w:trPr>
        <w:tc>
          <w:tcPr>
            <w:tcW w:w="3970" w:type="dxa"/>
          </w:tcPr>
          <w:p w14:paraId="166678D8" w14:textId="77777777" w:rsidR="001D2956" w:rsidRPr="00B74047" w:rsidRDefault="001D2956" w:rsidP="001D2956">
            <w:pPr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436BFE5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08" w:type="dxa"/>
          </w:tcPr>
          <w:p w14:paraId="736CB4B1" w14:textId="77777777" w:rsidR="001D2956" w:rsidRPr="005D4B47" w:rsidRDefault="001D2956" w:rsidP="001D29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</w:tcPr>
          <w:p w14:paraId="2C5CD7EC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57" w:type="dxa"/>
          </w:tcPr>
          <w:p w14:paraId="00D448B0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14:paraId="6AF53425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1D2956" w:rsidRPr="00FC592F" w14:paraId="082143A1" w14:textId="77777777" w:rsidTr="00107352">
        <w:trPr>
          <w:cantSplit/>
        </w:trPr>
        <w:tc>
          <w:tcPr>
            <w:tcW w:w="3970" w:type="dxa"/>
          </w:tcPr>
          <w:p w14:paraId="5B89F6BF" w14:textId="77777777" w:rsidR="001D2956" w:rsidRPr="00FC592F" w:rsidRDefault="001D2956" w:rsidP="001D2956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56CBF5B8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08" w:type="dxa"/>
          </w:tcPr>
          <w:p w14:paraId="699E891B" w14:textId="77777777" w:rsidR="001D2956" w:rsidRPr="005D4B47" w:rsidRDefault="001D2956" w:rsidP="001D29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77" w:type="dxa"/>
          </w:tcPr>
          <w:p w14:paraId="01FEB4EB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57" w:type="dxa"/>
          </w:tcPr>
          <w:p w14:paraId="236F4243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27" w:type="dxa"/>
          </w:tcPr>
          <w:p w14:paraId="7E4DC23B" w14:textId="77777777" w:rsidR="001D2956" w:rsidRPr="005D4B47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1D2956" w:rsidRPr="00FC592F" w14:paraId="722B8AE4" w14:textId="77777777" w:rsidTr="005A7231">
        <w:trPr>
          <w:cantSplit/>
        </w:trPr>
        <w:tc>
          <w:tcPr>
            <w:tcW w:w="3970" w:type="dxa"/>
          </w:tcPr>
          <w:p w14:paraId="7F2C2411" w14:textId="22D6027E" w:rsidR="001D2956" w:rsidRPr="00FC592F" w:rsidRDefault="001D2956" w:rsidP="001D2956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Pr="00107352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C592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 </w:t>
            </w:r>
            <w:r w:rsidRPr="00107352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701" w:type="dxa"/>
          </w:tcPr>
          <w:p w14:paraId="5B70A34D" w14:textId="44C45FAA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  <w:r w:rsidRPr="005A723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308" w:type="dxa"/>
          </w:tcPr>
          <w:p w14:paraId="0B359605" w14:textId="77777777" w:rsidR="001D2956" w:rsidRPr="003914B0" w:rsidRDefault="001D2956" w:rsidP="001D29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677" w:type="dxa"/>
          </w:tcPr>
          <w:p w14:paraId="21C8F783" w14:textId="03378BCD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274</w:t>
            </w:r>
          </w:p>
        </w:tc>
        <w:tc>
          <w:tcPr>
            <w:tcW w:w="257" w:type="dxa"/>
          </w:tcPr>
          <w:p w14:paraId="35CC312F" w14:textId="77777777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27" w:type="dxa"/>
          </w:tcPr>
          <w:p w14:paraId="7587B4AF" w14:textId="26203FF7" w:rsidR="001D2956" w:rsidRPr="003914B0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202</w:t>
            </w:r>
            <w:r w:rsidRPr="005A7231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334</w:t>
            </w:r>
          </w:p>
        </w:tc>
      </w:tr>
      <w:tr w:rsidR="001D2956" w:rsidRPr="00FC592F" w14:paraId="4FC1522B" w14:textId="77777777" w:rsidTr="005A7231">
        <w:trPr>
          <w:cantSplit/>
        </w:trPr>
        <w:tc>
          <w:tcPr>
            <w:tcW w:w="3970" w:type="dxa"/>
          </w:tcPr>
          <w:p w14:paraId="0B7C4DA2" w14:textId="6B63D526" w:rsidR="001D2956" w:rsidRPr="00FC592F" w:rsidRDefault="001D2956" w:rsidP="001D2956">
            <w:pPr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C592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Pr="00107352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C592F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 </w:t>
            </w:r>
            <w:r w:rsidRPr="00107352">
              <w:rPr>
                <w:rFonts w:ascii="Angsana New" w:hAnsi="Angsana New"/>
                <w:bCs/>
                <w:sz w:val="30"/>
                <w:szCs w:val="30"/>
              </w:rPr>
              <w:t>2566</w:t>
            </w:r>
          </w:p>
        </w:tc>
        <w:tc>
          <w:tcPr>
            <w:tcW w:w="1701" w:type="dxa"/>
            <w:tcBorders>
              <w:bottom w:val="nil"/>
            </w:tcBorders>
          </w:tcPr>
          <w:p w14:paraId="3ABAFC9E" w14:textId="74AEF3E2" w:rsidR="001D2956" w:rsidRPr="00107352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D2956">
              <w:rPr>
                <w:rFonts w:ascii="Angsana New" w:hAnsi="Angsana New"/>
                <w:sz w:val="30"/>
                <w:szCs w:val="30"/>
              </w:rPr>
              <w:t>281,459</w:t>
            </w:r>
          </w:p>
        </w:tc>
        <w:tc>
          <w:tcPr>
            <w:tcW w:w="308" w:type="dxa"/>
          </w:tcPr>
          <w:p w14:paraId="327A1F27" w14:textId="77777777" w:rsidR="001D2956" w:rsidRPr="00107352" w:rsidRDefault="001D2956" w:rsidP="001D29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77" w:type="dxa"/>
            <w:tcBorders>
              <w:bottom w:val="nil"/>
            </w:tcBorders>
          </w:tcPr>
          <w:p w14:paraId="1209E846" w14:textId="2CC915EF" w:rsidR="001D2956" w:rsidRPr="001D2956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D2956">
              <w:rPr>
                <w:rFonts w:ascii="Angsana New" w:hAnsi="Angsana New"/>
                <w:bCs/>
                <w:sz w:val="30"/>
                <w:szCs w:val="30"/>
              </w:rPr>
              <w:t>247</w:t>
            </w:r>
          </w:p>
        </w:tc>
        <w:tc>
          <w:tcPr>
            <w:tcW w:w="257" w:type="dxa"/>
            <w:tcBorders>
              <w:bottom w:val="nil"/>
            </w:tcBorders>
          </w:tcPr>
          <w:p w14:paraId="21207563" w14:textId="77777777" w:rsidR="001D2956" w:rsidRPr="001D2956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27" w:type="dxa"/>
            <w:tcBorders>
              <w:bottom w:val="nil"/>
            </w:tcBorders>
          </w:tcPr>
          <w:p w14:paraId="75441407" w14:textId="0A6BACA1" w:rsidR="001D2956" w:rsidRPr="001D2956" w:rsidRDefault="001D2956" w:rsidP="001D2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D2956">
              <w:rPr>
                <w:rFonts w:ascii="Angsana New" w:hAnsi="Angsana New"/>
                <w:bCs/>
                <w:sz w:val="30"/>
                <w:szCs w:val="30"/>
              </w:rPr>
              <w:t>281,706</w:t>
            </w:r>
          </w:p>
        </w:tc>
      </w:tr>
    </w:tbl>
    <w:p w14:paraId="467A1EC0" w14:textId="77777777" w:rsidR="005A7231" w:rsidRDefault="005A7231">
      <w:pPr>
        <w:rPr>
          <w:rFonts w:asciiTheme="majorBidi" w:hAnsiTheme="majorBidi" w:cstheme="majorBidi"/>
          <w:sz w:val="30"/>
          <w:szCs w:val="30"/>
        </w:rPr>
      </w:pPr>
    </w:p>
    <w:p w14:paraId="45603FB4" w14:textId="77777777" w:rsidR="00107352" w:rsidRDefault="00107352">
      <w:pPr>
        <w:rPr>
          <w:rFonts w:asciiTheme="majorBidi" w:hAnsiTheme="majorBidi" w:cstheme="majorBidi"/>
          <w:sz w:val="30"/>
          <w:szCs w:val="30"/>
        </w:rPr>
      </w:pPr>
    </w:p>
    <w:p w14:paraId="68C5F4AF" w14:textId="77777777" w:rsidR="00107352" w:rsidRDefault="00107352">
      <w:pPr>
        <w:rPr>
          <w:rFonts w:asciiTheme="majorBidi" w:hAnsiTheme="majorBidi" w:cstheme="majorBidi"/>
          <w:sz w:val="30"/>
          <w:szCs w:val="30"/>
        </w:rPr>
      </w:pPr>
    </w:p>
    <w:p w14:paraId="3B3AFD76" w14:textId="77777777" w:rsidR="00107352" w:rsidRDefault="00107352">
      <w:pPr>
        <w:rPr>
          <w:rFonts w:asciiTheme="majorBidi" w:hAnsiTheme="majorBidi" w:cstheme="majorBidi"/>
          <w:sz w:val="30"/>
          <w:szCs w:val="30"/>
        </w:rPr>
      </w:pPr>
    </w:p>
    <w:p w14:paraId="70EE96F1" w14:textId="77777777" w:rsidR="001D2956" w:rsidRDefault="001D2956">
      <w:pPr>
        <w:rPr>
          <w:rFonts w:asciiTheme="majorBidi" w:hAnsiTheme="majorBidi" w:cstheme="majorBidi"/>
          <w:sz w:val="30"/>
          <w:szCs w:val="30"/>
        </w:rPr>
      </w:pPr>
    </w:p>
    <w:p w14:paraId="7D6D0ECB" w14:textId="77777777" w:rsidR="001D2956" w:rsidRPr="00F64C87" w:rsidRDefault="001D29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03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284"/>
        <w:gridCol w:w="1275"/>
        <w:gridCol w:w="284"/>
        <w:gridCol w:w="1276"/>
        <w:gridCol w:w="236"/>
        <w:gridCol w:w="1181"/>
        <w:gridCol w:w="236"/>
        <w:gridCol w:w="1182"/>
      </w:tblGrid>
      <w:tr w:rsidR="005B4194" w:rsidRPr="005B4194" w14:paraId="688CB00C" w14:textId="77777777" w:rsidTr="005B4194">
        <w:trPr>
          <w:cantSplit/>
        </w:trPr>
        <w:tc>
          <w:tcPr>
            <w:tcW w:w="3119" w:type="dxa"/>
          </w:tcPr>
          <w:p w14:paraId="55FA9180" w14:textId="77777777" w:rsidR="005B4194" w:rsidRPr="005B4194" w:rsidRDefault="005B4194" w:rsidP="005D4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30" w:type="dxa"/>
            <w:gridSpan w:val="9"/>
          </w:tcPr>
          <w:p w14:paraId="08ACCEF8" w14:textId="22B07D4B" w:rsidR="005B4194" w:rsidRPr="005B4194" w:rsidRDefault="005B4194" w:rsidP="005D4B47">
            <w:pPr>
              <w:pStyle w:val="a1"/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(พันบาท)</w:t>
            </w:r>
          </w:p>
        </w:tc>
      </w:tr>
      <w:tr w:rsidR="007D0E0B" w:rsidRPr="005B4194" w14:paraId="0D05A8EF" w14:textId="77777777" w:rsidTr="00F12CCE">
        <w:trPr>
          <w:cantSplit/>
        </w:trPr>
        <w:tc>
          <w:tcPr>
            <w:tcW w:w="3119" w:type="dxa"/>
          </w:tcPr>
          <w:p w14:paraId="784A9FC9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E0E3A5" w14:textId="0A65C8D0" w:rsidR="007D0E0B" w:rsidRPr="005B4194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0E0B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B8A1413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B30DC4B" w14:textId="77777777" w:rsidR="007D0E0B" w:rsidRPr="005B4194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A77F805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7FF659" w14:textId="3B731EF9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B69E8F" w14:textId="77777777" w:rsidR="007D0E0B" w:rsidRPr="005B4194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41A8AA6" w14:textId="4E5868BB" w:rsidR="007D0E0B" w:rsidRPr="005B4194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945E5BC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98B3890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0E0B" w:rsidRPr="005B4194" w14:paraId="2C564C6B" w14:textId="77777777" w:rsidTr="005B4194">
        <w:trPr>
          <w:cantSplit/>
        </w:trPr>
        <w:tc>
          <w:tcPr>
            <w:tcW w:w="3119" w:type="dxa"/>
          </w:tcPr>
          <w:p w14:paraId="2D2E8A47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D7B9B22" w14:textId="7DD5926D" w:rsidR="007D0E0B" w:rsidRPr="005B4194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0E0B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4" w:type="dxa"/>
          </w:tcPr>
          <w:p w14:paraId="39FB6349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C1CABC7" w14:textId="77777777" w:rsidR="007D0E0B" w:rsidRPr="005B4194" w:rsidRDefault="007D0E0B" w:rsidP="00B346A5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4" w:type="dxa"/>
          </w:tcPr>
          <w:p w14:paraId="05B76FFA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2F6DD56" w14:textId="51C4B255" w:rsidR="007D0E0B" w:rsidRPr="005B4194" w:rsidRDefault="007D0E0B" w:rsidP="00B346A5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A5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7E0094C8" w14:textId="77777777" w:rsidR="007D0E0B" w:rsidRPr="005B4194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039629C0" w14:textId="68ED9882" w:rsidR="007D0E0B" w:rsidRPr="005B4194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</w:tcPr>
          <w:p w14:paraId="32CC67D1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66B79830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0E0B" w:rsidRPr="005B4194" w14:paraId="62A92586" w14:textId="77777777" w:rsidTr="00F12CCE">
        <w:trPr>
          <w:cantSplit/>
        </w:trPr>
        <w:tc>
          <w:tcPr>
            <w:tcW w:w="3119" w:type="dxa"/>
          </w:tcPr>
          <w:p w14:paraId="05BE7CB1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C24147" w14:textId="055F48A7" w:rsidR="007D0E0B" w:rsidRPr="005B4194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0E0B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84" w:type="dxa"/>
          </w:tcPr>
          <w:p w14:paraId="724F3CB9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D96FD4" w14:textId="77777777" w:rsidR="007D0E0B" w:rsidRPr="005B4194" w:rsidRDefault="007D0E0B" w:rsidP="00B346A5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84" w:type="dxa"/>
          </w:tcPr>
          <w:p w14:paraId="26DA7D10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A40424" w14:textId="01FA5674" w:rsidR="007D0E0B" w:rsidRPr="005B4194" w:rsidRDefault="007D0E0B" w:rsidP="00B346A5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46A5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1F6C7709" w14:textId="77777777" w:rsidR="007D0E0B" w:rsidRPr="005B4194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33F90AD" w14:textId="7758A986" w:rsidR="007D0E0B" w:rsidRPr="005B4194" w:rsidRDefault="007D0E0B" w:rsidP="007D0E0B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36" w:type="dxa"/>
          </w:tcPr>
          <w:p w14:paraId="589E0E25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42917E5A" w14:textId="77777777" w:rsidR="007D0E0B" w:rsidRPr="005B4194" w:rsidRDefault="007D0E0B" w:rsidP="007D0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4194" w:rsidRPr="005B4194" w14:paraId="3E588D53" w14:textId="77777777" w:rsidTr="00F12CCE">
        <w:trPr>
          <w:cantSplit/>
        </w:trPr>
        <w:tc>
          <w:tcPr>
            <w:tcW w:w="3119" w:type="dxa"/>
          </w:tcPr>
          <w:p w14:paraId="0E1175ED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6" w:type="dxa"/>
          </w:tcPr>
          <w:p w14:paraId="4EE5BC52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5E766A9B" w14:textId="77777777" w:rsidR="005B4194" w:rsidRPr="005B4194" w:rsidRDefault="005B4194" w:rsidP="005B4194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7FE4ADD2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434F7DD4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ED589D" w14:textId="26FC9792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13294159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</w:tcPr>
          <w:p w14:paraId="666D344F" w14:textId="1F1F69C4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67C9A2A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2" w:type="dxa"/>
          </w:tcPr>
          <w:p w14:paraId="7532F11B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5B4194" w:rsidRPr="005B4194" w14:paraId="79081EC5" w14:textId="77777777" w:rsidTr="005B4194">
        <w:trPr>
          <w:cantSplit/>
        </w:trPr>
        <w:tc>
          <w:tcPr>
            <w:tcW w:w="3119" w:type="dxa"/>
          </w:tcPr>
          <w:p w14:paraId="66326E02" w14:textId="00AD13B5" w:rsidR="005B4194" w:rsidRPr="005B4194" w:rsidRDefault="005B4194" w:rsidP="005B41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B4194">
              <w:rPr>
                <w:rFonts w:ascii="Angsana New" w:hAnsi="Angsana New"/>
                <w:sz w:val="28"/>
                <w:szCs w:val="28"/>
              </w:rPr>
              <w:t>1</w:t>
            </w:r>
            <w:r w:rsidRPr="005B419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5B419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37B34028" w14:textId="29A134F5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122,992</w:t>
            </w:r>
          </w:p>
        </w:tc>
        <w:tc>
          <w:tcPr>
            <w:tcW w:w="284" w:type="dxa"/>
          </w:tcPr>
          <w:p w14:paraId="72B11AEA" w14:textId="77777777" w:rsidR="005B4194" w:rsidRPr="005B4194" w:rsidRDefault="005B4194" w:rsidP="005B41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0F6281CA" w14:textId="2879615D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6,331</w:t>
            </w:r>
          </w:p>
        </w:tc>
        <w:tc>
          <w:tcPr>
            <w:tcW w:w="284" w:type="dxa"/>
          </w:tcPr>
          <w:p w14:paraId="628C90A1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119E2BF" w14:textId="4F230375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519A1663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91C9459" w14:textId="30BCAF33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087407CE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65C2BC5" w14:textId="2E1936E6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129,323</w:t>
            </w:r>
          </w:p>
        </w:tc>
      </w:tr>
      <w:tr w:rsidR="005B4194" w:rsidRPr="005B4194" w14:paraId="2B6BBFC8" w14:textId="77777777" w:rsidTr="005B4194">
        <w:trPr>
          <w:cantSplit/>
        </w:trPr>
        <w:tc>
          <w:tcPr>
            <w:tcW w:w="3119" w:type="dxa"/>
          </w:tcPr>
          <w:p w14:paraId="4A3FF209" w14:textId="5D5C1D82" w:rsidR="005B4194" w:rsidRPr="005B4194" w:rsidRDefault="005B4194" w:rsidP="005B41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12351C10" w14:textId="185BCF1A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1A824EA8" w14:textId="77777777" w:rsidR="005B4194" w:rsidRPr="005B4194" w:rsidRDefault="005B4194" w:rsidP="005B41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4104964" w14:textId="1524DF1B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0E8D24F2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FDC4A4F" w14:textId="5F6FA852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4E2E4C5A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11B8F64" w14:textId="1F59AC28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236" w:type="dxa"/>
          </w:tcPr>
          <w:p w14:paraId="2958CF3D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F131DD1" w14:textId="21C3C92F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312</w:t>
            </w:r>
          </w:p>
        </w:tc>
      </w:tr>
      <w:tr w:rsidR="005B4194" w:rsidRPr="005B4194" w14:paraId="7A4D36EC" w14:textId="77777777" w:rsidTr="005B4194">
        <w:trPr>
          <w:cantSplit/>
        </w:trPr>
        <w:tc>
          <w:tcPr>
            <w:tcW w:w="3119" w:type="dxa"/>
          </w:tcPr>
          <w:p w14:paraId="3012A52C" w14:textId="31E4DEAB" w:rsidR="005B4194" w:rsidRPr="005B4194" w:rsidRDefault="005B4194" w:rsidP="005B41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575749" w14:textId="6F09CB1D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6FBC5E3D" w14:textId="77777777" w:rsidR="005B4194" w:rsidRPr="005B4194" w:rsidRDefault="005B4194" w:rsidP="005B41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783862" w14:textId="65C21CD5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(6,201)</w:t>
            </w:r>
          </w:p>
        </w:tc>
        <w:tc>
          <w:tcPr>
            <w:tcW w:w="284" w:type="dxa"/>
          </w:tcPr>
          <w:p w14:paraId="3D3F89A3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17C292" w14:textId="30F04635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22F1AC2A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55903301" w14:textId="61340005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180190A5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F16D745" w14:textId="3879B9B4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(6,201)</w:t>
            </w:r>
          </w:p>
        </w:tc>
      </w:tr>
      <w:tr w:rsidR="005B4194" w:rsidRPr="005B4194" w14:paraId="0393B4AF" w14:textId="77777777" w:rsidTr="005B4194">
        <w:trPr>
          <w:cantSplit/>
        </w:trPr>
        <w:tc>
          <w:tcPr>
            <w:tcW w:w="3119" w:type="dxa"/>
          </w:tcPr>
          <w:p w14:paraId="47917596" w14:textId="46E83724" w:rsidR="005B4194" w:rsidRPr="005B4194" w:rsidRDefault="005B4194" w:rsidP="005B41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B4194">
              <w:rPr>
                <w:rFonts w:ascii="Angsana New" w:hAnsi="Angsana New"/>
                <w:sz w:val="28"/>
                <w:szCs w:val="28"/>
              </w:rPr>
              <w:t>31</w:t>
            </w:r>
            <w:r w:rsidRPr="005B419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B419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58C573" w14:textId="1F7C404C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122,992</w:t>
            </w:r>
          </w:p>
        </w:tc>
        <w:tc>
          <w:tcPr>
            <w:tcW w:w="284" w:type="dxa"/>
          </w:tcPr>
          <w:p w14:paraId="129B8AF9" w14:textId="77777777" w:rsidR="005B4194" w:rsidRPr="005B4194" w:rsidRDefault="005B4194" w:rsidP="005B41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42F1CCA" w14:textId="3A2B371D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284" w:type="dxa"/>
          </w:tcPr>
          <w:p w14:paraId="374AB9D3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706346" w14:textId="383F760E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763F64C5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89D51DD" w14:textId="2C6693C3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312</w:t>
            </w:r>
          </w:p>
        </w:tc>
        <w:tc>
          <w:tcPr>
            <w:tcW w:w="236" w:type="dxa"/>
          </w:tcPr>
          <w:p w14:paraId="565A7888" w14:textId="77777777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67CECCCD" w14:textId="1D177FA8" w:rsidR="005B4194" w:rsidRPr="005B4194" w:rsidRDefault="005B4194" w:rsidP="005B419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123,434</w:t>
            </w:r>
          </w:p>
        </w:tc>
      </w:tr>
      <w:tr w:rsidR="004C3397" w:rsidRPr="005B4194" w14:paraId="108B5B9B" w14:textId="77777777" w:rsidTr="002C29F4">
        <w:trPr>
          <w:cantSplit/>
        </w:trPr>
        <w:tc>
          <w:tcPr>
            <w:tcW w:w="3119" w:type="dxa"/>
          </w:tcPr>
          <w:p w14:paraId="4AE3CC90" w14:textId="25F72948" w:rsidR="004C3397" w:rsidRPr="005B4194" w:rsidRDefault="004C3397" w:rsidP="004C339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B4194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5B4194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5B4194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5B4194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</w:tcPr>
          <w:p w14:paraId="202B952B" w14:textId="3E64DAC4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84" w:type="dxa"/>
          </w:tcPr>
          <w:p w14:paraId="430658D4" w14:textId="77777777" w:rsidR="004C3397" w:rsidRPr="005B4194" w:rsidRDefault="004C3397" w:rsidP="004C33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58A9E6C" w14:textId="47F2ABF3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65</w:t>
            </w:r>
          </w:p>
        </w:tc>
        <w:tc>
          <w:tcPr>
            <w:tcW w:w="284" w:type="dxa"/>
          </w:tcPr>
          <w:p w14:paraId="11EC742C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3174C8" w14:textId="71CFEC70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7F59EA5A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7808CC3" w14:textId="0B25E2F1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59A4D74D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3E4833C" w14:textId="620398CC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397">
              <w:rPr>
                <w:rFonts w:ascii="Angsana New" w:hAnsi="Angsana New"/>
                <w:sz w:val="28"/>
                <w:szCs w:val="28"/>
              </w:rPr>
              <w:t>35,965</w:t>
            </w:r>
          </w:p>
        </w:tc>
      </w:tr>
      <w:tr w:rsidR="004C3397" w:rsidRPr="005B4194" w14:paraId="6AB1A9ED" w14:textId="77777777" w:rsidTr="005B4194">
        <w:trPr>
          <w:cantSplit/>
        </w:trPr>
        <w:tc>
          <w:tcPr>
            <w:tcW w:w="3119" w:type="dxa"/>
          </w:tcPr>
          <w:p w14:paraId="548759BE" w14:textId="77777777" w:rsidR="004C3397" w:rsidRPr="005B4194" w:rsidRDefault="004C3397" w:rsidP="004C3397">
            <w:pPr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678AA264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4C84C466" w14:textId="77777777" w:rsidR="004C3397" w:rsidRPr="005B4194" w:rsidRDefault="004C3397" w:rsidP="004C33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</w:tcPr>
          <w:p w14:paraId="1C6F5061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30C1BC27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756B4C1D" w14:textId="791C2DAE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0A952513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</w:tcPr>
          <w:p w14:paraId="3053DB30" w14:textId="0BD6DD2B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45,446</w:t>
            </w:r>
          </w:p>
        </w:tc>
        <w:tc>
          <w:tcPr>
            <w:tcW w:w="236" w:type="dxa"/>
          </w:tcPr>
          <w:p w14:paraId="1C0C9496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2" w:type="dxa"/>
          </w:tcPr>
          <w:p w14:paraId="29ACF14C" w14:textId="26DDAF1C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45,446</w:t>
            </w:r>
          </w:p>
        </w:tc>
      </w:tr>
      <w:tr w:rsidR="004C3397" w:rsidRPr="005B4194" w14:paraId="7B5ABF51" w14:textId="77777777" w:rsidTr="005B4194">
        <w:trPr>
          <w:cantSplit/>
        </w:trPr>
        <w:tc>
          <w:tcPr>
            <w:tcW w:w="3119" w:type="dxa"/>
          </w:tcPr>
          <w:p w14:paraId="3B5DDCA0" w14:textId="4A20EF7D" w:rsidR="004C3397" w:rsidRPr="005B4194" w:rsidRDefault="004C3397" w:rsidP="004C3397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B4194">
              <w:rPr>
                <w:rFonts w:ascii="Angsana New" w:hAnsi="Angsana New" w:hint="cs"/>
                <w:b/>
                <w:sz w:val="28"/>
                <w:szCs w:val="28"/>
                <w:cs/>
              </w:rPr>
              <w:t>โอน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E5C1EA" w14:textId="65FC879A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397">
              <w:rPr>
                <w:rFonts w:ascii="Angsana New" w:hAnsi="Angsana New"/>
                <w:sz w:val="28"/>
                <w:szCs w:val="28"/>
              </w:rPr>
              <w:t>5,586</w:t>
            </w:r>
          </w:p>
        </w:tc>
        <w:tc>
          <w:tcPr>
            <w:tcW w:w="284" w:type="dxa"/>
          </w:tcPr>
          <w:p w14:paraId="7B4CF509" w14:textId="77777777" w:rsidR="004C3397" w:rsidRPr="005B4194" w:rsidRDefault="004C3397" w:rsidP="004C33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6161F7" w14:textId="12C995E8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397">
              <w:rPr>
                <w:rFonts w:ascii="Angsana New" w:hAnsi="Angsana New"/>
                <w:sz w:val="28"/>
                <w:szCs w:val="28"/>
              </w:rPr>
              <w:t>39,606</w:t>
            </w:r>
          </w:p>
        </w:tc>
        <w:tc>
          <w:tcPr>
            <w:tcW w:w="284" w:type="dxa"/>
          </w:tcPr>
          <w:p w14:paraId="7CF818C5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DB27D0" w14:textId="4C257202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236" w:type="dxa"/>
          </w:tcPr>
          <w:p w14:paraId="76934647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AFC0B55" w14:textId="4C925E23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(</w:t>
            </w:r>
            <w:r w:rsidRPr="004C3397">
              <w:rPr>
                <w:rFonts w:ascii="Angsana New" w:hAnsi="Angsana New"/>
                <w:sz w:val="28"/>
                <w:szCs w:val="28"/>
              </w:rPr>
              <w:t>45,758</w:t>
            </w:r>
            <w:r w:rsidRPr="005B419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24B60F9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0D3E090" w14:textId="385A4B86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4C3397" w:rsidRPr="005B4194" w14:paraId="44821C04" w14:textId="77777777" w:rsidTr="005B4194">
        <w:trPr>
          <w:cantSplit/>
        </w:trPr>
        <w:tc>
          <w:tcPr>
            <w:tcW w:w="3119" w:type="dxa"/>
          </w:tcPr>
          <w:p w14:paraId="1F5BDB3F" w14:textId="2415B172" w:rsidR="004C3397" w:rsidRPr="005B4194" w:rsidRDefault="004C3397" w:rsidP="004C339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B4194">
              <w:rPr>
                <w:rFonts w:ascii="Angsana New" w:hAnsi="Angsana New"/>
                <w:sz w:val="28"/>
                <w:szCs w:val="28"/>
              </w:rPr>
              <w:t>31</w:t>
            </w:r>
            <w:r w:rsidRPr="005B419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B419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1F6D36F" w14:textId="759EBD43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143,578</w:t>
            </w:r>
          </w:p>
        </w:tc>
        <w:tc>
          <w:tcPr>
            <w:tcW w:w="284" w:type="dxa"/>
          </w:tcPr>
          <w:p w14:paraId="151A111C" w14:textId="77777777" w:rsidR="004C3397" w:rsidRPr="005B4194" w:rsidRDefault="004C3397" w:rsidP="004C33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40F1319" w14:textId="1ED14055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60,701</w:t>
            </w:r>
          </w:p>
        </w:tc>
        <w:tc>
          <w:tcPr>
            <w:tcW w:w="284" w:type="dxa"/>
          </w:tcPr>
          <w:p w14:paraId="6D9908DD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15C7B33" w14:textId="74EB242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236" w:type="dxa"/>
          </w:tcPr>
          <w:p w14:paraId="109906B8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03EF3A8F" w14:textId="7AD711E2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0BA62A23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00AB3E4F" w14:textId="11538936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204,845</w:t>
            </w:r>
          </w:p>
        </w:tc>
      </w:tr>
      <w:tr w:rsidR="004C3397" w:rsidRPr="005B4194" w14:paraId="31F07F26" w14:textId="77777777" w:rsidTr="005B4194">
        <w:trPr>
          <w:cantSplit/>
        </w:trPr>
        <w:tc>
          <w:tcPr>
            <w:tcW w:w="3119" w:type="dxa"/>
          </w:tcPr>
          <w:p w14:paraId="4E798B96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ECDF65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454300BB" w14:textId="77777777" w:rsidR="004C3397" w:rsidRPr="005B4194" w:rsidRDefault="004C3397" w:rsidP="004C33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67FD403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4F926721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F534E7" w14:textId="22F5ED04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705BAC51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9FB7C80" w14:textId="59A37F68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7FE41AA1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6CDE9469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C3397" w:rsidRPr="005B4194" w14:paraId="451E76C8" w14:textId="77777777" w:rsidTr="005B4194">
        <w:trPr>
          <w:cantSplit/>
        </w:trPr>
        <w:tc>
          <w:tcPr>
            <w:tcW w:w="3119" w:type="dxa"/>
          </w:tcPr>
          <w:p w14:paraId="724AAA25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356E4960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301AC22" w14:textId="77777777" w:rsidR="004C3397" w:rsidRPr="005B4194" w:rsidRDefault="004C3397" w:rsidP="004C33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5" w:type="dxa"/>
          </w:tcPr>
          <w:p w14:paraId="52358066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7BFFE8FD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698BA00B" w14:textId="3E8B2B10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8F2EF49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</w:tcPr>
          <w:p w14:paraId="2C87C1C7" w14:textId="07EEA314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6F21CBD4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2" w:type="dxa"/>
          </w:tcPr>
          <w:p w14:paraId="7E956A5D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C3397" w:rsidRPr="005B4194" w14:paraId="4CE589A3" w14:textId="77777777" w:rsidTr="005B4194">
        <w:trPr>
          <w:cantSplit/>
        </w:trPr>
        <w:tc>
          <w:tcPr>
            <w:tcW w:w="3119" w:type="dxa"/>
          </w:tcPr>
          <w:p w14:paraId="3CBFC061" w14:textId="252ED745" w:rsidR="004C3397" w:rsidRPr="005B4194" w:rsidRDefault="004C3397" w:rsidP="004C339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B4194">
              <w:rPr>
                <w:rFonts w:ascii="Angsana New" w:hAnsi="Angsana New"/>
                <w:sz w:val="28"/>
                <w:szCs w:val="28"/>
              </w:rPr>
              <w:t>1</w:t>
            </w:r>
            <w:r w:rsidRPr="005B419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5B419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23442E65" w14:textId="52BFB85E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09B4946A" w14:textId="77777777" w:rsidR="004C3397" w:rsidRPr="005B4194" w:rsidRDefault="004C3397" w:rsidP="004C33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</w:tcPr>
          <w:p w14:paraId="6FAE5111" w14:textId="41E00389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6,223</w:t>
            </w:r>
          </w:p>
        </w:tc>
        <w:tc>
          <w:tcPr>
            <w:tcW w:w="284" w:type="dxa"/>
          </w:tcPr>
          <w:p w14:paraId="6CA9BDE7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D68D99D" w14:textId="0029C5E9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0E3BF4F7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A7106D3" w14:textId="4AD2A620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2D1F7544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AE2766A" w14:textId="2EF9B9E0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6,223</w:t>
            </w:r>
          </w:p>
        </w:tc>
      </w:tr>
      <w:tr w:rsidR="004C3397" w:rsidRPr="005B4194" w14:paraId="06FB6C1F" w14:textId="77777777" w:rsidTr="005B4194">
        <w:trPr>
          <w:cantSplit/>
          <w:trHeight w:val="124"/>
        </w:trPr>
        <w:tc>
          <w:tcPr>
            <w:tcW w:w="3119" w:type="dxa"/>
          </w:tcPr>
          <w:p w14:paraId="1CDE16D9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</w:tcPr>
          <w:p w14:paraId="0F1F3423" w14:textId="221FB653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3B1FEA1F" w14:textId="77777777" w:rsidR="004C3397" w:rsidRPr="005B4194" w:rsidRDefault="004C3397" w:rsidP="004C33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</w:tcPr>
          <w:p w14:paraId="52658512" w14:textId="2D5AA80C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4" w:type="dxa"/>
          </w:tcPr>
          <w:p w14:paraId="31E25F1C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BAEED44" w14:textId="5D9A3D81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5BEED61F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0D1087F" w14:textId="2D316B51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0E3FABDC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BB0C17B" w14:textId="372B530F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C3397" w:rsidRPr="005B4194" w14:paraId="1C3B8947" w14:textId="77777777" w:rsidTr="005B4194">
        <w:trPr>
          <w:cantSplit/>
          <w:trHeight w:val="124"/>
        </w:trPr>
        <w:tc>
          <w:tcPr>
            <w:tcW w:w="3119" w:type="dxa"/>
          </w:tcPr>
          <w:p w14:paraId="022D30B4" w14:textId="40DAC3AB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276" w:type="dxa"/>
          </w:tcPr>
          <w:p w14:paraId="1AB210CE" w14:textId="141E4935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3C3B7725" w14:textId="77777777" w:rsidR="004C3397" w:rsidRPr="005B4194" w:rsidRDefault="004C3397" w:rsidP="004C33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</w:tcPr>
          <w:p w14:paraId="50569BC9" w14:textId="68EB392A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(6,201)</w:t>
            </w:r>
          </w:p>
        </w:tc>
        <w:tc>
          <w:tcPr>
            <w:tcW w:w="284" w:type="dxa"/>
          </w:tcPr>
          <w:p w14:paraId="2336DFA7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A34397" w14:textId="0136711C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352BC73B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364BBF8" w14:textId="749938FA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4A8BD0D7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0D7A756" w14:textId="5A75952C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(6,201)</w:t>
            </w:r>
          </w:p>
        </w:tc>
      </w:tr>
      <w:tr w:rsidR="004C3397" w:rsidRPr="005B4194" w14:paraId="010E60F9" w14:textId="77777777" w:rsidTr="005B4194">
        <w:trPr>
          <w:cantSplit/>
        </w:trPr>
        <w:tc>
          <w:tcPr>
            <w:tcW w:w="3119" w:type="dxa"/>
          </w:tcPr>
          <w:p w14:paraId="766F8BF8" w14:textId="120762EC" w:rsidR="004C3397" w:rsidRPr="005B4194" w:rsidRDefault="004C3397" w:rsidP="004C339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B4194">
              <w:rPr>
                <w:rFonts w:ascii="Angsana New" w:hAnsi="Angsana New"/>
                <w:sz w:val="28"/>
                <w:szCs w:val="28"/>
              </w:rPr>
              <w:t>31</w:t>
            </w:r>
            <w:r w:rsidRPr="005B419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B419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599777" w14:textId="5868EB61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78147922" w14:textId="77777777" w:rsidR="004C3397" w:rsidRPr="005B4194" w:rsidRDefault="004C3397" w:rsidP="004C33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4780370" w14:textId="398E8B32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84" w:type="dxa"/>
          </w:tcPr>
          <w:p w14:paraId="1E37424B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28C3B7" w14:textId="209DE89C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33F361D4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5E93020" w14:textId="6B86F860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0DE82401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DB9EEE4" w14:textId="6573CBB5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4C3397" w:rsidRPr="005B4194" w14:paraId="0BA4B15F" w14:textId="77777777" w:rsidTr="002C29F4">
        <w:trPr>
          <w:cantSplit/>
        </w:trPr>
        <w:tc>
          <w:tcPr>
            <w:tcW w:w="3119" w:type="dxa"/>
          </w:tcPr>
          <w:p w14:paraId="7E964EDC" w14:textId="3BBC9B3D" w:rsidR="004C3397" w:rsidRPr="005B4194" w:rsidRDefault="004C3397" w:rsidP="004C339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B4194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5B4194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5B4194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5B4194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</w:tcPr>
          <w:p w14:paraId="675C5864" w14:textId="73E18EF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5CB7D8A8" w14:textId="77777777" w:rsidR="004C3397" w:rsidRPr="005B4194" w:rsidRDefault="004C3397" w:rsidP="004C33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</w:tcPr>
          <w:p w14:paraId="13FF8731" w14:textId="797CE039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18,171</w:t>
            </w:r>
          </w:p>
        </w:tc>
        <w:tc>
          <w:tcPr>
            <w:tcW w:w="284" w:type="dxa"/>
          </w:tcPr>
          <w:p w14:paraId="4CF21454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E02B6D3" w14:textId="458755B2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492CB476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313FDCA" w14:textId="73429818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40FC0FF1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20FC570F" w14:textId="6EC8500A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18,171</w:t>
            </w:r>
          </w:p>
        </w:tc>
      </w:tr>
      <w:tr w:rsidR="004C3397" w:rsidRPr="005B4194" w14:paraId="51B026EA" w14:textId="77777777" w:rsidTr="005B4194">
        <w:trPr>
          <w:cantSplit/>
        </w:trPr>
        <w:tc>
          <w:tcPr>
            <w:tcW w:w="3119" w:type="dxa"/>
          </w:tcPr>
          <w:p w14:paraId="1FAAD027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</w:tcPr>
          <w:p w14:paraId="77003BA3" w14:textId="0025E6C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14:paraId="5EFCCEE4" w14:textId="77777777" w:rsidR="004C3397" w:rsidRPr="005B4194" w:rsidRDefault="004C3397" w:rsidP="004C33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</w:tcPr>
          <w:p w14:paraId="2399EE00" w14:textId="588D07C4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1,583</w:t>
            </w:r>
          </w:p>
        </w:tc>
        <w:tc>
          <w:tcPr>
            <w:tcW w:w="284" w:type="dxa"/>
          </w:tcPr>
          <w:p w14:paraId="44ED9D7D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34C426D" w14:textId="1C95621A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6F1E4E2A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F9D33EC" w14:textId="1AFCCBAC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4CDDED41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8E3AEA7" w14:textId="34A2A39E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B4194">
              <w:rPr>
                <w:rFonts w:ascii="Angsana New" w:hAnsi="Angsana New"/>
                <w:sz w:val="28"/>
                <w:szCs w:val="28"/>
              </w:rPr>
              <w:t>1,619</w:t>
            </w:r>
          </w:p>
        </w:tc>
      </w:tr>
      <w:tr w:rsidR="004C3397" w:rsidRPr="005B4194" w14:paraId="0FA48014" w14:textId="77777777" w:rsidTr="005B4194">
        <w:trPr>
          <w:cantSplit/>
        </w:trPr>
        <w:tc>
          <w:tcPr>
            <w:tcW w:w="3119" w:type="dxa"/>
          </w:tcPr>
          <w:p w14:paraId="352E0360" w14:textId="4C64EF76" w:rsidR="004C3397" w:rsidRPr="005B4194" w:rsidRDefault="004C3397" w:rsidP="004C339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B4194">
              <w:rPr>
                <w:rFonts w:ascii="Angsana New" w:hAnsi="Angsana New"/>
                <w:sz w:val="28"/>
                <w:szCs w:val="28"/>
              </w:rPr>
              <w:t>31</w:t>
            </w:r>
            <w:r w:rsidRPr="005B419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B419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44481A" w14:textId="108742A0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397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84" w:type="dxa"/>
          </w:tcPr>
          <w:p w14:paraId="738ED932" w14:textId="77777777" w:rsidR="004C3397" w:rsidRPr="004C3397" w:rsidRDefault="004C3397" w:rsidP="004C3397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A2F4581" w14:textId="58F170D5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397">
              <w:rPr>
                <w:rFonts w:ascii="Angsana New" w:hAnsi="Angsana New"/>
                <w:sz w:val="28"/>
                <w:szCs w:val="28"/>
              </w:rPr>
              <w:t>19,782</w:t>
            </w:r>
          </w:p>
        </w:tc>
        <w:tc>
          <w:tcPr>
            <w:tcW w:w="284" w:type="dxa"/>
          </w:tcPr>
          <w:p w14:paraId="689A3823" w14:textId="77777777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28A46E6" w14:textId="45C36C69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39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6CC328B8" w14:textId="77777777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5DCEA1A5" w14:textId="3E6611BC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39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5B1C2AB4" w14:textId="77777777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629F2D94" w14:textId="177906CE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397">
              <w:rPr>
                <w:rFonts w:ascii="Angsana New" w:hAnsi="Angsana New"/>
                <w:sz w:val="28"/>
                <w:szCs w:val="28"/>
              </w:rPr>
              <w:t>19,818</w:t>
            </w:r>
          </w:p>
        </w:tc>
      </w:tr>
      <w:tr w:rsidR="004C3397" w:rsidRPr="005B4194" w14:paraId="5D420008" w14:textId="77777777" w:rsidTr="005B4194">
        <w:trPr>
          <w:cantSplit/>
        </w:trPr>
        <w:tc>
          <w:tcPr>
            <w:tcW w:w="3119" w:type="dxa"/>
          </w:tcPr>
          <w:p w14:paraId="34D235AA" w14:textId="77777777" w:rsidR="004C3397" w:rsidRPr="005B4194" w:rsidRDefault="004C3397" w:rsidP="004C3397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618FA6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5CD0CBCA" w14:textId="77777777" w:rsidR="004C3397" w:rsidRPr="005B4194" w:rsidRDefault="004C3397" w:rsidP="004C33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126E138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A69E76E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9AFD34" w14:textId="7F6896B0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4DBA0BA0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3F0A841" w14:textId="15FE095E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273A2D4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493A50FE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</w:tr>
      <w:tr w:rsidR="004C3397" w:rsidRPr="005B4194" w14:paraId="0710094E" w14:textId="77777777" w:rsidTr="005B4194">
        <w:trPr>
          <w:cantSplit/>
        </w:trPr>
        <w:tc>
          <w:tcPr>
            <w:tcW w:w="3119" w:type="dxa"/>
          </w:tcPr>
          <w:p w14:paraId="480811FD" w14:textId="77777777" w:rsidR="004C3397" w:rsidRPr="005B4194" w:rsidRDefault="004C3397" w:rsidP="004C3397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76" w:type="dxa"/>
          </w:tcPr>
          <w:p w14:paraId="78A70401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3A518630" w14:textId="77777777" w:rsidR="004C3397" w:rsidRPr="005B4194" w:rsidRDefault="004C3397" w:rsidP="004C33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5" w:type="dxa"/>
          </w:tcPr>
          <w:p w14:paraId="6495A199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6EEB573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5B655355" w14:textId="7BE04CC9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08159CE0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81" w:type="dxa"/>
          </w:tcPr>
          <w:p w14:paraId="593ABB2B" w14:textId="755CE6F8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3D2B51EA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82" w:type="dxa"/>
          </w:tcPr>
          <w:p w14:paraId="41F24A0F" w14:textId="77777777" w:rsidR="004C3397" w:rsidRPr="005B4194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</w:tr>
      <w:tr w:rsidR="004C3397" w:rsidRPr="005B4194" w14:paraId="1A9E0373" w14:textId="77777777" w:rsidTr="005B4194">
        <w:trPr>
          <w:cantSplit/>
        </w:trPr>
        <w:tc>
          <w:tcPr>
            <w:tcW w:w="3119" w:type="dxa"/>
          </w:tcPr>
          <w:p w14:paraId="0D419F60" w14:textId="5A9B213B" w:rsidR="004C3397" w:rsidRPr="005B4194" w:rsidRDefault="004C3397" w:rsidP="004C3397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5B4194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5B4194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5B4194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298BD588" w14:textId="3577DA84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397">
              <w:rPr>
                <w:rFonts w:ascii="Angsana New" w:hAnsi="Angsana New"/>
                <w:sz w:val="28"/>
                <w:szCs w:val="28"/>
              </w:rPr>
              <w:t>122,992</w:t>
            </w:r>
          </w:p>
        </w:tc>
        <w:tc>
          <w:tcPr>
            <w:tcW w:w="284" w:type="dxa"/>
          </w:tcPr>
          <w:p w14:paraId="748B89F6" w14:textId="77777777" w:rsidR="004C3397" w:rsidRPr="004C3397" w:rsidRDefault="004C3397" w:rsidP="004C33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8388E1E" w14:textId="67DE881C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C3397">
              <w:rPr>
                <w:rFonts w:ascii="Angsana New" w:hAnsi="Angsana New"/>
                <w:bCs/>
                <w:sz w:val="28"/>
                <w:szCs w:val="28"/>
              </w:rPr>
              <w:t>102</w:t>
            </w:r>
          </w:p>
        </w:tc>
        <w:tc>
          <w:tcPr>
            <w:tcW w:w="284" w:type="dxa"/>
          </w:tcPr>
          <w:p w14:paraId="08DD87CB" w14:textId="77777777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B0D02B" w14:textId="4CEF3C38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39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</w:tcPr>
          <w:p w14:paraId="0BFDD870" w14:textId="77777777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81" w:type="dxa"/>
          </w:tcPr>
          <w:p w14:paraId="462ECF19" w14:textId="402FFCB1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C3397">
              <w:rPr>
                <w:rFonts w:ascii="Angsana New" w:hAnsi="Angsana New"/>
                <w:bCs/>
                <w:sz w:val="28"/>
                <w:szCs w:val="28"/>
              </w:rPr>
              <w:t>312</w:t>
            </w:r>
          </w:p>
        </w:tc>
        <w:tc>
          <w:tcPr>
            <w:tcW w:w="236" w:type="dxa"/>
          </w:tcPr>
          <w:p w14:paraId="0CCBC4E2" w14:textId="77777777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82" w:type="dxa"/>
          </w:tcPr>
          <w:p w14:paraId="004CBA91" w14:textId="41F0F9C3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C3397">
              <w:rPr>
                <w:rFonts w:ascii="Angsana New" w:hAnsi="Angsana New"/>
                <w:bCs/>
                <w:sz w:val="28"/>
                <w:szCs w:val="28"/>
              </w:rPr>
              <w:t>123,406</w:t>
            </w:r>
          </w:p>
        </w:tc>
      </w:tr>
      <w:tr w:rsidR="004C3397" w:rsidRPr="005B4194" w14:paraId="495F7E76" w14:textId="77777777" w:rsidTr="005B4194">
        <w:trPr>
          <w:cantSplit/>
        </w:trPr>
        <w:tc>
          <w:tcPr>
            <w:tcW w:w="3119" w:type="dxa"/>
          </w:tcPr>
          <w:p w14:paraId="3AF72427" w14:textId="4CB210FB" w:rsidR="004C3397" w:rsidRPr="005B4194" w:rsidRDefault="004C3397" w:rsidP="004C3397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B4194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5B4194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5B4194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5B4194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  <w:tcBorders>
              <w:bottom w:val="nil"/>
            </w:tcBorders>
          </w:tcPr>
          <w:p w14:paraId="3632B80D" w14:textId="394089DE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3397">
              <w:rPr>
                <w:rFonts w:ascii="Angsana New" w:hAnsi="Angsana New"/>
                <w:sz w:val="28"/>
                <w:szCs w:val="28"/>
              </w:rPr>
              <w:t>143,563</w:t>
            </w:r>
          </w:p>
        </w:tc>
        <w:tc>
          <w:tcPr>
            <w:tcW w:w="284" w:type="dxa"/>
          </w:tcPr>
          <w:p w14:paraId="52CBAC81" w14:textId="77777777" w:rsidR="004C3397" w:rsidRPr="004C3397" w:rsidRDefault="004C3397" w:rsidP="004C33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AA5AC46" w14:textId="52BB4B2C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C3397">
              <w:rPr>
                <w:rFonts w:ascii="Angsana New" w:hAnsi="Angsana New"/>
                <w:bCs/>
                <w:sz w:val="28"/>
                <w:szCs w:val="28"/>
              </w:rPr>
              <w:t>40,919</w:t>
            </w:r>
          </w:p>
        </w:tc>
        <w:tc>
          <w:tcPr>
            <w:tcW w:w="284" w:type="dxa"/>
            <w:tcBorders>
              <w:bottom w:val="nil"/>
            </w:tcBorders>
          </w:tcPr>
          <w:p w14:paraId="1A6CAFF8" w14:textId="77777777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0CEEA58" w14:textId="1405BE94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C3397">
              <w:rPr>
                <w:rFonts w:ascii="Angsana New" w:hAnsi="Angsana New"/>
                <w:bCs/>
                <w:sz w:val="28"/>
                <w:szCs w:val="28"/>
              </w:rPr>
              <w:t>545</w:t>
            </w:r>
          </w:p>
        </w:tc>
        <w:tc>
          <w:tcPr>
            <w:tcW w:w="236" w:type="dxa"/>
            <w:tcBorders>
              <w:bottom w:val="nil"/>
            </w:tcBorders>
          </w:tcPr>
          <w:p w14:paraId="500EBFE5" w14:textId="77777777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nil"/>
            </w:tcBorders>
          </w:tcPr>
          <w:p w14:paraId="4D0127E8" w14:textId="04384998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39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36" w:type="dxa"/>
            <w:tcBorders>
              <w:bottom w:val="nil"/>
            </w:tcBorders>
          </w:tcPr>
          <w:p w14:paraId="4064C586" w14:textId="77777777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nil"/>
            </w:tcBorders>
          </w:tcPr>
          <w:p w14:paraId="74FA8223" w14:textId="20D45761" w:rsidR="004C3397" w:rsidRPr="004C3397" w:rsidRDefault="004C3397" w:rsidP="004C3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C3397">
              <w:rPr>
                <w:rFonts w:ascii="Angsana New" w:hAnsi="Angsana New"/>
                <w:bCs/>
                <w:sz w:val="28"/>
                <w:szCs w:val="28"/>
              </w:rPr>
              <w:t>185,027</w:t>
            </w:r>
          </w:p>
        </w:tc>
      </w:tr>
    </w:tbl>
    <w:p w14:paraId="50DC03CA" w14:textId="77777777" w:rsidR="00107352" w:rsidRDefault="00107352" w:rsidP="001E0E2A">
      <w:pPr>
        <w:jc w:val="thaiDistribute"/>
        <w:rPr>
          <w:rFonts w:ascii="Angsana New" w:hAnsi="Angsana New"/>
          <w:sz w:val="30"/>
          <w:szCs w:val="30"/>
        </w:rPr>
      </w:pPr>
    </w:p>
    <w:p w14:paraId="4E69A234" w14:textId="77777777" w:rsidR="00BA02AB" w:rsidRDefault="00BA02AB" w:rsidP="001E0E2A">
      <w:pPr>
        <w:jc w:val="thaiDistribute"/>
        <w:rPr>
          <w:rFonts w:ascii="Angsana New" w:hAnsi="Angsana New"/>
          <w:sz w:val="30"/>
          <w:szCs w:val="30"/>
        </w:rPr>
      </w:pPr>
    </w:p>
    <w:p w14:paraId="6DEC5935" w14:textId="77777777" w:rsidR="00BA02AB" w:rsidRDefault="00BA02AB" w:rsidP="001E0E2A">
      <w:pPr>
        <w:jc w:val="thaiDistribute"/>
        <w:rPr>
          <w:rFonts w:ascii="Angsana New" w:hAnsi="Angsana New"/>
          <w:sz w:val="30"/>
          <w:szCs w:val="30"/>
        </w:rPr>
      </w:pPr>
    </w:p>
    <w:p w14:paraId="73648F74" w14:textId="77777777" w:rsidR="008E72A4" w:rsidRDefault="008E72A4" w:rsidP="001E0E2A">
      <w:pPr>
        <w:jc w:val="thaiDistribute"/>
        <w:rPr>
          <w:rFonts w:ascii="Angsana New" w:hAnsi="Angsana New"/>
          <w:sz w:val="30"/>
          <w:szCs w:val="30"/>
        </w:rPr>
      </w:pPr>
    </w:p>
    <w:p w14:paraId="3CF57439" w14:textId="77777777" w:rsidR="00BA02AB" w:rsidRDefault="00BA02AB" w:rsidP="001E0E2A">
      <w:pPr>
        <w:jc w:val="thaiDistribute"/>
        <w:rPr>
          <w:rFonts w:ascii="Angsana New" w:hAnsi="Angsana New"/>
          <w:sz w:val="30"/>
          <w:szCs w:val="30"/>
        </w:rPr>
      </w:pPr>
    </w:p>
    <w:p w14:paraId="3C57E8D6" w14:textId="77777777" w:rsidR="00BA02AB" w:rsidRDefault="00BA02AB" w:rsidP="001E0E2A">
      <w:pPr>
        <w:jc w:val="thaiDistribute"/>
        <w:rPr>
          <w:rFonts w:ascii="Angsana New" w:hAnsi="Angsana New"/>
          <w:sz w:val="30"/>
          <w:szCs w:val="30"/>
        </w:rPr>
      </w:pPr>
    </w:p>
    <w:p w14:paraId="6F83578C" w14:textId="6A22BC95" w:rsidR="001E0E2A" w:rsidRDefault="00F00A4F" w:rsidP="004B6F3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อสังหาริมทรัพย์เพื่อการลงทุน</w:t>
      </w:r>
      <w:r w:rsidR="00243D2F" w:rsidRPr="005F061A">
        <w:rPr>
          <w:rFonts w:ascii="Angsana New" w:hAnsi="Angsana New" w:hint="cs"/>
          <w:sz w:val="30"/>
          <w:szCs w:val="30"/>
          <w:cs/>
        </w:rPr>
        <w:t xml:space="preserve"> ซึ่งถือครองไว้เพื่อหาประโยชน์จากรายได้ค่าเช่า</w:t>
      </w:r>
      <w:r w:rsidR="001E0E2A">
        <w:rPr>
          <w:rFonts w:ascii="Angsana New" w:hAnsi="Angsana New" w:hint="cs"/>
          <w:sz w:val="30"/>
          <w:szCs w:val="30"/>
          <w:cs/>
        </w:rPr>
        <w:t>ตาม</w:t>
      </w:r>
      <w:r w:rsidR="00E54325">
        <w:rPr>
          <w:rFonts w:ascii="Angsana New" w:hAnsi="Angsana New" w:hint="cs"/>
          <w:sz w:val="30"/>
          <w:szCs w:val="30"/>
          <w:cs/>
        </w:rPr>
        <w:t>อายุ</w:t>
      </w:r>
      <w:r w:rsidR="001E0E2A">
        <w:rPr>
          <w:rFonts w:ascii="Angsana New" w:hAnsi="Angsana New" w:hint="cs"/>
          <w:sz w:val="30"/>
          <w:szCs w:val="30"/>
          <w:cs/>
        </w:rPr>
        <w:t>สัญญา</w:t>
      </w:r>
      <w:r w:rsidR="001E0E2A" w:rsidRPr="00DE3906">
        <w:rPr>
          <w:rFonts w:ascii="Angsana New" w:hAnsi="Angsana New" w:hint="cs"/>
          <w:sz w:val="30"/>
          <w:szCs w:val="30"/>
          <w:cs/>
        </w:rPr>
        <w:t>เช่าซึ่งมีอายุ</w:t>
      </w:r>
      <w:r w:rsidR="00A60947" w:rsidRPr="00DE3906">
        <w:rPr>
          <w:rFonts w:ascii="Angsana New" w:hAnsi="Angsana New"/>
          <w:sz w:val="30"/>
          <w:szCs w:val="30"/>
        </w:rPr>
        <w:t xml:space="preserve"> </w:t>
      </w:r>
      <w:r w:rsidR="001E0E2A" w:rsidRPr="00DE3906">
        <w:rPr>
          <w:rFonts w:ascii="Angsana New" w:hAnsi="Angsana New"/>
          <w:sz w:val="30"/>
          <w:szCs w:val="30"/>
        </w:rPr>
        <w:t>1</w:t>
      </w:r>
      <w:r w:rsidR="0004006D" w:rsidRPr="00DE3906">
        <w:rPr>
          <w:rFonts w:ascii="Angsana New" w:hAnsi="Angsana New" w:hint="cs"/>
          <w:sz w:val="30"/>
          <w:szCs w:val="30"/>
          <w:cs/>
        </w:rPr>
        <w:t xml:space="preserve"> ถึง</w:t>
      </w:r>
      <w:r w:rsidR="00D322BC" w:rsidRPr="00DE3906">
        <w:rPr>
          <w:rFonts w:ascii="Angsana New" w:hAnsi="Angsana New" w:hint="cs"/>
          <w:sz w:val="30"/>
          <w:szCs w:val="30"/>
          <w:cs/>
        </w:rPr>
        <w:t xml:space="preserve"> </w:t>
      </w:r>
      <w:r w:rsidR="001E0E2A" w:rsidRPr="00DE3906">
        <w:rPr>
          <w:rFonts w:ascii="Angsana New" w:hAnsi="Angsana New"/>
          <w:sz w:val="30"/>
          <w:szCs w:val="30"/>
        </w:rPr>
        <w:t>30</w:t>
      </w:r>
      <w:r w:rsidR="001E0E2A" w:rsidRPr="00DE3906">
        <w:rPr>
          <w:rFonts w:ascii="Angsana New" w:hAnsi="Angsana New" w:hint="cs"/>
          <w:sz w:val="30"/>
          <w:szCs w:val="30"/>
          <w:cs/>
        </w:rPr>
        <w:t xml:space="preserve"> ปี</w:t>
      </w:r>
      <w:r w:rsidR="001E0E2A" w:rsidRPr="005F061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CC2782B" w14:textId="77777777" w:rsidR="001E0E2A" w:rsidRPr="00050905" w:rsidRDefault="001E0E2A" w:rsidP="004B6F3E">
      <w:pPr>
        <w:pStyle w:val="NoSpacing"/>
        <w:rPr>
          <w:rFonts w:ascii="Angsana New" w:hAnsi="Angsana New"/>
          <w:sz w:val="16"/>
          <w:szCs w:val="16"/>
        </w:rPr>
      </w:pPr>
    </w:p>
    <w:p w14:paraId="40E8C698" w14:textId="42A2B47C" w:rsidR="00625034" w:rsidRDefault="00625034" w:rsidP="004B6F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4B6F3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B6F3E">
        <w:rPr>
          <w:rFonts w:ascii="Angsana New" w:hAnsi="Angsana New"/>
          <w:sz w:val="30"/>
          <w:szCs w:val="30"/>
        </w:rPr>
        <w:t>31</w:t>
      </w:r>
      <w:r w:rsidRPr="004B6F3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4B6F3E">
        <w:rPr>
          <w:rFonts w:ascii="Angsana New" w:hAnsi="Angsana New"/>
          <w:sz w:val="30"/>
          <w:szCs w:val="30"/>
        </w:rPr>
        <w:t>2566</w:t>
      </w:r>
      <w:r w:rsidRPr="004B6F3E">
        <w:rPr>
          <w:rFonts w:ascii="Angsana New" w:hAnsi="Angsana New"/>
          <w:sz w:val="30"/>
          <w:szCs w:val="30"/>
          <w:cs/>
        </w:rPr>
        <w:t xml:space="preserve"> มูลค่ายุติธรรมของอสังหาริมทรัพย์เพื่อการลงทุน</w:t>
      </w:r>
      <w:r w:rsidRPr="004B6F3E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8E72A4">
        <w:rPr>
          <w:rFonts w:ascii="Angsana New" w:hAnsi="Angsana New" w:hint="cs"/>
          <w:sz w:val="30"/>
          <w:szCs w:val="30"/>
          <w:cs/>
        </w:rPr>
        <w:t xml:space="preserve"> </w:t>
      </w:r>
      <w:r w:rsidRPr="004B6F3E">
        <w:rPr>
          <w:rFonts w:ascii="Angsana New" w:hAnsi="Angsana New"/>
          <w:sz w:val="30"/>
          <w:szCs w:val="30"/>
          <w:cs/>
        </w:rPr>
        <w:t>ประเมินราคาโดยผู้ประเมินราคาอิสระ</w:t>
      </w:r>
      <w:r w:rsidR="00C76017" w:rsidRPr="004B6F3E">
        <w:rPr>
          <w:rFonts w:ascii="Angsana New" w:hAnsi="Angsana New" w:hint="cs"/>
          <w:sz w:val="30"/>
          <w:szCs w:val="30"/>
          <w:cs/>
        </w:rPr>
        <w:t xml:space="preserve"> </w:t>
      </w:r>
      <w:r w:rsidRPr="004B6F3E">
        <w:rPr>
          <w:rFonts w:ascii="Angsana New" w:hAnsi="Angsana New"/>
          <w:sz w:val="30"/>
          <w:szCs w:val="30"/>
          <w:cs/>
        </w:rPr>
        <w:t>โดย</w:t>
      </w:r>
      <w:r w:rsidRPr="004B6F3E">
        <w:rPr>
          <w:rFonts w:ascii="Angsana New" w:hAnsi="Angsana New" w:hint="cs"/>
          <w:sz w:val="30"/>
          <w:szCs w:val="30"/>
          <w:cs/>
        </w:rPr>
        <w:t>ใช้</w:t>
      </w:r>
      <w:r w:rsidR="00C76017" w:rsidRPr="004B6F3E">
        <w:rPr>
          <w:rFonts w:ascii="Angsana New" w:hAnsi="Angsana New" w:hint="cs"/>
          <w:sz w:val="30"/>
          <w:szCs w:val="30"/>
          <w:cs/>
        </w:rPr>
        <w:t>วิธีต้นทุนทดแทนและ</w:t>
      </w:r>
      <w:r w:rsidRPr="004B6F3E">
        <w:rPr>
          <w:rFonts w:ascii="Angsana New" w:hAnsi="Angsana New"/>
          <w:sz w:val="30"/>
          <w:szCs w:val="30"/>
          <w:cs/>
        </w:rPr>
        <w:t>วิธีเปรียบเทียบราคา</w:t>
      </w:r>
      <w:r w:rsidRPr="004B6F3E">
        <w:rPr>
          <w:rFonts w:ascii="Angsana New" w:hAnsi="Angsana New" w:hint="cs"/>
          <w:sz w:val="30"/>
          <w:szCs w:val="30"/>
          <w:cs/>
        </w:rPr>
        <w:t>ตลาด</w:t>
      </w:r>
      <w:r w:rsidR="00781571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40DFDE4" w14:textId="77777777" w:rsidR="00781571" w:rsidRDefault="00781571" w:rsidP="004B6F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794"/>
        <w:gridCol w:w="291"/>
        <w:gridCol w:w="1509"/>
        <w:gridCol w:w="327"/>
        <w:gridCol w:w="3685"/>
      </w:tblGrid>
      <w:tr w:rsidR="00D26D39" w:rsidRPr="00EA0007" w14:paraId="4B030D17" w14:textId="77777777" w:rsidTr="00D26D39">
        <w:tc>
          <w:tcPr>
            <w:tcW w:w="3794" w:type="dxa"/>
          </w:tcPr>
          <w:p w14:paraId="5CEA21F1" w14:textId="77777777" w:rsidR="00D26D39" w:rsidRPr="00EA0007" w:rsidRDefault="00D26D39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1D2503FA" w14:textId="77777777" w:rsidR="00D26D39" w:rsidRDefault="00D26D39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016571A" w14:textId="581F959D" w:rsidR="00D26D39" w:rsidRDefault="00D26D39" w:rsidP="008135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27" w:type="dxa"/>
          </w:tcPr>
          <w:p w14:paraId="64184CA5" w14:textId="77777777" w:rsidR="00D26D39" w:rsidRPr="00EA0007" w:rsidRDefault="00D26D39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</w:tcPr>
          <w:p w14:paraId="13414BBB" w14:textId="77777777" w:rsidR="00D26D39" w:rsidRDefault="00D26D39" w:rsidP="008135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81571" w:rsidRPr="00EA0007" w14:paraId="4C0C1A54" w14:textId="77777777" w:rsidTr="00D26D39">
        <w:tc>
          <w:tcPr>
            <w:tcW w:w="3794" w:type="dxa"/>
          </w:tcPr>
          <w:p w14:paraId="0C680563" w14:textId="77777777" w:rsidR="00781571" w:rsidRPr="00EA0007" w:rsidRDefault="00781571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0DA3623D" w14:textId="77777777" w:rsidR="00781571" w:rsidRDefault="00781571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4FFC6546" w14:textId="12C520EF" w:rsidR="00781571" w:rsidRPr="006765E7" w:rsidRDefault="00781571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27" w:type="dxa"/>
          </w:tcPr>
          <w:p w14:paraId="20C6013A" w14:textId="77777777" w:rsidR="00781571" w:rsidRPr="00EA0007" w:rsidRDefault="00781571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6729DCE5" w14:textId="1962654B" w:rsidR="00781571" w:rsidRPr="00EA0007" w:rsidRDefault="00781571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วันที่ประเมินราคา</w:t>
            </w:r>
          </w:p>
        </w:tc>
      </w:tr>
      <w:tr w:rsidR="00714BB9" w:rsidRPr="00EA0007" w14:paraId="6A70CED2" w14:textId="77777777" w:rsidTr="0060431A">
        <w:tc>
          <w:tcPr>
            <w:tcW w:w="3794" w:type="dxa"/>
          </w:tcPr>
          <w:p w14:paraId="075AD9E4" w14:textId="77777777" w:rsidR="00714BB9" w:rsidRPr="00BB0D13" w:rsidRDefault="00714BB9" w:rsidP="00714B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4365BD58" w14:textId="77777777" w:rsidR="00714BB9" w:rsidRDefault="00714BB9" w:rsidP="00714BB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311DB7AE" w14:textId="2E9EBBBE" w:rsidR="00714BB9" w:rsidRPr="00781571" w:rsidRDefault="00714BB9" w:rsidP="00714BB9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57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Pr="0078157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7" w:type="dxa"/>
          </w:tcPr>
          <w:p w14:paraId="5C1C5877" w14:textId="77777777" w:rsidR="00714BB9" w:rsidRPr="00EA0007" w:rsidRDefault="00714BB9" w:rsidP="00714BB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</w:tcPr>
          <w:p w14:paraId="467AA74B" w14:textId="6AB8CE9F" w:rsidR="00714BB9" w:rsidRPr="00923FCB" w:rsidRDefault="00714BB9" w:rsidP="00714B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พฤศจิกายน 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14BB9" w:rsidRPr="00EA0007" w14:paraId="754E8B77" w14:textId="77777777" w:rsidTr="0060431A">
        <w:tc>
          <w:tcPr>
            <w:tcW w:w="3794" w:type="dxa"/>
          </w:tcPr>
          <w:p w14:paraId="7B0C0669" w14:textId="5799D017" w:rsidR="00714BB9" w:rsidRPr="00BB0D13" w:rsidRDefault="00714BB9" w:rsidP="00714BB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14:paraId="175EE541" w14:textId="77777777" w:rsidR="00714BB9" w:rsidRDefault="00714BB9" w:rsidP="00714BB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2E8DB2E0" w14:textId="5BA363EC" w:rsidR="00714BB9" w:rsidRPr="00781571" w:rsidRDefault="00714BB9" w:rsidP="00714BB9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1571">
              <w:rPr>
                <w:rFonts w:ascii="Angsana New" w:hAnsi="Angsana New" w:hint="cs"/>
                <w:sz w:val="30"/>
                <w:szCs w:val="30"/>
                <w:cs/>
              </w:rPr>
              <w:t>342.7</w:t>
            </w:r>
          </w:p>
        </w:tc>
        <w:tc>
          <w:tcPr>
            <w:tcW w:w="327" w:type="dxa"/>
          </w:tcPr>
          <w:p w14:paraId="0D140110" w14:textId="77777777" w:rsidR="00714BB9" w:rsidRPr="00EA0007" w:rsidRDefault="00714BB9" w:rsidP="00714BB9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5" w:type="dxa"/>
          </w:tcPr>
          <w:p w14:paraId="53797371" w14:textId="2A993007" w:rsidR="00714BB9" w:rsidRDefault="00714BB9" w:rsidP="00714BB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</w:tbl>
    <w:p w14:paraId="2B0C1009" w14:textId="77777777" w:rsidR="00625034" w:rsidRPr="00781571" w:rsidRDefault="00625034" w:rsidP="004B6F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01C61C5" w14:textId="77777777" w:rsidR="0042183D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Cs w:val="30"/>
          <w:cs/>
        </w:rPr>
        <w:t>รายได้ค่าเช่าจาก</w:t>
      </w:r>
      <w:r w:rsidRPr="008B2E18">
        <w:rPr>
          <w:rFonts w:ascii="Angsana New" w:hAnsi="Angsana New"/>
          <w:szCs w:val="30"/>
          <w:cs/>
        </w:rPr>
        <w:t>อสังหาริมทรัพย์เพื่อ</w:t>
      </w:r>
      <w:r>
        <w:rPr>
          <w:rFonts w:ascii="Angsana New" w:hAnsi="Angsana New"/>
          <w:szCs w:val="30"/>
          <w:cs/>
        </w:rPr>
        <w:t>การลงทุน</w:t>
      </w:r>
      <w:r>
        <w:rPr>
          <w:rFonts w:ascii="Angsana New" w:hAnsi="Angsana New" w:hint="cs"/>
          <w:szCs w:val="30"/>
          <w:cs/>
        </w:rPr>
        <w:t>ที่</w:t>
      </w:r>
      <w:r w:rsidRPr="008B2E18">
        <w:rPr>
          <w:rFonts w:ascii="Angsana New" w:hAnsi="Angsana New"/>
          <w:szCs w:val="30"/>
          <w:cs/>
        </w:rPr>
        <w:t>รับรู้ใน</w:t>
      </w:r>
      <w:r>
        <w:rPr>
          <w:rFonts w:ascii="Angsana New" w:hAnsi="Angsana New" w:hint="cs"/>
          <w:szCs w:val="30"/>
          <w:cs/>
        </w:rPr>
        <w:t>งบกำไรขาดทุนเบ็ดเสร็จ</w:t>
      </w:r>
      <w:r w:rsidRPr="00413349">
        <w:rPr>
          <w:rFonts w:ascii="Angsana New" w:hAnsi="Angsana New"/>
          <w:szCs w:val="30"/>
          <w:cs/>
        </w:rPr>
        <w:t>สำหรับปีสิ้นสุด</w:t>
      </w:r>
      <w:r w:rsidRPr="00B663AA">
        <w:rPr>
          <w:rFonts w:ascii="Angsana New" w:hAnsi="Angsana New"/>
          <w:sz w:val="30"/>
          <w:szCs w:val="30"/>
          <w:cs/>
        </w:rPr>
        <w:t xml:space="preserve">วันที่ </w:t>
      </w:r>
      <w:r w:rsidRPr="00DB12AA">
        <w:rPr>
          <w:rFonts w:ascii="Angsana New" w:hAnsi="Angsana New"/>
          <w:sz w:val="30"/>
          <w:szCs w:val="30"/>
        </w:rPr>
        <w:t>31</w:t>
      </w:r>
      <w:r w:rsidRPr="00B663A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B12AA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DB12AA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D1114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6BDF9390" w14:textId="77777777" w:rsidR="0042183D" w:rsidRPr="005F061A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5778"/>
        <w:gridCol w:w="291"/>
        <w:gridCol w:w="1509"/>
        <w:gridCol w:w="540"/>
        <w:gridCol w:w="1560"/>
      </w:tblGrid>
      <w:tr w:rsidR="0042183D" w:rsidRPr="00EA0007" w14:paraId="1CB071F0" w14:textId="77777777" w:rsidTr="008135E0">
        <w:tc>
          <w:tcPr>
            <w:tcW w:w="5778" w:type="dxa"/>
          </w:tcPr>
          <w:p w14:paraId="7B2CE2B6" w14:textId="77777777" w:rsidR="0042183D" w:rsidRPr="00EA0007" w:rsidRDefault="0042183D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04025370" w14:textId="77777777" w:rsidR="0042183D" w:rsidRPr="00EA0007" w:rsidRDefault="0042183D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684791C7" w14:textId="77777777" w:rsidR="0042183D" w:rsidRPr="00EA0007" w:rsidRDefault="0042183D" w:rsidP="008135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2183D" w:rsidRPr="00EA0007" w14:paraId="4BFB8F82" w14:textId="77777777" w:rsidTr="008135E0">
        <w:tc>
          <w:tcPr>
            <w:tcW w:w="5778" w:type="dxa"/>
          </w:tcPr>
          <w:p w14:paraId="380FB438" w14:textId="77777777" w:rsidR="0042183D" w:rsidRPr="00EA0007" w:rsidRDefault="0042183D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4D818C61" w14:textId="77777777" w:rsidR="0042183D" w:rsidRDefault="0042183D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7DF33C60" w14:textId="77777777" w:rsidR="0042183D" w:rsidRPr="006765E7" w:rsidRDefault="0042183D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77603897" w14:textId="77777777" w:rsidR="0042183D" w:rsidRPr="00EA0007" w:rsidRDefault="0042183D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167F3AA" w14:textId="77777777" w:rsidR="0042183D" w:rsidRPr="00EA0007" w:rsidRDefault="0042183D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2183D" w:rsidRPr="00EA0007" w14:paraId="1A7F5A54" w14:textId="77777777" w:rsidTr="008135E0">
        <w:tc>
          <w:tcPr>
            <w:tcW w:w="5778" w:type="dxa"/>
          </w:tcPr>
          <w:p w14:paraId="0CBD4466" w14:textId="77777777" w:rsidR="0042183D" w:rsidRPr="00BB0D13" w:rsidRDefault="0042183D" w:rsidP="008135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53F5AC2F" w14:textId="77777777" w:rsidR="0042183D" w:rsidRDefault="0042183D" w:rsidP="008135E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2DB6A95" w14:textId="77777777" w:rsidR="0042183D" w:rsidRPr="00BA02AB" w:rsidRDefault="0042183D" w:rsidP="008135E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328C9">
              <w:rPr>
                <w:rFonts w:ascii="Angsana New" w:hAnsi="Angsana New"/>
                <w:sz w:val="30"/>
                <w:szCs w:val="30"/>
              </w:rPr>
              <w:t>8,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717</w:t>
            </w:r>
          </w:p>
        </w:tc>
        <w:tc>
          <w:tcPr>
            <w:tcW w:w="540" w:type="dxa"/>
          </w:tcPr>
          <w:p w14:paraId="06949200" w14:textId="77777777" w:rsidR="0042183D" w:rsidRPr="00EA0007" w:rsidRDefault="0042183D" w:rsidP="008135E0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CB1C280" w14:textId="77777777" w:rsidR="0042183D" w:rsidRPr="00923FCB" w:rsidRDefault="0042183D" w:rsidP="008135E0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8,933</w:t>
            </w:r>
          </w:p>
        </w:tc>
      </w:tr>
      <w:tr w:rsidR="0042183D" w:rsidRPr="00EA0007" w14:paraId="2A17A043" w14:textId="77777777" w:rsidTr="008135E0">
        <w:tc>
          <w:tcPr>
            <w:tcW w:w="5778" w:type="dxa"/>
          </w:tcPr>
          <w:p w14:paraId="22B91A57" w14:textId="0D3ABE81" w:rsidR="0042183D" w:rsidRPr="00BB0D13" w:rsidRDefault="0042183D" w:rsidP="008135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51C9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14:paraId="32343C92" w14:textId="77777777" w:rsidR="0042183D" w:rsidRDefault="0042183D" w:rsidP="008135E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9047306" w14:textId="77777777" w:rsidR="0042183D" w:rsidRPr="00BA02AB" w:rsidRDefault="0042183D" w:rsidP="008135E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328C9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  <w:tc>
          <w:tcPr>
            <w:tcW w:w="540" w:type="dxa"/>
          </w:tcPr>
          <w:p w14:paraId="5ABD79AE" w14:textId="77777777" w:rsidR="0042183D" w:rsidRPr="00EA0007" w:rsidRDefault="0042183D" w:rsidP="008135E0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1F1F382" w14:textId="77777777" w:rsidR="0042183D" w:rsidRPr="00923FCB" w:rsidRDefault="0042183D" w:rsidP="008135E0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2,704</w:t>
            </w:r>
          </w:p>
        </w:tc>
      </w:tr>
    </w:tbl>
    <w:p w14:paraId="5750B640" w14:textId="77777777" w:rsidR="0042183D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i/>
          <w:iCs/>
          <w:sz w:val="30"/>
          <w:szCs w:val="30"/>
        </w:rPr>
      </w:pPr>
    </w:p>
    <w:p w14:paraId="470E0784" w14:textId="14F6B37E" w:rsidR="0042183D" w:rsidRPr="0042183D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i/>
          <w:iCs/>
          <w:sz w:val="30"/>
          <w:szCs w:val="30"/>
        </w:rPr>
      </w:pPr>
      <w:r w:rsidRPr="0042183D">
        <w:rPr>
          <w:rFonts w:ascii="Angsana New" w:hAnsi="Angsana New" w:hint="cs"/>
          <w:i/>
          <w:iCs/>
          <w:sz w:val="30"/>
          <w:szCs w:val="30"/>
          <w:cs/>
        </w:rPr>
        <w:t>สัญญาเช่าที่ดิน</w:t>
      </w:r>
    </w:p>
    <w:p w14:paraId="00433497" w14:textId="77777777" w:rsidR="0042183D" w:rsidRPr="00720369" w:rsidRDefault="0042183D" w:rsidP="0042183D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2D452BF8" w14:textId="21AB0D84" w:rsidR="0042183D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 ชลประทีปสินทรัพย์ จำกัด (“บริษัทย่อย”) </w:t>
      </w:r>
      <w:r w:rsidRPr="00720369">
        <w:rPr>
          <w:rFonts w:ascii="Angsana New" w:hAnsi="Angsana New" w:hint="cs"/>
          <w:sz w:val="30"/>
          <w:szCs w:val="30"/>
          <w:cs/>
        </w:rPr>
        <w:t xml:space="preserve">มีสัญญาเช่าที่ดินกับลูกค้ารายหนึ่ง (“ผู้เช่า”) มีกำหนดระยะเวลา </w:t>
      </w:r>
      <w:r w:rsidRPr="00DB12AA">
        <w:rPr>
          <w:rFonts w:ascii="Angsana New" w:hAnsi="Angsana New" w:hint="cs"/>
          <w:sz w:val="30"/>
          <w:szCs w:val="30"/>
        </w:rPr>
        <w:t>30</w:t>
      </w:r>
      <w:r w:rsidRPr="00720369">
        <w:rPr>
          <w:rFonts w:ascii="Angsana New" w:hAnsi="Angsana New" w:hint="cs"/>
          <w:sz w:val="30"/>
          <w:szCs w:val="30"/>
          <w:cs/>
        </w:rPr>
        <w:t xml:space="preserve"> ปี สิ้นสุดวันที่ </w:t>
      </w:r>
      <w:r w:rsidRPr="00DB12AA">
        <w:rPr>
          <w:rFonts w:ascii="Angsana New" w:hAnsi="Angsana New" w:hint="cs"/>
          <w:sz w:val="30"/>
          <w:szCs w:val="30"/>
        </w:rPr>
        <w:t>1</w:t>
      </w:r>
      <w:r w:rsidRPr="00720369">
        <w:rPr>
          <w:rFonts w:ascii="Angsana New" w:hAnsi="Angsana New"/>
          <w:sz w:val="30"/>
          <w:szCs w:val="30"/>
        </w:rPr>
        <w:t>6</w:t>
      </w:r>
      <w:r w:rsidRPr="00720369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DB12AA">
        <w:rPr>
          <w:rFonts w:ascii="Angsana New" w:hAnsi="Angsana New" w:hint="cs"/>
          <w:sz w:val="30"/>
          <w:szCs w:val="30"/>
        </w:rPr>
        <w:t>2580</w:t>
      </w:r>
      <w:r w:rsidRPr="00720369">
        <w:rPr>
          <w:rFonts w:ascii="Angsana New" w:hAnsi="Angsana New" w:hint="cs"/>
          <w:sz w:val="30"/>
          <w:szCs w:val="30"/>
          <w:cs/>
        </w:rPr>
        <w:t xml:space="preserve"> นับตั้งแต่วันครบกำหนดหนึ่งปีจากวันที่จดทะเบียนสิทธิการเช่ากับเจ้าพนักงานที่ดินเมื่อวันที่ </w:t>
      </w:r>
      <w:r w:rsidRPr="00DB12AA">
        <w:rPr>
          <w:rFonts w:ascii="Angsana New" w:hAnsi="Angsana New" w:hint="cs"/>
          <w:sz w:val="30"/>
          <w:szCs w:val="30"/>
        </w:rPr>
        <w:t>17</w:t>
      </w:r>
      <w:r w:rsidRPr="00720369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DB12AA">
        <w:rPr>
          <w:rFonts w:ascii="Angsana New" w:hAnsi="Angsana New" w:hint="cs"/>
          <w:sz w:val="30"/>
          <w:szCs w:val="30"/>
        </w:rPr>
        <w:t>2549</w:t>
      </w:r>
      <w:r w:rsidRPr="00720369">
        <w:rPr>
          <w:rFonts w:ascii="Angsana New" w:hAnsi="Angsana New" w:hint="cs"/>
          <w:sz w:val="30"/>
          <w:szCs w:val="30"/>
          <w:cs/>
        </w:rPr>
        <w:t xml:space="preserve"> ผู้เช่าได้จ่ายค่าตอบแทนสิทธิการเช่าให้กับบริษัทย่อยจำนวนเงิน </w:t>
      </w:r>
      <w:r w:rsidRPr="00DB12AA">
        <w:rPr>
          <w:rFonts w:ascii="Angsana New" w:hAnsi="Angsana New" w:hint="cs"/>
          <w:sz w:val="30"/>
          <w:szCs w:val="30"/>
        </w:rPr>
        <w:t>99</w:t>
      </w:r>
      <w:r w:rsidRPr="00720369">
        <w:rPr>
          <w:rFonts w:ascii="Angsana New" w:hAnsi="Angsana New" w:hint="cs"/>
          <w:sz w:val="30"/>
          <w:szCs w:val="30"/>
          <w:cs/>
        </w:rPr>
        <w:t xml:space="preserve"> ล้านบาทและจะชำระค่าเช่าที่ดินรายปีให้กับบริษัทย่อย โดยค่าเช่าที่ดินปีที่ </w:t>
      </w:r>
      <w:r w:rsidRPr="00DB12AA">
        <w:rPr>
          <w:rFonts w:ascii="Angsana New" w:hAnsi="Angsana New" w:hint="cs"/>
          <w:sz w:val="30"/>
          <w:szCs w:val="30"/>
        </w:rPr>
        <w:t>1</w:t>
      </w:r>
      <w:r w:rsidRPr="00720369">
        <w:rPr>
          <w:rFonts w:ascii="Angsana New" w:hAnsi="Angsana New" w:hint="cs"/>
          <w:sz w:val="30"/>
          <w:szCs w:val="30"/>
          <w:cs/>
        </w:rPr>
        <w:t xml:space="preserve"> จะจ่ายชำระในวันที่ </w:t>
      </w:r>
      <w:r w:rsidRPr="00DB12AA">
        <w:rPr>
          <w:rFonts w:ascii="Angsana New" w:hAnsi="Angsana New" w:hint="cs"/>
          <w:sz w:val="30"/>
          <w:szCs w:val="30"/>
        </w:rPr>
        <w:t>17</w:t>
      </w:r>
      <w:r w:rsidRPr="00720369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DB12AA">
        <w:rPr>
          <w:rFonts w:ascii="Angsana New" w:hAnsi="Angsana New" w:hint="cs"/>
          <w:sz w:val="30"/>
          <w:szCs w:val="30"/>
        </w:rPr>
        <w:t>2550</w:t>
      </w:r>
      <w:r w:rsidRPr="00720369">
        <w:rPr>
          <w:rFonts w:ascii="Angsana New" w:hAnsi="Angsana New" w:hint="cs"/>
          <w:sz w:val="30"/>
          <w:szCs w:val="30"/>
          <w:cs/>
        </w:rPr>
        <w:t xml:space="preserve"> (ครบหนึ่งปีนับจากวันจดทะเบียนสิทธิการเช่า) ค่าเช่ารายปีดังกล่าวมีจำนวนเพิ่มขึ้นทุกๆ </w:t>
      </w:r>
      <w:r w:rsidRPr="00DB12AA">
        <w:rPr>
          <w:rFonts w:ascii="Angsana New" w:hAnsi="Angsana New" w:hint="cs"/>
          <w:sz w:val="30"/>
          <w:szCs w:val="30"/>
        </w:rPr>
        <w:t>3</w:t>
      </w:r>
      <w:r w:rsidRPr="00720369">
        <w:rPr>
          <w:rFonts w:ascii="Angsana New" w:hAnsi="Angsana New" w:hint="cs"/>
          <w:sz w:val="30"/>
          <w:szCs w:val="30"/>
          <w:cs/>
        </w:rPr>
        <w:t xml:space="preserve"> ปี ตามที่ตกลงในสัญญา โดยมีค่าเช่ารายปีจำนวนเงินรวม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Pr="00DB12AA">
        <w:rPr>
          <w:rFonts w:ascii="Angsana New" w:hAnsi="Angsana New" w:hint="cs"/>
          <w:sz w:val="30"/>
          <w:szCs w:val="30"/>
        </w:rPr>
        <w:t>80</w:t>
      </w:r>
      <w:r w:rsidRPr="003E0F68">
        <w:rPr>
          <w:rFonts w:ascii="Angsana New" w:hAnsi="Angsana New" w:hint="cs"/>
          <w:sz w:val="30"/>
          <w:szCs w:val="30"/>
          <w:cs/>
        </w:rPr>
        <w:t>.</w:t>
      </w:r>
      <w:r w:rsidRPr="00DB12AA">
        <w:rPr>
          <w:rFonts w:ascii="Angsana New" w:hAnsi="Angsana New" w:hint="cs"/>
          <w:sz w:val="30"/>
          <w:szCs w:val="30"/>
        </w:rPr>
        <w:t>4</w:t>
      </w:r>
      <w:r w:rsidR="00151C9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720369">
        <w:rPr>
          <w:rFonts w:ascii="Angsana New" w:hAnsi="Angsana New" w:hint="cs"/>
          <w:sz w:val="30"/>
          <w:szCs w:val="30"/>
          <w:cs/>
        </w:rPr>
        <w:t>บาท</w:t>
      </w:r>
    </w:p>
    <w:p w14:paraId="432DF547" w14:textId="77777777" w:rsidR="00936694" w:rsidRDefault="00936694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4B6656" w14:textId="77777777" w:rsidR="00936694" w:rsidRDefault="00936694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25DAAF" w14:textId="77777777" w:rsidR="00936694" w:rsidRDefault="00936694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ABA087C" w14:textId="77777777" w:rsidR="00936694" w:rsidRPr="00720369" w:rsidRDefault="00936694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B49BE4" w14:textId="77777777" w:rsidR="0042183D" w:rsidRPr="00720369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8CD570B" w14:textId="77777777" w:rsidR="0042183D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0369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บริษัทย่อยรับรู้รายได้จากการให้เช่าที่ดิน (ค่าตอบแทนสิทธิการเช่ารับล่วงหน้าจำนวน </w:t>
      </w:r>
      <w:r w:rsidRPr="00DB12AA">
        <w:rPr>
          <w:rFonts w:ascii="Angsana New" w:hAnsi="Angsana New" w:hint="cs"/>
          <w:sz w:val="30"/>
          <w:szCs w:val="30"/>
        </w:rPr>
        <w:t>99</w:t>
      </w:r>
      <w:r w:rsidRPr="00720369">
        <w:rPr>
          <w:rFonts w:ascii="Angsana New" w:hAnsi="Angsana New" w:hint="cs"/>
          <w:sz w:val="30"/>
          <w:szCs w:val="30"/>
          <w:cs/>
        </w:rPr>
        <w:t xml:space="preserve"> ล้านบาท และค่าเช่ารายปีจำนวนเงินรวม </w:t>
      </w:r>
      <w:r w:rsidRPr="00DB12AA">
        <w:rPr>
          <w:rFonts w:ascii="Angsana New" w:hAnsi="Angsana New" w:hint="cs"/>
          <w:sz w:val="30"/>
          <w:szCs w:val="30"/>
        </w:rPr>
        <w:t>80</w:t>
      </w:r>
      <w:r>
        <w:rPr>
          <w:rFonts w:ascii="Angsana New" w:hAnsi="Angsana New" w:hint="cs"/>
          <w:sz w:val="30"/>
          <w:szCs w:val="30"/>
          <w:cs/>
        </w:rPr>
        <w:t>.</w:t>
      </w:r>
      <w:r w:rsidRPr="00DB12AA">
        <w:rPr>
          <w:rFonts w:ascii="Angsana New" w:hAnsi="Angsana New" w:hint="cs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720369">
        <w:rPr>
          <w:rFonts w:ascii="Angsana New" w:hAnsi="Angsana New" w:hint="cs"/>
          <w:sz w:val="30"/>
          <w:szCs w:val="30"/>
          <w:cs/>
        </w:rPr>
        <w:t>บาท) ตามวิธีเส้นตรงตลอดอายุสัญญาเช่านับจากวันที่มีการให้ใช้สิทธิในที่ดิน (</w:t>
      </w:r>
      <w:r w:rsidRPr="00DB12AA">
        <w:rPr>
          <w:rFonts w:ascii="Angsana New" w:hAnsi="Angsana New" w:hint="cs"/>
          <w:sz w:val="30"/>
          <w:szCs w:val="30"/>
        </w:rPr>
        <w:t>17</w:t>
      </w:r>
      <w:r w:rsidRPr="00720369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DB12AA">
        <w:rPr>
          <w:rFonts w:ascii="Angsana New" w:hAnsi="Angsana New" w:hint="cs"/>
          <w:sz w:val="30"/>
          <w:szCs w:val="30"/>
        </w:rPr>
        <w:t>2549</w:t>
      </w:r>
      <w:r w:rsidRPr="00720369">
        <w:rPr>
          <w:rFonts w:ascii="Angsana New" w:hAnsi="Angsana New" w:hint="cs"/>
          <w:sz w:val="30"/>
          <w:szCs w:val="30"/>
          <w:cs/>
        </w:rPr>
        <w:t>) ถึงวันสิ้นสุดสัญญาเช่า (</w:t>
      </w:r>
      <w:r w:rsidRPr="00DB12AA">
        <w:rPr>
          <w:rFonts w:ascii="Angsana New" w:hAnsi="Angsana New" w:hint="cs"/>
          <w:sz w:val="30"/>
          <w:szCs w:val="30"/>
        </w:rPr>
        <w:t>1</w:t>
      </w:r>
      <w:r w:rsidRPr="00720369">
        <w:rPr>
          <w:rFonts w:ascii="Angsana New" w:hAnsi="Angsana New"/>
          <w:sz w:val="30"/>
          <w:szCs w:val="30"/>
        </w:rPr>
        <w:t>6</w:t>
      </w:r>
      <w:r w:rsidRPr="00720369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DB12AA">
        <w:rPr>
          <w:rFonts w:ascii="Angsana New" w:hAnsi="Angsana New" w:hint="cs"/>
          <w:sz w:val="30"/>
          <w:szCs w:val="30"/>
        </w:rPr>
        <w:t>2580</w:t>
      </w:r>
      <w:r w:rsidRPr="00720369">
        <w:rPr>
          <w:rFonts w:ascii="Angsana New" w:hAnsi="Angsana New" w:hint="cs"/>
          <w:sz w:val="30"/>
          <w:szCs w:val="30"/>
          <w:cs/>
        </w:rPr>
        <w:t xml:space="preserve">) รวมระยะเวลา </w:t>
      </w:r>
      <w:r w:rsidRPr="00DB12AA">
        <w:rPr>
          <w:rFonts w:ascii="Angsana New" w:hAnsi="Angsana New" w:hint="cs"/>
          <w:sz w:val="30"/>
          <w:szCs w:val="30"/>
        </w:rPr>
        <w:t>31</w:t>
      </w:r>
      <w:r w:rsidRPr="00720369">
        <w:rPr>
          <w:rFonts w:ascii="Angsana New" w:hAnsi="Angsana New" w:hint="cs"/>
          <w:sz w:val="30"/>
          <w:szCs w:val="30"/>
          <w:cs/>
        </w:rPr>
        <w:t xml:space="preserve"> ปี และแสดงผลต่างของการรับรู้รายได้จากการให้เช่าทางบัญชีกับจำนวนเงินที่กำหนดในสัญญาเช่าจำนวนเงิน</w:t>
      </w:r>
      <w:r w:rsidRPr="0038536A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Pr="0038536A">
        <w:rPr>
          <w:rFonts w:ascii="Angsana New" w:hAnsi="Angsana New"/>
          <w:sz w:val="30"/>
          <w:szCs w:val="30"/>
        </w:rPr>
        <w:t>12.62</w:t>
      </w:r>
      <w:r w:rsidRPr="0038536A">
        <w:rPr>
          <w:rFonts w:ascii="Angsana New" w:hAnsi="Angsana New" w:hint="cs"/>
          <w:sz w:val="30"/>
          <w:szCs w:val="30"/>
          <w:cs/>
        </w:rPr>
        <w:t xml:space="preserve"> ล้านบาท ไ</w:t>
      </w:r>
      <w:r w:rsidRPr="00720369">
        <w:rPr>
          <w:rFonts w:ascii="Angsana New" w:hAnsi="Angsana New" w:hint="cs"/>
          <w:sz w:val="30"/>
          <w:szCs w:val="30"/>
          <w:cs/>
        </w:rPr>
        <w:t>ว้เป็น</w:t>
      </w:r>
      <w:r>
        <w:rPr>
          <w:rFonts w:ascii="Angsana New" w:hAnsi="Angsana New" w:hint="cs"/>
          <w:sz w:val="30"/>
          <w:szCs w:val="30"/>
          <w:cs/>
        </w:rPr>
        <w:t xml:space="preserve"> “สินทรัพย์ที่เกิดจากสัญญาไม่หมุนเวียน” </w:t>
      </w:r>
      <w:r w:rsidRPr="0072036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B12AA">
        <w:rPr>
          <w:rFonts w:ascii="Angsana New" w:hAnsi="Angsana New" w:hint="cs"/>
          <w:sz w:val="30"/>
          <w:szCs w:val="30"/>
        </w:rPr>
        <w:t>31</w:t>
      </w:r>
      <w:r w:rsidRPr="0072036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B12AA">
        <w:rPr>
          <w:rFonts w:ascii="Angsana New" w:hAnsi="Angsana New" w:hint="cs"/>
          <w:sz w:val="30"/>
          <w:szCs w:val="30"/>
        </w:rPr>
        <w:t>2566</w:t>
      </w:r>
      <w:r w:rsidRPr="00720369">
        <w:rPr>
          <w:rFonts w:ascii="Angsana New" w:hAnsi="Angsana New" w:hint="cs"/>
          <w:sz w:val="30"/>
          <w:szCs w:val="30"/>
          <w:cs/>
        </w:rPr>
        <w:t xml:space="preserve"> (วันที่ </w:t>
      </w:r>
      <w:r w:rsidRPr="00DB12AA">
        <w:rPr>
          <w:rFonts w:ascii="Angsana New" w:hAnsi="Angsana New" w:hint="cs"/>
          <w:sz w:val="30"/>
          <w:szCs w:val="30"/>
        </w:rPr>
        <w:t>31</w:t>
      </w:r>
      <w:r w:rsidRPr="0072036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B12AA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: 12.68 </w:t>
      </w:r>
      <w:r w:rsidRPr="00720369">
        <w:rPr>
          <w:rFonts w:ascii="Angsana New" w:hAnsi="Angsana New" w:hint="cs"/>
          <w:sz w:val="30"/>
          <w:szCs w:val="30"/>
          <w:cs/>
        </w:rPr>
        <w:t>ล้านบาท)</w:t>
      </w:r>
    </w:p>
    <w:p w14:paraId="1890F2FA" w14:textId="77777777" w:rsidR="0042183D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C61A38" w14:textId="77777777" w:rsidR="0042183D" w:rsidRPr="00152E8F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ค่าเช่า</w:t>
      </w:r>
      <w:r w:rsidRPr="00152E8F">
        <w:rPr>
          <w:rFonts w:ascii="Angsana New" w:hAnsi="Angsana New" w:hint="cs"/>
          <w:sz w:val="30"/>
          <w:szCs w:val="30"/>
          <w:cs/>
        </w:rPr>
        <w:t>ตามสัญญา</w:t>
      </w:r>
      <w:r>
        <w:rPr>
          <w:rFonts w:ascii="Angsana New" w:hAnsi="Angsana New" w:hint="cs"/>
          <w:sz w:val="30"/>
          <w:szCs w:val="30"/>
          <w:cs/>
        </w:rPr>
        <w:t>ที่จะ</w:t>
      </w:r>
      <w:r w:rsidRPr="00152E8F">
        <w:rPr>
          <w:rFonts w:ascii="Angsana New" w:hAnsi="Angsana New" w:hint="cs"/>
          <w:sz w:val="30"/>
          <w:szCs w:val="30"/>
          <w:cs/>
        </w:rPr>
        <w:t>ได้รับมีดังนี้</w:t>
      </w:r>
    </w:p>
    <w:p w14:paraId="49E88F10" w14:textId="77777777" w:rsidR="0042183D" w:rsidRPr="00FF6C64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088" w:type="dxa"/>
        <w:tblLook w:val="04A0" w:firstRow="1" w:lastRow="0" w:firstColumn="1" w:lastColumn="0" w:noHBand="0" w:noVBand="1"/>
      </w:tblPr>
      <w:tblGrid>
        <w:gridCol w:w="7196"/>
        <w:gridCol w:w="1892"/>
      </w:tblGrid>
      <w:tr w:rsidR="0042183D" w:rsidRPr="00161CAE" w14:paraId="4A57EAF8" w14:textId="77777777" w:rsidTr="008135E0">
        <w:tc>
          <w:tcPr>
            <w:tcW w:w="7196" w:type="dxa"/>
          </w:tcPr>
          <w:p w14:paraId="79C545E8" w14:textId="77777777" w:rsidR="0042183D" w:rsidRPr="00EA0007" w:rsidRDefault="0042183D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2017C11B" w14:textId="77777777" w:rsidR="0042183D" w:rsidRPr="00161CAE" w:rsidRDefault="0042183D" w:rsidP="008135E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พันบาท</w:t>
            </w:r>
          </w:p>
        </w:tc>
      </w:tr>
      <w:tr w:rsidR="0042183D" w14:paraId="7095F8C4" w14:textId="77777777" w:rsidTr="008135E0">
        <w:tc>
          <w:tcPr>
            <w:tcW w:w="7196" w:type="dxa"/>
          </w:tcPr>
          <w:p w14:paraId="29DE14D8" w14:textId="77777777" w:rsidR="0042183D" w:rsidRPr="0009694C" w:rsidRDefault="0042183D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</w:tcPr>
          <w:p w14:paraId="47D279C3" w14:textId="77777777" w:rsidR="0042183D" w:rsidRDefault="0042183D" w:rsidP="008135E0">
            <w:pPr>
              <w:pStyle w:val="accttwolines"/>
              <w:spacing w:after="0"/>
              <w:ind w:left="0" w:right="-126" w:hanging="8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2183D" w:rsidRPr="005F3F96" w14:paraId="2B35D985" w14:textId="77777777" w:rsidTr="008135E0">
        <w:tc>
          <w:tcPr>
            <w:tcW w:w="7196" w:type="dxa"/>
          </w:tcPr>
          <w:p w14:paraId="4475699E" w14:textId="77777777" w:rsidR="0042183D" w:rsidRPr="00730935" w:rsidRDefault="0042183D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ครบกำหนดชำระภายใน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auto"/>
          </w:tcPr>
          <w:p w14:paraId="6761BA52" w14:textId="77777777" w:rsidR="0042183D" w:rsidRPr="00AB47A5" w:rsidRDefault="0042183D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B47A5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B47A5">
              <w:rPr>
                <w:rFonts w:ascii="Angsana New" w:hAnsi="Angsana New"/>
                <w:sz w:val="30"/>
                <w:szCs w:val="30"/>
              </w:rPr>
              <w:t>,</w:t>
            </w:r>
            <w:r w:rsidRPr="00AB47A5">
              <w:rPr>
                <w:rFonts w:ascii="Angsana New" w:hAnsi="Angsana New" w:hint="cs"/>
                <w:sz w:val="30"/>
                <w:szCs w:val="30"/>
              </w:rPr>
              <w:t>655</w:t>
            </w:r>
          </w:p>
        </w:tc>
      </w:tr>
      <w:tr w:rsidR="0042183D" w:rsidRPr="00300F92" w14:paraId="0F9CA0E0" w14:textId="77777777" w:rsidTr="008135E0">
        <w:tc>
          <w:tcPr>
            <w:tcW w:w="7196" w:type="dxa"/>
          </w:tcPr>
          <w:p w14:paraId="4BE69536" w14:textId="77777777" w:rsidR="0042183D" w:rsidRPr="007614EF" w:rsidRDefault="0042183D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2" w:type="dxa"/>
            <w:shd w:val="clear" w:color="auto" w:fill="auto"/>
          </w:tcPr>
          <w:p w14:paraId="67F726E9" w14:textId="77777777" w:rsidR="0042183D" w:rsidRPr="00AB47A5" w:rsidRDefault="0042183D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183D" w:rsidRPr="00E80CA9" w14:paraId="7C1D1EF3" w14:textId="77777777" w:rsidTr="008135E0">
        <w:tc>
          <w:tcPr>
            <w:tcW w:w="7196" w:type="dxa"/>
          </w:tcPr>
          <w:p w14:paraId="06D457E4" w14:textId="77777777" w:rsidR="0042183D" w:rsidRDefault="0042183D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ปีแต่ไม่เกิน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2" w:type="dxa"/>
            <w:shd w:val="clear" w:color="auto" w:fill="auto"/>
          </w:tcPr>
          <w:p w14:paraId="1B3C873E" w14:textId="77777777" w:rsidR="0042183D" w:rsidRPr="00AB47A5" w:rsidRDefault="0042183D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7A5">
              <w:rPr>
                <w:rFonts w:ascii="Angsana New" w:hAnsi="Angsana New"/>
                <w:sz w:val="30"/>
                <w:szCs w:val="30"/>
              </w:rPr>
              <w:t>15,502</w:t>
            </w:r>
          </w:p>
        </w:tc>
      </w:tr>
      <w:tr w:rsidR="0042183D" w:rsidRPr="00E80CA9" w14:paraId="232113E2" w14:textId="77777777" w:rsidTr="008135E0">
        <w:tc>
          <w:tcPr>
            <w:tcW w:w="7196" w:type="dxa"/>
          </w:tcPr>
          <w:p w14:paraId="043950C9" w14:textId="77777777" w:rsidR="0042183D" w:rsidRDefault="0042183D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ครบกำหนดชำระเกินกว่า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auto"/>
          </w:tcPr>
          <w:p w14:paraId="25DCCFEA" w14:textId="77777777" w:rsidR="0042183D" w:rsidRPr="00AB47A5" w:rsidRDefault="0042183D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7A5">
              <w:rPr>
                <w:rFonts w:ascii="Angsana New" w:hAnsi="Angsana New"/>
                <w:sz w:val="30"/>
                <w:szCs w:val="30"/>
              </w:rPr>
              <w:t>32,330</w:t>
            </w:r>
          </w:p>
        </w:tc>
      </w:tr>
      <w:tr w:rsidR="0042183D" w:rsidRPr="005F3F96" w14:paraId="7459ADDE" w14:textId="77777777" w:rsidTr="008135E0">
        <w:tc>
          <w:tcPr>
            <w:tcW w:w="7196" w:type="dxa"/>
          </w:tcPr>
          <w:p w14:paraId="470490B4" w14:textId="77777777" w:rsidR="0042183D" w:rsidRDefault="0042183D" w:rsidP="008135E0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02DCC" w14:textId="77777777" w:rsidR="0042183D" w:rsidRPr="00AB47A5" w:rsidRDefault="0042183D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47A5">
              <w:rPr>
                <w:rFonts w:ascii="Angsana New" w:hAnsi="Angsana New"/>
                <w:sz w:val="30"/>
                <w:szCs w:val="30"/>
              </w:rPr>
              <w:t>47,832</w:t>
            </w:r>
          </w:p>
        </w:tc>
      </w:tr>
      <w:tr w:rsidR="0042183D" w:rsidRPr="00E15565" w14:paraId="7E4A2DA2" w14:textId="77777777" w:rsidTr="008135E0">
        <w:tc>
          <w:tcPr>
            <w:tcW w:w="7196" w:type="dxa"/>
          </w:tcPr>
          <w:p w14:paraId="2F7017C8" w14:textId="77777777" w:rsidR="0042183D" w:rsidRDefault="0042183D" w:rsidP="008135E0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D307D" w14:textId="77777777" w:rsidR="0042183D" w:rsidRPr="00AB47A5" w:rsidRDefault="0042183D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47A5">
              <w:rPr>
                <w:rFonts w:asciiTheme="majorBidi" w:hAnsiTheme="majorBidi" w:cstheme="majorBidi"/>
                <w:sz w:val="30"/>
                <w:szCs w:val="30"/>
              </w:rPr>
              <w:t>50,487</w:t>
            </w:r>
          </w:p>
        </w:tc>
      </w:tr>
    </w:tbl>
    <w:p w14:paraId="7C5413C2" w14:textId="77777777" w:rsidR="0042183D" w:rsidRDefault="0042183D" w:rsidP="004B6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30"/>
        </w:rPr>
      </w:pPr>
    </w:p>
    <w:p w14:paraId="6511BC19" w14:textId="77777777" w:rsidR="0042183D" w:rsidRDefault="0042183D" w:rsidP="004B6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Cs w:val="30"/>
        </w:rPr>
      </w:pPr>
    </w:p>
    <w:p w14:paraId="222CD67A" w14:textId="77777777" w:rsidR="00540022" w:rsidRPr="00946758" w:rsidRDefault="00540022" w:rsidP="006359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540022" w:rsidRPr="00946758" w:rsidSect="00B05AE5">
          <w:pgSz w:w="11909" w:h="16834" w:code="9"/>
          <w:pgMar w:top="261" w:right="1136" w:bottom="1440" w:left="1418" w:header="476" w:footer="314" w:gutter="0"/>
          <w:cols w:space="720"/>
          <w:docGrid w:linePitch="245"/>
        </w:sectPr>
      </w:pPr>
    </w:p>
    <w:p w14:paraId="2D2CC69C" w14:textId="588F282B" w:rsidR="001360BB" w:rsidRDefault="00FC34AF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A1774">
        <w:rPr>
          <w:rFonts w:ascii="Angsana New" w:hAnsi="Angsana New"/>
          <w:b/>
          <w:bCs/>
          <w:sz w:val="30"/>
          <w:szCs w:val="30"/>
        </w:rPr>
        <w:t>3</w:t>
      </w:r>
      <w:r w:rsidR="001360BB">
        <w:rPr>
          <w:rFonts w:ascii="Angsana New" w:hAnsi="Angsana New"/>
          <w:b/>
          <w:bCs/>
          <w:sz w:val="30"/>
          <w:szCs w:val="30"/>
        </w:rPr>
        <w:t>.</w:t>
      </w:r>
      <w:r w:rsidR="001360BB" w:rsidRPr="00DA6DD9">
        <w:rPr>
          <w:rFonts w:ascii="Angsana New" w:hAnsi="Angsana New"/>
          <w:b/>
          <w:bCs/>
          <w:sz w:val="30"/>
          <w:szCs w:val="30"/>
        </w:rPr>
        <w:tab/>
      </w:r>
      <w:r w:rsidR="001360BB" w:rsidRPr="00DA6DD9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  <w:r w:rsidR="001360BB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29CC22AB" w14:textId="77777777" w:rsidR="00805323" w:rsidRPr="00805323" w:rsidRDefault="00805323" w:rsidP="00136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W w:w="14761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52"/>
        <w:gridCol w:w="3634"/>
        <w:gridCol w:w="146"/>
        <w:gridCol w:w="1209"/>
        <w:gridCol w:w="146"/>
        <w:gridCol w:w="125"/>
        <w:gridCol w:w="146"/>
        <w:gridCol w:w="1209"/>
        <w:gridCol w:w="138"/>
        <w:gridCol w:w="133"/>
        <w:gridCol w:w="146"/>
        <w:gridCol w:w="1118"/>
        <w:gridCol w:w="146"/>
        <w:gridCol w:w="125"/>
        <w:gridCol w:w="146"/>
        <w:gridCol w:w="1304"/>
        <w:gridCol w:w="142"/>
        <w:gridCol w:w="129"/>
        <w:gridCol w:w="142"/>
        <w:gridCol w:w="1122"/>
        <w:gridCol w:w="142"/>
        <w:gridCol w:w="129"/>
        <w:gridCol w:w="142"/>
        <w:gridCol w:w="1122"/>
        <w:gridCol w:w="142"/>
        <w:gridCol w:w="129"/>
        <w:gridCol w:w="142"/>
        <w:gridCol w:w="1213"/>
        <w:gridCol w:w="142"/>
      </w:tblGrid>
      <w:tr w:rsidR="001360BB" w:rsidRPr="0055717E" w14:paraId="792C77DD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1051CF43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3" w:type="dxa"/>
            <w:gridSpan w:val="26"/>
            <w:tcBorders>
              <w:bottom w:val="single" w:sz="4" w:space="0" w:color="auto"/>
            </w:tcBorders>
          </w:tcPr>
          <w:p w14:paraId="2D88EE58" w14:textId="77777777" w:rsidR="001360BB" w:rsidRPr="0055717E" w:rsidRDefault="001360BB" w:rsidP="00920DE6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งบการเงินรวม (พันบาท)</w:t>
            </w:r>
          </w:p>
        </w:tc>
      </w:tr>
      <w:tr w:rsidR="00986342" w:rsidRPr="0055717E" w14:paraId="59C7194F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39FF4795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1169E0FE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gridSpan w:val="2"/>
          </w:tcPr>
          <w:p w14:paraId="25E93D27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7FDBC294" w14:textId="77777777"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gridSpan w:val="2"/>
          </w:tcPr>
          <w:p w14:paraId="2CC4978F" w14:textId="77777777"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gridSpan w:val="2"/>
          </w:tcPr>
          <w:p w14:paraId="0CF72317" w14:textId="77777777"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0009F08B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  <w:gridSpan w:val="2"/>
          </w:tcPr>
          <w:p w14:paraId="185DA70A" w14:textId="77777777" w:rsidR="00986342" w:rsidRPr="0055717E" w:rsidRDefault="00986342" w:rsidP="008B54F7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gridSpan w:val="2"/>
          </w:tcPr>
          <w:p w14:paraId="5BDDFA5B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6DDA66BE" w14:textId="77777777" w:rsidR="00986342" w:rsidRPr="0055717E" w:rsidRDefault="0098634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6EA46E0C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351EB946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gridSpan w:val="2"/>
          </w:tcPr>
          <w:p w14:paraId="76B67018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4FF7355D" w14:textId="77777777" w:rsidR="00986342" w:rsidRPr="0055717E" w:rsidRDefault="0098634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6342" w:rsidRPr="0055717E" w14:paraId="48D3C4D0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4622D473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413D1712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  <w:gridSpan w:val="2"/>
          </w:tcPr>
          <w:p w14:paraId="5FAAD877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383F3FA6" w14:textId="77777777" w:rsidR="00986342" w:rsidRPr="0055717E" w:rsidRDefault="00986342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  <w:gridSpan w:val="2"/>
          </w:tcPr>
          <w:p w14:paraId="6D7984CA" w14:textId="77777777"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gridSpan w:val="2"/>
          </w:tcPr>
          <w:p w14:paraId="69E83024" w14:textId="77777777" w:rsidR="00986342" w:rsidRPr="0055717E" w:rsidRDefault="00986342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  <w:gridSpan w:val="2"/>
          </w:tcPr>
          <w:p w14:paraId="0B8BD18A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  <w:gridSpan w:val="2"/>
          </w:tcPr>
          <w:p w14:paraId="0DF2434C" w14:textId="77777777" w:rsidR="00986342" w:rsidRPr="0055717E" w:rsidRDefault="00986342" w:rsidP="008B54F7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  <w:gridSpan w:val="2"/>
          </w:tcPr>
          <w:p w14:paraId="220C7BE0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53F8FBDE" w14:textId="77777777" w:rsidR="00986342" w:rsidRPr="0055717E" w:rsidRDefault="0098634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11E35608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59683756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  <w:gridSpan w:val="2"/>
          </w:tcPr>
          <w:p w14:paraId="0E1FD48F" w14:textId="77777777" w:rsidR="00986342" w:rsidRPr="0055717E" w:rsidRDefault="0098634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762A1E27" w14:textId="77777777" w:rsidR="00986342" w:rsidRPr="0055717E" w:rsidRDefault="0098634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60BB" w:rsidRPr="0055717E" w14:paraId="58809B6C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7F324922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472C9AEE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  <w:gridSpan w:val="2"/>
          </w:tcPr>
          <w:p w14:paraId="154086CA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677F9D31" w14:textId="77777777"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  <w:gridSpan w:val="2"/>
          </w:tcPr>
          <w:p w14:paraId="25BE4847" w14:textId="77777777" w:rsidR="001360BB" w:rsidRPr="0055717E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0FE79FB7" w14:textId="77777777" w:rsidR="001360BB" w:rsidRPr="0055717E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  <w:gridSpan w:val="2"/>
          </w:tcPr>
          <w:p w14:paraId="43E6F3BD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14:paraId="0E2185B6" w14:textId="77777777" w:rsidR="001360BB" w:rsidRPr="0055717E" w:rsidRDefault="001360BB" w:rsidP="005D0BBA">
            <w:pPr>
              <w:ind w:left="-198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  <w:gridSpan w:val="2"/>
          </w:tcPr>
          <w:p w14:paraId="371347BF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79B43FCD" w14:textId="77777777"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  <w:gridSpan w:val="2"/>
          </w:tcPr>
          <w:p w14:paraId="13009E60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19C888F1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  <w:gridSpan w:val="2"/>
          </w:tcPr>
          <w:p w14:paraId="3D3A44A4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7F681F2A" w14:textId="77777777" w:rsidR="001360BB" w:rsidRPr="0055717E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55717E" w14:paraId="75E6E2B3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58D7602A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7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5991149B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gridSpan w:val="2"/>
          </w:tcPr>
          <w:p w14:paraId="2DD066FC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2F0BA1DF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gridSpan w:val="2"/>
          </w:tcPr>
          <w:p w14:paraId="6C4DB70F" w14:textId="77777777"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7C74AC7D" w14:textId="77777777"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gridSpan w:val="2"/>
          </w:tcPr>
          <w:p w14:paraId="230A22EF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</w:tcPr>
          <w:p w14:paraId="56EAF77A" w14:textId="77777777"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gridSpan w:val="2"/>
          </w:tcPr>
          <w:p w14:paraId="0F24D632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1339EB99" w14:textId="77777777" w:rsidR="001360BB" w:rsidRPr="0055717E" w:rsidRDefault="001360BB" w:rsidP="005D0BBA">
            <w:pPr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gridSpan w:val="2"/>
          </w:tcPr>
          <w:p w14:paraId="300FFF3C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70BF728A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  <w:gridSpan w:val="2"/>
          </w:tcPr>
          <w:p w14:paraId="7B9A1EDA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629E81D0" w14:textId="77777777" w:rsidR="001360BB" w:rsidRPr="0055717E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A02AB" w:rsidRPr="0055717E" w14:paraId="0ADBF61E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3593DA93" w14:textId="26E96220" w:rsidR="00BA02AB" w:rsidRPr="0055717E" w:rsidRDefault="00BA02AB" w:rsidP="00BA02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DB12A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7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DB12A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5" w:type="dxa"/>
            <w:gridSpan w:val="2"/>
          </w:tcPr>
          <w:p w14:paraId="04350276" w14:textId="1DFE2058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056</w:t>
            </w:r>
          </w:p>
        </w:tc>
        <w:tc>
          <w:tcPr>
            <w:tcW w:w="271" w:type="dxa"/>
            <w:gridSpan w:val="2"/>
          </w:tcPr>
          <w:p w14:paraId="00AC202B" w14:textId="77777777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665AC70B" w14:textId="5572AB91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1,158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867</w:t>
            </w:r>
          </w:p>
        </w:tc>
        <w:tc>
          <w:tcPr>
            <w:tcW w:w="271" w:type="dxa"/>
            <w:gridSpan w:val="2"/>
          </w:tcPr>
          <w:p w14:paraId="4392DE65" w14:textId="77777777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46A8F1F" w14:textId="6D937940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1,526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71" w:type="dxa"/>
            <w:gridSpan w:val="2"/>
          </w:tcPr>
          <w:p w14:paraId="37018E93" w14:textId="77777777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gridSpan w:val="2"/>
          </w:tcPr>
          <w:p w14:paraId="51C7700C" w14:textId="7C15B8E2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719</w:t>
            </w:r>
          </w:p>
        </w:tc>
        <w:tc>
          <w:tcPr>
            <w:tcW w:w="271" w:type="dxa"/>
            <w:gridSpan w:val="2"/>
          </w:tcPr>
          <w:p w14:paraId="6B22639C" w14:textId="77777777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21543D0D" w14:textId="2C9CCFCF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511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271" w:type="dxa"/>
            <w:gridSpan w:val="2"/>
          </w:tcPr>
          <w:p w14:paraId="37B6EC6C" w14:textId="77777777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F98B6C2" w14:textId="364CA65F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271" w:type="dxa"/>
            <w:gridSpan w:val="2"/>
          </w:tcPr>
          <w:p w14:paraId="20A83447" w14:textId="77777777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6FEA4EBF" w14:textId="0A901247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3,751</w:t>
            </w:r>
            <w:r w:rsidRPr="00634112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951</w:t>
            </w:r>
          </w:p>
        </w:tc>
      </w:tr>
      <w:tr w:rsidR="00717141" w:rsidRPr="0055717E" w14:paraId="70C4288B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71BB247A" w14:textId="17E6A95B" w:rsidR="00717141" w:rsidRPr="0055717E" w:rsidRDefault="00717141" w:rsidP="00717141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355" w:type="dxa"/>
            <w:gridSpan w:val="2"/>
          </w:tcPr>
          <w:p w14:paraId="337356E7" w14:textId="47042066" w:rsidR="00717141" w:rsidRDefault="00717141" w:rsidP="00717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200</w:t>
            </w:r>
          </w:p>
        </w:tc>
        <w:tc>
          <w:tcPr>
            <w:tcW w:w="271" w:type="dxa"/>
            <w:gridSpan w:val="2"/>
          </w:tcPr>
          <w:p w14:paraId="6AD9BC0C" w14:textId="77777777" w:rsidR="00717141" w:rsidRPr="00634112" w:rsidRDefault="00717141" w:rsidP="00717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3E101A49" w14:textId="4228F06F" w:rsidR="00717141" w:rsidRDefault="00717141" w:rsidP="00717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0ACD3B2A" w14:textId="77777777" w:rsidR="00717141" w:rsidRPr="00634112" w:rsidRDefault="00717141" w:rsidP="00717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E636929" w14:textId="745503FF" w:rsidR="00717141" w:rsidRDefault="00717141" w:rsidP="00717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46C63EDC" w14:textId="77777777" w:rsidR="00717141" w:rsidRPr="00634112" w:rsidRDefault="00717141" w:rsidP="00717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gridSpan w:val="2"/>
          </w:tcPr>
          <w:p w14:paraId="3E66463A" w14:textId="24B54D3D" w:rsidR="00717141" w:rsidRPr="00C336F8" w:rsidRDefault="00717141" w:rsidP="00717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74A103C5" w14:textId="77777777" w:rsidR="00717141" w:rsidRPr="00634112" w:rsidRDefault="00717141" w:rsidP="00717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601AA190" w14:textId="145CC134" w:rsidR="00717141" w:rsidRDefault="00717141" w:rsidP="00717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78B4FB08" w14:textId="77777777" w:rsidR="00717141" w:rsidRPr="00634112" w:rsidRDefault="00717141" w:rsidP="00717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520F6D6C" w14:textId="4A2B72CF" w:rsidR="00717141" w:rsidRDefault="00717141" w:rsidP="00717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34E5AA77" w14:textId="77777777" w:rsidR="00717141" w:rsidRPr="00634112" w:rsidRDefault="00717141" w:rsidP="00717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69C97616" w14:textId="03637827" w:rsidR="00717141" w:rsidRDefault="00717141" w:rsidP="0071714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200</w:t>
            </w:r>
          </w:p>
        </w:tc>
      </w:tr>
      <w:tr w:rsidR="00BA02AB" w:rsidRPr="0055717E" w14:paraId="1815D515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337D92C6" w14:textId="77777777" w:rsidR="00BA02AB" w:rsidRPr="0055717E" w:rsidRDefault="00BA02AB" w:rsidP="00BA02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  <w:gridSpan w:val="2"/>
          </w:tcPr>
          <w:p w14:paraId="73748068" w14:textId="010BF86C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271" w:type="dxa"/>
            <w:gridSpan w:val="2"/>
          </w:tcPr>
          <w:p w14:paraId="576F04C0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5916140A" w14:textId="6E3FCED5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271" w:type="dxa"/>
            <w:gridSpan w:val="2"/>
          </w:tcPr>
          <w:p w14:paraId="3F0B98C0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3AEFE4C7" w14:textId="7F82E588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271" w:type="dxa"/>
            <w:gridSpan w:val="2"/>
          </w:tcPr>
          <w:p w14:paraId="202876C5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gridSpan w:val="2"/>
          </w:tcPr>
          <w:p w14:paraId="4B611A30" w14:textId="0644DF3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271" w:type="dxa"/>
            <w:gridSpan w:val="2"/>
          </w:tcPr>
          <w:p w14:paraId="67368D3C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32D522EB" w14:textId="30F4382C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271" w:type="dxa"/>
            <w:gridSpan w:val="2"/>
          </w:tcPr>
          <w:p w14:paraId="35A96F55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4020E12D" w14:textId="56B07121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271" w:type="dxa"/>
            <w:gridSpan w:val="2"/>
          </w:tcPr>
          <w:p w14:paraId="486B5842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5925BECE" w14:textId="3836A921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612</w:t>
            </w:r>
          </w:p>
        </w:tc>
      </w:tr>
      <w:tr w:rsidR="00CA5A64" w:rsidRPr="0055717E" w14:paraId="4256D4FC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189C3DDB" w14:textId="56C0CC5C" w:rsidR="00CA5A64" w:rsidRPr="0055717E" w:rsidRDefault="00CA5A64" w:rsidP="00CA5A6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  <w:gridSpan w:val="2"/>
          </w:tcPr>
          <w:p w14:paraId="3CFDA904" w14:textId="757AD3E8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259</w:t>
            </w:r>
          </w:p>
        </w:tc>
        <w:tc>
          <w:tcPr>
            <w:tcW w:w="271" w:type="dxa"/>
            <w:gridSpan w:val="2"/>
          </w:tcPr>
          <w:p w14:paraId="6A49C99B" w14:textId="77777777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2BC82044" w14:textId="0DD59E40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945</w:t>
            </w:r>
          </w:p>
        </w:tc>
        <w:tc>
          <w:tcPr>
            <w:tcW w:w="271" w:type="dxa"/>
            <w:gridSpan w:val="2"/>
          </w:tcPr>
          <w:p w14:paraId="378AAC31" w14:textId="77777777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5DFCA552" w14:textId="3514B9BE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873</w:t>
            </w:r>
          </w:p>
        </w:tc>
        <w:tc>
          <w:tcPr>
            <w:tcW w:w="271" w:type="dxa"/>
            <w:gridSpan w:val="2"/>
          </w:tcPr>
          <w:p w14:paraId="405F2C9B" w14:textId="77777777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gridSpan w:val="2"/>
          </w:tcPr>
          <w:p w14:paraId="1E3F0CC7" w14:textId="737D6CA2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71" w:type="dxa"/>
            <w:gridSpan w:val="2"/>
          </w:tcPr>
          <w:p w14:paraId="73D9F94B" w14:textId="77777777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0C3DABA2" w14:textId="56740EA2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34EE2338" w14:textId="77777777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2EC9EC1E" w14:textId="7D5D0483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(47,126</w:t>
            </w:r>
            <w:r w:rsidRPr="00C336F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  <w:gridSpan w:val="2"/>
          </w:tcPr>
          <w:p w14:paraId="13740D66" w14:textId="77777777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6632B501" w14:textId="3072EDB2" w:rsidR="00CA5A64" w:rsidRPr="006F3D7D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CA5A64" w:rsidRPr="0055717E" w14:paraId="6C65D89B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24F6F729" w14:textId="3AE7F4B0" w:rsidR="00CA5A64" w:rsidRPr="0055717E" w:rsidRDefault="00CA5A64" w:rsidP="00CA5A64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="00D660FE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 w:rsidRPr="00CA5A64">
              <w:rPr>
                <w:rFonts w:ascii="Angsana New" w:hAnsi="Angsana New"/>
                <w:sz w:val="28"/>
                <w:szCs w:val="28"/>
                <w:cs/>
              </w:rPr>
              <w:t>สินทรัพย์ที่ไม่ได้ใช้ในการดำเนินงาน</w:t>
            </w:r>
          </w:p>
        </w:tc>
        <w:tc>
          <w:tcPr>
            <w:tcW w:w="1355" w:type="dxa"/>
            <w:gridSpan w:val="2"/>
          </w:tcPr>
          <w:p w14:paraId="3174B384" w14:textId="49B01806" w:rsidR="00CA5A64" w:rsidRPr="00BA02AB" w:rsidRDefault="00CA5A64" w:rsidP="00632A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65179DB3" w14:textId="77777777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5609D88F" w14:textId="731A4CB0" w:rsidR="00CA5A64" w:rsidRDefault="00CA5A64" w:rsidP="00632A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52C5BB71" w14:textId="77777777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06B4C18F" w14:textId="10F07643" w:rsidR="00CA5A64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4,880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5F7246D1" w14:textId="77777777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gridSpan w:val="2"/>
          </w:tcPr>
          <w:p w14:paraId="3E139EC9" w14:textId="3611ACD7" w:rsidR="00CA5A64" w:rsidRDefault="00CA5A64" w:rsidP="00632A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11BF5D37" w14:textId="77777777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567B270" w14:textId="363F8B54" w:rsidR="00CA5A64" w:rsidRDefault="00CA5A64" w:rsidP="00632A8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26355A04" w14:textId="77777777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67CB1182" w14:textId="371A4C51" w:rsidR="00CA5A64" w:rsidRPr="00C336F8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746BA20F" w14:textId="77777777" w:rsidR="00CA5A64" w:rsidRPr="00634112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603500A0" w14:textId="53CB3396" w:rsidR="00CA5A64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4,880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02AB" w:rsidRPr="0055717E" w14:paraId="443F1E78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1835976C" w14:textId="77777777" w:rsidR="00BA02AB" w:rsidRPr="0055717E" w:rsidRDefault="00BA02AB" w:rsidP="00BA02AB">
            <w:pPr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5AFED5D6" w14:textId="1CB0BB1C" w:rsidR="00BA02AB" w:rsidRPr="00BA02AB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02AB">
              <w:rPr>
                <w:rFonts w:ascii="Angsana New" w:hAnsi="Angsana New"/>
                <w:sz w:val="28"/>
                <w:szCs w:val="28"/>
              </w:rPr>
              <w:t>(971)</w:t>
            </w:r>
          </w:p>
        </w:tc>
        <w:tc>
          <w:tcPr>
            <w:tcW w:w="271" w:type="dxa"/>
            <w:gridSpan w:val="2"/>
          </w:tcPr>
          <w:p w14:paraId="7D5E5725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27420F91" w14:textId="7BEFC9BE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(1,270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2C5C0186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60B32EF8" w14:textId="70363843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(38,592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551DD043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14:paraId="73CB70F4" w14:textId="449086BA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(327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5EB93FF1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03D6F1C5" w14:textId="084067C0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(22,007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6805D7A6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432EE747" w14:textId="7FA46327" w:rsidR="00BA02AB" w:rsidRPr="006F3D7D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796B5ED0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27215178" w14:textId="30E6ED58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(63,167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02AB" w:rsidRPr="0055717E" w14:paraId="45DAF8CF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4480AC13" w14:textId="076CAC1B" w:rsidR="00BA02AB" w:rsidRPr="0055717E" w:rsidRDefault="00BA02AB" w:rsidP="00BA02A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28"/>
                <w:szCs w:val="28"/>
              </w:rPr>
              <w:t>31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17561D83" w14:textId="041B2994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271" w:type="dxa"/>
            <w:gridSpan w:val="2"/>
          </w:tcPr>
          <w:p w14:paraId="5DB6DE70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4B806333" w14:textId="7EE8CAE9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1,193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271" w:type="dxa"/>
            <w:gridSpan w:val="2"/>
          </w:tcPr>
          <w:p w14:paraId="176A86AD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6CBD6AF2" w14:textId="512E4783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1,533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271" w:type="dxa"/>
            <w:gridSpan w:val="2"/>
          </w:tcPr>
          <w:p w14:paraId="39BCA66C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</w:tcPr>
          <w:p w14:paraId="15495547" w14:textId="281AE513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271" w:type="dxa"/>
            <w:gridSpan w:val="2"/>
          </w:tcPr>
          <w:p w14:paraId="395948AE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3146046B" w14:textId="76808CD0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271" w:type="dxa"/>
            <w:gridSpan w:val="2"/>
          </w:tcPr>
          <w:p w14:paraId="6624421A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1808D95B" w14:textId="702F2CF2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271" w:type="dxa"/>
            <w:gridSpan w:val="2"/>
          </w:tcPr>
          <w:p w14:paraId="26873FD7" w14:textId="77777777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2DA8F565" w14:textId="06E843FE" w:rsidR="00BA02AB" w:rsidRPr="00634112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3,835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716</w:t>
            </w:r>
          </w:p>
        </w:tc>
      </w:tr>
      <w:tr w:rsidR="00BA02AB" w:rsidRPr="0055717E" w14:paraId="2A77C0BC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7C880439" w14:textId="77777777" w:rsidR="00BA02AB" w:rsidRPr="0055717E" w:rsidRDefault="00BA02AB" w:rsidP="00BA02AB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  <w:gridSpan w:val="2"/>
          </w:tcPr>
          <w:p w14:paraId="0916F58C" w14:textId="054D062C" w:rsidR="00BA02AB" w:rsidRPr="000B73D9" w:rsidRDefault="000B73D9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1,805</w:t>
            </w:r>
          </w:p>
        </w:tc>
        <w:tc>
          <w:tcPr>
            <w:tcW w:w="271" w:type="dxa"/>
            <w:gridSpan w:val="2"/>
          </w:tcPr>
          <w:p w14:paraId="50D6B2A2" w14:textId="77777777" w:rsidR="00BA02AB" w:rsidRPr="000B73D9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578FC239" w14:textId="54B8BD9C" w:rsidR="00BA02AB" w:rsidRPr="000B73D9" w:rsidRDefault="000B73D9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13,259</w:t>
            </w:r>
          </w:p>
        </w:tc>
        <w:tc>
          <w:tcPr>
            <w:tcW w:w="271" w:type="dxa"/>
            <w:gridSpan w:val="2"/>
          </w:tcPr>
          <w:p w14:paraId="411AE896" w14:textId="77777777" w:rsidR="00BA02AB" w:rsidRPr="000B73D9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4059A134" w14:textId="236482A5" w:rsidR="00BA02AB" w:rsidRPr="000B73D9" w:rsidRDefault="000B73D9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43,700</w:t>
            </w:r>
          </w:p>
        </w:tc>
        <w:tc>
          <w:tcPr>
            <w:tcW w:w="271" w:type="dxa"/>
            <w:gridSpan w:val="2"/>
          </w:tcPr>
          <w:p w14:paraId="498A1225" w14:textId="77777777" w:rsidR="00BA02AB" w:rsidRPr="000B73D9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gridSpan w:val="2"/>
          </w:tcPr>
          <w:p w14:paraId="50E6EF81" w14:textId="6BCD350E" w:rsidR="00BA02AB" w:rsidRPr="000B73D9" w:rsidRDefault="000B73D9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2,885</w:t>
            </w:r>
          </w:p>
        </w:tc>
        <w:tc>
          <w:tcPr>
            <w:tcW w:w="271" w:type="dxa"/>
            <w:gridSpan w:val="2"/>
          </w:tcPr>
          <w:p w14:paraId="467F0E71" w14:textId="77777777" w:rsidR="00BA02AB" w:rsidRPr="000B73D9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1359D215" w14:textId="04A8B67C" w:rsidR="00BA02AB" w:rsidRPr="000B73D9" w:rsidRDefault="000B73D9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15,973</w:t>
            </w:r>
          </w:p>
        </w:tc>
        <w:tc>
          <w:tcPr>
            <w:tcW w:w="271" w:type="dxa"/>
            <w:gridSpan w:val="2"/>
          </w:tcPr>
          <w:p w14:paraId="77DD189D" w14:textId="77777777" w:rsidR="00BA02AB" w:rsidRPr="000B73D9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8062695" w14:textId="2F58D1A2" w:rsidR="00BA02AB" w:rsidRPr="000B73D9" w:rsidRDefault="000B73D9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103,787</w:t>
            </w:r>
          </w:p>
        </w:tc>
        <w:tc>
          <w:tcPr>
            <w:tcW w:w="271" w:type="dxa"/>
            <w:gridSpan w:val="2"/>
          </w:tcPr>
          <w:p w14:paraId="1F032388" w14:textId="77777777" w:rsidR="00BA02AB" w:rsidRPr="000B73D9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5676E68E" w14:textId="3077B1BB" w:rsidR="00BA02AB" w:rsidRPr="000B73D9" w:rsidRDefault="000B73D9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181,409</w:t>
            </w:r>
          </w:p>
        </w:tc>
      </w:tr>
      <w:tr w:rsidR="003A5199" w:rsidRPr="0055717E" w14:paraId="7A64C5C7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4F29BC65" w14:textId="205EB298" w:rsidR="003A5199" w:rsidRPr="0055717E" w:rsidRDefault="003A5199" w:rsidP="003A5199">
            <w:pPr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  <w:gridSpan w:val="2"/>
          </w:tcPr>
          <w:p w14:paraId="0F2D4F34" w14:textId="3D4E4572" w:rsidR="003A5199" w:rsidRPr="000B73D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3A519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991</w:t>
            </w:r>
          </w:p>
        </w:tc>
        <w:tc>
          <w:tcPr>
            <w:tcW w:w="271" w:type="dxa"/>
            <w:gridSpan w:val="2"/>
          </w:tcPr>
          <w:p w14:paraId="58442F91" w14:textId="77777777" w:rsidR="003A5199" w:rsidRPr="00BA02AB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gridSpan w:val="2"/>
          </w:tcPr>
          <w:p w14:paraId="4AE1B7EC" w14:textId="3DB28E84" w:rsidR="003A5199" w:rsidRPr="000B73D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56,371</w:t>
            </w:r>
          </w:p>
        </w:tc>
        <w:tc>
          <w:tcPr>
            <w:tcW w:w="271" w:type="dxa"/>
            <w:gridSpan w:val="2"/>
          </w:tcPr>
          <w:p w14:paraId="5059C84D" w14:textId="77777777" w:rsidR="003A5199" w:rsidRPr="000B73D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1F661D92" w14:textId="06F3BF3F" w:rsidR="003A5199" w:rsidRPr="000B73D9" w:rsidRDefault="008F5E9C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3A5199" w:rsidRPr="000B73D9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424</w:t>
            </w:r>
          </w:p>
        </w:tc>
        <w:tc>
          <w:tcPr>
            <w:tcW w:w="271" w:type="dxa"/>
            <w:gridSpan w:val="2"/>
          </w:tcPr>
          <w:p w14:paraId="2B893D96" w14:textId="77777777" w:rsidR="003A5199" w:rsidRPr="000B73D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gridSpan w:val="2"/>
          </w:tcPr>
          <w:p w14:paraId="4B0C6B46" w14:textId="1C3D50FF" w:rsidR="003A5199" w:rsidRPr="000B73D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271" w:type="dxa"/>
            <w:gridSpan w:val="2"/>
          </w:tcPr>
          <w:p w14:paraId="367C36B8" w14:textId="77777777" w:rsidR="003A5199" w:rsidRPr="000B73D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564C05F6" w14:textId="0D205ABF" w:rsidR="003A5199" w:rsidRPr="000B73D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1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3D8D9565" w14:textId="77777777" w:rsidR="003A5199" w:rsidRPr="000B73D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BA91429" w14:textId="5BA71E8E" w:rsidR="003A5199" w:rsidRPr="000B73D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(11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0B73D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327</w:t>
            </w:r>
            <w:r w:rsidRPr="000B73D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71" w:type="dxa"/>
            <w:gridSpan w:val="2"/>
          </w:tcPr>
          <w:p w14:paraId="20776C3F" w14:textId="77777777" w:rsidR="003A5199" w:rsidRPr="00BA02AB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gridSpan w:val="2"/>
          </w:tcPr>
          <w:p w14:paraId="20807066" w14:textId="23A1A9E8" w:rsidR="003A5199" w:rsidRPr="000B73D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(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387</w:t>
            </w:r>
            <w:r w:rsidRPr="000B73D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5199" w:rsidRPr="0055717E" w14:paraId="686052B5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0743D574" w14:textId="4AC556B0" w:rsidR="003A5199" w:rsidRPr="003A5199" w:rsidRDefault="003A5199" w:rsidP="003A5199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bookmarkStart w:id="2" w:name="_Hlk159847545"/>
            <w:r w:rsidRPr="003A5199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="00D660FE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 w:rsidRPr="003A5199">
              <w:rPr>
                <w:rFonts w:ascii="Angsana New" w:hAnsi="Angsana New" w:hint="cs"/>
                <w:b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5" w:type="dxa"/>
            <w:gridSpan w:val="2"/>
          </w:tcPr>
          <w:p w14:paraId="5060848D" w14:textId="24F67F0B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5199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  <w:r w:rsidRPr="003A519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399</w:t>
            </w:r>
            <w:r w:rsidRPr="003A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21CA0505" w14:textId="77777777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5E2F4497" w14:textId="752609DD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1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56674266" w14:textId="77777777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526B3253" w14:textId="3F84974D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1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757669E0" w14:textId="77777777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gridSpan w:val="2"/>
          </w:tcPr>
          <w:p w14:paraId="5AC89A67" w14:textId="18441644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1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5CD84E23" w14:textId="77777777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13A840E" w14:textId="0716EA33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1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6CE90A24" w14:textId="77777777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4336E710" w14:textId="1523628C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1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2C4B1E84" w14:textId="77777777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58DE6F4A" w14:textId="6C2A61B0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5199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79</w:t>
            </w:r>
            <w:r w:rsidRPr="003A5199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399</w:t>
            </w:r>
            <w:r w:rsidRPr="003A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5199" w:rsidRPr="0055717E" w14:paraId="4900E870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3DB8F5F1" w14:textId="616AF596" w:rsidR="003A5199" w:rsidRPr="003A5199" w:rsidRDefault="00141CD4" w:rsidP="003A5199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รับโอน</w:t>
            </w:r>
            <w:r w:rsidR="00194664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3A5199" w:rsidRPr="003A5199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="00D660FE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3A5199" w:rsidRPr="003A519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A5199" w:rsidRPr="003A5199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55" w:type="dxa"/>
            <w:gridSpan w:val="2"/>
          </w:tcPr>
          <w:p w14:paraId="7BBFE38E" w14:textId="2C8505BF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1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0B89C9F5" w14:textId="77777777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401569C9" w14:textId="063A2C2F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1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10881D30" w14:textId="77777777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50D473C2" w14:textId="4D93623A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5199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19</w:t>
            </w:r>
            <w:r w:rsidRPr="003A519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622</w:t>
            </w:r>
            <w:r w:rsidRPr="003A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0169B199" w14:textId="77777777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gridSpan w:val="2"/>
          </w:tcPr>
          <w:p w14:paraId="4ECEDF12" w14:textId="095FC843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1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7150A0FC" w14:textId="77777777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3D3CDAFC" w14:textId="0F971D2B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5,063</w:t>
            </w:r>
          </w:p>
        </w:tc>
        <w:tc>
          <w:tcPr>
            <w:tcW w:w="271" w:type="dxa"/>
            <w:gridSpan w:val="2"/>
          </w:tcPr>
          <w:p w14:paraId="62A9BDB3" w14:textId="77777777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24DF7929" w14:textId="1C16EE96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519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2C37DA69" w14:textId="77777777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75C2B0AE" w14:textId="509AEF0D" w:rsidR="003A5199" w:rsidRPr="003A5199" w:rsidRDefault="003A5199" w:rsidP="003A519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5199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14</w:t>
            </w:r>
            <w:r w:rsidRPr="003A519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559</w:t>
            </w:r>
            <w:r w:rsidRPr="003A519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bookmarkEnd w:id="2"/>
      <w:tr w:rsidR="00CA5A64" w:rsidRPr="0055717E" w14:paraId="788AB1C5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07046380" w14:textId="77777777" w:rsidR="00CA5A64" w:rsidRPr="0055717E" w:rsidRDefault="00CA5A64" w:rsidP="00CA5A64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4E69D0E2" w14:textId="60B4625D" w:rsidR="00CA5A64" w:rsidRPr="000B73D9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4C7F4E75" w14:textId="77777777" w:rsidR="00CA5A64" w:rsidRPr="00BA02AB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4AF1CEF9" w14:textId="3E5371C8" w:rsidR="00CA5A64" w:rsidRPr="000B73D9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(6,4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94</w:t>
            </w:r>
            <w:r w:rsidRPr="000B73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399DF296" w14:textId="77777777" w:rsidR="00CA5A64" w:rsidRPr="000B73D9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7B702CF2" w14:textId="6517646E" w:rsidR="00CA5A64" w:rsidRPr="000B73D9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(1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0B73D9">
              <w:rPr>
                <w:rFonts w:ascii="Angsana New" w:hAnsi="Angsana New"/>
                <w:sz w:val="28"/>
                <w:szCs w:val="28"/>
              </w:rPr>
              <w:t>,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266</w:t>
            </w:r>
            <w:r w:rsidRPr="000B73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1979328F" w14:textId="77777777" w:rsidR="00CA5A64" w:rsidRPr="000B73D9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</w:tcPr>
          <w:p w14:paraId="59954820" w14:textId="685AC9E0" w:rsidR="00CA5A64" w:rsidRPr="000B73D9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(11,4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  <w:r w:rsidRPr="000B73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4EFCEBF6" w14:textId="77777777" w:rsidR="00CA5A64" w:rsidRPr="000B73D9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57F50B44" w14:textId="519D131D" w:rsidR="00CA5A64" w:rsidRPr="000B73D9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(18,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684</w:t>
            </w:r>
            <w:r w:rsidRPr="000B73D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6EBE13CE" w14:textId="77777777" w:rsidR="00CA5A64" w:rsidRPr="000B73D9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0D0AB974" w14:textId="5B965BD8" w:rsidR="00CA5A64" w:rsidRPr="000B73D9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(5,259)</w:t>
            </w:r>
          </w:p>
        </w:tc>
        <w:tc>
          <w:tcPr>
            <w:tcW w:w="271" w:type="dxa"/>
            <w:gridSpan w:val="2"/>
          </w:tcPr>
          <w:p w14:paraId="6F79551B" w14:textId="77777777" w:rsidR="00CA5A64" w:rsidRPr="000B73D9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1CC2CEF8" w14:textId="60198CA2" w:rsidR="00CA5A64" w:rsidRPr="000B73D9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73D9">
              <w:rPr>
                <w:rFonts w:ascii="Angsana New" w:hAnsi="Angsana New"/>
                <w:sz w:val="28"/>
                <w:szCs w:val="28"/>
              </w:rPr>
              <w:t>(5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0B73D9">
              <w:rPr>
                <w:rFonts w:ascii="Angsana New" w:hAnsi="Angsana New"/>
                <w:sz w:val="28"/>
                <w:szCs w:val="28"/>
              </w:rPr>
              <w:t>,1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  <w:r w:rsidRPr="000B73D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A5A64" w:rsidRPr="0055717E" w14:paraId="7E96B6EC" w14:textId="77777777" w:rsidTr="003A5199">
        <w:trPr>
          <w:gridAfter w:val="1"/>
          <w:wAfter w:w="142" w:type="dxa"/>
          <w:cantSplit/>
          <w:trHeight w:val="147"/>
        </w:trPr>
        <w:tc>
          <w:tcPr>
            <w:tcW w:w="3686" w:type="dxa"/>
            <w:gridSpan w:val="2"/>
          </w:tcPr>
          <w:p w14:paraId="7BD2BCD0" w14:textId="6A2810B6" w:rsidR="00CA5A64" w:rsidRPr="0055717E" w:rsidRDefault="00CA5A64" w:rsidP="00CA5A6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28"/>
                <w:szCs w:val="28"/>
              </w:rPr>
              <w:t>31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26747" w14:textId="654B7D42" w:rsidR="00CA5A64" w:rsidRPr="008823A8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481,504</w:t>
            </w:r>
          </w:p>
        </w:tc>
        <w:tc>
          <w:tcPr>
            <w:tcW w:w="271" w:type="dxa"/>
            <w:gridSpan w:val="2"/>
          </w:tcPr>
          <w:p w14:paraId="17610868" w14:textId="77777777" w:rsidR="00CA5A64" w:rsidRPr="008823A8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8C29B2" w14:textId="4BB19612" w:rsidR="00CA5A64" w:rsidRPr="008823A8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1,256,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646</w:t>
            </w:r>
          </w:p>
        </w:tc>
        <w:tc>
          <w:tcPr>
            <w:tcW w:w="271" w:type="dxa"/>
            <w:gridSpan w:val="2"/>
          </w:tcPr>
          <w:p w14:paraId="1C282FB6" w14:textId="77777777" w:rsidR="00CA5A64" w:rsidRPr="008823A8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B2CBD" w14:textId="244292AC" w:rsidR="00CA5A64" w:rsidRPr="008823A8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1,57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823A8">
              <w:rPr>
                <w:rFonts w:ascii="Angsana New" w:hAnsi="Angsana New"/>
                <w:sz w:val="28"/>
                <w:szCs w:val="28"/>
              </w:rPr>
              <w:t>,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887</w:t>
            </w:r>
          </w:p>
        </w:tc>
        <w:tc>
          <w:tcPr>
            <w:tcW w:w="271" w:type="dxa"/>
            <w:gridSpan w:val="2"/>
          </w:tcPr>
          <w:p w14:paraId="43B028E9" w14:textId="77777777" w:rsidR="00CA5A64" w:rsidRPr="008823A8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1E577F" w14:textId="14AAB536" w:rsidR="00CA5A64" w:rsidRPr="008823A8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45,24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271" w:type="dxa"/>
            <w:gridSpan w:val="2"/>
          </w:tcPr>
          <w:p w14:paraId="1F0F8FB6" w14:textId="77777777" w:rsidR="00CA5A64" w:rsidRPr="008823A8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8F429" w14:textId="400A24C0" w:rsidR="00CA5A64" w:rsidRPr="008823A8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50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8823A8">
              <w:rPr>
                <w:rFonts w:ascii="Angsana New" w:hAnsi="Angsana New"/>
                <w:sz w:val="28"/>
                <w:szCs w:val="28"/>
              </w:rPr>
              <w:t>,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780</w:t>
            </w:r>
          </w:p>
        </w:tc>
        <w:tc>
          <w:tcPr>
            <w:tcW w:w="271" w:type="dxa"/>
            <w:gridSpan w:val="2"/>
          </w:tcPr>
          <w:p w14:paraId="798BA7D3" w14:textId="77777777" w:rsidR="00CA5A64" w:rsidRPr="008823A8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24F2C" w14:textId="7499D076" w:rsidR="00CA5A64" w:rsidRPr="008823A8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3,566</w:t>
            </w:r>
          </w:p>
        </w:tc>
        <w:tc>
          <w:tcPr>
            <w:tcW w:w="271" w:type="dxa"/>
            <w:gridSpan w:val="2"/>
          </w:tcPr>
          <w:p w14:paraId="3C943F33" w14:textId="77777777" w:rsidR="00CA5A64" w:rsidRPr="008823A8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4956E1" w14:textId="635E56CA" w:rsidR="00CA5A64" w:rsidRPr="008823A8" w:rsidRDefault="00CA5A64" w:rsidP="00CA5A6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3,86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8823A8">
              <w:rPr>
                <w:rFonts w:ascii="Angsana New" w:hAnsi="Angsana New"/>
                <w:sz w:val="28"/>
                <w:szCs w:val="28"/>
              </w:rPr>
              <w:t>,</w:t>
            </w:r>
            <w:r w:rsidR="008F5E9C">
              <w:rPr>
                <w:rFonts w:ascii="Angsana New" w:hAnsi="Angsana New" w:hint="cs"/>
                <w:sz w:val="28"/>
                <w:szCs w:val="28"/>
                <w:cs/>
              </w:rPr>
              <w:t>625</w:t>
            </w:r>
          </w:p>
        </w:tc>
      </w:tr>
      <w:tr w:rsidR="001360BB" w:rsidRPr="0055717E" w14:paraId="5493E014" w14:textId="77777777" w:rsidTr="003A5199">
        <w:trPr>
          <w:gridBefore w:val="1"/>
          <w:wBefore w:w="52" w:type="dxa"/>
          <w:cantSplit/>
          <w:trHeight w:val="147"/>
        </w:trPr>
        <w:tc>
          <w:tcPr>
            <w:tcW w:w="3780" w:type="dxa"/>
            <w:gridSpan w:val="2"/>
          </w:tcPr>
          <w:p w14:paraId="355BC274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9" w:type="dxa"/>
            <w:gridSpan w:val="26"/>
            <w:tcBorders>
              <w:bottom w:val="single" w:sz="4" w:space="0" w:color="auto"/>
            </w:tcBorders>
          </w:tcPr>
          <w:p w14:paraId="1C3FBF20" w14:textId="77777777" w:rsidR="001360BB" w:rsidRPr="0055717E" w:rsidRDefault="001360BB" w:rsidP="00636A51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 (พันบาท)</w:t>
            </w:r>
          </w:p>
        </w:tc>
      </w:tr>
      <w:tr w:rsidR="001045C8" w:rsidRPr="0055717E" w14:paraId="2D6E0C56" w14:textId="77777777" w:rsidTr="003A5199">
        <w:trPr>
          <w:gridBefore w:val="1"/>
          <w:wBefore w:w="52" w:type="dxa"/>
          <w:cantSplit/>
          <w:trHeight w:val="147"/>
        </w:trPr>
        <w:tc>
          <w:tcPr>
            <w:tcW w:w="3780" w:type="dxa"/>
            <w:gridSpan w:val="2"/>
          </w:tcPr>
          <w:p w14:paraId="4808349C" w14:textId="77777777"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7DD71A3D" w14:textId="77777777"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14:paraId="401680A2" w14:textId="77777777"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</w:tcPr>
          <w:p w14:paraId="3A51A509" w14:textId="77777777" w:rsidR="001045C8" w:rsidRPr="0055717E" w:rsidRDefault="001045C8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9" w:type="dxa"/>
            <w:gridSpan w:val="2"/>
            <w:tcBorders>
              <w:top w:val="single" w:sz="4" w:space="0" w:color="auto"/>
            </w:tcBorders>
          </w:tcPr>
          <w:p w14:paraId="69353078" w14:textId="77777777"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38916281" w14:textId="77777777"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14:paraId="3C7CD2D1" w14:textId="77777777"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</w:tcPr>
          <w:p w14:paraId="1BB0819B" w14:textId="77777777" w:rsidR="001045C8" w:rsidRPr="0055717E" w:rsidRDefault="001045C8" w:rsidP="008B54F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14:paraId="5D68DD71" w14:textId="77777777"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1B04127E" w14:textId="77777777" w:rsidR="001045C8" w:rsidRPr="0055717E" w:rsidRDefault="001045C8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14:paraId="06462878" w14:textId="77777777"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4C8B3C04" w14:textId="77777777"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</w:tcBorders>
          </w:tcPr>
          <w:p w14:paraId="148A36AE" w14:textId="77777777"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156060CB" w14:textId="77777777" w:rsidR="001045C8" w:rsidRPr="0055717E" w:rsidRDefault="001045C8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5C8" w:rsidRPr="0055717E" w14:paraId="1B3C52D6" w14:textId="77777777" w:rsidTr="003A5199">
        <w:trPr>
          <w:gridBefore w:val="1"/>
          <w:wBefore w:w="52" w:type="dxa"/>
          <w:cantSplit/>
          <w:trHeight w:val="147"/>
        </w:trPr>
        <w:tc>
          <w:tcPr>
            <w:tcW w:w="3780" w:type="dxa"/>
            <w:gridSpan w:val="2"/>
          </w:tcPr>
          <w:p w14:paraId="71DC08BE" w14:textId="77777777"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2148687F" w14:textId="77777777"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  <w:gridSpan w:val="2"/>
          </w:tcPr>
          <w:p w14:paraId="71DD9332" w14:textId="77777777" w:rsidR="001045C8" w:rsidRPr="0055717E" w:rsidRDefault="001045C8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  <w:gridSpan w:val="2"/>
          </w:tcPr>
          <w:p w14:paraId="5C64D4CE" w14:textId="77777777" w:rsidR="001045C8" w:rsidRPr="0055717E" w:rsidRDefault="001045C8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9" w:type="dxa"/>
            <w:gridSpan w:val="2"/>
          </w:tcPr>
          <w:p w14:paraId="2344D58E" w14:textId="77777777"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gridSpan w:val="2"/>
          </w:tcPr>
          <w:p w14:paraId="22C15F96" w14:textId="77777777" w:rsidR="001045C8" w:rsidRPr="0055717E" w:rsidRDefault="001045C8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  <w:gridSpan w:val="2"/>
          </w:tcPr>
          <w:p w14:paraId="6F7CBD67" w14:textId="77777777"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14:paraId="1F7B164D" w14:textId="77777777" w:rsidR="001045C8" w:rsidRPr="0055717E" w:rsidRDefault="001045C8" w:rsidP="008B54F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  <w:gridSpan w:val="2"/>
          </w:tcPr>
          <w:p w14:paraId="50134171" w14:textId="77777777"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0DC2721B" w14:textId="77777777" w:rsidR="001045C8" w:rsidRPr="0055717E" w:rsidRDefault="001045C8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gridSpan w:val="2"/>
          </w:tcPr>
          <w:p w14:paraId="77A0386B" w14:textId="77777777"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58A14D11" w14:textId="77777777"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  <w:gridSpan w:val="2"/>
          </w:tcPr>
          <w:p w14:paraId="3F166A1B" w14:textId="77777777" w:rsidR="001045C8" w:rsidRPr="0055717E" w:rsidRDefault="001045C8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59F15AFC" w14:textId="77777777" w:rsidR="001045C8" w:rsidRPr="0055717E" w:rsidRDefault="001045C8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E6867" w:rsidRPr="0055717E" w14:paraId="2A23F40E" w14:textId="77777777" w:rsidTr="003A5199">
        <w:trPr>
          <w:gridBefore w:val="1"/>
          <w:wBefore w:w="52" w:type="dxa"/>
          <w:cantSplit/>
          <w:trHeight w:val="147"/>
        </w:trPr>
        <w:tc>
          <w:tcPr>
            <w:tcW w:w="3780" w:type="dxa"/>
            <w:gridSpan w:val="2"/>
          </w:tcPr>
          <w:p w14:paraId="744294AF" w14:textId="77777777"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394EFF93" w14:textId="77777777"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  <w:gridSpan w:val="2"/>
          </w:tcPr>
          <w:p w14:paraId="26AF89F0" w14:textId="77777777"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14:paraId="374B865E" w14:textId="77777777" w:rsidR="00BE6867" w:rsidRPr="0055717E" w:rsidRDefault="00BE6867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9" w:type="dxa"/>
            <w:gridSpan w:val="2"/>
          </w:tcPr>
          <w:p w14:paraId="676E973E" w14:textId="77777777"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18AD1039" w14:textId="77777777"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  <w:gridSpan w:val="2"/>
          </w:tcPr>
          <w:p w14:paraId="4254275C" w14:textId="77777777"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14:paraId="3176C74B" w14:textId="77777777"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  <w:gridSpan w:val="2"/>
          </w:tcPr>
          <w:p w14:paraId="34C85E0A" w14:textId="77777777"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05CC7EA7" w14:textId="77777777" w:rsidR="00BE6867" w:rsidRPr="0055717E" w:rsidRDefault="00BE6867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  <w:gridSpan w:val="2"/>
          </w:tcPr>
          <w:p w14:paraId="1123780E" w14:textId="77777777"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18C16B15" w14:textId="77777777"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  <w:gridSpan w:val="2"/>
          </w:tcPr>
          <w:p w14:paraId="4F35CEBB" w14:textId="77777777"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5E48CE6C" w14:textId="77777777" w:rsidR="00BE6867" w:rsidRPr="0055717E" w:rsidRDefault="00BE6867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55717E" w14:paraId="1197CE51" w14:textId="77777777" w:rsidTr="003A5199">
        <w:trPr>
          <w:gridBefore w:val="1"/>
          <w:wBefore w:w="52" w:type="dxa"/>
          <w:cantSplit/>
          <w:trHeight w:val="147"/>
        </w:trPr>
        <w:tc>
          <w:tcPr>
            <w:tcW w:w="3780" w:type="dxa"/>
            <w:gridSpan w:val="2"/>
          </w:tcPr>
          <w:p w14:paraId="4056895D" w14:textId="77777777" w:rsidR="001360BB" w:rsidRPr="0055717E" w:rsidRDefault="001360BB" w:rsidP="005D0BB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52E08B2D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0B4827C0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</w:tcPr>
          <w:p w14:paraId="6A29A187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" w:type="dxa"/>
            <w:gridSpan w:val="2"/>
          </w:tcPr>
          <w:p w14:paraId="5A269B66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16246C5A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0E5D7970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</w:tcPr>
          <w:p w14:paraId="33086EC4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658E2E11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1A8A2C5A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41D43AEF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05E5AC2F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570B33E1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63D23067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02AB" w:rsidRPr="0055717E" w14:paraId="2DE6C6F5" w14:textId="77777777" w:rsidTr="003A5199">
        <w:trPr>
          <w:gridBefore w:val="1"/>
          <w:wBefore w:w="52" w:type="dxa"/>
          <w:cantSplit/>
          <w:trHeight w:val="147"/>
        </w:trPr>
        <w:tc>
          <w:tcPr>
            <w:tcW w:w="3780" w:type="dxa"/>
            <w:gridSpan w:val="2"/>
          </w:tcPr>
          <w:p w14:paraId="07D2A650" w14:textId="4EC51D7A" w:rsidR="00BA02AB" w:rsidRPr="0055717E" w:rsidRDefault="00BA02AB" w:rsidP="00BA02A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28"/>
                <w:szCs w:val="28"/>
              </w:rPr>
              <w:t>1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B12A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5" w:type="dxa"/>
            <w:gridSpan w:val="2"/>
          </w:tcPr>
          <w:p w14:paraId="3742F6F9" w14:textId="018279C7" w:rsidR="00BA02AB" w:rsidRPr="0055717E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271" w:type="dxa"/>
            <w:gridSpan w:val="2"/>
          </w:tcPr>
          <w:p w14:paraId="1F0972DE" w14:textId="77777777" w:rsidR="00BA02AB" w:rsidRPr="0055717E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gridSpan w:val="2"/>
          </w:tcPr>
          <w:p w14:paraId="48888245" w14:textId="101B6C08" w:rsidR="00BA02AB" w:rsidRPr="0055717E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279" w:type="dxa"/>
            <w:gridSpan w:val="2"/>
          </w:tcPr>
          <w:p w14:paraId="37FA5FD1" w14:textId="77777777" w:rsidR="00BA02AB" w:rsidRPr="0055717E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1B3AAB19" w14:textId="789F5110" w:rsidR="00BA02AB" w:rsidRPr="0055717E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1,078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018</w:t>
            </w:r>
          </w:p>
        </w:tc>
        <w:tc>
          <w:tcPr>
            <w:tcW w:w="271" w:type="dxa"/>
            <w:gridSpan w:val="2"/>
          </w:tcPr>
          <w:p w14:paraId="34C28D37" w14:textId="77777777" w:rsidR="00BA02AB" w:rsidRPr="0055717E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14:paraId="26B03420" w14:textId="7967B44C" w:rsidR="00BA02AB" w:rsidRPr="0055717E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271" w:type="dxa"/>
            <w:gridSpan w:val="2"/>
          </w:tcPr>
          <w:p w14:paraId="50CC6B7E" w14:textId="77777777" w:rsidR="00BA02AB" w:rsidRPr="0055717E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4D449FA2" w14:textId="3EA8B824" w:rsidR="00BA02AB" w:rsidRPr="0055717E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415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71" w:type="dxa"/>
            <w:gridSpan w:val="2"/>
          </w:tcPr>
          <w:p w14:paraId="5CACE20A" w14:textId="77777777" w:rsidR="00BA02AB" w:rsidRPr="0055717E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6F6891D1" w14:textId="317D19B9" w:rsidR="00BA02AB" w:rsidRPr="0055717E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67BFF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19AEE641" w14:textId="77777777" w:rsidR="00BA02AB" w:rsidRPr="0055717E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65C411AB" w14:textId="5BDB8B13" w:rsidR="00BA02AB" w:rsidRPr="0055717E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2,249</w:t>
            </w:r>
            <w:r w:rsidRPr="00267B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966</w:t>
            </w:r>
          </w:p>
        </w:tc>
      </w:tr>
      <w:tr w:rsidR="00BA02AB" w:rsidRPr="0055717E" w14:paraId="7F274CB9" w14:textId="77777777" w:rsidTr="003A5199">
        <w:trPr>
          <w:gridBefore w:val="1"/>
          <w:wBefore w:w="52" w:type="dxa"/>
          <w:cantSplit/>
          <w:trHeight w:val="147"/>
        </w:trPr>
        <w:tc>
          <w:tcPr>
            <w:tcW w:w="3780" w:type="dxa"/>
            <w:gridSpan w:val="2"/>
          </w:tcPr>
          <w:p w14:paraId="096B65D2" w14:textId="77777777" w:rsidR="00BA02AB" w:rsidRPr="0055717E" w:rsidRDefault="00BA02AB" w:rsidP="00BA02A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  <w:gridSpan w:val="2"/>
          </w:tcPr>
          <w:p w14:paraId="782DE155" w14:textId="2F4DABEE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812</w:t>
            </w:r>
          </w:p>
        </w:tc>
        <w:tc>
          <w:tcPr>
            <w:tcW w:w="271" w:type="dxa"/>
            <w:gridSpan w:val="2"/>
          </w:tcPr>
          <w:p w14:paraId="132A74FD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gridSpan w:val="2"/>
          </w:tcPr>
          <w:p w14:paraId="5ED6D22B" w14:textId="3B0426C3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579</w:t>
            </w:r>
          </w:p>
        </w:tc>
        <w:tc>
          <w:tcPr>
            <w:tcW w:w="279" w:type="dxa"/>
            <w:gridSpan w:val="2"/>
          </w:tcPr>
          <w:p w14:paraId="7249A7AA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0EB2221E" w14:textId="7A065263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271" w:type="dxa"/>
            <w:gridSpan w:val="2"/>
          </w:tcPr>
          <w:p w14:paraId="62D38807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14:paraId="6816580C" w14:textId="3B4F5BFF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811</w:t>
            </w:r>
          </w:p>
        </w:tc>
        <w:tc>
          <w:tcPr>
            <w:tcW w:w="271" w:type="dxa"/>
            <w:gridSpan w:val="2"/>
          </w:tcPr>
          <w:p w14:paraId="3C3CA697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DCFCDB6" w14:textId="1AB21DB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271" w:type="dxa"/>
            <w:gridSpan w:val="2"/>
          </w:tcPr>
          <w:p w14:paraId="2813BDAC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18604162" w14:textId="0697C58F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3FB91488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3A558DA2" w14:textId="3A93E1D3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  <w:r w:rsidRPr="00C336F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931</w:t>
            </w:r>
          </w:p>
        </w:tc>
      </w:tr>
      <w:tr w:rsidR="00CD6B6A" w:rsidRPr="0055717E" w14:paraId="7B54E223" w14:textId="77777777" w:rsidTr="003A5199">
        <w:trPr>
          <w:gridBefore w:val="1"/>
          <w:wBefore w:w="52" w:type="dxa"/>
          <w:cantSplit/>
          <w:trHeight w:val="147"/>
        </w:trPr>
        <w:tc>
          <w:tcPr>
            <w:tcW w:w="3780" w:type="dxa"/>
            <w:gridSpan w:val="2"/>
          </w:tcPr>
          <w:p w14:paraId="7EA867A8" w14:textId="1422BBD9" w:rsidR="00CD6B6A" w:rsidRPr="00CD6B6A" w:rsidRDefault="00CD6B6A" w:rsidP="00CD6B6A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D6B6A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="00D660FE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 w:rsidRPr="00CD6B6A">
              <w:rPr>
                <w:rFonts w:ascii="Angsana New" w:hAnsi="Angsana New"/>
                <w:sz w:val="28"/>
                <w:szCs w:val="28"/>
                <w:cs/>
              </w:rPr>
              <w:t>สินทรัพย์ที่ไม่ได้ใช้ในการดำเนินงาน</w:t>
            </w:r>
          </w:p>
        </w:tc>
        <w:tc>
          <w:tcPr>
            <w:tcW w:w="1355" w:type="dxa"/>
            <w:gridSpan w:val="2"/>
          </w:tcPr>
          <w:p w14:paraId="1D9D8C66" w14:textId="6D019530" w:rsidR="00CD6B6A" w:rsidRPr="00CD6B6A" w:rsidRDefault="00CD6B6A" w:rsidP="00CD6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4A7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401FDBFA" w14:textId="77777777" w:rsidR="00CD6B6A" w:rsidRPr="00CD6B6A" w:rsidRDefault="00CD6B6A" w:rsidP="00CD6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gridSpan w:val="2"/>
          </w:tcPr>
          <w:p w14:paraId="2146E522" w14:textId="18EB23C8" w:rsidR="00CD6B6A" w:rsidRPr="00CD6B6A" w:rsidRDefault="00CD6B6A" w:rsidP="00CD6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B6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9" w:type="dxa"/>
            <w:gridSpan w:val="2"/>
          </w:tcPr>
          <w:p w14:paraId="37D0FEA0" w14:textId="77777777" w:rsidR="00CD6B6A" w:rsidRPr="00CD6B6A" w:rsidRDefault="00CD6B6A" w:rsidP="00CD6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67C51F95" w14:textId="0FC85D5E" w:rsidR="00CD6B6A" w:rsidRPr="00CD6B6A" w:rsidRDefault="00CD6B6A" w:rsidP="00CD6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6B6A">
              <w:rPr>
                <w:rFonts w:ascii="Angsana New" w:hAnsi="Angsana New"/>
                <w:sz w:val="28"/>
                <w:szCs w:val="28"/>
              </w:rPr>
              <w:t>(</w:t>
            </w:r>
            <w:r w:rsidRPr="00CD6B6A">
              <w:rPr>
                <w:rFonts w:ascii="Angsana New" w:hAnsi="Angsana New" w:hint="cs"/>
                <w:sz w:val="28"/>
                <w:szCs w:val="28"/>
                <w:cs/>
              </w:rPr>
              <w:t>2,761</w:t>
            </w:r>
            <w:r w:rsidRPr="00CD6B6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105980B5" w14:textId="77777777" w:rsidR="00CD6B6A" w:rsidRPr="00CD6B6A" w:rsidRDefault="00CD6B6A" w:rsidP="00CD6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14:paraId="54AB509B" w14:textId="14B28AFC" w:rsidR="00CD6B6A" w:rsidRPr="00CD6B6A" w:rsidRDefault="00CD6B6A" w:rsidP="00CD6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B6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4B4034A2" w14:textId="77777777" w:rsidR="00CD6B6A" w:rsidRPr="00CD6B6A" w:rsidRDefault="00CD6B6A" w:rsidP="00CD6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92FFB06" w14:textId="208AA2FE" w:rsidR="00CD6B6A" w:rsidRPr="00CD6B6A" w:rsidRDefault="00CD6B6A" w:rsidP="00CD6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B6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40BDFCA8" w14:textId="77777777" w:rsidR="00CD6B6A" w:rsidRPr="00CD6B6A" w:rsidRDefault="00CD6B6A" w:rsidP="00CD6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53928D06" w14:textId="019B9BA8" w:rsidR="00CD6B6A" w:rsidRPr="00CD6B6A" w:rsidRDefault="00CD6B6A" w:rsidP="00CD6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6B6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383910C6" w14:textId="77777777" w:rsidR="00CD6B6A" w:rsidRPr="00CD6B6A" w:rsidRDefault="00CD6B6A" w:rsidP="00CD6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00453D7F" w14:textId="49AF240B" w:rsidR="00CD6B6A" w:rsidRPr="00CD6B6A" w:rsidRDefault="00CD6B6A" w:rsidP="00CD6B6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6B6A">
              <w:rPr>
                <w:rFonts w:ascii="Angsana New" w:hAnsi="Angsana New"/>
                <w:sz w:val="28"/>
                <w:szCs w:val="28"/>
              </w:rPr>
              <w:t>(</w:t>
            </w:r>
            <w:r w:rsidRPr="00CD6B6A">
              <w:rPr>
                <w:rFonts w:ascii="Angsana New" w:hAnsi="Angsana New" w:hint="cs"/>
                <w:sz w:val="28"/>
                <w:szCs w:val="28"/>
                <w:cs/>
              </w:rPr>
              <w:t>2,761</w:t>
            </w:r>
            <w:r w:rsidRPr="00CD6B6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02AB" w:rsidRPr="0055717E" w14:paraId="584BC67A" w14:textId="77777777" w:rsidTr="003A5199">
        <w:trPr>
          <w:gridBefore w:val="1"/>
          <w:wBefore w:w="52" w:type="dxa"/>
          <w:cantSplit/>
          <w:trHeight w:val="147"/>
        </w:trPr>
        <w:tc>
          <w:tcPr>
            <w:tcW w:w="3780" w:type="dxa"/>
            <w:gridSpan w:val="2"/>
          </w:tcPr>
          <w:p w14:paraId="7875CCEA" w14:textId="77777777" w:rsidR="00BA02AB" w:rsidRPr="0055717E" w:rsidRDefault="00BA02AB" w:rsidP="00BA02AB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5A4321D2" w14:textId="36495D7F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(907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5C755605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14:paraId="1C71EAC4" w14:textId="5D8091C4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(755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9" w:type="dxa"/>
            <w:gridSpan w:val="2"/>
          </w:tcPr>
          <w:p w14:paraId="594818B9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3DE961E6" w14:textId="443E4A1F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(38,082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3D5D9596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14:paraId="4A407DF3" w14:textId="5746C2B2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660FE">
              <w:rPr>
                <w:rFonts w:ascii="Angsana New" w:hAnsi="Angsana New" w:hint="cs"/>
                <w:sz w:val="28"/>
                <w:szCs w:val="28"/>
                <w:cs/>
              </w:rPr>
              <w:t>58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272CA0AE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761CFF09" w14:textId="3F44AC43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(18,684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5170F594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758A0B99" w14:textId="09BF51EF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36F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4BEBEECF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3535495A" w14:textId="1591D434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</w:t>
            </w:r>
            <w:r w:rsidR="00D660FE">
              <w:rPr>
                <w:rFonts w:ascii="Angsana New" w:hAnsi="Angsana New" w:hint="cs"/>
                <w:sz w:val="28"/>
                <w:szCs w:val="28"/>
                <w:cs/>
              </w:rPr>
              <w:t>486</w:t>
            </w:r>
            <w:r w:rsidRPr="00C336F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02AB" w:rsidRPr="0055717E" w14:paraId="3D913663" w14:textId="77777777" w:rsidTr="003A5199">
        <w:trPr>
          <w:gridBefore w:val="1"/>
          <w:wBefore w:w="52" w:type="dxa"/>
          <w:cantSplit/>
          <w:trHeight w:val="147"/>
        </w:trPr>
        <w:tc>
          <w:tcPr>
            <w:tcW w:w="3780" w:type="dxa"/>
            <w:gridSpan w:val="2"/>
          </w:tcPr>
          <w:p w14:paraId="6E0A2CC8" w14:textId="17BA88A3" w:rsidR="00BA02AB" w:rsidRPr="0055717E" w:rsidRDefault="00BA02AB" w:rsidP="00BA02A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28"/>
                <w:szCs w:val="28"/>
              </w:rPr>
              <w:t>31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1764D52B" w14:textId="1EC21C85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Pr="00161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271" w:type="dxa"/>
            <w:gridSpan w:val="2"/>
          </w:tcPr>
          <w:p w14:paraId="1252844D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</w:tcBorders>
          </w:tcPr>
          <w:p w14:paraId="02AA41DD" w14:textId="2B80628F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</w:t>
            </w:r>
            <w:r w:rsidRPr="00161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279" w:type="dxa"/>
            <w:gridSpan w:val="2"/>
          </w:tcPr>
          <w:p w14:paraId="58AD5E20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0E00DD3A" w14:textId="1ACE79E0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1,121</w:t>
            </w:r>
            <w:r w:rsidRPr="00161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271" w:type="dxa"/>
            <w:gridSpan w:val="2"/>
          </w:tcPr>
          <w:p w14:paraId="5233BE41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</w:tcBorders>
          </w:tcPr>
          <w:p w14:paraId="2616A8B2" w14:textId="20433B4B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  <w:r w:rsidRPr="00161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271" w:type="dxa"/>
            <w:gridSpan w:val="2"/>
          </w:tcPr>
          <w:p w14:paraId="4E52696A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4AA2DC8D" w14:textId="0098E26E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</w:t>
            </w:r>
            <w:r w:rsidRPr="00161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271" w:type="dxa"/>
            <w:gridSpan w:val="2"/>
          </w:tcPr>
          <w:p w14:paraId="64F3ED47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7CE2B7BF" w14:textId="3DF9E658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1984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20B01D5D" w14:textId="77777777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</w:tcPr>
          <w:p w14:paraId="1F633FBF" w14:textId="137D4E05" w:rsidR="00BA02AB" w:rsidRPr="00267BFF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2,343</w:t>
            </w:r>
            <w:r w:rsidRPr="0016198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650</w:t>
            </w:r>
          </w:p>
        </w:tc>
      </w:tr>
      <w:tr w:rsidR="00BA02AB" w:rsidRPr="0055717E" w14:paraId="5E14E200" w14:textId="77777777" w:rsidTr="003A5199">
        <w:trPr>
          <w:gridBefore w:val="1"/>
          <w:wBefore w:w="52" w:type="dxa"/>
          <w:cantSplit/>
          <w:trHeight w:val="147"/>
        </w:trPr>
        <w:tc>
          <w:tcPr>
            <w:tcW w:w="3780" w:type="dxa"/>
            <w:gridSpan w:val="2"/>
          </w:tcPr>
          <w:p w14:paraId="06E0500E" w14:textId="77777777" w:rsidR="00BA02AB" w:rsidRPr="0055717E" w:rsidRDefault="00BA02AB" w:rsidP="00BA02A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  <w:gridSpan w:val="2"/>
          </w:tcPr>
          <w:p w14:paraId="666BE5A0" w14:textId="267B6A38" w:rsidR="00BA02AB" w:rsidRPr="008823A8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5,</w:t>
            </w:r>
            <w:r w:rsidR="008823A8" w:rsidRPr="008823A8">
              <w:rPr>
                <w:rFonts w:ascii="Angsana New" w:hAnsi="Angsana New"/>
                <w:sz w:val="28"/>
                <w:szCs w:val="28"/>
              </w:rPr>
              <w:t>65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71" w:type="dxa"/>
            <w:gridSpan w:val="2"/>
          </w:tcPr>
          <w:p w14:paraId="54552256" w14:textId="77777777" w:rsidR="00BA02AB" w:rsidRPr="008823A8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gridSpan w:val="2"/>
          </w:tcPr>
          <w:p w14:paraId="611316B4" w14:textId="7E39B584" w:rsidR="00BA02AB" w:rsidRPr="008823A8" w:rsidRDefault="008823A8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41,12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79" w:type="dxa"/>
            <w:gridSpan w:val="2"/>
          </w:tcPr>
          <w:p w14:paraId="345AF2F3" w14:textId="77777777" w:rsidR="00BA02AB" w:rsidRPr="008823A8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20271BE9" w14:textId="761B16C5" w:rsidR="00BA02AB" w:rsidRPr="008823A8" w:rsidRDefault="008823A8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86,321</w:t>
            </w:r>
          </w:p>
        </w:tc>
        <w:tc>
          <w:tcPr>
            <w:tcW w:w="271" w:type="dxa"/>
            <w:gridSpan w:val="2"/>
          </w:tcPr>
          <w:p w14:paraId="17668600" w14:textId="77777777" w:rsidR="00BA02AB" w:rsidRPr="008823A8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14:paraId="532F64FF" w14:textId="2F7BB4D7" w:rsidR="00BA02AB" w:rsidRPr="008823A8" w:rsidRDefault="008823A8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1,878</w:t>
            </w:r>
          </w:p>
        </w:tc>
        <w:tc>
          <w:tcPr>
            <w:tcW w:w="271" w:type="dxa"/>
            <w:gridSpan w:val="2"/>
          </w:tcPr>
          <w:p w14:paraId="5C4270EA" w14:textId="77777777" w:rsidR="00BA02AB" w:rsidRPr="008823A8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7BF29885" w14:textId="76225D22" w:rsidR="00BA02AB" w:rsidRPr="008823A8" w:rsidRDefault="008823A8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14,874</w:t>
            </w:r>
          </w:p>
        </w:tc>
        <w:tc>
          <w:tcPr>
            <w:tcW w:w="271" w:type="dxa"/>
            <w:gridSpan w:val="2"/>
          </w:tcPr>
          <w:p w14:paraId="24D22C84" w14:textId="77777777" w:rsidR="00BA02AB" w:rsidRPr="008823A8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2E0283B8" w14:textId="77777777" w:rsidR="00BA02AB" w:rsidRPr="008823A8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3183F36D" w14:textId="77777777" w:rsidR="00BA02AB" w:rsidRPr="008823A8" w:rsidRDefault="00BA02AB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2E1E5E50" w14:textId="550CA705" w:rsidR="00BA02AB" w:rsidRPr="008823A8" w:rsidRDefault="008823A8" w:rsidP="00BA02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149,858</w:t>
            </w:r>
          </w:p>
        </w:tc>
      </w:tr>
      <w:tr w:rsidR="00460720" w:rsidRPr="0055717E" w14:paraId="537F11AD" w14:textId="77777777" w:rsidTr="003A5199">
        <w:trPr>
          <w:gridBefore w:val="1"/>
          <w:wBefore w:w="52" w:type="dxa"/>
          <w:cantSplit/>
          <w:trHeight w:val="147"/>
        </w:trPr>
        <w:tc>
          <w:tcPr>
            <w:tcW w:w="3780" w:type="dxa"/>
            <w:gridSpan w:val="2"/>
          </w:tcPr>
          <w:p w14:paraId="622F0A04" w14:textId="7E11D3C7" w:rsidR="00460720" w:rsidRPr="0055717E" w:rsidRDefault="00460720" w:rsidP="00460720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="00D660FE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460720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355" w:type="dxa"/>
            <w:gridSpan w:val="2"/>
          </w:tcPr>
          <w:p w14:paraId="41A02A7F" w14:textId="0F20F0D0" w:rsidR="00460720" w:rsidRPr="008823A8" w:rsidRDefault="00460720" w:rsidP="00460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388B2B52" w14:textId="77777777" w:rsidR="00460720" w:rsidRPr="008823A8" w:rsidRDefault="00460720" w:rsidP="00460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gridSpan w:val="2"/>
          </w:tcPr>
          <w:p w14:paraId="4E09B2D1" w14:textId="54D2FE11" w:rsidR="00460720" w:rsidRPr="008823A8" w:rsidRDefault="00460720" w:rsidP="00460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9" w:type="dxa"/>
            <w:gridSpan w:val="2"/>
          </w:tcPr>
          <w:p w14:paraId="651DE772" w14:textId="77777777" w:rsidR="00460720" w:rsidRPr="008823A8" w:rsidRDefault="00460720" w:rsidP="00460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4744F35B" w14:textId="4B24DDE7" w:rsidR="00460720" w:rsidRPr="008823A8" w:rsidRDefault="00460720" w:rsidP="00460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3B38B5F6" w14:textId="77777777" w:rsidR="00460720" w:rsidRPr="008823A8" w:rsidRDefault="00460720" w:rsidP="00460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14:paraId="09A97849" w14:textId="3AF3D51B" w:rsidR="00460720" w:rsidRPr="008823A8" w:rsidRDefault="00460720" w:rsidP="00460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45783ACC" w14:textId="77777777" w:rsidR="00460720" w:rsidRPr="008823A8" w:rsidRDefault="00460720" w:rsidP="00460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30747961" w14:textId="6580AC2C" w:rsidR="00460720" w:rsidRPr="008823A8" w:rsidRDefault="00460720" w:rsidP="00460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3,063</w:t>
            </w:r>
          </w:p>
        </w:tc>
        <w:tc>
          <w:tcPr>
            <w:tcW w:w="271" w:type="dxa"/>
            <w:gridSpan w:val="2"/>
          </w:tcPr>
          <w:p w14:paraId="7F614CD6" w14:textId="77777777" w:rsidR="00460720" w:rsidRPr="008823A8" w:rsidRDefault="00460720" w:rsidP="00460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</w:tcPr>
          <w:p w14:paraId="52CD9C56" w14:textId="77777777" w:rsidR="00460720" w:rsidRPr="008823A8" w:rsidRDefault="00460720" w:rsidP="00460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34F36CFA" w14:textId="77777777" w:rsidR="00460720" w:rsidRPr="008823A8" w:rsidRDefault="00460720" w:rsidP="00460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</w:tcPr>
          <w:p w14:paraId="79A89593" w14:textId="08BBE403" w:rsidR="00460720" w:rsidRPr="008823A8" w:rsidRDefault="00460720" w:rsidP="0046072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3,063</w:t>
            </w:r>
          </w:p>
        </w:tc>
      </w:tr>
      <w:tr w:rsidR="008823A8" w:rsidRPr="0055717E" w14:paraId="4E9E5FEE" w14:textId="77777777" w:rsidTr="003A5199">
        <w:trPr>
          <w:gridBefore w:val="1"/>
          <w:wBefore w:w="52" w:type="dxa"/>
          <w:cantSplit/>
          <w:trHeight w:val="147"/>
        </w:trPr>
        <w:tc>
          <w:tcPr>
            <w:tcW w:w="3780" w:type="dxa"/>
            <w:gridSpan w:val="2"/>
          </w:tcPr>
          <w:p w14:paraId="4CD5FBA1" w14:textId="77777777" w:rsidR="008823A8" w:rsidRPr="0055717E" w:rsidRDefault="008823A8" w:rsidP="008823A8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48232AE7" w14:textId="09C75432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0831AA7A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14:paraId="7465B387" w14:textId="628ABFE0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(6,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414</w:t>
            </w:r>
            <w:r w:rsidRPr="008823A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9" w:type="dxa"/>
            <w:gridSpan w:val="2"/>
          </w:tcPr>
          <w:p w14:paraId="7CA53E7F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6A5B8319" w14:textId="3DBBD842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(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  <w:r w:rsidRPr="008823A8">
              <w:rPr>
                <w:rFonts w:ascii="Angsana New" w:hAnsi="Angsana New"/>
                <w:sz w:val="28"/>
                <w:szCs w:val="28"/>
              </w:rPr>
              <w:t>,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682</w:t>
            </w:r>
            <w:r w:rsidRPr="008823A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53C144C0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bottom w:val="single" w:sz="4" w:space="0" w:color="auto"/>
            </w:tcBorders>
          </w:tcPr>
          <w:p w14:paraId="38775E74" w14:textId="19C0C0EE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(11,42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8823A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566F66C6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0AC6A395" w14:textId="1EF0D1F9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(16,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613</w:t>
            </w:r>
            <w:r w:rsidRPr="008823A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</w:tcPr>
          <w:p w14:paraId="017E42F4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63DB4A7A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6EC5213B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</w:tcPr>
          <w:p w14:paraId="1B98C3DB" w14:textId="22286225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(4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8823A8">
              <w:rPr>
                <w:rFonts w:ascii="Angsana New" w:hAnsi="Angsana New"/>
                <w:sz w:val="28"/>
                <w:szCs w:val="28"/>
              </w:rPr>
              <w:t>,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136</w:t>
            </w:r>
            <w:r w:rsidRPr="008823A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23A8" w:rsidRPr="0055717E" w14:paraId="60C8159C" w14:textId="77777777" w:rsidTr="003A5199">
        <w:trPr>
          <w:gridBefore w:val="1"/>
          <w:wBefore w:w="52" w:type="dxa"/>
          <w:cantSplit/>
          <w:trHeight w:val="147"/>
        </w:trPr>
        <w:tc>
          <w:tcPr>
            <w:tcW w:w="3780" w:type="dxa"/>
            <w:gridSpan w:val="2"/>
          </w:tcPr>
          <w:p w14:paraId="2CD31038" w14:textId="4E35728D" w:rsidR="008823A8" w:rsidRPr="0055717E" w:rsidRDefault="008823A8" w:rsidP="008823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28"/>
                <w:szCs w:val="28"/>
              </w:rPr>
              <w:t>31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1F741" w14:textId="6C326C1E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66,057</w:t>
            </w:r>
          </w:p>
        </w:tc>
        <w:tc>
          <w:tcPr>
            <w:tcW w:w="271" w:type="dxa"/>
            <w:gridSpan w:val="2"/>
          </w:tcPr>
          <w:p w14:paraId="0A175A53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0D03C" w14:textId="52DE472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734,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144</w:t>
            </w:r>
          </w:p>
        </w:tc>
        <w:tc>
          <w:tcPr>
            <w:tcW w:w="279" w:type="dxa"/>
            <w:gridSpan w:val="2"/>
          </w:tcPr>
          <w:p w14:paraId="7D715C78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55D29" w14:textId="10FFC11C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1,19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8823A8">
              <w:rPr>
                <w:rFonts w:ascii="Angsana New" w:hAnsi="Angsana New"/>
                <w:sz w:val="28"/>
                <w:szCs w:val="28"/>
              </w:rPr>
              <w:t>,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024</w:t>
            </w:r>
          </w:p>
        </w:tc>
        <w:tc>
          <w:tcPr>
            <w:tcW w:w="271" w:type="dxa"/>
            <w:gridSpan w:val="2"/>
          </w:tcPr>
          <w:p w14:paraId="6003A138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CCB72" w14:textId="7B8DF9EA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39,6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09</w:t>
            </w:r>
          </w:p>
        </w:tc>
        <w:tc>
          <w:tcPr>
            <w:tcW w:w="271" w:type="dxa"/>
            <w:gridSpan w:val="2"/>
          </w:tcPr>
          <w:p w14:paraId="4B259B25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DC643" w14:textId="70469273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414,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601</w:t>
            </w:r>
          </w:p>
        </w:tc>
        <w:tc>
          <w:tcPr>
            <w:tcW w:w="271" w:type="dxa"/>
            <w:gridSpan w:val="2"/>
          </w:tcPr>
          <w:p w14:paraId="176BE0CB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B8751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gridSpan w:val="2"/>
          </w:tcPr>
          <w:p w14:paraId="09A2F16A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431D2" w14:textId="4227CFA8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2,45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8823A8">
              <w:rPr>
                <w:rFonts w:ascii="Angsana New" w:hAnsi="Angsana New"/>
                <w:sz w:val="28"/>
                <w:szCs w:val="28"/>
              </w:rPr>
              <w:t>,</w:t>
            </w:r>
            <w:r w:rsidR="00460720">
              <w:rPr>
                <w:rFonts w:ascii="Angsana New" w:hAnsi="Angsana New" w:hint="cs"/>
                <w:sz w:val="28"/>
                <w:szCs w:val="28"/>
                <w:cs/>
              </w:rPr>
              <w:t>435</w:t>
            </w:r>
          </w:p>
        </w:tc>
      </w:tr>
    </w:tbl>
    <w:p w14:paraId="76F1F715" w14:textId="77777777" w:rsidR="00920DE6" w:rsidRDefault="00920DE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3BA0D2AC" w14:textId="77777777" w:rsidR="001360BB" w:rsidRDefault="001360BB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3BED5A5" w14:textId="77777777" w:rsidR="001045C8" w:rsidRDefault="001045C8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DDC7FE0" w14:textId="77777777" w:rsidR="006F3442" w:rsidRDefault="006F3442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40962D9A" w14:textId="77777777" w:rsidR="006F3442" w:rsidRDefault="006F3442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282003D" w14:textId="77777777" w:rsidR="001F7E4E" w:rsidRDefault="001F7E4E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9CFC0BB" w14:textId="77777777" w:rsidR="001F7E4E" w:rsidRDefault="001F7E4E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B16E784" w14:textId="77777777" w:rsidR="00FF6C64" w:rsidRDefault="00FF6C64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8BCA537" w14:textId="77777777" w:rsidR="001045C8" w:rsidRDefault="001045C8" w:rsidP="008053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14421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492"/>
        <w:gridCol w:w="1355"/>
        <w:gridCol w:w="271"/>
        <w:gridCol w:w="1355"/>
        <w:gridCol w:w="271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1360BB" w:rsidRPr="0055717E" w14:paraId="1A683405" w14:textId="77777777" w:rsidTr="0055717E">
        <w:trPr>
          <w:cantSplit/>
          <w:trHeight w:val="387"/>
        </w:trPr>
        <w:tc>
          <w:tcPr>
            <w:tcW w:w="3492" w:type="dxa"/>
          </w:tcPr>
          <w:p w14:paraId="41236BCF" w14:textId="77777777" w:rsidR="001360BB" w:rsidRPr="0055717E" w:rsidRDefault="001360BB" w:rsidP="005D0BBA">
            <w:pPr>
              <w:rPr>
                <w:rStyle w:val="Emphasis"/>
                <w:sz w:val="28"/>
                <w:szCs w:val="28"/>
                <w:cs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14:paraId="06EBAD68" w14:textId="77777777" w:rsidR="001360BB" w:rsidRPr="0055717E" w:rsidRDefault="001360BB" w:rsidP="00920DE6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งบการเงินรวม (พันบาท)</w:t>
            </w:r>
          </w:p>
        </w:tc>
      </w:tr>
      <w:tr w:rsidR="0055717E" w:rsidRPr="0055717E" w14:paraId="3C8BA4FF" w14:textId="77777777" w:rsidTr="0055717E">
        <w:trPr>
          <w:cantSplit/>
          <w:trHeight w:val="147"/>
        </w:trPr>
        <w:tc>
          <w:tcPr>
            <w:tcW w:w="3492" w:type="dxa"/>
          </w:tcPr>
          <w:p w14:paraId="2AA05100" w14:textId="77777777"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35034C8" w14:textId="77777777"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705B6F3" w14:textId="77777777"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1483708" w14:textId="77777777" w:rsidR="0055717E" w:rsidRPr="0055717E" w:rsidRDefault="0055717E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A7414EE" w14:textId="77777777"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253E54C" w14:textId="77777777"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57907198" w14:textId="77777777"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5B62BE04" w14:textId="77777777" w:rsidR="0055717E" w:rsidRPr="0055717E" w:rsidRDefault="0055717E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6208B92" w14:textId="77777777"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997645C" w14:textId="77777777" w:rsidR="0055717E" w:rsidRPr="0055717E" w:rsidRDefault="0055717E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FF2153C" w14:textId="77777777"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5256349" w14:textId="77777777"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265E9BBF" w14:textId="77777777"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689B905" w14:textId="77777777" w:rsidR="0055717E" w:rsidRPr="0055717E" w:rsidRDefault="0055717E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5717E" w:rsidRPr="0055717E" w14:paraId="4CEAEB41" w14:textId="77777777" w:rsidTr="0055717E">
        <w:trPr>
          <w:cantSplit/>
          <w:trHeight w:val="147"/>
        </w:trPr>
        <w:tc>
          <w:tcPr>
            <w:tcW w:w="3492" w:type="dxa"/>
          </w:tcPr>
          <w:p w14:paraId="54459C9B" w14:textId="77777777"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D95DB93" w14:textId="77777777"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49155425" w14:textId="77777777" w:rsidR="0055717E" w:rsidRPr="0055717E" w:rsidRDefault="0055717E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5249DCB1" w14:textId="77777777" w:rsidR="0055717E" w:rsidRPr="0055717E" w:rsidRDefault="0055717E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76A4568D" w14:textId="77777777"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199960C7" w14:textId="77777777" w:rsidR="0055717E" w:rsidRPr="0055717E" w:rsidRDefault="0055717E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2C226805" w14:textId="77777777"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14:paraId="3EFD445C" w14:textId="77777777" w:rsidR="0055717E" w:rsidRPr="0055717E" w:rsidRDefault="0055717E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14:paraId="15344E46" w14:textId="77777777"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12AB8689" w14:textId="77777777" w:rsidR="0055717E" w:rsidRPr="0055717E" w:rsidRDefault="0055717E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5954E499" w14:textId="77777777"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28D2AF94" w14:textId="77777777"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14:paraId="35A68D1E" w14:textId="77777777" w:rsidR="0055717E" w:rsidRPr="0055717E" w:rsidRDefault="0055717E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51809542" w14:textId="77777777" w:rsidR="0055717E" w:rsidRPr="0055717E" w:rsidRDefault="0055717E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E6867" w:rsidRPr="0055717E" w14:paraId="268B7213" w14:textId="77777777" w:rsidTr="0055717E">
        <w:trPr>
          <w:cantSplit/>
          <w:trHeight w:val="147"/>
        </w:trPr>
        <w:tc>
          <w:tcPr>
            <w:tcW w:w="3492" w:type="dxa"/>
          </w:tcPr>
          <w:p w14:paraId="6B4FF421" w14:textId="77777777"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55575D2" w14:textId="77777777"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14:paraId="6A95DF6A" w14:textId="77777777" w:rsidR="00BE6867" w:rsidRPr="0055717E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2A8D587" w14:textId="77777777" w:rsidR="00BE6867" w:rsidRPr="0055717E" w:rsidRDefault="00BE6867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14:paraId="721464B8" w14:textId="77777777"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368EE64" w14:textId="77777777"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3B8E3C6F" w14:textId="77777777"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AB13A73" w14:textId="77777777" w:rsidR="00BE6867" w:rsidRPr="0055717E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14:paraId="5C1C3C98" w14:textId="77777777"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24D85DC" w14:textId="77777777" w:rsidR="00BE6867" w:rsidRPr="0055717E" w:rsidRDefault="00BE6867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33151F51" w14:textId="77777777"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C5F2A76" w14:textId="77777777"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14:paraId="79ECC801" w14:textId="77777777" w:rsidR="00BE6867" w:rsidRPr="0055717E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BC1D816" w14:textId="77777777" w:rsidR="00BE6867" w:rsidRPr="0055717E" w:rsidRDefault="00BE6867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717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55717E" w14:paraId="495BFA5F" w14:textId="77777777" w:rsidTr="0055717E">
        <w:trPr>
          <w:cantSplit/>
          <w:trHeight w:val="387"/>
        </w:trPr>
        <w:tc>
          <w:tcPr>
            <w:tcW w:w="3492" w:type="dxa"/>
          </w:tcPr>
          <w:p w14:paraId="4EA41194" w14:textId="77777777" w:rsidR="001360BB" w:rsidRPr="0055717E" w:rsidRDefault="001360BB" w:rsidP="005D0BBA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55" w:type="dxa"/>
          </w:tcPr>
          <w:p w14:paraId="074329F8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6ADC258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3058D19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4702DDD6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40527D8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4D65FC9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F258574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D7D680B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F0D2A9D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728A0D9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CAFA089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8AEA3C7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ECDD472" w14:textId="77777777" w:rsidR="001360BB" w:rsidRPr="0055717E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2FF5" w:rsidRPr="0055717E" w14:paraId="08AFFD9F" w14:textId="77777777" w:rsidTr="0055717E">
        <w:trPr>
          <w:cantSplit/>
          <w:trHeight w:val="387"/>
        </w:trPr>
        <w:tc>
          <w:tcPr>
            <w:tcW w:w="3492" w:type="dxa"/>
          </w:tcPr>
          <w:p w14:paraId="68A0E9FF" w14:textId="4BB0AF6B" w:rsidR="00372FF5" w:rsidRPr="0055717E" w:rsidRDefault="00372FF5" w:rsidP="005D0BB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B12AA" w:rsidRPr="00DB12AA">
              <w:rPr>
                <w:rFonts w:ascii="Angsana New" w:hAnsi="Angsana New"/>
                <w:sz w:val="28"/>
                <w:szCs w:val="28"/>
              </w:rPr>
              <w:t>1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DB12AA" w:rsidRPr="00DB12AA">
              <w:rPr>
                <w:rFonts w:ascii="Angsana New" w:hAnsi="Angsana New"/>
                <w:sz w:val="28"/>
                <w:szCs w:val="28"/>
              </w:rPr>
              <w:t>2565</w:t>
            </w:r>
            <w:r w:rsidR="007D5AC6"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</w:p>
        </w:tc>
        <w:tc>
          <w:tcPr>
            <w:tcW w:w="1355" w:type="dxa"/>
          </w:tcPr>
          <w:p w14:paraId="003DD387" w14:textId="77777777" w:rsidR="00372FF5" w:rsidRPr="008823A8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EE88722" w14:textId="77777777" w:rsidR="00372FF5" w:rsidRPr="008823A8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994F9D3" w14:textId="77777777" w:rsidR="00372FF5" w:rsidRPr="008823A8" w:rsidRDefault="00372FF5" w:rsidP="00F0366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0340C6AF" w14:textId="77777777" w:rsidR="00372FF5" w:rsidRPr="008823A8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712CF6F" w14:textId="77777777" w:rsidR="00372FF5" w:rsidRPr="008823A8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7ACC771" w14:textId="77777777" w:rsidR="00372FF5" w:rsidRPr="008823A8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1A6C1D09" w14:textId="77777777" w:rsidR="00372FF5" w:rsidRPr="008823A8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0A293B9" w14:textId="77777777" w:rsidR="00372FF5" w:rsidRPr="008823A8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809F58D" w14:textId="77777777" w:rsidR="00372FF5" w:rsidRPr="008823A8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11DF7CA" w14:textId="77777777" w:rsidR="00372FF5" w:rsidRPr="008823A8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5B7EADC" w14:textId="77777777" w:rsidR="00372FF5" w:rsidRPr="008823A8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1BB9B1BF" w14:textId="77777777" w:rsidR="00372FF5" w:rsidRPr="008823A8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DE4AC3A" w14:textId="77777777" w:rsidR="00372FF5" w:rsidRPr="008823A8" w:rsidRDefault="00372FF5" w:rsidP="00A4759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F5C" w:rsidRPr="0055717E" w14:paraId="65475F98" w14:textId="77777777" w:rsidTr="000B73D9">
        <w:trPr>
          <w:cantSplit/>
          <w:trHeight w:val="387"/>
        </w:trPr>
        <w:tc>
          <w:tcPr>
            <w:tcW w:w="3492" w:type="dxa"/>
          </w:tcPr>
          <w:p w14:paraId="62A17A5A" w14:textId="64FE6963" w:rsidR="00266F5C" w:rsidRPr="0055717E" w:rsidRDefault="007D5AC6" w:rsidP="00EF35DF">
            <w:pPr>
              <w:rPr>
                <w:rFonts w:ascii="Angsana New" w:hAnsi="Angsana New"/>
                <w:sz w:val="28"/>
                <w:szCs w:val="28"/>
              </w:rPr>
            </w:pP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DB12AA" w:rsidRPr="00DB12AA">
              <w:rPr>
                <w:rFonts w:ascii="Angsana New" w:hAnsi="Angsana New"/>
                <w:sz w:val="28"/>
                <w:szCs w:val="28"/>
              </w:rPr>
              <w:t>31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DB12AA" w:rsidRPr="00DB12AA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5" w:type="dxa"/>
          </w:tcPr>
          <w:p w14:paraId="67DFB45F" w14:textId="77777777" w:rsidR="00266F5C" w:rsidRPr="008823A8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C178D03" w14:textId="77777777" w:rsidR="00266F5C" w:rsidRPr="008823A8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E896029" w14:textId="77777777" w:rsidR="00266F5C" w:rsidRPr="008823A8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73B0E4F" w14:textId="77777777" w:rsidR="00266F5C" w:rsidRPr="008823A8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FA0F1FF" w14:textId="77777777" w:rsidR="00266F5C" w:rsidRPr="008823A8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C70A2DF" w14:textId="77777777" w:rsidR="00266F5C" w:rsidRPr="008823A8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182519AF" w14:textId="77777777" w:rsidR="00266F5C" w:rsidRPr="008823A8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2570BCA" w14:textId="77777777" w:rsidR="00266F5C" w:rsidRPr="008823A8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06C2D95" w14:textId="77777777" w:rsidR="00266F5C" w:rsidRPr="008823A8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11D87DF" w14:textId="77777777" w:rsidR="00266F5C" w:rsidRPr="008823A8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4F22837" w14:textId="77777777" w:rsidR="00266F5C" w:rsidRPr="008823A8" w:rsidRDefault="00266F5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  <w:tc>
          <w:tcPr>
            <w:tcW w:w="271" w:type="dxa"/>
          </w:tcPr>
          <w:p w14:paraId="48FD9448" w14:textId="77777777" w:rsidR="00266F5C" w:rsidRPr="008823A8" w:rsidRDefault="00266F5C" w:rsidP="00D143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32E60E1" w14:textId="77777777" w:rsidR="00266F5C" w:rsidRPr="008823A8" w:rsidRDefault="00266F5C" w:rsidP="002F38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</w:tr>
      <w:tr w:rsidR="008823A8" w:rsidRPr="0055717E" w14:paraId="011D8709" w14:textId="77777777" w:rsidTr="008823A8">
        <w:trPr>
          <w:cantSplit/>
          <w:trHeight w:val="387"/>
        </w:trPr>
        <w:tc>
          <w:tcPr>
            <w:tcW w:w="3492" w:type="dxa"/>
          </w:tcPr>
          <w:p w14:paraId="336DDEF9" w14:textId="424E35AA" w:rsidR="008823A8" w:rsidRPr="0055717E" w:rsidRDefault="008823A8" w:rsidP="008823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90FBF5D" w14:textId="6CC57768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C2D2283" w14:textId="77777777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A91B942" w14:textId="6E82BC9A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37CDF43" w14:textId="77777777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88DCF59" w14:textId="288A4879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3588A83" w14:textId="77777777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6C67CC3" w14:textId="5C0B0C6B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7AD0F05" w14:textId="77777777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52605EA" w14:textId="2EE84322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EBDA658" w14:textId="77777777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CA34AA0" w14:textId="123D555C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5,230</w:t>
            </w:r>
            <w:r w:rsidRPr="008823A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6F7288A1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7F084A6" w14:textId="519A61D8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5,230</w:t>
            </w:r>
            <w:r w:rsidRPr="008823A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823A8" w:rsidRPr="0055717E" w14:paraId="5922E8B9" w14:textId="77777777" w:rsidTr="008823A8">
        <w:trPr>
          <w:cantSplit/>
          <w:trHeight w:val="387"/>
        </w:trPr>
        <w:tc>
          <w:tcPr>
            <w:tcW w:w="3492" w:type="dxa"/>
          </w:tcPr>
          <w:p w14:paraId="15C4480B" w14:textId="4D6D88AF" w:rsidR="008823A8" w:rsidRPr="0055717E" w:rsidRDefault="008823A8" w:rsidP="008823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5717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28"/>
                <w:szCs w:val="28"/>
              </w:rPr>
              <w:t>31</w:t>
            </w:r>
            <w:r w:rsidRPr="0055717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60C9794" w14:textId="6DCB5121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C1FCA7A" w14:textId="77777777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7AA78F9F" w14:textId="2BF456CD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93DB6C8" w14:textId="77777777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1F99DF6A" w14:textId="57B2BB08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D1CA74B" w14:textId="77777777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7F4AD484" w14:textId="7EBE0376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4C7B7EC" w14:textId="77777777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2CE7CF33" w14:textId="5A97B2BD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40491BF" w14:textId="77777777" w:rsidR="008823A8" w:rsidRPr="00BA02AB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E582B65" w14:textId="701C3EC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785A7D2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D83ECDE" w14:textId="5826EF55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8823A8" w:rsidRPr="0055717E" w14:paraId="4ACEF1B4" w14:textId="77777777" w:rsidTr="0055717E">
        <w:trPr>
          <w:cantSplit/>
          <w:trHeight w:val="387"/>
        </w:trPr>
        <w:tc>
          <w:tcPr>
            <w:tcW w:w="3492" w:type="dxa"/>
          </w:tcPr>
          <w:p w14:paraId="7E2B2B79" w14:textId="77777777" w:rsidR="008823A8" w:rsidRPr="0055717E" w:rsidRDefault="008823A8" w:rsidP="008823A8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92FB851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16BEE2E8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4138BD7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CE87B5D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DD18AD5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AC7E485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196A5AC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B5E8BC7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5253866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FF15221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7E8BB37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663174D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281DB83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23A8" w:rsidRPr="0055717E" w14:paraId="79346484" w14:textId="77777777" w:rsidTr="0055717E">
        <w:trPr>
          <w:cantSplit/>
          <w:trHeight w:val="387"/>
        </w:trPr>
        <w:tc>
          <w:tcPr>
            <w:tcW w:w="3492" w:type="dxa"/>
          </w:tcPr>
          <w:p w14:paraId="001B5A51" w14:textId="77777777" w:rsidR="008823A8" w:rsidRPr="0055717E" w:rsidRDefault="008823A8" w:rsidP="008823A8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</w:t>
            </w:r>
            <w:r w:rsidRPr="0055717E">
              <w:rPr>
                <w:rFonts w:ascii="Angsana New" w:hAnsi="Angsana New" w:hint="cs"/>
                <w:bCs/>
                <w:sz w:val="28"/>
                <w:szCs w:val="28"/>
                <w:cs/>
              </w:rPr>
              <w:t>ตาม</w:t>
            </w:r>
            <w:r w:rsidRPr="0055717E">
              <w:rPr>
                <w:rFonts w:ascii="Angsana New" w:hAnsi="Angsana New"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355" w:type="dxa"/>
          </w:tcPr>
          <w:p w14:paraId="34648A54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101B7523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8697F8F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24F3B22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49C6B4E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FCD7504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480EE096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DCAB4ED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48BF184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7BD33E3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07C6A9F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01349D4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F040B5B" w14:textId="77777777" w:rsidR="008823A8" w:rsidRPr="0055717E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23A8" w:rsidRPr="0055717E" w14:paraId="5312E763" w14:textId="77777777" w:rsidTr="0055717E">
        <w:trPr>
          <w:cantSplit/>
          <w:trHeight w:val="387"/>
        </w:trPr>
        <w:tc>
          <w:tcPr>
            <w:tcW w:w="3492" w:type="dxa"/>
          </w:tcPr>
          <w:p w14:paraId="6A012093" w14:textId="26E3F0E5" w:rsidR="008823A8" w:rsidRPr="006F3D7D" w:rsidRDefault="008823A8" w:rsidP="008823A8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BA02AB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BA02AB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355" w:type="dxa"/>
          </w:tcPr>
          <w:p w14:paraId="484B94B9" w14:textId="4D553547" w:rsidR="008823A8" w:rsidRPr="00267BFF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475</w:t>
            </w:r>
            <w:r w:rsidRPr="000B3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271" w:type="dxa"/>
          </w:tcPr>
          <w:p w14:paraId="16955793" w14:textId="77777777" w:rsidR="008823A8" w:rsidRPr="00267BFF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A4D581F" w14:textId="1A2EFF6E" w:rsidR="008823A8" w:rsidRPr="00267BFF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494</w:t>
            </w:r>
            <w:r w:rsidRPr="000B3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079</w:t>
            </w:r>
          </w:p>
        </w:tc>
        <w:tc>
          <w:tcPr>
            <w:tcW w:w="271" w:type="dxa"/>
          </w:tcPr>
          <w:p w14:paraId="043AA689" w14:textId="77777777" w:rsidR="008823A8" w:rsidRPr="00267BFF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9138041" w14:textId="501C5358" w:rsidR="008823A8" w:rsidRPr="00267BFF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412</w:t>
            </w:r>
            <w:r w:rsidRPr="000B3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271" w:type="dxa"/>
          </w:tcPr>
          <w:p w14:paraId="5C2C1714" w14:textId="77777777" w:rsidR="008823A8" w:rsidRPr="00267BFF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27E2F76" w14:textId="0F1094A4" w:rsidR="008823A8" w:rsidRPr="00267BFF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0B3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271" w:type="dxa"/>
          </w:tcPr>
          <w:p w14:paraId="5DEF897F" w14:textId="77777777" w:rsidR="008823A8" w:rsidRPr="00267BFF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97ABFDA" w14:textId="7C83143B" w:rsidR="008823A8" w:rsidRPr="00267BFF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Pr="000B3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271" w:type="dxa"/>
          </w:tcPr>
          <w:p w14:paraId="051EEB8F" w14:textId="77777777" w:rsidR="008823A8" w:rsidRPr="00267BFF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E3F8CDE" w14:textId="22E40274" w:rsidR="008823A8" w:rsidRPr="00267BFF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Pr="000B3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271" w:type="dxa"/>
          </w:tcPr>
          <w:p w14:paraId="370BD1CD" w14:textId="77777777" w:rsidR="008823A8" w:rsidRPr="00267BFF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B7C854E" w14:textId="25144D8C" w:rsidR="008823A8" w:rsidRPr="00267BFF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1,486</w:t>
            </w:r>
            <w:r w:rsidRPr="000B3C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836</w:t>
            </w:r>
          </w:p>
        </w:tc>
      </w:tr>
      <w:tr w:rsidR="008823A8" w:rsidRPr="0055717E" w14:paraId="35246434" w14:textId="77777777" w:rsidTr="0055717E">
        <w:trPr>
          <w:cantSplit/>
          <w:trHeight w:val="387"/>
        </w:trPr>
        <w:tc>
          <w:tcPr>
            <w:tcW w:w="3492" w:type="dxa"/>
          </w:tcPr>
          <w:p w14:paraId="1743A9F1" w14:textId="1075E2E4" w:rsidR="008823A8" w:rsidRPr="006F3D7D" w:rsidRDefault="008823A8" w:rsidP="008823A8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Pr="00BA02AB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55717E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ธันวาคม </w:t>
            </w:r>
            <w:r w:rsidRPr="00BA02AB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355" w:type="dxa"/>
          </w:tcPr>
          <w:p w14:paraId="19DB4863" w14:textId="481A6956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415,447</w:t>
            </w:r>
          </w:p>
        </w:tc>
        <w:tc>
          <w:tcPr>
            <w:tcW w:w="271" w:type="dxa"/>
          </w:tcPr>
          <w:p w14:paraId="0C74BC89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5717A94" w14:textId="3349086F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522,502</w:t>
            </w:r>
          </w:p>
        </w:tc>
        <w:tc>
          <w:tcPr>
            <w:tcW w:w="271" w:type="dxa"/>
          </w:tcPr>
          <w:p w14:paraId="1D78836B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35658E5" w14:textId="542BFDC4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376,863</w:t>
            </w:r>
          </w:p>
        </w:tc>
        <w:tc>
          <w:tcPr>
            <w:tcW w:w="271" w:type="dxa"/>
          </w:tcPr>
          <w:p w14:paraId="129D0570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CE64EAA" w14:textId="0AECAF72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5,633</w:t>
            </w:r>
          </w:p>
        </w:tc>
        <w:tc>
          <w:tcPr>
            <w:tcW w:w="271" w:type="dxa"/>
          </w:tcPr>
          <w:p w14:paraId="1A649359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F756AAA" w14:textId="7F89DF0A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88,179</w:t>
            </w:r>
          </w:p>
        </w:tc>
        <w:tc>
          <w:tcPr>
            <w:tcW w:w="271" w:type="dxa"/>
          </w:tcPr>
          <w:p w14:paraId="7689D179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036075E" w14:textId="0AC94106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3,566</w:t>
            </w:r>
          </w:p>
        </w:tc>
        <w:tc>
          <w:tcPr>
            <w:tcW w:w="271" w:type="dxa"/>
          </w:tcPr>
          <w:p w14:paraId="53C57717" w14:textId="77777777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976944E" w14:textId="2540894D" w:rsidR="008823A8" w:rsidRPr="008823A8" w:rsidRDefault="008823A8" w:rsidP="008823A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23A8">
              <w:rPr>
                <w:rFonts w:ascii="Angsana New" w:hAnsi="Angsana New"/>
                <w:sz w:val="28"/>
                <w:szCs w:val="28"/>
              </w:rPr>
              <w:t>1,412,190</w:t>
            </w:r>
          </w:p>
        </w:tc>
      </w:tr>
    </w:tbl>
    <w:p w14:paraId="5024FFFF" w14:textId="77777777" w:rsidR="00920DE6" w:rsidRDefault="00920DE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367DC310" w14:textId="77777777" w:rsidR="00D8490C" w:rsidRDefault="00D8490C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11B10618" w14:textId="77777777" w:rsidR="007D5AC6" w:rsidRDefault="007D5AC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4F4392EC" w14:textId="77777777" w:rsidR="007D5AC6" w:rsidRDefault="007D5AC6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6E683728" w14:textId="77777777" w:rsidR="0055717E" w:rsidRDefault="0055717E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2"/>
          <w:szCs w:val="32"/>
        </w:rPr>
      </w:pPr>
    </w:p>
    <w:tbl>
      <w:tblPr>
        <w:tblW w:w="14619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356"/>
        <w:gridCol w:w="271"/>
        <w:gridCol w:w="1264"/>
        <w:gridCol w:w="271"/>
        <w:gridCol w:w="1264"/>
        <w:gridCol w:w="271"/>
        <w:gridCol w:w="1355"/>
      </w:tblGrid>
      <w:tr w:rsidR="001360BB" w:rsidRPr="00920BE2" w14:paraId="11046181" w14:textId="77777777" w:rsidTr="00920BE2">
        <w:trPr>
          <w:cantSplit/>
          <w:trHeight w:val="147"/>
        </w:trPr>
        <w:tc>
          <w:tcPr>
            <w:tcW w:w="3780" w:type="dxa"/>
          </w:tcPr>
          <w:p w14:paraId="4EA5764F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9" w:type="dxa"/>
            <w:gridSpan w:val="13"/>
            <w:tcBorders>
              <w:bottom w:val="single" w:sz="4" w:space="0" w:color="auto"/>
            </w:tcBorders>
          </w:tcPr>
          <w:p w14:paraId="3CB89A4D" w14:textId="77777777" w:rsidR="001360BB" w:rsidRPr="00920BE2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0BE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920BE2" w:rsidRPr="00920BE2" w14:paraId="5A589175" w14:textId="77777777" w:rsidTr="00920BE2">
        <w:trPr>
          <w:cantSplit/>
          <w:trHeight w:val="147"/>
        </w:trPr>
        <w:tc>
          <w:tcPr>
            <w:tcW w:w="3780" w:type="dxa"/>
          </w:tcPr>
          <w:p w14:paraId="701D4A0F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EAF0422" w14:textId="77777777"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B3E485F" w14:textId="77777777"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F6B2AF1" w14:textId="77777777" w:rsidR="00920BE2" w:rsidRPr="00920BE2" w:rsidRDefault="00920BE2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D5B55DC" w14:textId="77777777"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3F9D1EF" w14:textId="77777777"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1F77ECA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5EC7D15D" w14:textId="77777777"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2B7CFA7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0A5FE9A" w14:textId="77777777"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B2537FC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DE17073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3CA3C491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1B8D1E1" w14:textId="77777777"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20BE2" w:rsidRPr="00920BE2" w14:paraId="29E2829B" w14:textId="77777777" w:rsidTr="00920BE2">
        <w:trPr>
          <w:cantSplit/>
          <w:trHeight w:val="147"/>
        </w:trPr>
        <w:tc>
          <w:tcPr>
            <w:tcW w:w="3780" w:type="dxa"/>
          </w:tcPr>
          <w:p w14:paraId="12D124ED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C824F64" w14:textId="77777777"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2E2CB17B" w14:textId="77777777"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03A182CB" w14:textId="77777777" w:rsidR="00920BE2" w:rsidRPr="00920BE2" w:rsidRDefault="00920BE2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662367AE" w14:textId="77777777"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774D786A" w14:textId="77777777"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72118486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</w:tcPr>
          <w:p w14:paraId="2515F900" w14:textId="77777777"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14:paraId="56FE3344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71018F5E" w14:textId="77777777"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63E5F6EB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083E7343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14:paraId="5ED8754E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3119125F" w14:textId="77777777"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E6867" w:rsidRPr="00920BE2" w14:paraId="2496B43B" w14:textId="77777777" w:rsidTr="00920BE2">
        <w:trPr>
          <w:cantSplit/>
          <w:trHeight w:val="147"/>
        </w:trPr>
        <w:tc>
          <w:tcPr>
            <w:tcW w:w="3780" w:type="dxa"/>
          </w:tcPr>
          <w:p w14:paraId="71B941B5" w14:textId="77777777"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B1AAEF1" w14:textId="77777777" w:rsidR="00BE6867" w:rsidRPr="00920BE2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14:paraId="79B64CDB" w14:textId="77777777" w:rsidR="00BE6867" w:rsidRPr="00920BE2" w:rsidRDefault="00BE6867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1AF70C2" w14:textId="77777777" w:rsidR="00BE6867" w:rsidRPr="00920BE2" w:rsidRDefault="00BE6867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14:paraId="22859E6A" w14:textId="77777777" w:rsidR="00BE6867" w:rsidRPr="00920BE2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B1B1D79" w14:textId="77777777" w:rsidR="00BE6867" w:rsidRPr="00920BE2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5A46AA69" w14:textId="77777777"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40456EF" w14:textId="77777777" w:rsidR="00BE6867" w:rsidRPr="00920BE2" w:rsidRDefault="00BE6867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14:paraId="1587F208" w14:textId="77777777"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B5CE344" w14:textId="77777777" w:rsidR="00BE6867" w:rsidRPr="00920BE2" w:rsidRDefault="00BE6867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558770AF" w14:textId="77777777"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7FAC044" w14:textId="77777777"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14:paraId="79AED09C" w14:textId="77777777" w:rsidR="00BE6867" w:rsidRPr="00920BE2" w:rsidRDefault="00BE6867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285DDB1" w14:textId="77777777" w:rsidR="00BE6867" w:rsidRPr="00920BE2" w:rsidRDefault="00BE6867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920B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920BE2" w14:paraId="342E0E2B" w14:textId="77777777" w:rsidTr="00920BE2">
        <w:trPr>
          <w:cantSplit/>
          <w:trHeight w:val="147"/>
        </w:trPr>
        <w:tc>
          <w:tcPr>
            <w:tcW w:w="3780" w:type="dxa"/>
          </w:tcPr>
          <w:p w14:paraId="448D089C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19025F4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420D0750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8DE63B4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56A3A97C" w14:textId="77777777"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FA9E39F" w14:textId="77777777"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138E21FB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4EBA5E25" w14:textId="77777777"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5EBA819D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40B4B83" w14:textId="77777777" w:rsidR="001360BB" w:rsidRPr="00920BE2" w:rsidRDefault="001360BB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  <w:vMerge w:val="restart"/>
          </w:tcPr>
          <w:p w14:paraId="305CB483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F85C9D9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7A9D75E0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5C00FE2" w14:textId="77777777" w:rsidR="001360BB" w:rsidRPr="00920BE2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4C46AE" w:rsidRPr="00920BE2" w14:paraId="54FAE297" w14:textId="77777777" w:rsidTr="00920BE2">
        <w:trPr>
          <w:cantSplit/>
          <w:trHeight w:val="147"/>
        </w:trPr>
        <w:tc>
          <w:tcPr>
            <w:tcW w:w="3780" w:type="dxa"/>
          </w:tcPr>
          <w:p w14:paraId="65E262E2" w14:textId="597E38D3" w:rsidR="004C46AE" w:rsidRPr="00920BE2" w:rsidRDefault="004C46AE" w:rsidP="004C46AE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28"/>
                <w:szCs w:val="28"/>
              </w:rPr>
              <w:t>1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B12A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5" w:type="dxa"/>
          </w:tcPr>
          <w:p w14:paraId="38F85B15" w14:textId="6C9DDE14" w:rsidR="004C46AE" w:rsidRPr="00920BE2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Pr="00E21427">
              <w:rPr>
                <w:rFonts w:ascii="Angsana New" w:hAnsi="Angsana New"/>
                <w:sz w:val="28"/>
                <w:szCs w:val="28"/>
              </w:rPr>
              <w:t>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354</w:t>
            </w:r>
          </w:p>
        </w:tc>
        <w:tc>
          <w:tcPr>
            <w:tcW w:w="271" w:type="dxa"/>
          </w:tcPr>
          <w:p w14:paraId="2ACB0C72" w14:textId="77777777" w:rsidR="004C46AE" w:rsidRPr="00920BE2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AA946C2" w14:textId="470C197B" w:rsidR="004C46AE" w:rsidRPr="00920BE2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</w:t>
            </w:r>
            <w:r w:rsidRPr="00E21427">
              <w:rPr>
                <w:rFonts w:ascii="Angsana New" w:hAnsi="Angsana New"/>
                <w:sz w:val="28"/>
                <w:szCs w:val="28"/>
              </w:rPr>
              <w:t>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982</w:t>
            </w:r>
          </w:p>
        </w:tc>
        <w:tc>
          <w:tcPr>
            <w:tcW w:w="271" w:type="dxa"/>
          </w:tcPr>
          <w:p w14:paraId="5B0C560B" w14:textId="77777777" w:rsidR="004C46AE" w:rsidRPr="00920BE2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34DCE79" w14:textId="7839AE50" w:rsidR="004C46AE" w:rsidRPr="00920BE2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895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451</w:t>
            </w:r>
          </w:p>
        </w:tc>
        <w:tc>
          <w:tcPr>
            <w:tcW w:w="271" w:type="dxa"/>
          </w:tcPr>
          <w:p w14:paraId="5AF6AFB4" w14:textId="77777777" w:rsidR="004C46AE" w:rsidRPr="00920BE2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4BF6BA0" w14:textId="763640E9" w:rsidR="004C46AE" w:rsidRPr="00920BE2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016</w:t>
            </w:r>
          </w:p>
        </w:tc>
        <w:tc>
          <w:tcPr>
            <w:tcW w:w="271" w:type="dxa"/>
          </w:tcPr>
          <w:p w14:paraId="7E90C4CB" w14:textId="77777777" w:rsidR="004C46AE" w:rsidRPr="00920BE2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2DAA0A0" w14:textId="369F7334" w:rsidR="004C46AE" w:rsidRPr="00920BE2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12AA">
              <w:rPr>
                <w:rFonts w:ascii="Angsana New" w:hAnsi="Angsana New" w:hint="cs"/>
                <w:sz w:val="28"/>
                <w:szCs w:val="28"/>
              </w:rPr>
              <w:t>439</w:t>
            </w:r>
            <w:r w:rsidRPr="008B7A54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271" w:type="dxa"/>
            <w:vMerge/>
          </w:tcPr>
          <w:p w14:paraId="6850DDC8" w14:textId="77777777" w:rsidR="004C46AE" w:rsidRPr="00920BE2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15942B0" w14:textId="67B47226" w:rsidR="004C46AE" w:rsidRPr="00920BE2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12AA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8B7A54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756</w:t>
            </w:r>
          </w:p>
        </w:tc>
        <w:tc>
          <w:tcPr>
            <w:tcW w:w="271" w:type="dxa"/>
          </w:tcPr>
          <w:p w14:paraId="5860052C" w14:textId="77777777" w:rsidR="004C46AE" w:rsidRPr="00920BE2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6B33B67" w14:textId="695AB310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1,990</w:t>
            </w:r>
            <w:r w:rsidRPr="00E21427">
              <w:rPr>
                <w:rFonts w:ascii="Angsana New" w:hAnsi="Angsana New"/>
                <w:sz w:val="28"/>
                <w:szCs w:val="28"/>
              </w:rPr>
              <w:t>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676</w:t>
            </w:r>
          </w:p>
        </w:tc>
      </w:tr>
      <w:tr w:rsidR="004C46AE" w:rsidRPr="00920BE2" w14:paraId="7EF32577" w14:textId="77777777" w:rsidTr="00920BE2">
        <w:trPr>
          <w:cantSplit/>
          <w:trHeight w:val="147"/>
        </w:trPr>
        <w:tc>
          <w:tcPr>
            <w:tcW w:w="3780" w:type="dxa"/>
          </w:tcPr>
          <w:p w14:paraId="37D3A495" w14:textId="77777777" w:rsidR="004C46AE" w:rsidRPr="00920BE2" w:rsidRDefault="004C46AE" w:rsidP="004C46AE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14:paraId="4D5DA6EB" w14:textId="6F785A0D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15,196</w:t>
            </w:r>
          </w:p>
        </w:tc>
        <w:tc>
          <w:tcPr>
            <w:tcW w:w="271" w:type="dxa"/>
          </w:tcPr>
          <w:p w14:paraId="1CD96774" w14:textId="77777777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B629E10" w14:textId="2C3BD820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5,128</w:t>
            </w:r>
          </w:p>
        </w:tc>
        <w:tc>
          <w:tcPr>
            <w:tcW w:w="271" w:type="dxa"/>
          </w:tcPr>
          <w:p w14:paraId="7156AC3E" w14:textId="77777777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51ABDF6" w14:textId="1FFBB598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27,651</w:t>
            </w:r>
          </w:p>
        </w:tc>
        <w:tc>
          <w:tcPr>
            <w:tcW w:w="271" w:type="dxa"/>
          </w:tcPr>
          <w:p w14:paraId="0DF64E87" w14:textId="77777777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3D2F4172" w14:textId="3B84FE01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271" w:type="dxa"/>
          </w:tcPr>
          <w:p w14:paraId="58EE994A" w14:textId="77777777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47B94C8" w14:textId="47DC204A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9,664</w:t>
            </w:r>
          </w:p>
        </w:tc>
        <w:tc>
          <w:tcPr>
            <w:tcW w:w="271" w:type="dxa"/>
          </w:tcPr>
          <w:p w14:paraId="2407A1E3" w14:textId="77777777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3DA4426" w14:textId="5029584B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22,130</w:t>
            </w:r>
          </w:p>
        </w:tc>
        <w:tc>
          <w:tcPr>
            <w:tcW w:w="271" w:type="dxa"/>
          </w:tcPr>
          <w:p w14:paraId="777558F7" w14:textId="77777777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BE302E6" w14:textId="23BCDB45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80,</w:t>
            </w:r>
            <w:r>
              <w:rPr>
                <w:rFonts w:ascii="Angsana New" w:hAnsi="Angsana New"/>
                <w:sz w:val="28"/>
                <w:szCs w:val="28"/>
              </w:rPr>
              <w:t>096</w:t>
            </w:r>
          </w:p>
        </w:tc>
      </w:tr>
      <w:tr w:rsidR="004C46AE" w:rsidRPr="00920BE2" w14:paraId="62F58062" w14:textId="77777777" w:rsidTr="00920BE2">
        <w:trPr>
          <w:cantSplit/>
          <w:trHeight w:val="147"/>
        </w:trPr>
        <w:tc>
          <w:tcPr>
            <w:tcW w:w="3780" w:type="dxa"/>
          </w:tcPr>
          <w:p w14:paraId="50F1466F" w14:textId="35A6F7A1" w:rsidR="004C46AE" w:rsidRPr="00920BE2" w:rsidRDefault="004C46AE" w:rsidP="004C46AE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14:paraId="5327E212" w14:textId="44880667" w:rsidR="004C46AE" w:rsidRPr="00FC7BB1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2,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038</w:t>
            </w:r>
          </w:p>
        </w:tc>
        <w:tc>
          <w:tcPr>
            <w:tcW w:w="271" w:type="dxa"/>
          </w:tcPr>
          <w:p w14:paraId="3C18ACE6" w14:textId="77777777" w:rsidR="004C46AE" w:rsidRPr="00FC7BB1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9ADBDA9" w14:textId="5D59A60B" w:rsidR="004C46AE" w:rsidRPr="00FC7BB1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24,788</w:t>
            </w:r>
          </w:p>
        </w:tc>
        <w:tc>
          <w:tcPr>
            <w:tcW w:w="271" w:type="dxa"/>
          </w:tcPr>
          <w:p w14:paraId="3951C886" w14:textId="77777777" w:rsidR="004C46AE" w:rsidRPr="00FC7BB1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1868523" w14:textId="6C44D083" w:rsidR="004C46AE" w:rsidRPr="00FC7BB1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3,655</w:t>
            </w:r>
          </w:p>
        </w:tc>
        <w:tc>
          <w:tcPr>
            <w:tcW w:w="271" w:type="dxa"/>
          </w:tcPr>
          <w:p w14:paraId="70AE5BFD" w14:textId="77777777" w:rsidR="004C46AE" w:rsidRPr="00FC7BB1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6C0BF5AA" w14:textId="4E1E4382" w:rsidR="004C46AE" w:rsidRPr="00FC7BB1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1DC653C" w14:textId="77777777" w:rsidR="004C46AE" w:rsidRPr="00FC7BB1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F24669F" w14:textId="6EC52167" w:rsidR="004C46AE" w:rsidRPr="00FC7BB1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281A19A" w14:textId="77777777" w:rsidR="004C46AE" w:rsidRPr="00FC7BB1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221617E" w14:textId="4C4AF633" w:rsidR="004C46AE" w:rsidRPr="00FC7BB1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(30,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481</w:t>
            </w:r>
            <w:r w:rsidRPr="002909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65A602BA" w14:textId="77777777" w:rsidR="004C46AE" w:rsidRPr="00FC7BB1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CC37F40" w14:textId="46C7DC27" w:rsidR="004C46AE" w:rsidRPr="00FC7BB1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4C46AE" w:rsidRPr="00920BE2" w14:paraId="6D0E85DB" w14:textId="77777777" w:rsidTr="00920BE2">
        <w:trPr>
          <w:cantSplit/>
          <w:trHeight w:val="147"/>
        </w:trPr>
        <w:tc>
          <w:tcPr>
            <w:tcW w:w="3780" w:type="dxa"/>
          </w:tcPr>
          <w:p w14:paraId="7F4B0A09" w14:textId="77777777" w:rsidR="004C46AE" w:rsidRPr="00920BE2" w:rsidRDefault="004C46AE" w:rsidP="004C46AE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</w:tcPr>
          <w:p w14:paraId="7CCD04AF" w14:textId="7D842E69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(971)</w:t>
            </w:r>
          </w:p>
        </w:tc>
        <w:tc>
          <w:tcPr>
            <w:tcW w:w="271" w:type="dxa"/>
          </w:tcPr>
          <w:p w14:paraId="6039B2DF" w14:textId="77777777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08FF43F" w14:textId="2B9E2430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(1,270)</w:t>
            </w:r>
          </w:p>
        </w:tc>
        <w:tc>
          <w:tcPr>
            <w:tcW w:w="271" w:type="dxa"/>
          </w:tcPr>
          <w:p w14:paraId="4D99E98E" w14:textId="77777777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4A1D02B" w14:textId="42338CD8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(36,363)</w:t>
            </w:r>
          </w:p>
        </w:tc>
        <w:tc>
          <w:tcPr>
            <w:tcW w:w="271" w:type="dxa"/>
          </w:tcPr>
          <w:p w14:paraId="6EBBC474" w14:textId="77777777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346C973E" w14:textId="2AC54DBD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(90)</w:t>
            </w:r>
          </w:p>
        </w:tc>
        <w:tc>
          <w:tcPr>
            <w:tcW w:w="271" w:type="dxa"/>
          </w:tcPr>
          <w:p w14:paraId="44F2FE2A" w14:textId="77777777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90D6687" w14:textId="45AA84D4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(19,128)</w:t>
            </w:r>
          </w:p>
        </w:tc>
        <w:tc>
          <w:tcPr>
            <w:tcW w:w="271" w:type="dxa"/>
          </w:tcPr>
          <w:p w14:paraId="522317A4" w14:textId="77777777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74EDD2D" w14:textId="2E041806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787BEB9" w14:textId="77777777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DAC7B99" w14:textId="04DD9323" w:rsidR="004C46AE" w:rsidRPr="00B00EAB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(57,822)</w:t>
            </w:r>
          </w:p>
        </w:tc>
      </w:tr>
      <w:tr w:rsidR="004C46AE" w:rsidRPr="00920BE2" w14:paraId="5A62EAAA" w14:textId="77777777" w:rsidTr="00920BE2">
        <w:trPr>
          <w:cantSplit/>
          <w:trHeight w:val="147"/>
        </w:trPr>
        <w:tc>
          <w:tcPr>
            <w:tcW w:w="3780" w:type="dxa"/>
          </w:tcPr>
          <w:p w14:paraId="61320443" w14:textId="4F1C085C" w:rsidR="004C46AE" w:rsidRPr="00920BE2" w:rsidRDefault="004C46AE" w:rsidP="004C46AE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28"/>
                <w:szCs w:val="28"/>
              </w:rPr>
              <w:t>31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6DA7925" w14:textId="2C979A69" w:rsidR="004C46AE" w:rsidRPr="00E21427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203</w:t>
            </w:r>
            <w:r w:rsidRPr="0029098E">
              <w:rPr>
                <w:rFonts w:ascii="Angsana New" w:hAnsi="Angsana New"/>
                <w:sz w:val="28"/>
                <w:szCs w:val="28"/>
              </w:rPr>
              <w:t>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617</w:t>
            </w:r>
          </w:p>
        </w:tc>
        <w:tc>
          <w:tcPr>
            <w:tcW w:w="271" w:type="dxa"/>
          </w:tcPr>
          <w:p w14:paraId="1666757B" w14:textId="77777777" w:rsidR="004C46AE" w:rsidRPr="00E21427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3B5BEE1" w14:textId="03C695C3" w:rsidR="004C46AE" w:rsidRPr="00E21427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098E">
              <w:rPr>
                <w:rFonts w:ascii="Angsana New" w:hAnsi="Angsana New"/>
                <w:sz w:val="28"/>
                <w:szCs w:val="28"/>
              </w:rPr>
              <w:t>471,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628</w:t>
            </w:r>
          </w:p>
        </w:tc>
        <w:tc>
          <w:tcPr>
            <w:tcW w:w="271" w:type="dxa"/>
          </w:tcPr>
          <w:p w14:paraId="1E68BDB8" w14:textId="77777777" w:rsidR="004C46AE" w:rsidRPr="008B7A54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342F89D" w14:textId="72EE0F93" w:rsidR="004C46AE" w:rsidRPr="008B7A54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890</w:t>
            </w:r>
            <w:r w:rsidRPr="00D80A8A">
              <w:rPr>
                <w:rFonts w:ascii="Angsana New" w:hAnsi="Angsana New"/>
                <w:sz w:val="28"/>
                <w:szCs w:val="28"/>
              </w:rPr>
              <w:t>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394</w:t>
            </w:r>
          </w:p>
        </w:tc>
        <w:tc>
          <w:tcPr>
            <w:tcW w:w="271" w:type="dxa"/>
          </w:tcPr>
          <w:p w14:paraId="2B485E6D" w14:textId="77777777" w:rsidR="004C46AE" w:rsidRPr="008B7A54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125B48B4" w14:textId="56D375DA" w:rsidR="004C46AE" w:rsidRPr="008B7A54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80A8A">
              <w:rPr>
                <w:rFonts w:ascii="Angsana New" w:hAnsi="Angsana New"/>
                <w:sz w:val="28"/>
                <w:szCs w:val="28"/>
              </w:rPr>
              <w:t>13,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253</w:t>
            </w:r>
          </w:p>
        </w:tc>
        <w:tc>
          <w:tcPr>
            <w:tcW w:w="271" w:type="dxa"/>
          </w:tcPr>
          <w:p w14:paraId="5300D158" w14:textId="77777777" w:rsidR="004C46AE" w:rsidRPr="008B7A54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16C0066" w14:textId="505E7D35" w:rsidR="004C46AE" w:rsidRPr="008B7A54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12AA">
              <w:rPr>
                <w:rFonts w:ascii="Angsana New" w:hAnsi="Angsana New" w:hint="cs"/>
                <w:sz w:val="28"/>
                <w:szCs w:val="28"/>
              </w:rPr>
              <w:t>429</w:t>
            </w:r>
            <w:r w:rsidRPr="00D80A8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271" w:type="dxa"/>
          </w:tcPr>
          <w:p w14:paraId="07582452" w14:textId="77777777" w:rsidR="004C46AE" w:rsidRPr="008B7A54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B761A68" w14:textId="2A4A0B16" w:rsidR="004C46AE" w:rsidRPr="008B7A54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12AA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D80A8A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405</w:t>
            </w:r>
          </w:p>
        </w:tc>
        <w:tc>
          <w:tcPr>
            <w:tcW w:w="271" w:type="dxa"/>
          </w:tcPr>
          <w:p w14:paraId="5CDFDF99" w14:textId="77777777" w:rsidR="004C46AE" w:rsidRPr="008B7A54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391C5EE" w14:textId="66D8876C" w:rsidR="004C46AE" w:rsidRPr="00E21427" w:rsidRDefault="004C46AE" w:rsidP="004C46A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2,012</w:t>
            </w:r>
            <w:r w:rsidRPr="0029098E">
              <w:rPr>
                <w:rFonts w:ascii="Angsana New" w:hAnsi="Angsana New"/>
                <w:sz w:val="28"/>
                <w:szCs w:val="28"/>
              </w:rPr>
              <w:t>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950</w:t>
            </w:r>
          </w:p>
        </w:tc>
      </w:tr>
      <w:tr w:rsidR="006530B6" w:rsidRPr="00920BE2" w14:paraId="3940D6A9" w14:textId="77777777" w:rsidTr="00920BE2">
        <w:trPr>
          <w:cantSplit/>
          <w:trHeight w:val="147"/>
        </w:trPr>
        <w:tc>
          <w:tcPr>
            <w:tcW w:w="3780" w:type="dxa"/>
          </w:tcPr>
          <w:p w14:paraId="1FD1663C" w14:textId="77777777" w:rsidR="006530B6" w:rsidRPr="00920BE2" w:rsidRDefault="006530B6" w:rsidP="006530B6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5" w:type="dxa"/>
          </w:tcPr>
          <w:p w14:paraId="3F4BC38B" w14:textId="4A7F8CB3" w:rsidR="006530B6" w:rsidRPr="004C46AE" w:rsidRDefault="006530B6" w:rsidP="00653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70A15">
              <w:rPr>
                <w:rFonts w:ascii="Angsana New" w:hAnsi="Angsana New"/>
                <w:sz w:val="28"/>
                <w:szCs w:val="28"/>
              </w:rPr>
              <w:t>1,712</w:t>
            </w:r>
          </w:p>
        </w:tc>
        <w:tc>
          <w:tcPr>
            <w:tcW w:w="271" w:type="dxa"/>
          </w:tcPr>
          <w:p w14:paraId="58998ABB" w14:textId="77777777" w:rsidR="006530B6" w:rsidRPr="004C46AE" w:rsidRDefault="006530B6" w:rsidP="00653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156BFC9B" w14:textId="7A2D2C78" w:rsidR="006530B6" w:rsidRPr="004C46AE" w:rsidRDefault="006530B6" w:rsidP="00653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70A15">
              <w:rPr>
                <w:rFonts w:ascii="Angsana New" w:hAnsi="Angsana New"/>
                <w:sz w:val="28"/>
                <w:szCs w:val="28"/>
              </w:rPr>
              <w:t>6,060</w:t>
            </w:r>
          </w:p>
        </w:tc>
        <w:tc>
          <w:tcPr>
            <w:tcW w:w="271" w:type="dxa"/>
          </w:tcPr>
          <w:p w14:paraId="6AC68386" w14:textId="77777777" w:rsidR="006530B6" w:rsidRPr="004C46AE" w:rsidRDefault="006530B6" w:rsidP="00653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5CB094E1" w14:textId="2A9393FF" w:rsidR="006530B6" w:rsidRPr="004C46AE" w:rsidRDefault="006530B6" w:rsidP="00653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70A15">
              <w:rPr>
                <w:rFonts w:ascii="Angsana New" w:hAnsi="Angsana New"/>
                <w:sz w:val="28"/>
                <w:szCs w:val="28"/>
              </w:rPr>
              <w:t>30,677</w:t>
            </w:r>
          </w:p>
        </w:tc>
        <w:tc>
          <w:tcPr>
            <w:tcW w:w="271" w:type="dxa"/>
          </w:tcPr>
          <w:p w14:paraId="7D4C5679" w14:textId="77777777" w:rsidR="006530B6" w:rsidRPr="004C46AE" w:rsidRDefault="006530B6" w:rsidP="00653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6" w:type="dxa"/>
          </w:tcPr>
          <w:p w14:paraId="749E5EE2" w14:textId="1A892D83" w:rsidR="006530B6" w:rsidRPr="004C46AE" w:rsidRDefault="006530B6" w:rsidP="00653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70A15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271" w:type="dxa"/>
          </w:tcPr>
          <w:p w14:paraId="7AAAF8E9" w14:textId="77777777" w:rsidR="006530B6" w:rsidRPr="004C46AE" w:rsidRDefault="006530B6" w:rsidP="00653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C1C09BE" w14:textId="70F7D83E" w:rsidR="006530B6" w:rsidRPr="004C46AE" w:rsidRDefault="006530B6" w:rsidP="00653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70A15">
              <w:rPr>
                <w:rFonts w:ascii="Angsana New" w:hAnsi="Angsana New"/>
                <w:sz w:val="28"/>
                <w:szCs w:val="28"/>
              </w:rPr>
              <w:t>13,384</w:t>
            </w:r>
          </w:p>
        </w:tc>
        <w:tc>
          <w:tcPr>
            <w:tcW w:w="271" w:type="dxa"/>
          </w:tcPr>
          <w:p w14:paraId="2AAE84AF" w14:textId="77777777" w:rsidR="006530B6" w:rsidRPr="004C46AE" w:rsidRDefault="006530B6" w:rsidP="00653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424EC12" w14:textId="143D431E" w:rsidR="006530B6" w:rsidRPr="004C46AE" w:rsidRDefault="006530B6" w:rsidP="00653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70A15">
              <w:rPr>
                <w:rFonts w:ascii="Angsana New" w:hAnsi="Angsana New"/>
                <w:sz w:val="28"/>
                <w:szCs w:val="28"/>
              </w:rPr>
              <w:t>16,777</w:t>
            </w:r>
          </w:p>
        </w:tc>
        <w:tc>
          <w:tcPr>
            <w:tcW w:w="271" w:type="dxa"/>
          </w:tcPr>
          <w:p w14:paraId="17810E63" w14:textId="77777777" w:rsidR="006530B6" w:rsidRPr="004C46AE" w:rsidRDefault="006530B6" w:rsidP="00653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4D11A702" w14:textId="18FAFDB0" w:rsidR="006530B6" w:rsidRPr="004C46AE" w:rsidRDefault="006530B6" w:rsidP="006530B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70A15">
              <w:rPr>
                <w:rFonts w:ascii="Angsana New" w:hAnsi="Angsana New"/>
                <w:sz w:val="28"/>
                <w:szCs w:val="28"/>
              </w:rPr>
              <w:t>69,105</w:t>
            </w:r>
          </w:p>
        </w:tc>
      </w:tr>
      <w:tr w:rsidR="002063C1" w:rsidRPr="00920BE2" w14:paraId="3B12113F" w14:textId="77777777" w:rsidTr="004A2300">
        <w:trPr>
          <w:cantSplit/>
          <w:trHeight w:val="147"/>
        </w:trPr>
        <w:tc>
          <w:tcPr>
            <w:tcW w:w="3780" w:type="dxa"/>
          </w:tcPr>
          <w:p w14:paraId="0777F08F" w14:textId="244D66B8" w:rsidR="002063C1" w:rsidRPr="00920BE2" w:rsidRDefault="002063C1" w:rsidP="002063C1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355" w:type="dxa"/>
          </w:tcPr>
          <w:p w14:paraId="1F54454A" w14:textId="0E774D83" w:rsidR="002063C1" w:rsidRPr="0044741C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13</w:t>
            </w:r>
            <w:r w:rsidRPr="00E70A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092</w:t>
            </w:r>
          </w:p>
        </w:tc>
        <w:tc>
          <w:tcPr>
            <w:tcW w:w="271" w:type="dxa"/>
          </w:tcPr>
          <w:p w14:paraId="7EF2E937" w14:textId="77777777" w:rsidR="002063C1" w:rsidRPr="004C46AE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47E9F22B" w14:textId="0D8EA350" w:rsidR="002063C1" w:rsidRPr="0044741C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E70A1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713</w:t>
            </w:r>
          </w:p>
        </w:tc>
        <w:tc>
          <w:tcPr>
            <w:tcW w:w="271" w:type="dxa"/>
          </w:tcPr>
          <w:p w14:paraId="74FC39F4" w14:textId="77777777" w:rsidR="002063C1" w:rsidRPr="004C46AE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64" w:type="dxa"/>
          </w:tcPr>
          <w:p w14:paraId="0B4839C8" w14:textId="18118400" w:rsidR="002063C1" w:rsidRPr="007115D6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271" w:type="dxa"/>
          </w:tcPr>
          <w:p w14:paraId="6CDD761C" w14:textId="77777777" w:rsidR="002063C1" w:rsidRPr="007115D6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14:paraId="070902D1" w14:textId="77777777" w:rsidR="002063C1" w:rsidRPr="007115D6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  <w:shd w:val="clear" w:color="auto" w:fill="auto"/>
          </w:tcPr>
          <w:p w14:paraId="7FBDBC1A" w14:textId="77777777" w:rsidR="002063C1" w:rsidRPr="007115D6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CE629C8" w14:textId="77777777" w:rsidR="002063C1" w:rsidRPr="007115D6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4DDACB5" w14:textId="77777777" w:rsidR="002063C1" w:rsidRPr="007115D6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737676F" w14:textId="34034AEC" w:rsidR="002063C1" w:rsidRPr="007115D6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>(18,131)</w:t>
            </w:r>
          </w:p>
        </w:tc>
        <w:tc>
          <w:tcPr>
            <w:tcW w:w="271" w:type="dxa"/>
          </w:tcPr>
          <w:p w14:paraId="4387D255" w14:textId="77777777" w:rsidR="002063C1" w:rsidRPr="007115D6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C9CEBE2" w14:textId="47C75663" w:rsidR="002063C1" w:rsidRPr="007115D6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</w:tr>
      <w:tr w:rsidR="002063C1" w:rsidRPr="00920BE2" w14:paraId="72825C30" w14:textId="77777777" w:rsidTr="002D3CFF">
        <w:trPr>
          <w:cantSplit/>
          <w:trHeight w:val="147"/>
        </w:trPr>
        <w:tc>
          <w:tcPr>
            <w:tcW w:w="3780" w:type="dxa"/>
          </w:tcPr>
          <w:p w14:paraId="3919F005" w14:textId="78D16225" w:rsidR="002063C1" w:rsidRPr="00920BE2" w:rsidRDefault="002063C1" w:rsidP="002063C1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="001F7E4E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5" w:type="dxa"/>
          </w:tcPr>
          <w:p w14:paraId="3319B93F" w14:textId="7FF70CB8" w:rsidR="002063C1" w:rsidRPr="0044741C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41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  <w:r w:rsidRPr="004474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7CE48006" w14:textId="77777777" w:rsidR="002063C1" w:rsidRPr="0044741C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51053B9" w14:textId="7DC9D712" w:rsidR="002063C1" w:rsidRPr="0044741C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41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965</w:t>
            </w:r>
            <w:r w:rsidRPr="004474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3E68CFA0" w14:textId="77777777" w:rsidR="002063C1" w:rsidRPr="0044741C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5F20AC9" w14:textId="04F7C244" w:rsidR="002063C1" w:rsidRPr="0044741C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1949CCF" w14:textId="77777777" w:rsidR="002063C1" w:rsidRPr="0044741C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7D50783A" w14:textId="587A9B83" w:rsidR="002063C1" w:rsidRPr="0044741C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32150C5" w14:textId="77777777" w:rsidR="002063C1" w:rsidRPr="0044741C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0244740" w14:textId="4D3F3DC3" w:rsidR="002063C1" w:rsidRPr="0044741C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ACDFFC6" w14:textId="77777777" w:rsidR="002063C1" w:rsidRPr="0044741C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BDA1823" w14:textId="67C3DFC0" w:rsidR="002063C1" w:rsidRPr="0044741C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8DCCA54" w14:textId="77777777" w:rsidR="002063C1" w:rsidRPr="004C46AE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694AB804" w14:textId="739E82B3" w:rsidR="002063C1" w:rsidRPr="0044741C" w:rsidRDefault="002063C1" w:rsidP="002063C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>(35,965)</w:t>
            </w:r>
          </w:p>
        </w:tc>
      </w:tr>
      <w:tr w:rsidR="007115D6" w:rsidRPr="00920BE2" w14:paraId="2722DBDE" w14:textId="77777777" w:rsidTr="004A2300">
        <w:trPr>
          <w:cantSplit/>
          <w:trHeight w:val="147"/>
        </w:trPr>
        <w:tc>
          <w:tcPr>
            <w:tcW w:w="3780" w:type="dxa"/>
          </w:tcPr>
          <w:p w14:paraId="3F2C770D" w14:textId="77777777" w:rsidR="007115D6" w:rsidRPr="00920BE2" w:rsidRDefault="007115D6" w:rsidP="007115D6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7E00D68" w14:textId="208CB2D7" w:rsidR="007115D6" w:rsidRPr="0044741C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741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596F26E5" w14:textId="77777777" w:rsidR="007115D6" w:rsidRPr="0044741C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8341069" w14:textId="62187CB6" w:rsidR="007115D6" w:rsidRPr="0044741C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741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2066513B" w14:textId="77777777" w:rsidR="007115D6" w:rsidRPr="0044741C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0470A0C" w14:textId="0DA4FF54" w:rsidR="007115D6" w:rsidRPr="0044741C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41C">
              <w:rPr>
                <w:rFonts w:ascii="Angsana New" w:hAnsi="Angsana New"/>
                <w:sz w:val="28"/>
                <w:szCs w:val="28"/>
              </w:rPr>
              <w:t>(4,125)</w:t>
            </w:r>
          </w:p>
        </w:tc>
        <w:tc>
          <w:tcPr>
            <w:tcW w:w="271" w:type="dxa"/>
          </w:tcPr>
          <w:p w14:paraId="10591806" w14:textId="77777777" w:rsidR="007115D6" w:rsidRPr="0044741C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4FB515B" w14:textId="7EBF3EA5" w:rsidR="007115D6" w:rsidRPr="0044741C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41C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271" w:type="dxa"/>
          </w:tcPr>
          <w:p w14:paraId="786CEC38" w14:textId="77777777" w:rsidR="007115D6" w:rsidRPr="0044741C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5AF0A39" w14:textId="08451DB6" w:rsidR="007115D6" w:rsidRPr="0044741C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41C">
              <w:rPr>
                <w:rFonts w:ascii="Angsana New" w:hAnsi="Angsana New"/>
                <w:sz w:val="28"/>
                <w:szCs w:val="28"/>
              </w:rPr>
              <w:t>(16,206)</w:t>
            </w:r>
          </w:p>
        </w:tc>
        <w:tc>
          <w:tcPr>
            <w:tcW w:w="271" w:type="dxa"/>
          </w:tcPr>
          <w:p w14:paraId="2727D326" w14:textId="77777777" w:rsidR="007115D6" w:rsidRPr="0044741C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DDC1340" w14:textId="0CFE8D68" w:rsidR="007115D6" w:rsidRPr="0044741C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741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3EDB4BCD" w14:textId="77777777" w:rsidR="007115D6" w:rsidRPr="004C46AE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DF7D13C" w14:textId="609F244F" w:rsidR="007115D6" w:rsidRPr="0044741C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4741C">
              <w:rPr>
                <w:rFonts w:ascii="Angsana New" w:hAnsi="Angsana New"/>
                <w:sz w:val="28"/>
                <w:szCs w:val="28"/>
              </w:rPr>
              <w:t>(20,424)</w:t>
            </w:r>
          </w:p>
        </w:tc>
      </w:tr>
      <w:tr w:rsidR="007115D6" w:rsidRPr="00920BE2" w14:paraId="74945098" w14:textId="77777777" w:rsidTr="004A2300">
        <w:trPr>
          <w:cantSplit/>
          <w:trHeight w:val="147"/>
        </w:trPr>
        <w:tc>
          <w:tcPr>
            <w:tcW w:w="3780" w:type="dxa"/>
          </w:tcPr>
          <w:p w14:paraId="7F598ADE" w14:textId="00A14F5A" w:rsidR="007115D6" w:rsidRPr="00920BE2" w:rsidRDefault="007115D6" w:rsidP="007115D6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28"/>
                <w:szCs w:val="28"/>
              </w:rPr>
              <w:t>31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93161D5" w14:textId="75D43298" w:rsidR="007115D6" w:rsidRPr="007115D6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>203,421</w:t>
            </w:r>
          </w:p>
        </w:tc>
        <w:tc>
          <w:tcPr>
            <w:tcW w:w="271" w:type="dxa"/>
          </w:tcPr>
          <w:p w14:paraId="6682F388" w14:textId="77777777" w:rsidR="007115D6" w:rsidRPr="007115D6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8C5895D" w14:textId="3CFD8458" w:rsidR="007115D6" w:rsidRPr="007115D6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>461,436</w:t>
            </w:r>
          </w:p>
        </w:tc>
        <w:tc>
          <w:tcPr>
            <w:tcW w:w="271" w:type="dxa"/>
          </w:tcPr>
          <w:p w14:paraId="5D339045" w14:textId="77777777" w:rsidR="007115D6" w:rsidRPr="007115D6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1E329EF4" w14:textId="653855CB" w:rsidR="007115D6" w:rsidRPr="007115D6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>917,272</w:t>
            </w:r>
          </w:p>
        </w:tc>
        <w:tc>
          <w:tcPr>
            <w:tcW w:w="271" w:type="dxa"/>
          </w:tcPr>
          <w:p w14:paraId="1708C219" w14:textId="77777777" w:rsidR="007115D6" w:rsidRPr="007115D6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460AE930" w14:textId="50A3B138" w:rsidR="007115D6" w:rsidRPr="007115D6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>13,655</w:t>
            </w:r>
          </w:p>
        </w:tc>
        <w:tc>
          <w:tcPr>
            <w:tcW w:w="271" w:type="dxa"/>
          </w:tcPr>
          <w:p w14:paraId="2BA0A171" w14:textId="77777777" w:rsidR="007115D6" w:rsidRPr="007115D6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C5E3F12" w14:textId="13F77A08" w:rsidR="007115D6" w:rsidRPr="007115D6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>426,831</w:t>
            </w:r>
          </w:p>
        </w:tc>
        <w:tc>
          <w:tcPr>
            <w:tcW w:w="271" w:type="dxa"/>
          </w:tcPr>
          <w:p w14:paraId="56A67944" w14:textId="77777777" w:rsidR="007115D6" w:rsidRPr="007115D6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B871CD7" w14:textId="53C3DD0F" w:rsidR="007115D6" w:rsidRPr="007115D6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>3,051</w:t>
            </w:r>
          </w:p>
        </w:tc>
        <w:tc>
          <w:tcPr>
            <w:tcW w:w="271" w:type="dxa"/>
          </w:tcPr>
          <w:p w14:paraId="196A369B" w14:textId="77777777" w:rsidR="007115D6" w:rsidRPr="007115D6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ABD8B43" w14:textId="3C38040C" w:rsidR="007115D6" w:rsidRPr="007115D6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15D6">
              <w:rPr>
                <w:rFonts w:ascii="Angsana New" w:hAnsi="Angsana New"/>
                <w:sz w:val="28"/>
                <w:szCs w:val="28"/>
              </w:rPr>
              <w:t>2,025,666</w:t>
            </w:r>
          </w:p>
        </w:tc>
      </w:tr>
      <w:tr w:rsidR="007115D6" w:rsidRPr="00920BE2" w14:paraId="5E101629" w14:textId="77777777" w:rsidTr="008B7A54">
        <w:trPr>
          <w:cantSplit/>
          <w:trHeight w:val="147"/>
        </w:trPr>
        <w:tc>
          <w:tcPr>
            <w:tcW w:w="3780" w:type="dxa"/>
          </w:tcPr>
          <w:p w14:paraId="78E4CD74" w14:textId="77777777" w:rsidR="007115D6" w:rsidRPr="00920BE2" w:rsidRDefault="007115D6" w:rsidP="007115D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</w:tcPr>
          <w:p w14:paraId="7CAACD41" w14:textId="77777777" w:rsidR="007115D6" w:rsidRPr="008B7A54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3F912907" w14:textId="77777777" w:rsidR="007115D6" w:rsidRPr="008B7A54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</w:tcPr>
          <w:p w14:paraId="3EDFD978" w14:textId="77777777" w:rsidR="007115D6" w:rsidRPr="008B7A54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2CA6A7F6" w14:textId="77777777" w:rsidR="007115D6" w:rsidRPr="008B7A54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14:paraId="10865A44" w14:textId="77777777" w:rsidR="007115D6" w:rsidRPr="008B7A54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0D41AAA3" w14:textId="77777777" w:rsidR="007115D6" w:rsidRPr="008B7A54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</w:tcPr>
          <w:p w14:paraId="2B3BF114" w14:textId="77777777" w:rsidR="007115D6" w:rsidRPr="008B7A54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359C5925" w14:textId="77777777" w:rsidR="007115D6" w:rsidRPr="008B7A54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14:paraId="4A14A1DB" w14:textId="77777777" w:rsidR="007115D6" w:rsidRPr="008B7A54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149217FE" w14:textId="77777777" w:rsidR="007115D6" w:rsidRPr="008B7A54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</w:tcPr>
          <w:p w14:paraId="43AF1F0D" w14:textId="77777777" w:rsidR="007115D6" w:rsidRPr="008B7A54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bottom w:val="nil"/>
            </w:tcBorders>
          </w:tcPr>
          <w:p w14:paraId="3046FCE8" w14:textId="77777777" w:rsidR="007115D6" w:rsidRPr="008B7A54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nil"/>
            </w:tcBorders>
          </w:tcPr>
          <w:p w14:paraId="2E611930" w14:textId="77777777" w:rsidR="007115D6" w:rsidRPr="008B7A54" w:rsidRDefault="007115D6" w:rsidP="007115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A2F06ED" w14:textId="77777777" w:rsidR="001360BB" w:rsidRDefault="001360BB" w:rsidP="00246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9297861" w14:textId="77777777" w:rsidR="001360BB" w:rsidRDefault="001360BB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76FC099C" w14:textId="77777777" w:rsidR="00920BE2" w:rsidRDefault="00920BE2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3E09A6D9" w14:textId="77777777" w:rsidR="00920BE2" w:rsidRDefault="00920BE2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1352B25E" w14:textId="77777777" w:rsidR="00050905" w:rsidRDefault="00050905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6918A53" w14:textId="77777777" w:rsidR="00FF6C64" w:rsidRDefault="00FF6C64" w:rsidP="00311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14709" w:type="dxa"/>
        <w:tblInd w:w="18" w:type="dxa"/>
        <w:tblLayout w:type="fixed"/>
        <w:tblLook w:val="0020" w:firstRow="1" w:lastRow="0" w:firstColumn="0" w:lastColumn="0" w:noHBand="0" w:noVBand="0"/>
      </w:tblPr>
      <w:tblGrid>
        <w:gridCol w:w="3780"/>
        <w:gridCol w:w="1355"/>
        <w:gridCol w:w="271"/>
        <w:gridCol w:w="1355"/>
        <w:gridCol w:w="271"/>
        <w:gridCol w:w="1264"/>
        <w:gridCol w:w="271"/>
        <w:gridCol w:w="1446"/>
        <w:gridCol w:w="271"/>
        <w:gridCol w:w="1264"/>
        <w:gridCol w:w="271"/>
        <w:gridCol w:w="1264"/>
        <w:gridCol w:w="271"/>
        <w:gridCol w:w="1355"/>
      </w:tblGrid>
      <w:tr w:rsidR="001360BB" w:rsidRPr="00920BE2" w14:paraId="7EF7FD20" w14:textId="77777777" w:rsidTr="00920BE2">
        <w:trPr>
          <w:cantSplit/>
          <w:trHeight w:val="147"/>
        </w:trPr>
        <w:tc>
          <w:tcPr>
            <w:tcW w:w="3780" w:type="dxa"/>
          </w:tcPr>
          <w:p w14:paraId="2A1CCA5F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9" w:type="dxa"/>
            <w:gridSpan w:val="13"/>
            <w:tcBorders>
              <w:bottom w:val="single" w:sz="4" w:space="0" w:color="auto"/>
            </w:tcBorders>
          </w:tcPr>
          <w:p w14:paraId="2D8C6B2A" w14:textId="77777777" w:rsidR="001360BB" w:rsidRPr="00920BE2" w:rsidRDefault="001360BB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0BE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920BE2" w:rsidRPr="00920BE2" w14:paraId="4C1FC275" w14:textId="77777777" w:rsidTr="00920BE2">
        <w:trPr>
          <w:cantSplit/>
          <w:trHeight w:val="147"/>
        </w:trPr>
        <w:tc>
          <w:tcPr>
            <w:tcW w:w="3780" w:type="dxa"/>
          </w:tcPr>
          <w:p w14:paraId="0AB6B0C9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DA8C1C0" w14:textId="77777777"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E1D9519" w14:textId="77777777"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FEDE2AE" w14:textId="77777777" w:rsidR="00920BE2" w:rsidRPr="00920BE2" w:rsidRDefault="00920BE2" w:rsidP="002A4A78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41E1E20" w14:textId="77777777"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276A7A2" w14:textId="77777777"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D09F546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12136F5A" w14:textId="77777777"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EA378E9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0623260" w14:textId="77777777"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2335B66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7463FAE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/>
                <w:b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6D05D811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43EE68F" w14:textId="77777777"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20BE2" w:rsidRPr="00920BE2" w14:paraId="0FBC016F" w14:textId="77777777" w:rsidTr="00920BE2">
        <w:trPr>
          <w:cantSplit/>
          <w:trHeight w:val="147"/>
        </w:trPr>
        <w:tc>
          <w:tcPr>
            <w:tcW w:w="3780" w:type="dxa"/>
          </w:tcPr>
          <w:p w14:paraId="7973D96B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C68D2AF" w14:textId="77777777"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0C67644F" w14:textId="77777777" w:rsidR="00920BE2" w:rsidRPr="00920BE2" w:rsidRDefault="00920BE2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757FF15B" w14:textId="77777777" w:rsidR="00920BE2" w:rsidRPr="00920BE2" w:rsidRDefault="00920BE2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1" w:type="dxa"/>
          </w:tcPr>
          <w:p w14:paraId="485B14E9" w14:textId="77777777"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</w:tcPr>
          <w:p w14:paraId="693E1B5D" w14:textId="77777777" w:rsidR="00920BE2" w:rsidRPr="00920BE2" w:rsidRDefault="00920BE2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1" w:type="dxa"/>
          </w:tcPr>
          <w:p w14:paraId="0EACAE22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</w:tcPr>
          <w:p w14:paraId="11A0FEAF" w14:textId="77777777" w:rsidR="00920BE2" w:rsidRPr="00920BE2" w:rsidRDefault="00920BE2" w:rsidP="00B62217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ติดตั้งและอุปกรณ์</w:t>
            </w:r>
          </w:p>
        </w:tc>
        <w:tc>
          <w:tcPr>
            <w:tcW w:w="271" w:type="dxa"/>
          </w:tcPr>
          <w:p w14:paraId="6857391E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753720EB" w14:textId="77777777" w:rsidR="00920BE2" w:rsidRPr="00920BE2" w:rsidRDefault="00920BE2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5EF6BC39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</w:tcPr>
          <w:p w14:paraId="3A9FC36E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1" w:type="dxa"/>
          </w:tcPr>
          <w:p w14:paraId="1E191BF2" w14:textId="77777777" w:rsidR="00920BE2" w:rsidRPr="00920BE2" w:rsidRDefault="00920BE2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4451C33E" w14:textId="77777777" w:rsidR="00920BE2" w:rsidRPr="00920BE2" w:rsidRDefault="00920BE2" w:rsidP="005D0BB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164B4" w:rsidRPr="00920BE2" w14:paraId="76740285" w14:textId="77777777" w:rsidTr="00920BE2">
        <w:trPr>
          <w:cantSplit/>
          <w:trHeight w:val="147"/>
        </w:trPr>
        <w:tc>
          <w:tcPr>
            <w:tcW w:w="3780" w:type="dxa"/>
          </w:tcPr>
          <w:p w14:paraId="3A8FC5FB" w14:textId="77777777"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8AB130A" w14:textId="77777777" w:rsidR="001164B4" w:rsidRPr="00920BE2" w:rsidRDefault="001164B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71" w:type="dxa"/>
          </w:tcPr>
          <w:p w14:paraId="16062CD8" w14:textId="77777777" w:rsidR="001164B4" w:rsidRPr="00920BE2" w:rsidRDefault="001164B4" w:rsidP="002A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5F31584" w14:textId="77777777" w:rsidR="001164B4" w:rsidRPr="00920BE2" w:rsidRDefault="001164B4" w:rsidP="002A4A78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1" w:type="dxa"/>
          </w:tcPr>
          <w:p w14:paraId="598D2186" w14:textId="77777777" w:rsidR="001164B4" w:rsidRPr="00920BE2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64BF0D7" w14:textId="77777777" w:rsidR="001164B4" w:rsidRPr="00920BE2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71" w:type="dxa"/>
          </w:tcPr>
          <w:p w14:paraId="7A6335CE" w14:textId="77777777"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B140789" w14:textId="77777777" w:rsidR="001164B4" w:rsidRPr="00920BE2" w:rsidRDefault="001164B4" w:rsidP="005D0BBA">
            <w:pPr>
              <w:ind w:left="-198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1" w:type="dxa"/>
          </w:tcPr>
          <w:p w14:paraId="5A71FB98" w14:textId="77777777"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1CDD47A" w14:textId="77777777" w:rsidR="001164B4" w:rsidRPr="00920BE2" w:rsidRDefault="001164B4" w:rsidP="005D0BBA">
            <w:pPr>
              <w:ind w:left="-8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1" w:type="dxa"/>
          </w:tcPr>
          <w:p w14:paraId="305D397E" w14:textId="77777777"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3736334" w14:textId="77777777"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73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1" w:type="dxa"/>
          </w:tcPr>
          <w:p w14:paraId="7CB17FDA" w14:textId="77777777" w:rsidR="001164B4" w:rsidRPr="00920BE2" w:rsidRDefault="001164B4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082D6B7" w14:textId="77777777" w:rsidR="001164B4" w:rsidRPr="00920BE2" w:rsidRDefault="001164B4" w:rsidP="005D0BBA">
            <w:pPr>
              <w:pStyle w:val="acctfourfigures"/>
              <w:tabs>
                <w:tab w:val="clear" w:pos="765"/>
              </w:tabs>
              <w:spacing w:line="240" w:lineRule="atLeast"/>
              <w:ind w:left="-81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20BE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60BB" w:rsidRPr="00920BE2" w14:paraId="5F27EA26" w14:textId="77777777" w:rsidTr="00920BE2">
        <w:trPr>
          <w:cantSplit/>
          <w:trHeight w:val="147"/>
        </w:trPr>
        <w:tc>
          <w:tcPr>
            <w:tcW w:w="3780" w:type="dxa"/>
          </w:tcPr>
          <w:p w14:paraId="5B919290" w14:textId="77777777" w:rsidR="001360BB" w:rsidRPr="00920BE2" w:rsidRDefault="001360BB" w:rsidP="005D0BB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AB08E07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2459C13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38176B8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38B44750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7209310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7B6C632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9DE4FE4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0ABD4F6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B15DA61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0677C20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D11BD01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1C8C9FFD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59E27178" w14:textId="77777777" w:rsidR="001360BB" w:rsidRPr="00920BE2" w:rsidRDefault="001360BB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2D8D" w:rsidRPr="00920BE2" w14:paraId="150AE814" w14:textId="77777777" w:rsidTr="00920BE2">
        <w:trPr>
          <w:cantSplit/>
          <w:trHeight w:val="147"/>
        </w:trPr>
        <w:tc>
          <w:tcPr>
            <w:tcW w:w="3780" w:type="dxa"/>
          </w:tcPr>
          <w:p w14:paraId="194EA0AE" w14:textId="2F47D65B" w:rsidR="00562D8D" w:rsidRPr="00920BE2" w:rsidRDefault="00562D8D" w:rsidP="00562D8D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28"/>
                <w:szCs w:val="28"/>
              </w:rPr>
              <w:t>1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DB12A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5" w:type="dxa"/>
          </w:tcPr>
          <w:p w14:paraId="7876E3C3" w14:textId="22FF59B5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 xml:space="preserve">      26,722</w:t>
            </w:r>
          </w:p>
        </w:tc>
        <w:tc>
          <w:tcPr>
            <w:tcW w:w="271" w:type="dxa"/>
          </w:tcPr>
          <w:p w14:paraId="040CA4A8" w14:textId="77777777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4157B66" w14:textId="4B9208C1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</w:t>
            </w:r>
            <w:r w:rsidRPr="00E214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271" w:type="dxa"/>
          </w:tcPr>
          <w:p w14:paraId="772BE4FF" w14:textId="77777777" w:rsidR="00562D8D" w:rsidRPr="00920BE2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9FD0F08" w14:textId="4CE3DC04" w:rsidR="00562D8D" w:rsidRPr="00920BE2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>663,327</w:t>
            </w:r>
          </w:p>
        </w:tc>
        <w:tc>
          <w:tcPr>
            <w:tcW w:w="271" w:type="dxa"/>
          </w:tcPr>
          <w:p w14:paraId="2C36A49D" w14:textId="77777777" w:rsidR="00562D8D" w:rsidRPr="00920BE2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4755D46E" w14:textId="2A551270" w:rsidR="00562D8D" w:rsidRPr="00920BE2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>11,790</w:t>
            </w:r>
          </w:p>
        </w:tc>
        <w:tc>
          <w:tcPr>
            <w:tcW w:w="271" w:type="dxa"/>
          </w:tcPr>
          <w:p w14:paraId="42C35F0C" w14:textId="77777777" w:rsidR="00562D8D" w:rsidRPr="00920BE2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C221617" w14:textId="50AD6F41" w:rsidR="00562D8D" w:rsidRPr="00920BE2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>352,745</w:t>
            </w:r>
          </w:p>
        </w:tc>
        <w:tc>
          <w:tcPr>
            <w:tcW w:w="271" w:type="dxa"/>
          </w:tcPr>
          <w:p w14:paraId="22B65C2E" w14:textId="77777777" w:rsidR="00562D8D" w:rsidRPr="00920BE2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8FB12CC" w14:textId="00DC35D1" w:rsidR="00562D8D" w:rsidRPr="00920BE2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1427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30CFDE4" w14:textId="77777777" w:rsidR="00562D8D" w:rsidRPr="00920BE2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474EF3F" w14:textId="4DCD6FDE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1,294</w:t>
            </w:r>
            <w:r w:rsidRPr="00E2142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</w:tr>
      <w:tr w:rsidR="00562D8D" w:rsidRPr="00920BE2" w14:paraId="72F8EA03" w14:textId="77777777" w:rsidTr="00920BE2">
        <w:trPr>
          <w:cantSplit/>
          <w:trHeight w:val="147"/>
        </w:trPr>
        <w:tc>
          <w:tcPr>
            <w:tcW w:w="3780" w:type="dxa"/>
          </w:tcPr>
          <w:p w14:paraId="5E7616D7" w14:textId="77777777" w:rsidR="00562D8D" w:rsidRPr="00920BE2" w:rsidRDefault="00562D8D" w:rsidP="00562D8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</w:tcPr>
          <w:p w14:paraId="73570C32" w14:textId="65306E94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3,029</w:t>
            </w:r>
          </w:p>
        </w:tc>
        <w:tc>
          <w:tcPr>
            <w:tcW w:w="271" w:type="dxa"/>
          </w:tcPr>
          <w:p w14:paraId="6D7BCF0D" w14:textId="77777777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1C30D59" w14:textId="74A780FD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19,20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1" w:type="dxa"/>
          </w:tcPr>
          <w:p w14:paraId="72E3F143" w14:textId="77777777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DAB80B1" w14:textId="4B303937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39,111</w:t>
            </w:r>
          </w:p>
        </w:tc>
        <w:tc>
          <w:tcPr>
            <w:tcW w:w="271" w:type="dxa"/>
          </w:tcPr>
          <w:p w14:paraId="2774C8C4" w14:textId="77777777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4646BF19" w14:textId="3CB00BC8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271" w:type="dxa"/>
          </w:tcPr>
          <w:p w14:paraId="231E0F41" w14:textId="77777777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33BFD0A" w14:textId="272C3294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12,500</w:t>
            </w:r>
          </w:p>
        </w:tc>
        <w:tc>
          <w:tcPr>
            <w:tcW w:w="271" w:type="dxa"/>
          </w:tcPr>
          <w:p w14:paraId="3F674CF6" w14:textId="77777777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9005B85" w14:textId="592908A1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80A8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DC3FB93" w14:textId="77777777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296EC6E" w14:textId="38AF6318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74,3</w:t>
            </w:r>
            <w:r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562D8D" w:rsidRPr="00920BE2" w14:paraId="09E66E26" w14:textId="77777777" w:rsidTr="00920BE2">
        <w:trPr>
          <w:cantSplit/>
          <w:trHeight w:val="147"/>
        </w:trPr>
        <w:tc>
          <w:tcPr>
            <w:tcW w:w="3780" w:type="dxa"/>
          </w:tcPr>
          <w:p w14:paraId="38525C77" w14:textId="77777777" w:rsidR="00562D8D" w:rsidRPr="00920BE2" w:rsidRDefault="00562D8D" w:rsidP="00562D8D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AB21D3E" w14:textId="5236425E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(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907</w:t>
            </w:r>
            <w:r w:rsidRPr="001522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2E18AF76" w14:textId="77777777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41016D7" w14:textId="4E954BE4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(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755</w:t>
            </w:r>
            <w:r w:rsidRPr="001522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7848E8D4" w14:textId="77777777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0190C19" w14:textId="554495FC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(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36</w:t>
            </w:r>
            <w:r w:rsidRPr="001522A6">
              <w:rPr>
                <w:rFonts w:ascii="Angsana New" w:hAnsi="Angsana New"/>
                <w:sz w:val="28"/>
                <w:szCs w:val="28"/>
              </w:rPr>
              <w:t>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327</w:t>
            </w:r>
            <w:r w:rsidRPr="001522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7BF1D0F4" w14:textId="77777777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6EA117D" w14:textId="3F563142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(90)</w:t>
            </w:r>
          </w:p>
        </w:tc>
        <w:tc>
          <w:tcPr>
            <w:tcW w:w="271" w:type="dxa"/>
          </w:tcPr>
          <w:p w14:paraId="5CAD8ACD" w14:textId="77777777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8B2C2A0" w14:textId="3E5085DB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(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15</w:t>
            </w:r>
            <w:r w:rsidRPr="001522A6">
              <w:rPr>
                <w:rFonts w:ascii="Angsana New" w:hAnsi="Angsana New"/>
                <w:sz w:val="28"/>
                <w:szCs w:val="28"/>
              </w:rPr>
              <w:t>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867</w:t>
            </w:r>
            <w:r w:rsidRPr="001522A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4CE13A08" w14:textId="77777777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77C30CD" w14:textId="5DA99946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26917E3" w14:textId="77777777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4C66390" w14:textId="554B6EAE" w:rsidR="00562D8D" w:rsidRPr="00B00EAB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(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53</w:t>
            </w:r>
            <w:r w:rsidRPr="001522A6">
              <w:rPr>
                <w:rFonts w:ascii="Angsana New" w:hAnsi="Angsana New"/>
                <w:sz w:val="28"/>
                <w:szCs w:val="28"/>
              </w:rPr>
              <w:t>,</w:t>
            </w:r>
            <w:r w:rsidRPr="00DB12AA">
              <w:rPr>
                <w:rFonts w:ascii="Angsana New" w:hAnsi="Angsana New" w:hint="cs"/>
                <w:sz w:val="28"/>
                <w:szCs w:val="28"/>
              </w:rPr>
              <w:t>946</w:t>
            </w:r>
            <w:r w:rsidRPr="001522A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2D8D" w:rsidRPr="00920BE2" w14:paraId="4159F9D0" w14:textId="77777777" w:rsidTr="00920BE2">
        <w:trPr>
          <w:cantSplit/>
          <w:trHeight w:val="147"/>
        </w:trPr>
        <w:tc>
          <w:tcPr>
            <w:tcW w:w="3780" w:type="dxa"/>
          </w:tcPr>
          <w:p w14:paraId="681C4B52" w14:textId="354D9EB6" w:rsidR="00562D8D" w:rsidRPr="00920BE2" w:rsidRDefault="00562D8D" w:rsidP="00562D8D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28"/>
                <w:szCs w:val="28"/>
              </w:rPr>
              <w:t>31</w:t>
            </w:r>
            <w:r w:rsidRPr="00920BE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20826660" w14:textId="7A4EB5B3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28,844</w:t>
            </w:r>
          </w:p>
        </w:tc>
        <w:tc>
          <w:tcPr>
            <w:tcW w:w="271" w:type="dxa"/>
          </w:tcPr>
          <w:p w14:paraId="459E45B2" w14:textId="77777777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3E488D1" w14:textId="11CD9BDB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258,1</w:t>
            </w: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271" w:type="dxa"/>
          </w:tcPr>
          <w:p w14:paraId="51619AE2" w14:textId="77777777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87FAB97" w14:textId="25E89DD1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666,111</w:t>
            </w:r>
          </w:p>
        </w:tc>
        <w:tc>
          <w:tcPr>
            <w:tcW w:w="271" w:type="dxa"/>
          </w:tcPr>
          <w:p w14:paraId="44E69161" w14:textId="77777777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5C6401B1" w14:textId="275B6076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12,241</w:t>
            </w:r>
          </w:p>
        </w:tc>
        <w:tc>
          <w:tcPr>
            <w:tcW w:w="271" w:type="dxa"/>
          </w:tcPr>
          <w:p w14:paraId="03A1B9C6" w14:textId="77777777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E608591" w14:textId="7564CF18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349,378</w:t>
            </w:r>
          </w:p>
        </w:tc>
        <w:tc>
          <w:tcPr>
            <w:tcW w:w="271" w:type="dxa"/>
          </w:tcPr>
          <w:p w14:paraId="07F10510" w14:textId="77777777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45BF42E" w14:textId="6E488AEE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16B3597D" w14:textId="77777777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797CBC8A" w14:textId="4EC414A4" w:rsidR="00562D8D" w:rsidRPr="00E21427" w:rsidRDefault="00562D8D" w:rsidP="00562D8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>1,314,</w:t>
            </w:r>
            <w:r>
              <w:rPr>
                <w:rFonts w:ascii="Angsana New" w:hAnsi="Angsana New"/>
                <w:sz w:val="28"/>
                <w:szCs w:val="28"/>
              </w:rPr>
              <w:t>690</w:t>
            </w:r>
          </w:p>
        </w:tc>
      </w:tr>
      <w:tr w:rsidR="005528DB" w:rsidRPr="00920BE2" w14:paraId="11BD0FDE" w14:textId="77777777" w:rsidTr="00920BE2">
        <w:trPr>
          <w:cantSplit/>
          <w:trHeight w:val="147"/>
        </w:trPr>
        <w:tc>
          <w:tcPr>
            <w:tcW w:w="3780" w:type="dxa"/>
          </w:tcPr>
          <w:p w14:paraId="33D167D2" w14:textId="77777777" w:rsidR="005528DB" w:rsidRPr="00920BE2" w:rsidRDefault="005528DB" w:rsidP="005528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5" w:type="dxa"/>
            <w:shd w:val="clear" w:color="auto" w:fill="auto"/>
          </w:tcPr>
          <w:p w14:paraId="0388B32B" w14:textId="70E78741" w:rsidR="005528DB" w:rsidRPr="00E70A1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</w:t>
            </w:r>
            <w:r w:rsidR="000E2B8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71" w:type="dxa"/>
          </w:tcPr>
          <w:p w14:paraId="2E4E1DDD" w14:textId="77777777" w:rsidR="005528DB" w:rsidRPr="00E70A1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05DC6554" w14:textId="3C79DA14" w:rsidR="005528DB" w:rsidRPr="00E70A1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</w:t>
            </w:r>
            <w:r w:rsidR="000E2B8A">
              <w:rPr>
                <w:rFonts w:ascii="Angsana New" w:hAnsi="Angsana New" w:hint="cs"/>
                <w:sz w:val="28"/>
                <w:szCs w:val="28"/>
                <w:cs/>
              </w:rPr>
              <w:t>39</w:t>
            </w:r>
          </w:p>
        </w:tc>
        <w:tc>
          <w:tcPr>
            <w:tcW w:w="271" w:type="dxa"/>
          </w:tcPr>
          <w:p w14:paraId="73280A46" w14:textId="77777777" w:rsidR="005528DB" w:rsidRPr="00E70A1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21F1990" w14:textId="24583A3C" w:rsidR="005528DB" w:rsidRPr="00E70A1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39,495</w:t>
            </w:r>
          </w:p>
        </w:tc>
        <w:tc>
          <w:tcPr>
            <w:tcW w:w="271" w:type="dxa"/>
          </w:tcPr>
          <w:p w14:paraId="5E248626" w14:textId="77777777" w:rsidR="005528DB" w:rsidRPr="00E70A1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3A3B3BAB" w14:textId="5DDB0695" w:rsidR="005528DB" w:rsidRPr="00E70A1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271" w:type="dxa"/>
          </w:tcPr>
          <w:p w14:paraId="0D6CDD20" w14:textId="77777777" w:rsidR="005528DB" w:rsidRPr="00E70A1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46BCB79" w14:textId="529FA6AD" w:rsidR="005528DB" w:rsidRPr="00E70A1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11,753</w:t>
            </w:r>
          </w:p>
        </w:tc>
        <w:tc>
          <w:tcPr>
            <w:tcW w:w="271" w:type="dxa"/>
          </w:tcPr>
          <w:p w14:paraId="5669B94C" w14:textId="77777777" w:rsidR="005528DB" w:rsidRPr="00E70A1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0F6785E" w14:textId="49CFBB7D" w:rsidR="005528DB" w:rsidRPr="00E70A1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22A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A748D3B" w14:textId="77777777" w:rsidR="005528DB" w:rsidRPr="00E70A1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45AFD87" w14:textId="3A5BBBF0" w:rsidR="005528DB" w:rsidRPr="00E70A1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73,920</w:t>
            </w:r>
          </w:p>
        </w:tc>
      </w:tr>
      <w:tr w:rsidR="007A731F" w:rsidRPr="00920BE2" w14:paraId="1E59D160" w14:textId="77777777" w:rsidTr="00AF6038">
        <w:trPr>
          <w:cantSplit/>
          <w:trHeight w:val="147"/>
        </w:trPr>
        <w:tc>
          <w:tcPr>
            <w:tcW w:w="3780" w:type="dxa"/>
          </w:tcPr>
          <w:p w14:paraId="1D1679BD" w14:textId="4F54BCD5" w:rsidR="007A731F" w:rsidRPr="00920BE2" w:rsidRDefault="007A731F" w:rsidP="007A731F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="001F7E4E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5" w:type="dxa"/>
            <w:shd w:val="clear" w:color="auto" w:fill="auto"/>
          </w:tcPr>
          <w:p w14:paraId="02490315" w14:textId="205D5523" w:rsidR="007A731F" w:rsidRPr="005528DB" w:rsidRDefault="007A731F" w:rsidP="007A7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2B8A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607F1AE" w14:textId="77777777" w:rsidR="007A731F" w:rsidRPr="00562D8D" w:rsidRDefault="007A731F" w:rsidP="007A7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39CF6AC5" w14:textId="61AC9C38" w:rsidR="007A731F" w:rsidRPr="005528DB" w:rsidRDefault="007A731F" w:rsidP="007A7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>(18,17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5528D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1" w:type="dxa"/>
          </w:tcPr>
          <w:p w14:paraId="653FC7C7" w14:textId="77777777" w:rsidR="007A731F" w:rsidRPr="005528DB" w:rsidRDefault="007A731F" w:rsidP="007A7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AE010AE" w14:textId="77777777" w:rsidR="007A731F" w:rsidRPr="005528DB" w:rsidRDefault="007A731F" w:rsidP="007A7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0ECD8EC" w14:textId="77777777" w:rsidR="007A731F" w:rsidRPr="005528DB" w:rsidRDefault="007A731F" w:rsidP="007A7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794ABD48" w14:textId="77777777" w:rsidR="007A731F" w:rsidRPr="005528DB" w:rsidRDefault="007A731F" w:rsidP="007A7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434C7468" w14:textId="77777777" w:rsidR="007A731F" w:rsidRPr="005528DB" w:rsidRDefault="007A731F" w:rsidP="007A7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71AA05B" w14:textId="77777777" w:rsidR="007A731F" w:rsidRPr="005528DB" w:rsidRDefault="007A731F" w:rsidP="007A7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386B674" w14:textId="77777777" w:rsidR="007A731F" w:rsidRPr="005528DB" w:rsidRDefault="007A731F" w:rsidP="007A7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2122920" w14:textId="77777777" w:rsidR="007A731F" w:rsidRPr="005528DB" w:rsidRDefault="007A731F" w:rsidP="007A7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DC0982C" w14:textId="77777777" w:rsidR="007A731F" w:rsidRPr="005528DB" w:rsidRDefault="007A731F" w:rsidP="007A7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109AD13D" w14:textId="613A1CFF" w:rsidR="007A731F" w:rsidRPr="005528DB" w:rsidRDefault="007A731F" w:rsidP="007A7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>(18,171)</w:t>
            </w:r>
          </w:p>
        </w:tc>
      </w:tr>
      <w:tr w:rsidR="005528DB" w:rsidRPr="00920BE2" w14:paraId="2C24B90F" w14:textId="77777777" w:rsidTr="00920BE2">
        <w:trPr>
          <w:cantSplit/>
          <w:trHeight w:val="147"/>
        </w:trPr>
        <w:tc>
          <w:tcPr>
            <w:tcW w:w="3780" w:type="dxa"/>
          </w:tcPr>
          <w:p w14:paraId="76C21CE6" w14:textId="77777777" w:rsidR="005528DB" w:rsidRPr="00920BE2" w:rsidRDefault="005528DB" w:rsidP="005528DB">
            <w:pPr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BE2">
              <w:rPr>
                <w:rFonts w:ascii="Angsana New" w:hAnsi="Angsana New" w:hint="cs"/>
                <w:b/>
                <w:sz w:val="28"/>
                <w:szCs w:val="28"/>
                <w:cs/>
              </w:rPr>
              <w:t>จำหน่าย / ตัดบัญชี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FDB9945" w14:textId="5E6ACFC0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693AD53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A6D5160" w14:textId="1834E95F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6ED78C0A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E24565D" w14:textId="1B938F1A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>(4,125)</w:t>
            </w:r>
          </w:p>
        </w:tc>
        <w:tc>
          <w:tcPr>
            <w:tcW w:w="271" w:type="dxa"/>
          </w:tcPr>
          <w:p w14:paraId="33121C01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8C9339E" w14:textId="30D39BC9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271" w:type="dxa"/>
          </w:tcPr>
          <w:p w14:paraId="39CE2BC3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57198E1" w14:textId="6C500AA0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>(14,135)</w:t>
            </w:r>
          </w:p>
        </w:tc>
        <w:tc>
          <w:tcPr>
            <w:tcW w:w="271" w:type="dxa"/>
          </w:tcPr>
          <w:p w14:paraId="6202BCB0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E0D9AAF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0AF3F0E3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B6CE89D" w14:textId="63093F6C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>(18,353)</w:t>
            </w:r>
          </w:p>
        </w:tc>
      </w:tr>
      <w:tr w:rsidR="005528DB" w:rsidRPr="00920BE2" w14:paraId="53F9D732" w14:textId="77777777" w:rsidTr="00920BE2">
        <w:trPr>
          <w:cantSplit/>
          <w:trHeight w:val="147"/>
        </w:trPr>
        <w:tc>
          <w:tcPr>
            <w:tcW w:w="3780" w:type="dxa"/>
          </w:tcPr>
          <w:p w14:paraId="17DC4F1D" w14:textId="5C0A53AB" w:rsidR="005528DB" w:rsidRPr="00920BE2" w:rsidRDefault="005528DB" w:rsidP="005528DB">
            <w:pPr>
              <w:rPr>
                <w:rFonts w:ascii="Angsana New" w:hAnsi="Angsana New"/>
                <w:sz w:val="28"/>
                <w:szCs w:val="28"/>
              </w:rPr>
            </w:pPr>
            <w:r w:rsidRPr="00920BE2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3DD21" w14:textId="77791C83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>32,201</w:t>
            </w:r>
          </w:p>
        </w:tc>
        <w:tc>
          <w:tcPr>
            <w:tcW w:w="271" w:type="dxa"/>
          </w:tcPr>
          <w:p w14:paraId="4FD733C6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DEA0547" w14:textId="3AFD901D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>258,784</w:t>
            </w:r>
          </w:p>
        </w:tc>
        <w:tc>
          <w:tcPr>
            <w:tcW w:w="271" w:type="dxa"/>
          </w:tcPr>
          <w:p w14:paraId="65D9402B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5A7FA77B" w14:textId="141F16A6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>701,481</w:t>
            </w:r>
          </w:p>
        </w:tc>
        <w:tc>
          <w:tcPr>
            <w:tcW w:w="271" w:type="dxa"/>
          </w:tcPr>
          <w:p w14:paraId="6E490F2B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3D7DDA2" w14:textId="59CDB836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>12,624</w:t>
            </w:r>
          </w:p>
        </w:tc>
        <w:tc>
          <w:tcPr>
            <w:tcW w:w="271" w:type="dxa"/>
          </w:tcPr>
          <w:p w14:paraId="0B5E50D1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3C4F27E9" w14:textId="69C79AAE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>346,996</w:t>
            </w:r>
          </w:p>
        </w:tc>
        <w:tc>
          <w:tcPr>
            <w:tcW w:w="271" w:type="dxa"/>
          </w:tcPr>
          <w:p w14:paraId="43BAE225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38290BC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1" w:type="dxa"/>
          </w:tcPr>
          <w:p w14:paraId="72F780B1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C110502" w14:textId="1FFC73C0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28DB">
              <w:rPr>
                <w:rFonts w:ascii="Angsana New" w:hAnsi="Angsana New"/>
                <w:sz w:val="28"/>
                <w:szCs w:val="28"/>
              </w:rPr>
              <w:t>1,352,086</w:t>
            </w:r>
          </w:p>
        </w:tc>
      </w:tr>
      <w:tr w:rsidR="005528DB" w:rsidRPr="00920BE2" w14:paraId="4C0412D7" w14:textId="77777777" w:rsidTr="00920BE2">
        <w:trPr>
          <w:cantSplit/>
          <w:trHeight w:val="147"/>
        </w:trPr>
        <w:tc>
          <w:tcPr>
            <w:tcW w:w="3780" w:type="dxa"/>
          </w:tcPr>
          <w:p w14:paraId="32C17F38" w14:textId="77777777" w:rsidR="005528DB" w:rsidRPr="00920BE2" w:rsidRDefault="005528DB" w:rsidP="005528DB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43A49F4" w14:textId="77777777" w:rsidR="005528DB" w:rsidRPr="00B00EA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</w:tcPr>
          <w:p w14:paraId="0B3401D7" w14:textId="77777777" w:rsidR="005528DB" w:rsidRPr="00B00EA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653753AB" w14:textId="77777777" w:rsidR="005528DB" w:rsidRPr="00B00EA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</w:tcPr>
          <w:p w14:paraId="1691BAAA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FB2C2AD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7E36C85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AC705F5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03C411A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29A45A9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36F153F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78EFC36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36E73CA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F5CF3DC" w14:textId="77777777" w:rsidR="005528DB" w:rsidRPr="00B00EA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5528DB" w:rsidRPr="00920BE2" w14:paraId="76ABFA0C" w14:textId="77777777" w:rsidTr="00920BE2">
        <w:trPr>
          <w:cantSplit/>
          <w:trHeight w:val="147"/>
        </w:trPr>
        <w:tc>
          <w:tcPr>
            <w:tcW w:w="3780" w:type="dxa"/>
          </w:tcPr>
          <w:p w14:paraId="5353ACBA" w14:textId="77777777" w:rsidR="005528DB" w:rsidRPr="00920BE2" w:rsidRDefault="005528DB" w:rsidP="005528DB">
            <w:pPr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920BE2">
              <w:rPr>
                <w:rFonts w:ascii="Angsana New" w:hAnsi="Angsana New"/>
                <w:bCs/>
                <w:sz w:val="28"/>
                <w:szCs w:val="28"/>
                <w:cs/>
              </w:rPr>
              <w:t>มูลค่าสุทธิ</w:t>
            </w:r>
            <w:r w:rsidRPr="00920BE2">
              <w:rPr>
                <w:rFonts w:ascii="Angsana New" w:hAnsi="Angsana New" w:hint="cs"/>
                <w:bCs/>
                <w:sz w:val="28"/>
                <w:szCs w:val="28"/>
                <w:cs/>
              </w:rPr>
              <w:t>ตาม</w:t>
            </w:r>
            <w:r w:rsidRPr="00920BE2">
              <w:rPr>
                <w:rFonts w:ascii="Angsana New" w:hAnsi="Angsana New"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355" w:type="dxa"/>
          </w:tcPr>
          <w:p w14:paraId="4C16479E" w14:textId="77777777" w:rsidR="005528DB" w:rsidRPr="00B00EA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</w:tcPr>
          <w:p w14:paraId="0DC64F65" w14:textId="77777777" w:rsidR="005528DB" w:rsidRPr="00B00EA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5" w:type="dxa"/>
          </w:tcPr>
          <w:p w14:paraId="0BE084C0" w14:textId="77777777" w:rsidR="005528DB" w:rsidRPr="00B00EA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1" w:type="dxa"/>
          </w:tcPr>
          <w:p w14:paraId="3F516FEC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23F9716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C94057A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6" w:type="dxa"/>
          </w:tcPr>
          <w:p w14:paraId="65A2F508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379F1A56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DC21454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4992D878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1875A79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60A6967E" w14:textId="77777777" w:rsidR="005528DB" w:rsidRPr="00920BE2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</w:tcPr>
          <w:p w14:paraId="71E84500" w14:textId="77777777" w:rsidR="005528DB" w:rsidRPr="00B00EA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5528DB" w:rsidRPr="00920BE2" w14:paraId="7B2326B7" w14:textId="77777777" w:rsidTr="00920BE2">
        <w:trPr>
          <w:cantSplit/>
          <w:trHeight w:val="147"/>
        </w:trPr>
        <w:tc>
          <w:tcPr>
            <w:tcW w:w="3780" w:type="dxa"/>
          </w:tcPr>
          <w:p w14:paraId="3EA491AD" w14:textId="754C6CD0" w:rsidR="005528DB" w:rsidRPr="00920BE2" w:rsidRDefault="005528DB" w:rsidP="005528D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5" w:type="dxa"/>
          </w:tcPr>
          <w:p w14:paraId="4A75624E" w14:textId="1157EF9B" w:rsidR="005528DB" w:rsidRPr="00813D93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Pr="001522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271" w:type="dxa"/>
          </w:tcPr>
          <w:p w14:paraId="1449169E" w14:textId="77777777" w:rsidR="005528DB" w:rsidRPr="00813D93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2F55B6D" w14:textId="25BE7DE2" w:rsidR="005528DB" w:rsidRPr="00813D93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2A6">
              <w:rPr>
                <w:rFonts w:asciiTheme="majorBidi" w:hAnsiTheme="majorBidi" w:cstheme="majorBidi"/>
                <w:sz w:val="28"/>
                <w:szCs w:val="28"/>
              </w:rPr>
              <w:t>213,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271" w:type="dxa"/>
          </w:tcPr>
          <w:p w14:paraId="29C14EFF" w14:textId="77777777" w:rsidR="005528DB" w:rsidRPr="00FC7BB1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80063C6" w14:textId="71DC12D7" w:rsidR="005528DB" w:rsidRPr="00BB31D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2A6">
              <w:rPr>
                <w:rFonts w:asciiTheme="majorBidi" w:hAnsiTheme="majorBidi" w:cstheme="majorBidi"/>
                <w:sz w:val="28"/>
                <w:szCs w:val="28"/>
              </w:rPr>
              <w:t>224,28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1" w:type="dxa"/>
          </w:tcPr>
          <w:p w14:paraId="4200ACA6" w14:textId="77777777" w:rsidR="005528DB" w:rsidRPr="00BB31D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</w:tcPr>
          <w:p w14:paraId="2EEC30C0" w14:textId="7DE462B4" w:rsidR="005528DB" w:rsidRPr="00BB31D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2A6">
              <w:rPr>
                <w:rFonts w:asciiTheme="majorBidi" w:hAnsiTheme="majorBidi" w:cstheme="majorBidi"/>
                <w:sz w:val="28"/>
                <w:szCs w:val="28"/>
              </w:rPr>
              <w:t>1,012</w:t>
            </w:r>
          </w:p>
        </w:tc>
        <w:tc>
          <w:tcPr>
            <w:tcW w:w="271" w:type="dxa"/>
          </w:tcPr>
          <w:p w14:paraId="3617046D" w14:textId="77777777" w:rsidR="005528DB" w:rsidRPr="00BB31D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C1198CC" w14:textId="76C088A0" w:rsidR="005528DB" w:rsidRPr="00BB31D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2A6">
              <w:rPr>
                <w:rFonts w:asciiTheme="majorBidi" w:hAnsiTheme="majorBidi" w:cstheme="majorBidi"/>
                <w:sz w:val="28"/>
                <w:szCs w:val="28"/>
              </w:rPr>
              <w:t>80,27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1" w:type="dxa"/>
          </w:tcPr>
          <w:p w14:paraId="3A1FA3B9" w14:textId="77777777" w:rsidR="005528DB" w:rsidRPr="00BB31D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AD8D356" w14:textId="4D372DD9" w:rsidR="005528DB" w:rsidRPr="00BB31D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22A6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71" w:type="dxa"/>
          </w:tcPr>
          <w:p w14:paraId="1B306FFF" w14:textId="77777777" w:rsidR="005528DB" w:rsidRPr="00BB31D5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2C4556E4" w14:textId="259FB8FA" w:rsidR="005528DB" w:rsidRPr="00FC7BB1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698</w:t>
            </w:r>
            <w:r w:rsidRPr="001522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  <w:tr w:rsidR="005528DB" w:rsidRPr="00920BE2" w14:paraId="00F2F90D" w14:textId="77777777" w:rsidTr="00920BE2">
        <w:trPr>
          <w:cantSplit/>
          <w:trHeight w:val="147"/>
        </w:trPr>
        <w:tc>
          <w:tcPr>
            <w:tcW w:w="3780" w:type="dxa"/>
          </w:tcPr>
          <w:p w14:paraId="0E913C09" w14:textId="7EF6C9DD" w:rsidR="005528DB" w:rsidRPr="00920BE2" w:rsidRDefault="005528DB" w:rsidP="005528DB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12A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5" w:type="dxa"/>
          </w:tcPr>
          <w:p w14:paraId="74B8DAFD" w14:textId="5371DE76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8DB">
              <w:rPr>
                <w:rFonts w:asciiTheme="majorBidi" w:hAnsiTheme="majorBidi" w:cstheme="majorBidi"/>
                <w:sz w:val="28"/>
                <w:szCs w:val="28"/>
              </w:rPr>
              <w:t>171,220</w:t>
            </w:r>
          </w:p>
        </w:tc>
        <w:tc>
          <w:tcPr>
            <w:tcW w:w="271" w:type="dxa"/>
          </w:tcPr>
          <w:p w14:paraId="72B6252D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50BD268F" w14:textId="2BF13AD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8DB">
              <w:rPr>
                <w:rFonts w:asciiTheme="majorBidi" w:hAnsiTheme="majorBidi" w:cstheme="majorBidi"/>
                <w:sz w:val="28"/>
                <w:szCs w:val="28"/>
              </w:rPr>
              <w:t>202,652</w:t>
            </w:r>
          </w:p>
        </w:tc>
        <w:tc>
          <w:tcPr>
            <w:tcW w:w="271" w:type="dxa"/>
          </w:tcPr>
          <w:p w14:paraId="037D157E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70AE3892" w14:textId="3C78D8B8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8DB">
              <w:rPr>
                <w:rFonts w:asciiTheme="majorBidi" w:hAnsiTheme="majorBidi" w:cstheme="majorBidi"/>
                <w:sz w:val="28"/>
                <w:szCs w:val="28"/>
              </w:rPr>
              <w:t>215,791</w:t>
            </w:r>
          </w:p>
        </w:tc>
        <w:tc>
          <w:tcPr>
            <w:tcW w:w="271" w:type="dxa"/>
          </w:tcPr>
          <w:p w14:paraId="66BD22E9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6" w:type="dxa"/>
          </w:tcPr>
          <w:p w14:paraId="00F137D0" w14:textId="7C34E34F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8DB">
              <w:rPr>
                <w:rFonts w:asciiTheme="majorBidi" w:hAnsiTheme="majorBidi" w:cstheme="majorBidi"/>
                <w:sz w:val="28"/>
                <w:szCs w:val="28"/>
              </w:rPr>
              <w:t>1,031</w:t>
            </w:r>
          </w:p>
        </w:tc>
        <w:tc>
          <w:tcPr>
            <w:tcW w:w="271" w:type="dxa"/>
          </w:tcPr>
          <w:p w14:paraId="40F6E102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A22D747" w14:textId="22D12DE2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8DB">
              <w:rPr>
                <w:rFonts w:asciiTheme="majorBidi" w:hAnsiTheme="majorBidi" w:cstheme="majorBidi"/>
                <w:sz w:val="28"/>
                <w:szCs w:val="28"/>
              </w:rPr>
              <w:t>79,835</w:t>
            </w:r>
          </w:p>
        </w:tc>
        <w:tc>
          <w:tcPr>
            <w:tcW w:w="271" w:type="dxa"/>
          </w:tcPr>
          <w:p w14:paraId="05A9A406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8063CDD" w14:textId="09BF2D08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8DB">
              <w:rPr>
                <w:rFonts w:asciiTheme="majorBidi" w:hAnsiTheme="majorBidi" w:cstheme="majorBidi"/>
                <w:sz w:val="28"/>
                <w:szCs w:val="28"/>
              </w:rPr>
              <w:t>3,051</w:t>
            </w:r>
          </w:p>
        </w:tc>
        <w:tc>
          <w:tcPr>
            <w:tcW w:w="271" w:type="dxa"/>
          </w:tcPr>
          <w:p w14:paraId="0259DD74" w14:textId="77777777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5" w:type="dxa"/>
          </w:tcPr>
          <w:p w14:paraId="4C916596" w14:textId="3569CE84" w:rsidR="005528DB" w:rsidRPr="005528DB" w:rsidRDefault="005528DB" w:rsidP="005528D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8DB">
              <w:rPr>
                <w:rFonts w:asciiTheme="majorBidi" w:hAnsiTheme="majorBidi" w:cstheme="majorBidi"/>
                <w:sz w:val="28"/>
                <w:szCs w:val="28"/>
              </w:rPr>
              <w:t>673,580</w:t>
            </w:r>
          </w:p>
        </w:tc>
      </w:tr>
    </w:tbl>
    <w:p w14:paraId="04490BC4" w14:textId="77777777" w:rsidR="00246EB4" w:rsidRPr="00DC07BA" w:rsidRDefault="00246EB4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  <w:sectPr w:rsidR="00246EB4" w:rsidRPr="00DC07BA" w:rsidSect="00B05AE5">
          <w:footerReference w:type="default" r:id="rId14"/>
          <w:footerReference w:type="first" r:id="rId15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14:paraId="01551FD8" w14:textId="20B3A332" w:rsidR="000C5268" w:rsidRDefault="000C5268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B663AA">
        <w:rPr>
          <w:rFonts w:ascii="Angsana New" w:hAnsi="Angsana New"/>
          <w:sz w:val="30"/>
          <w:szCs w:val="30"/>
          <w:cs/>
        </w:rPr>
        <w:lastRenderedPageBreak/>
        <w:t>ราคาตามบัญชีก่อนหักค่าเสื่อมราคาสะสมของ</w:t>
      </w:r>
      <w:r w:rsidR="007B55AF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B663AA">
        <w:rPr>
          <w:rFonts w:ascii="Angsana New" w:hAnsi="Angsana New"/>
          <w:sz w:val="30"/>
          <w:szCs w:val="30"/>
          <w:cs/>
        </w:rPr>
        <w:t xml:space="preserve">ซึ่งหักค่าเสื่อมราคาทั้งจำนวนแล้วแต่ยังคงใช้งานอยู่ ณ วันที่ </w:t>
      </w:r>
      <w:r w:rsidR="00DB12AA" w:rsidRPr="00DB12AA">
        <w:rPr>
          <w:rFonts w:ascii="Angsana New" w:hAnsi="Angsana New"/>
          <w:sz w:val="30"/>
          <w:szCs w:val="30"/>
        </w:rPr>
        <w:t>31</w:t>
      </w:r>
      <w:r w:rsidRPr="00B663A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/>
          <w:sz w:val="30"/>
          <w:szCs w:val="30"/>
        </w:rPr>
        <w:t>2565</w:t>
      </w:r>
      <w:r w:rsidR="00164933">
        <w:rPr>
          <w:rFonts w:ascii="Angsana New" w:hAnsi="Angsana New" w:hint="cs"/>
          <w:sz w:val="30"/>
          <w:szCs w:val="30"/>
          <w:cs/>
        </w:rPr>
        <w:t xml:space="preserve"> </w:t>
      </w:r>
      <w:r w:rsidRPr="004D1114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39B364F0" w14:textId="77777777" w:rsidR="000C5268" w:rsidRPr="005F061A" w:rsidRDefault="000C5268" w:rsidP="000C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5778"/>
        <w:gridCol w:w="291"/>
        <w:gridCol w:w="1509"/>
        <w:gridCol w:w="540"/>
        <w:gridCol w:w="1560"/>
      </w:tblGrid>
      <w:tr w:rsidR="000C5268" w:rsidRPr="00EA0007" w14:paraId="6FDD45FA" w14:textId="77777777" w:rsidTr="005D0BBA">
        <w:tc>
          <w:tcPr>
            <w:tcW w:w="5778" w:type="dxa"/>
          </w:tcPr>
          <w:p w14:paraId="32341FFC" w14:textId="77777777" w:rsidR="000C5268" w:rsidRPr="00EA0007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14BBDD64" w14:textId="77777777" w:rsidR="000C5268" w:rsidRPr="00EA0007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06290CD0" w14:textId="77777777" w:rsidR="000C5268" w:rsidRPr="00EA0007" w:rsidRDefault="000C5268" w:rsidP="005D0BB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807175" w:rsidRPr="00EA0007" w14:paraId="2E6D82C6" w14:textId="77777777" w:rsidTr="005D0BBA">
        <w:tc>
          <w:tcPr>
            <w:tcW w:w="5778" w:type="dxa"/>
          </w:tcPr>
          <w:p w14:paraId="16D26D6D" w14:textId="77777777" w:rsidR="00807175" w:rsidRPr="00EA0007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21BCADC4" w14:textId="77777777" w:rsidR="00807175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5E62F066" w14:textId="5A727EE5" w:rsidR="00807175" w:rsidRPr="006765E7" w:rsidRDefault="00DB12AA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14AD5BBD" w14:textId="77777777" w:rsidR="00807175" w:rsidRPr="00EA0007" w:rsidRDefault="00807175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9A51D9A" w14:textId="5B3440F6" w:rsidR="00807175" w:rsidRPr="00EA0007" w:rsidRDefault="00DB12AA" w:rsidP="001E701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62D8D" w:rsidRPr="00EA0007" w14:paraId="746C0A96" w14:textId="77777777" w:rsidTr="005D0BBA">
        <w:tc>
          <w:tcPr>
            <w:tcW w:w="5778" w:type="dxa"/>
          </w:tcPr>
          <w:p w14:paraId="3A3EBA00" w14:textId="77777777" w:rsidR="00562D8D" w:rsidRPr="00BB0D13" w:rsidRDefault="00562D8D" w:rsidP="00562D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13726433" w14:textId="77777777" w:rsidR="00562D8D" w:rsidRDefault="00562D8D" w:rsidP="00562D8D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267AB5F8" w14:textId="5AAD5CE9" w:rsidR="00562D8D" w:rsidRPr="000E1497" w:rsidRDefault="00562D8D" w:rsidP="00562D8D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497">
              <w:rPr>
                <w:rFonts w:ascii="Angsana New" w:hAnsi="Angsana New"/>
                <w:sz w:val="30"/>
                <w:szCs w:val="30"/>
              </w:rPr>
              <w:t>1,</w:t>
            </w:r>
            <w:r w:rsidR="000E1497" w:rsidRPr="000E1497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540" w:type="dxa"/>
          </w:tcPr>
          <w:p w14:paraId="4CA3C2D6" w14:textId="77777777" w:rsidR="00562D8D" w:rsidRPr="00EA0007" w:rsidRDefault="00562D8D" w:rsidP="00562D8D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1765A1E" w14:textId="70B7820B" w:rsidR="00562D8D" w:rsidRPr="004A2300" w:rsidRDefault="00562D8D" w:rsidP="00562D8D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1,147</w:t>
            </w:r>
          </w:p>
        </w:tc>
      </w:tr>
      <w:tr w:rsidR="00562D8D" w:rsidRPr="00EA0007" w14:paraId="106D749A" w14:textId="77777777" w:rsidTr="005D0BBA">
        <w:tc>
          <w:tcPr>
            <w:tcW w:w="5778" w:type="dxa"/>
          </w:tcPr>
          <w:p w14:paraId="6FDF0697" w14:textId="576C9A7C" w:rsidR="00562D8D" w:rsidRPr="00BB0D13" w:rsidRDefault="00562D8D" w:rsidP="00562D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F7E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14:paraId="5A0CB07C" w14:textId="77777777" w:rsidR="00562D8D" w:rsidRDefault="00562D8D" w:rsidP="00562D8D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33DB78F6" w14:textId="2B21D2EF" w:rsidR="00562D8D" w:rsidRPr="000E1497" w:rsidRDefault="000E1497" w:rsidP="00562D8D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1497">
              <w:rPr>
                <w:rFonts w:ascii="Angsana New" w:hAnsi="Angsana New"/>
                <w:sz w:val="30"/>
                <w:szCs w:val="30"/>
              </w:rPr>
              <w:t>907</w:t>
            </w:r>
          </w:p>
        </w:tc>
        <w:tc>
          <w:tcPr>
            <w:tcW w:w="540" w:type="dxa"/>
          </w:tcPr>
          <w:p w14:paraId="05BC4F23" w14:textId="77777777" w:rsidR="00562D8D" w:rsidRPr="00EA0007" w:rsidRDefault="00562D8D" w:rsidP="00562D8D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434960F" w14:textId="11346314" w:rsidR="00562D8D" w:rsidRPr="00AC232A" w:rsidRDefault="00562D8D" w:rsidP="00562D8D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898</w:t>
            </w:r>
          </w:p>
        </w:tc>
      </w:tr>
    </w:tbl>
    <w:p w14:paraId="521EDF6F" w14:textId="77777777" w:rsidR="000C5268" w:rsidRPr="00DE3906" w:rsidRDefault="000C5268" w:rsidP="000C5268">
      <w:pPr>
        <w:jc w:val="thaiDistribute"/>
        <w:rPr>
          <w:rFonts w:ascii="Angsana New" w:hAnsi="Angsana New"/>
          <w:sz w:val="30"/>
          <w:szCs w:val="30"/>
        </w:rPr>
      </w:pPr>
    </w:p>
    <w:p w14:paraId="23061445" w14:textId="548F2F18" w:rsidR="001B2683" w:rsidRPr="001F22CE" w:rsidRDefault="007E22A5" w:rsidP="001B2683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B663A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B12AA">
        <w:rPr>
          <w:rFonts w:ascii="Angsana New" w:hAnsi="Angsana New"/>
          <w:sz w:val="30"/>
          <w:szCs w:val="30"/>
        </w:rPr>
        <w:t>31</w:t>
      </w:r>
      <w:r w:rsidRPr="00B663A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B12AA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DB12AA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2683" w:rsidRPr="007F7843">
        <w:rPr>
          <w:rFonts w:ascii="Angsana New" w:hAnsi="Angsana New"/>
          <w:sz w:val="30"/>
          <w:szCs w:val="30"/>
          <w:cs/>
        </w:rPr>
        <w:t>ที่ดิน</w:t>
      </w:r>
      <w:r w:rsidR="001B2683" w:rsidRPr="007F7843">
        <w:rPr>
          <w:rFonts w:ascii="Angsana New" w:hAnsi="Angsana New" w:hint="cs"/>
          <w:sz w:val="30"/>
          <w:szCs w:val="30"/>
          <w:cs/>
        </w:rPr>
        <w:t>พร้อมสิ่งปลูกสร้างส่วนใหญ่ของกลุ่ม</w:t>
      </w:r>
      <w:r w:rsidR="001B2683" w:rsidRPr="00B6216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(มูลค่าสุทธิตามบัญชี) </w:t>
      </w:r>
      <w:r w:rsidR="001B2683" w:rsidRPr="00B6216D">
        <w:rPr>
          <w:rFonts w:ascii="Angsana New" w:hAnsi="Angsana New" w:hint="cs"/>
          <w:sz w:val="30"/>
          <w:szCs w:val="30"/>
          <w:cs/>
        </w:rPr>
        <w:t>ได้จดจำนอง</w:t>
      </w:r>
      <w:r w:rsidR="001B2683" w:rsidRPr="00B6216D">
        <w:rPr>
          <w:rFonts w:ascii="Angsana New" w:hAnsi="Angsana New"/>
          <w:sz w:val="30"/>
          <w:szCs w:val="30"/>
          <w:cs/>
        </w:rPr>
        <w:t>เพื่อค้ำประกันวงเงินสินเชื่อที่</w:t>
      </w:r>
      <w:r w:rsidR="001B2683" w:rsidRPr="00B6216D">
        <w:rPr>
          <w:rFonts w:ascii="Angsana New" w:hAnsi="Angsana New" w:hint="cs"/>
          <w:sz w:val="30"/>
          <w:szCs w:val="30"/>
          <w:cs/>
        </w:rPr>
        <w:t>กลุ่ม</w:t>
      </w:r>
      <w:r w:rsidR="001B2683" w:rsidRPr="00B6216D">
        <w:rPr>
          <w:rFonts w:ascii="Angsana New" w:hAnsi="Angsana New"/>
          <w:sz w:val="30"/>
          <w:szCs w:val="30"/>
          <w:cs/>
        </w:rPr>
        <w:t>บริษัทได้รับจาก</w:t>
      </w:r>
      <w:r w:rsidR="009C4823" w:rsidRPr="00B6216D">
        <w:rPr>
          <w:rFonts w:ascii="Angsana New" w:hAnsi="Angsana New" w:hint="cs"/>
          <w:sz w:val="30"/>
          <w:szCs w:val="30"/>
          <w:cs/>
        </w:rPr>
        <w:t>ธ</w:t>
      </w:r>
      <w:r w:rsidR="009C4823" w:rsidRPr="00AD5F5B">
        <w:rPr>
          <w:rFonts w:ascii="Angsana New" w:hAnsi="Angsana New" w:hint="cs"/>
          <w:sz w:val="30"/>
          <w:szCs w:val="30"/>
          <w:cs/>
        </w:rPr>
        <w:t>นาคาร</w:t>
      </w:r>
      <w:r w:rsidR="001B2683" w:rsidRPr="00AD5F5B">
        <w:rPr>
          <w:rFonts w:ascii="Angsana New" w:hAnsi="Angsana New" w:hint="cs"/>
          <w:sz w:val="30"/>
          <w:szCs w:val="30"/>
          <w:cs/>
        </w:rPr>
        <w:t>ใน</w:t>
      </w:r>
      <w:r w:rsidR="001B2683" w:rsidRPr="00AD5F5B">
        <w:rPr>
          <w:rFonts w:ascii="Angsana New" w:hAnsi="Angsana New"/>
          <w:sz w:val="30"/>
          <w:szCs w:val="30"/>
          <w:cs/>
        </w:rPr>
        <w:t>ประเทศ</w:t>
      </w:r>
      <w:r w:rsidR="00D930EA" w:rsidRPr="00AD5F5B">
        <w:rPr>
          <w:rFonts w:ascii="Angsana New" w:hAnsi="Angsana New" w:hint="cs"/>
          <w:sz w:val="30"/>
          <w:szCs w:val="30"/>
          <w:cs/>
        </w:rPr>
        <w:t>บาง</w:t>
      </w:r>
      <w:r w:rsidR="001B2683" w:rsidRPr="00AD5F5B">
        <w:rPr>
          <w:rFonts w:ascii="Angsana New" w:hAnsi="Angsana New"/>
          <w:sz w:val="30"/>
          <w:szCs w:val="30"/>
          <w:cs/>
        </w:rPr>
        <w:t>แห่ง</w:t>
      </w:r>
      <w:r w:rsidR="007D76AF" w:rsidRPr="00AD5F5B">
        <w:rPr>
          <w:rFonts w:ascii="Angsana New" w:hAnsi="Angsana New" w:hint="cs"/>
          <w:sz w:val="30"/>
          <w:szCs w:val="30"/>
          <w:cs/>
        </w:rPr>
        <w:t xml:space="preserve"> (ดู</w:t>
      </w:r>
      <w:r w:rsidR="001B2683" w:rsidRPr="00AD5F5B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1B2683" w:rsidRPr="00AD5F5B">
        <w:rPr>
          <w:rFonts w:ascii="Angsana New" w:hAnsi="Angsana New"/>
          <w:sz w:val="30"/>
          <w:szCs w:val="30"/>
        </w:rPr>
        <w:t>1</w:t>
      </w:r>
      <w:r w:rsidR="003C7BD7" w:rsidRPr="00AD5F5B">
        <w:rPr>
          <w:rFonts w:ascii="Angsana New" w:hAnsi="Angsana New"/>
          <w:sz w:val="30"/>
          <w:szCs w:val="30"/>
        </w:rPr>
        <w:t>7</w:t>
      </w:r>
      <w:r w:rsidR="007D76AF" w:rsidRPr="00AD5F5B">
        <w:rPr>
          <w:rFonts w:ascii="Angsana New" w:hAnsi="Angsana New" w:hint="cs"/>
          <w:sz w:val="30"/>
          <w:szCs w:val="30"/>
          <w:cs/>
        </w:rPr>
        <w:t>)</w:t>
      </w:r>
      <w:r w:rsidR="008B33C8" w:rsidRPr="00AD5F5B">
        <w:rPr>
          <w:rFonts w:ascii="Angsana New" w:hAnsi="Angsana New"/>
          <w:sz w:val="30"/>
          <w:szCs w:val="30"/>
        </w:rPr>
        <w:t xml:space="preserve"> </w:t>
      </w:r>
      <w:r w:rsidR="001F22CE" w:rsidRPr="00AD5F5B">
        <w:rPr>
          <w:rFonts w:ascii="Angsana New" w:hAnsi="Angsana New" w:hint="cs"/>
          <w:sz w:val="30"/>
          <w:szCs w:val="30"/>
          <w:cs/>
        </w:rPr>
        <w:t>และ</w:t>
      </w:r>
      <w:r w:rsidR="007D76AF" w:rsidRPr="00AD5F5B">
        <w:rPr>
          <w:rFonts w:ascii="Angsana New" w:hAnsi="Angsana New" w:hint="cs"/>
          <w:sz w:val="30"/>
          <w:szCs w:val="30"/>
          <w:cs/>
        </w:rPr>
        <w:t>ค้ำประกัน</w:t>
      </w:r>
      <w:r w:rsidR="00AE170A" w:rsidRPr="00AD5F5B">
        <w:rPr>
          <w:rFonts w:ascii="Angsana New" w:hAnsi="Angsana New" w:hint="cs"/>
          <w:sz w:val="30"/>
          <w:szCs w:val="30"/>
          <w:cs/>
        </w:rPr>
        <w:t xml:space="preserve">การประเมินภาษีอากรโดยกรมสรรพากรของบริษัทย่อยแห่งหนึ่ง </w:t>
      </w:r>
      <w:r w:rsidR="007D76AF" w:rsidRPr="00AD5F5B">
        <w:rPr>
          <w:rFonts w:ascii="Angsana New" w:hAnsi="Angsana New" w:hint="cs"/>
          <w:sz w:val="30"/>
          <w:szCs w:val="30"/>
          <w:cs/>
        </w:rPr>
        <w:t>(ดู</w:t>
      </w:r>
      <w:r w:rsidR="00AE170A" w:rsidRPr="00AD5F5B"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4A2300" w:rsidRPr="00AD5F5B">
        <w:rPr>
          <w:rFonts w:ascii="Angsana New" w:hAnsi="Angsana New"/>
          <w:sz w:val="30"/>
          <w:szCs w:val="30"/>
        </w:rPr>
        <w:t>3</w:t>
      </w:r>
      <w:r w:rsidR="001F7E4E">
        <w:rPr>
          <w:rFonts w:ascii="Angsana New" w:hAnsi="Angsana New" w:hint="cs"/>
          <w:sz w:val="30"/>
          <w:szCs w:val="30"/>
          <w:cs/>
        </w:rPr>
        <w:t>3</w:t>
      </w:r>
      <w:r w:rsidR="007D76AF" w:rsidRPr="004A2300">
        <w:rPr>
          <w:rFonts w:ascii="Angsana New" w:hAnsi="Angsana New"/>
          <w:sz w:val="30"/>
          <w:szCs w:val="30"/>
        </w:rPr>
        <w:t>)</w:t>
      </w:r>
      <w:r w:rsidR="00611FD0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B445AD5" w14:textId="77777777" w:rsidR="005F617D" w:rsidRDefault="005F617D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5778"/>
        <w:gridCol w:w="291"/>
        <w:gridCol w:w="1509"/>
        <w:gridCol w:w="540"/>
        <w:gridCol w:w="1560"/>
      </w:tblGrid>
      <w:tr w:rsidR="00611FD0" w:rsidRPr="00EA0007" w14:paraId="7F4A2C0D" w14:textId="77777777" w:rsidTr="008135E0">
        <w:tc>
          <w:tcPr>
            <w:tcW w:w="5778" w:type="dxa"/>
          </w:tcPr>
          <w:p w14:paraId="7192EA20" w14:textId="77777777" w:rsidR="00611FD0" w:rsidRPr="00EA0007" w:rsidRDefault="00611FD0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2C2CD1F3" w14:textId="77777777" w:rsidR="00611FD0" w:rsidRPr="00EA0007" w:rsidRDefault="00611FD0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4E7F28B9" w14:textId="77777777" w:rsidR="00611FD0" w:rsidRPr="00EA0007" w:rsidRDefault="00611FD0" w:rsidP="008135E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</w:tr>
      <w:tr w:rsidR="00611FD0" w:rsidRPr="00EA0007" w14:paraId="174F86B9" w14:textId="77777777" w:rsidTr="008135E0">
        <w:tc>
          <w:tcPr>
            <w:tcW w:w="5778" w:type="dxa"/>
          </w:tcPr>
          <w:p w14:paraId="5B88EFAC" w14:textId="77777777" w:rsidR="00611FD0" w:rsidRPr="00EA0007" w:rsidRDefault="00611FD0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2F5F8A8D" w14:textId="77777777" w:rsidR="00611FD0" w:rsidRDefault="00611FD0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7F5320BB" w14:textId="77777777" w:rsidR="00611FD0" w:rsidRPr="006765E7" w:rsidRDefault="00611FD0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331B9A26" w14:textId="77777777" w:rsidR="00611FD0" w:rsidRPr="00EA0007" w:rsidRDefault="00611FD0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4F57327" w14:textId="77777777" w:rsidR="00611FD0" w:rsidRPr="00EA0007" w:rsidRDefault="00611FD0" w:rsidP="008135E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11FD0" w:rsidRPr="00EA0007" w14:paraId="650D3F98" w14:textId="77777777" w:rsidTr="008135E0">
        <w:tc>
          <w:tcPr>
            <w:tcW w:w="5778" w:type="dxa"/>
          </w:tcPr>
          <w:p w14:paraId="60F01BBB" w14:textId="77777777" w:rsidR="00611FD0" w:rsidRPr="00BB0D13" w:rsidRDefault="00611FD0" w:rsidP="008135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7664BB6F" w14:textId="77777777" w:rsidR="00611FD0" w:rsidRDefault="00611FD0" w:rsidP="008135E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1777DC0" w14:textId="2DA15425" w:rsidR="00611FD0" w:rsidRPr="000E1497" w:rsidRDefault="00611FD0" w:rsidP="008135E0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="001B510B">
              <w:rPr>
                <w:rFonts w:ascii="Angsana New" w:hAnsi="Angsana New"/>
                <w:sz w:val="30"/>
                <w:szCs w:val="30"/>
              </w:rPr>
              <w:t>80.1</w:t>
            </w:r>
          </w:p>
        </w:tc>
        <w:tc>
          <w:tcPr>
            <w:tcW w:w="540" w:type="dxa"/>
          </w:tcPr>
          <w:p w14:paraId="301FDBEF" w14:textId="77777777" w:rsidR="00611FD0" w:rsidRPr="00EA0007" w:rsidRDefault="00611FD0" w:rsidP="008135E0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145279B" w14:textId="7C61F098" w:rsidR="00611FD0" w:rsidRPr="004A2300" w:rsidRDefault="00611FD0" w:rsidP="008135E0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038.0</w:t>
            </w:r>
          </w:p>
        </w:tc>
      </w:tr>
      <w:tr w:rsidR="00611FD0" w:rsidRPr="00EA0007" w14:paraId="46A793E2" w14:textId="77777777" w:rsidTr="008135E0">
        <w:tc>
          <w:tcPr>
            <w:tcW w:w="5778" w:type="dxa"/>
          </w:tcPr>
          <w:p w14:paraId="484DA5B3" w14:textId="74CD8863" w:rsidR="00611FD0" w:rsidRPr="00BB0D13" w:rsidRDefault="00611FD0" w:rsidP="008135E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F7E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14:paraId="65DAAB0D" w14:textId="77777777" w:rsidR="00611FD0" w:rsidRDefault="00611FD0" w:rsidP="008135E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0E10890" w14:textId="49950862" w:rsidR="00611FD0" w:rsidRPr="000E1497" w:rsidRDefault="00611FD0" w:rsidP="008135E0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1B510B">
              <w:rPr>
                <w:rFonts w:ascii="Angsana New" w:hAnsi="Angsana New"/>
                <w:sz w:val="30"/>
                <w:szCs w:val="30"/>
              </w:rPr>
              <w:t>38.1</w:t>
            </w:r>
          </w:p>
        </w:tc>
        <w:tc>
          <w:tcPr>
            <w:tcW w:w="540" w:type="dxa"/>
          </w:tcPr>
          <w:p w14:paraId="241232F0" w14:textId="77777777" w:rsidR="00611FD0" w:rsidRPr="00EA0007" w:rsidRDefault="00611FD0" w:rsidP="008135E0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6938E49F" w14:textId="10A93373" w:rsidR="00611FD0" w:rsidRPr="00AC232A" w:rsidRDefault="00611FD0" w:rsidP="008135E0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590.7</w:t>
            </w:r>
          </w:p>
        </w:tc>
      </w:tr>
    </w:tbl>
    <w:p w14:paraId="485D66F5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243AD14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3953BD92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C9C53B1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74439C57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0D1BD26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9524B45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51E888F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F699E67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1EEC80F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07DBDD7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2E8CB81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7D3EB01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7EB68B8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D1D2F24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33A638D1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ADE815F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515CC04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0407944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478E7F1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6D66D1E8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1C8F92D7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B0108C3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01BA05B3" w14:textId="77777777" w:rsidR="00446FAC" w:rsidRDefault="00446FAC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4B4E32D" w14:textId="77777777" w:rsidR="00833E05" w:rsidRDefault="00833E05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7F6DEF4" w14:textId="77777777" w:rsidR="00F5168E" w:rsidRDefault="00F5168E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44F4EF62" w14:textId="77777777" w:rsidR="00833E05" w:rsidRDefault="00833E05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56875215" w14:textId="77777777" w:rsidR="00833E05" w:rsidRDefault="00833E05" w:rsidP="00296C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p w14:paraId="2B941C4B" w14:textId="77777777" w:rsidR="0008670F" w:rsidRDefault="0008670F" w:rsidP="00961F4A">
      <w:pPr>
        <w:tabs>
          <w:tab w:val="left" w:pos="709"/>
        </w:tabs>
        <w:ind w:right="-166"/>
        <w:rPr>
          <w:rFonts w:ascii="Angsana New" w:hAnsi="Angsana New"/>
          <w:i/>
          <w:iCs/>
          <w:sz w:val="30"/>
          <w:szCs w:val="30"/>
        </w:rPr>
      </w:pPr>
      <w:r w:rsidRPr="0008670F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สินทรัพย์ที่ไม่ได้ใช้ในการดำเนินงาน</w:t>
      </w:r>
    </w:p>
    <w:p w14:paraId="6C0E37C5" w14:textId="77777777" w:rsidR="0008670F" w:rsidRPr="0008670F" w:rsidRDefault="0008670F" w:rsidP="00961F4A">
      <w:pPr>
        <w:tabs>
          <w:tab w:val="left" w:pos="709"/>
        </w:tabs>
        <w:ind w:right="-166"/>
        <w:rPr>
          <w:rFonts w:ascii="Angsana New" w:hAnsi="Angsana New"/>
          <w:i/>
          <w:iCs/>
          <w:sz w:val="16"/>
          <w:szCs w:val="16"/>
        </w:rPr>
      </w:pPr>
    </w:p>
    <w:p w14:paraId="787E6830" w14:textId="57EAF8D0" w:rsidR="00961F4A" w:rsidRDefault="00E841C1" w:rsidP="00961F4A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B12AA" w:rsidRPr="00DB12AA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 w:hint="cs"/>
          <w:sz w:val="30"/>
          <w:szCs w:val="30"/>
        </w:rPr>
        <w:t>2565</w:t>
      </w:r>
      <w:r w:rsidR="00A436BE">
        <w:rPr>
          <w:rFonts w:ascii="Angsana New" w:hAnsi="Angsana New" w:hint="cs"/>
          <w:sz w:val="30"/>
          <w:szCs w:val="30"/>
          <w:cs/>
        </w:rPr>
        <w:t xml:space="preserve"> </w:t>
      </w:r>
      <w:r w:rsidR="00961F4A">
        <w:rPr>
          <w:rFonts w:ascii="Angsana New" w:hAnsi="Angsana New" w:hint="cs"/>
          <w:sz w:val="30"/>
          <w:szCs w:val="30"/>
          <w:cs/>
        </w:rPr>
        <w:t>สินทรัพย์ที่ไม่ได้ใช้ในการดำ</w:t>
      </w:r>
      <w:r w:rsidR="00EB6E06">
        <w:rPr>
          <w:rFonts w:ascii="Angsana New" w:hAnsi="Angsana New" w:hint="cs"/>
          <w:sz w:val="30"/>
          <w:szCs w:val="30"/>
          <w:cs/>
        </w:rPr>
        <w:t xml:space="preserve">เนินงาน </w:t>
      </w:r>
      <w:r w:rsidR="00961F4A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627E697B" w14:textId="77777777" w:rsidR="008D7595" w:rsidRPr="00EE566C" w:rsidRDefault="008D7595" w:rsidP="008D7595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953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50"/>
        <w:gridCol w:w="1701"/>
        <w:gridCol w:w="284"/>
        <w:gridCol w:w="1701"/>
      </w:tblGrid>
      <w:tr w:rsidR="008D7595" w:rsidRPr="00B26EB6" w14:paraId="4515F599" w14:textId="77777777" w:rsidTr="009240F7">
        <w:trPr>
          <w:cantSplit/>
        </w:trPr>
        <w:tc>
          <w:tcPr>
            <w:tcW w:w="5850" w:type="dxa"/>
          </w:tcPr>
          <w:p w14:paraId="26A16BCD" w14:textId="77777777" w:rsidR="008D7595" w:rsidRPr="00B26EB6" w:rsidRDefault="008D7595" w:rsidP="009240F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19B16254" w14:textId="77777777" w:rsidR="008D7595" w:rsidRPr="00B26EB6" w:rsidRDefault="008D7595" w:rsidP="009240F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26EB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8D7595" w:rsidRPr="00B26EB6" w14:paraId="4CE89143" w14:textId="77777777" w:rsidTr="009240F7">
        <w:trPr>
          <w:cantSplit/>
        </w:trPr>
        <w:tc>
          <w:tcPr>
            <w:tcW w:w="5850" w:type="dxa"/>
          </w:tcPr>
          <w:p w14:paraId="4EC8051F" w14:textId="77777777" w:rsidR="008D7595" w:rsidRPr="00B26EB6" w:rsidRDefault="008D7595" w:rsidP="009240F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14:paraId="6A795CC3" w14:textId="2B4CA3BA" w:rsidR="008D7595" w:rsidRPr="00B26EB6" w:rsidRDefault="008D7595" w:rsidP="009240F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D7595" w:rsidRPr="00B26EB6" w14:paraId="5091FA2A" w14:textId="77777777" w:rsidTr="009240F7">
        <w:trPr>
          <w:cantSplit/>
        </w:trPr>
        <w:tc>
          <w:tcPr>
            <w:tcW w:w="5850" w:type="dxa"/>
          </w:tcPr>
          <w:p w14:paraId="767BDA8D" w14:textId="77777777" w:rsidR="008D7595" w:rsidRPr="00B26EB6" w:rsidRDefault="008D7595" w:rsidP="009240F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87C499D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2320BF37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A5456C8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D7595" w:rsidRPr="00B26EB6" w14:paraId="66FA9C75" w14:textId="77777777" w:rsidTr="009240F7">
        <w:trPr>
          <w:cantSplit/>
        </w:trPr>
        <w:tc>
          <w:tcPr>
            <w:tcW w:w="5850" w:type="dxa"/>
          </w:tcPr>
          <w:p w14:paraId="0B37105A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A7B002B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14:paraId="3BC269A8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C5C2B6C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D7595" w:rsidRPr="00B26EB6" w14:paraId="00D7001A" w14:textId="77777777" w:rsidTr="009240F7">
        <w:trPr>
          <w:cantSplit/>
        </w:trPr>
        <w:tc>
          <w:tcPr>
            <w:tcW w:w="5850" w:type="dxa"/>
          </w:tcPr>
          <w:p w14:paraId="3751269F" w14:textId="77777777" w:rsidR="008D7595" w:rsidRPr="00B26EB6" w:rsidRDefault="008D7595" w:rsidP="009240F7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6E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auto"/>
          </w:tcPr>
          <w:p w14:paraId="3F436DBD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8D5CC8C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D14C504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595" w:rsidRPr="00B26EB6" w14:paraId="1342A8F4" w14:textId="77777777" w:rsidTr="009240F7">
        <w:trPr>
          <w:cantSplit/>
        </w:trPr>
        <w:tc>
          <w:tcPr>
            <w:tcW w:w="5850" w:type="dxa"/>
          </w:tcPr>
          <w:p w14:paraId="532B8A29" w14:textId="77777777" w:rsidR="008D7595" w:rsidRPr="00B26EB6" w:rsidRDefault="008D7595" w:rsidP="009240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26EB6">
              <w:rPr>
                <w:rFonts w:ascii="Angsana New" w:hAnsi="Angsana New"/>
                <w:sz w:val="30"/>
                <w:szCs w:val="30"/>
              </w:rPr>
              <w:t>1</w:t>
            </w:r>
            <w:r w:rsidRPr="00B26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</w:tcPr>
          <w:p w14:paraId="486020E2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>27,754</w:t>
            </w:r>
          </w:p>
        </w:tc>
        <w:tc>
          <w:tcPr>
            <w:tcW w:w="284" w:type="dxa"/>
          </w:tcPr>
          <w:p w14:paraId="2ADA692D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801AC7B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>22,874</w:t>
            </w:r>
          </w:p>
        </w:tc>
      </w:tr>
      <w:tr w:rsidR="008D7595" w:rsidRPr="00B26EB6" w14:paraId="2EDB6940" w14:textId="77777777" w:rsidTr="009240F7">
        <w:trPr>
          <w:cantSplit/>
        </w:trPr>
        <w:tc>
          <w:tcPr>
            <w:tcW w:w="5850" w:type="dxa"/>
          </w:tcPr>
          <w:p w14:paraId="7F5849F1" w14:textId="77777777" w:rsidR="008D7595" w:rsidRPr="00B26EB6" w:rsidRDefault="008D7595" w:rsidP="009240F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shd w:val="clear" w:color="auto" w:fill="auto"/>
          </w:tcPr>
          <w:p w14:paraId="79199051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(4,880)</w:t>
            </w:r>
          </w:p>
        </w:tc>
        <w:tc>
          <w:tcPr>
            <w:tcW w:w="284" w:type="dxa"/>
          </w:tcPr>
          <w:p w14:paraId="64C277AC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</w:tcPr>
          <w:p w14:paraId="1375F241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8D7595" w:rsidRPr="00B26EB6" w14:paraId="0975929E" w14:textId="77777777" w:rsidTr="009240F7">
        <w:trPr>
          <w:cantSplit/>
        </w:trPr>
        <w:tc>
          <w:tcPr>
            <w:tcW w:w="5850" w:type="dxa"/>
          </w:tcPr>
          <w:p w14:paraId="32619A96" w14:textId="77777777" w:rsidR="008D7595" w:rsidRPr="00B26EB6" w:rsidRDefault="008D7595" w:rsidP="009240F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5743A44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84" w:type="dxa"/>
          </w:tcPr>
          <w:p w14:paraId="36EC3160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2EEE38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>4,880</w:t>
            </w:r>
          </w:p>
        </w:tc>
      </w:tr>
      <w:tr w:rsidR="008D7595" w:rsidRPr="00B26EB6" w14:paraId="31E99C53" w14:textId="77777777" w:rsidTr="009240F7">
        <w:trPr>
          <w:cantSplit/>
        </w:trPr>
        <w:tc>
          <w:tcPr>
            <w:tcW w:w="5850" w:type="dxa"/>
          </w:tcPr>
          <w:p w14:paraId="7E867AAE" w14:textId="77777777" w:rsidR="008D7595" w:rsidRPr="00B26EB6" w:rsidRDefault="008D7595" w:rsidP="009240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26EB6">
              <w:rPr>
                <w:rFonts w:ascii="Angsana New" w:hAnsi="Angsana New"/>
                <w:sz w:val="30"/>
                <w:szCs w:val="30"/>
              </w:rPr>
              <w:t>31</w:t>
            </w:r>
            <w:r w:rsidRPr="00B26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D69C3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>23,226</w:t>
            </w:r>
          </w:p>
        </w:tc>
        <w:tc>
          <w:tcPr>
            <w:tcW w:w="284" w:type="dxa"/>
          </w:tcPr>
          <w:p w14:paraId="6B6F1DC0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D54CA2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>27,754</w:t>
            </w:r>
          </w:p>
        </w:tc>
      </w:tr>
      <w:tr w:rsidR="008D7595" w:rsidRPr="00B26EB6" w14:paraId="3E0EB949" w14:textId="77777777" w:rsidTr="009240F7">
        <w:trPr>
          <w:cantSplit/>
        </w:trPr>
        <w:tc>
          <w:tcPr>
            <w:tcW w:w="5850" w:type="dxa"/>
          </w:tcPr>
          <w:p w14:paraId="6A1EDBD7" w14:textId="77777777" w:rsidR="008D7595" w:rsidRPr="00B26EB6" w:rsidRDefault="008D7595" w:rsidP="009240F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CE4B015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C43DB77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24722CC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D7595" w:rsidRPr="00B26EB6" w14:paraId="1D0F7FEF" w14:textId="77777777" w:rsidTr="009240F7">
        <w:trPr>
          <w:cantSplit/>
        </w:trPr>
        <w:tc>
          <w:tcPr>
            <w:tcW w:w="5850" w:type="dxa"/>
          </w:tcPr>
          <w:p w14:paraId="55E702CE" w14:textId="77777777" w:rsidR="008D7595" w:rsidRPr="00B26EB6" w:rsidRDefault="008D7595" w:rsidP="009240F7">
            <w:pPr>
              <w:tabs>
                <w:tab w:val="left" w:pos="34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</w:tcPr>
          <w:p w14:paraId="1A637826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504FF13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5BBA81B9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D7595" w:rsidRPr="00B26EB6" w14:paraId="320D522C" w14:textId="77777777" w:rsidTr="009240F7">
        <w:trPr>
          <w:cantSplit/>
        </w:trPr>
        <w:tc>
          <w:tcPr>
            <w:tcW w:w="5850" w:type="dxa"/>
          </w:tcPr>
          <w:p w14:paraId="76ABB29C" w14:textId="77777777" w:rsidR="008D7595" w:rsidRPr="00B26EB6" w:rsidRDefault="008D7595" w:rsidP="009240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26EB6">
              <w:rPr>
                <w:rFonts w:ascii="Angsana New" w:hAnsi="Angsana New"/>
                <w:sz w:val="30"/>
                <w:szCs w:val="30"/>
              </w:rPr>
              <w:t>1</w:t>
            </w:r>
            <w:r w:rsidRPr="00B26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</w:tcPr>
          <w:p w14:paraId="33F0131E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22,504</w:t>
            </w:r>
          </w:p>
        </w:tc>
        <w:tc>
          <w:tcPr>
            <w:tcW w:w="284" w:type="dxa"/>
          </w:tcPr>
          <w:p w14:paraId="1C1A36E6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4B8D698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18,604</w:t>
            </w:r>
          </w:p>
        </w:tc>
      </w:tr>
      <w:tr w:rsidR="008D7595" w:rsidRPr="00B26EB6" w14:paraId="4C0905FC" w14:textId="77777777" w:rsidTr="009240F7">
        <w:trPr>
          <w:cantSplit/>
        </w:trPr>
        <w:tc>
          <w:tcPr>
            <w:tcW w:w="5850" w:type="dxa"/>
          </w:tcPr>
          <w:p w14:paraId="44162A5D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21641D76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  <w:tc>
          <w:tcPr>
            <w:tcW w:w="284" w:type="dxa"/>
          </w:tcPr>
          <w:p w14:paraId="18CAEC05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BCD3F7A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1,139</w:t>
            </w:r>
          </w:p>
        </w:tc>
      </w:tr>
      <w:tr w:rsidR="008D7595" w:rsidRPr="00B26EB6" w14:paraId="68C2B7EE" w14:textId="77777777" w:rsidTr="009240F7">
        <w:trPr>
          <w:cantSplit/>
        </w:trPr>
        <w:tc>
          <w:tcPr>
            <w:tcW w:w="5850" w:type="dxa"/>
          </w:tcPr>
          <w:p w14:paraId="11376626" w14:textId="77777777" w:rsidR="008D7595" w:rsidRPr="00B26EB6" w:rsidRDefault="008D7595" w:rsidP="009240F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shd w:val="clear" w:color="auto" w:fill="auto"/>
          </w:tcPr>
          <w:p w14:paraId="15566BDE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(2,848)</w:t>
            </w:r>
          </w:p>
        </w:tc>
        <w:tc>
          <w:tcPr>
            <w:tcW w:w="284" w:type="dxa"/>
          </w:tcPr>
          <w:p w14:paraId="2F74CFA2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F4E453B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8D7595" w:rsidRPr="00B26EB6" w14:paraId="2AC926B9" w14:textId="77777777" w:rsidTr="009240F7">
        <w:trPr>
          <w:cantSplit/>
        </w:trPr>
        <w:tc>
          <w:tcPr>
            <w:tcW w:w="5850" w:type="dxa"/>
          </w:tcPr>
          <w:p w14:paraId="11171AF4" w14:textId="77777777" w:rsidR="008D7595" w:rsidRPr="00B26EB6" w:rsidRDefault="008D7595" w:rsidP="009240F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b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E71AEEC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2A507AFD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8AFAEC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2,761</w:t>
            </w:r>
          </w:p>
        </w:tc>
      </w:tr>
      <w:tr w:rsidR="008D7595" w:rsidRPr="00B26EB6" w14:paraId="7841E8FE" w14:textId="77777777" w:rsidTr="009240F7">
        <w:trPr>
          <w:cantSplit/>
        </w:trPr>
        <w:tc>
          <w:tcPr>
            <w:tcW w:w="5850" w:type="dxa"/>
          </w:tcPr>
          <w:p w14:paraId="01DF4BC5" w14:textId="77777777" w:rsidR="008D7595" w:rsidRPr="00B26EB6" w:rsidRDefault="008D7595" w:rsidP="009240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26EB6">
              <w:rPr>
                <w:rFonts w:ascii="Angsana New" w:hAnsi="Angsana New"/>
                <w:sz w:val="30"/>
                <w:szCs w:val="30"/>
              </w:rPr>
              <w:t>31</w:t>
            </w:r>
            <w:r w:rsidRPr="00B26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A7FC2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>20,894</w:t>
            </w:r>
          </w:p>
        </w:tc>
        <w:tc>
          <w:tcPr>
            <w:tcW w:w="284" w:type="dxa"/>
          </w:tcPr>
          <w:p w14:paraId="06B4225B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7969E40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22,504</w:t>
            </w:r>
          </w:p>
        </w:tc>
      </w:tr>
      <w:tr w:rsidR="008D7595" w:rsidRPr="00B26EB6" w14:paraId="2FABC024" w14:textId="77777777" w:rsidTr="009240F7">
        <w:trPr>
          <w:cantSplit/>
        </w:trPr>
        <w:tc>
          <w:tcPr>
            <w:tcW w:w="5850" w:type="dxa"/>
          </w:tcPr>
          <w:p w14:paraId="1394601F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E3844E0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B72762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06EA48F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D7595" w:rsidRPr="00B26EB6" w14:paraId="7829A29A" w14:textId="77777777" w:rsidTr="009240F7">
        <w:trPr>
          <w:cantSplit/>
        </w:trPr>
        <w:tc>
          <w:tcPr>
            <w:tcW w:w="5850" w:type="dxa"/>
          </w:tcPr>
          <w:p w14:paraId="6AF6F5C6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01" w:type="dxa"/>
            <w:shd w:val="clear" w:color="auto" w:fill="auto"/>
          </w:tcPr>
          <w:p w14:paraId="1F3FAA53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875F7E9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0B4839C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D7595" w:rsidRPr="00B26EB6" w14:paraId="602FEDBD" w14:textId="77777777" w:rsidTr="009240F7">
        <w:trPr>
          <w:cantSplit/>
        </w:trPr>
        <w:tc>
          <w:tcPr>
            <w:tcW w:w="5850" w:type="dxa"/>
          </w:tcPr>
          <w:p w14:paraId="704FF138" w14:textId="77777777" w:rsidR="008D7595" w:rsidRPr="00B26EB6" w:rsidRDefault="008D7595" w:rsidP="009240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26EB6">
              <w:rPr>
                <w:rFonts w:ascii="Angsana New" w:hAnsi="Angsana New"/>
                <w:sz w:val="30"/>
                <w:szCs w:val="30"/>
              </w:rPr>
              <w:t>1</w:t>
            </w:r>
            <w:r w:rsidRPr="00B26EB6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01" w:type="dxa"/>
            <w:shd w:val="clear" w:color="auto" w:fill="auto"/>
          </w:tcPr>
          <w:p w14:paraId="45E5D42D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2,170</w:t>
            </w:r>
          </w:p>
        </w:tc>
        <w:tc>
          <w:tcPr>
            <w:tcW w:w="284" w:type="dxa"/>
          </w:tcPr>
          <w:p w14:paraId="1D098C4E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12584A88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8D7595" w:rsidRPr="00B26EB6" w14:paraId="51F199A5" w14:textId="77777777" w:rsidTr="009240F7">
        <w:trPr>
          <w:cantSplit/>
        </w:trPr>
        <w:tc>
          <w:tcPr>
            <w:tcW w:w="5850" w:type="dxa"/>
          </w:tcPr>
          <w:p w14:paraId="29C05D8E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53D1C7A8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>2,012</w:t>
            </w:r>
          </w:p>
        </w:tc>
        <w:tc>
          <w:tcPr>
            <w:tcW w:w="284" w:type="dxa"/>
          </w:tcPr>
          <w:p w14:paraId="31E56547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86B2830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1,850</w:t>
            </w:r>
          </w:p>
        </w:tc>
      </w:tr>
      <w:tr w:rsidR="008D7595" w:rsidRPr="00B26EB6" w14:paraId="4D5FA8C8" w14:textId="77777777" w:rsidTr="009240F7">
        <w:trPr>
          <w:cantSplit/>
        </w:trPr>
        <w:tc>
          <w:tcPr>
            <w:tcW w:w="5850" w:type="dxa"/>
          </w:tcPr>
          <w:p w14:paraId="3CA03179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157015247"/>
            <w:r w:rsidRPr="00B26EB6">
              <w:rPr>
                <w:rFonts w:ascii="Angsana New" w:hAnsi="Angsana New"/>
                <w:b/>
                <w:sz w:val="30"/>
                <w:szCs w:val="30"/>
                <w:cs/>
              </w:rPr>
              <w:t>จำหน่าย / 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896C353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81" w:right="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(1,850)</w:t>
            </w:r>
          </w:p>
        </w:tc>
        <w:tc>
          <w:tcPr>
            <w:tcW w:w="284" w:type="dxa"/>
          </w:tcPr>
          <w:p w14:paraId="7AD03538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0969F08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bookmarkEnd w:id="3"/>
      <w:tr w:rsidR="008D7595" w:rsidRPr="00B26EB6" w14:paraId="7EB9A57A" w14:textId="77777777" w:rsidTr="009240F7">
        <w:trPr>
          <w:cantSplit/>
        </w:trPr>
        <w:tc>
          <w:tcPr>
            <w:tcW w:w="5850" w:type="dxa"/>
          </w:tcPr>
          <w:p w14:paraId="69DAE74E" w14:textId="77777777" w:rsidR="008D7595" w:rsidRPr="00B26EB6" w:rsidRDefault="008D7595" w:rsidP="009240F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B26EB6">
              <w:rPr>
                <w:rFonts w:ascii="Angsana New" w:hAnsi="Angsana New"/>
                <w:sz w:val="30"/>
                <w:szCs w:val="30"/>
              </w:rPr>
              <w:t>31</w:t>
            </w:r>
            <w:r w:rsidRPr="00B26EB6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895B2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>2,332</w:t>
            </w:r>
          </w:p>
        </w:tc>
        <w:tc>
          <w:tcPr>
            <w:tcW w:w="284" w:type="dxa"/>
          </w:tcPr>
          <w:p w14:paraId="2EC398E5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CD4AC2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2,170</w:t>
            </w:r>
          </w:p>
        </w:tc>
      </w:tr>
      <w:tr w:rsidR="008D7595" w:rsidRPr="00B26EB6" w14:paraId="5089522F" w14:textId="77777777" w:rsidTr="009240F7">
        <w:trPr>
          <w:cantSplit/>
        </w:trPr>
        <w:tc>
          <w:tcPr>
            <w:tcW w:w="5850" w:type="dxa"/>
          </w:tcPr>
          <w:p w14:paraId="330E3195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290E923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C4CAC8B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4843F9E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D7595" w:rsidRPr="00B26EB6" w14:paraId="40D43683" w14:textId="77777777" w:rsidTr="009240F7">
        <w:trPr>
          <w:cantSplit/>
        </w:trPr>
        <w:tc>
          <w:tcPr>
            <w:tcW w:w="5850" w:type="dxa"/>
          </w:tcPr>
          <w:p w14:paraId="3F22C159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</w:tcPr>
          <w:p w14:paraId="336038DE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0D7265B5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8B4880C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D7595" w:rsidRPr="00B26EB6" w14:paraId="634E0140" w14:textId="77777777" w:rsidTr="009240F7">
        <w:trPr>
          <w:cantSplit/>
        </w:trPr>
        <w:tc>
          <w:tcPr>
            <w:tcW w:w="5850" w:type="dxa"/>
          </w:tcPr>
          <w:p w14:paraId="283C06B3" w14:textId="77777777" w:rsidR="008D7595" w:rsidRPr="00B26EB6" w:rsidRDefault="008D7595" w:rsidP="009240F7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26EB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ณ วันที่ </w:t>
            </w:r>
            <w:r w:rsidRPr="00B26EB6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B26EB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21D9C2F7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3A195193" w14:textId="77777777" w:rsidR="008D7595" w:rsidRPr="00B26EB6" w:rsidRDefault="008D7595" w:rsidP="009240F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785B580E" w14:textId="77777777" w:rsidR="008D7595" w:rsidRPr="00B26EB6" w:rsidRDefault="008D7595" w:rsidP="009240F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EB6">
              <w:rPr>
                <w:rFonts w:ascii="Angsana New" w:hAnsi="Angsana New"/>
                <w:sz w:val="30"/>
                <w:szCs w:val="30"/>
              </w:rPr>
              <w:t>3,080</w:t>
            </w:r>
          </w:p>
        </w:tc>
      </w:tr>
    </w:tbl>
    <w:p w14:paraId="4292F14E" w14:textId="77777777" w:rsidR="008D7595" w:rsidRPr="00F3162D" w:rsidRDefault="008D7595" w:rsidP="008D7595">
      <w:pPr>
        <w:tabs>
          <w:tab w:val="left" w:pos="709"/>
        </w:tabs>
        <w:ind w:right="-166"/>
        <w:jc w:val="thaiDistribute"/>
        <w:rPr>
          <w:rFonts w:ascii="Angsana New" w:hAnsi="Angsana New"/>
          <w:sz w:val="30"/>
          <w:szCs w:val="30"/>
          <w:cs/>
        </w:rPr>
      </w:pPr>
    </w:p>
    <w:p w14:paraId="1A401D3F" w14:textId="77777777" w:rsidR="008D7595" w:rsidRDefault="008D7595" w:rsidP="008D7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733AB9" w14:textId="4A609688" w:rsidR="001259C9" w:rsidRDefault="00DB12AA" w:rsidP="00125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B12AA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3C7BD7">
        <w:rPr>
          <w:rFonts w:ascii="Angsana New" w:hAnsi="Angsana New"/>
          <w:b/>
          <w:bCs/>
          <w:sz w:val="30"/>
          <w:szCs w:val="30"/>
        </w:rPr>
        <w:t>4</w:t>
      </w:r>
      <w:r w:rsidR="006363F2">
        <w:rPr>
          <w:rFonts w:ascii="Angsana New" w:hAnsi="Angsana New"/>
          <w:b/>
          <w:bCs/>
          <w:sz w:val="30"/>
          <w:szCs w:val="30"/>
        </w:rPr>
        <w:t>.</w:t>
      </w:r>
      <w:r w:rsidR="006363F2">
        <w:rPr>
          <w:rFonts w:ascii="Angsana New" w:hAnsi="Angsana New"/>
          <w:b/>
          <w:bCs/>
          <w:sz w:val="30"/>
          <w:szCs w:val="30"/>
        </w:rPr>
        <w:tab/>
      </w:r>
      <w:r w:rsidR="001259C9">
        <w:rPr>
          <w:rFonts w:ascii="Angsana New" w:hAnsi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="001259C9">
        <w:rPr>
          <w:rFonts w:ascii="Angsana New" w:hAnsi="Angsana New"/>
          <w:b/>
          <w:bCs/>
          <w:sz w:val="30"/>
          <w:szCs w:val="30"/>
          <w:cs/>
        </w:rPr>
        <w:t>–</w:t>
      </w:r>
      <w:r w:rsidR="001259C9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0DA07E9C" w14:textId="77777777" w:rsidR="001259C9" w:rsidRPr="0008670F" w:rsidRDefault="001259C9" w:rsidP="00EC1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270"/>
        <w:gridCol w:w="1289"/>
        <w:gridCol w:w="284"/>
        <w:gridCol w:w="1289"/>
        <w:gridCol w:w="284"/>
        <w:gridCol w:w="1262"/>
      </w:tblGrid>
      <w:tr w:rsidR="00BD75D7" w:rsidRPr="00A808E0" w14:paraId="18391CD1" w14:textId="77777777" w:rsidTr="00A808E0">
        <w:trPr>
          <w:cantSplit/>
        </w:trPr>
        <w:tc>
          <w:tcPr>
            <w:tcW w:w="4111" w:type="dxa"/>
          </w:tcPr>
          <w:p w14:paraId="6125F160" w14:textId="77777777" w:rsidR="00BD75D7" w:rsidRPr="00A808E0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6" w:type="dxa"/>
            <w:gridSpan w:val="7"/>
          </w:tcPr>
          <w:p w14:paraId="07A9CD64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(พันบาท)</w:t>
            </w:r>
          </w:p>
        </w:tc>
      </w:tr>
      <w:tr w:rsidR="00BD75D7" w:rsidRPr="00A808E0" w14:paraId="423BC545" w14:textId="77777777" w:rsidTr="00A808E0">
        <w:trPr>
          <w:cantSplit/>
        </w:trPr>
        <w:tc>
          <w:tcPr>
            <w:tcW w:w="4111" w:type="dxa"/>
          </w:tcPr>
          <w:p w14:paraId="62134D33" w14:textId="77777777" w:rsidR="00BD75D7" w:rsidRPr="00A808E0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9857E1D" w14:textId="77777777" w:rsidR="00BD75D7" w:rsidRPr="00A808E0" w:rsidRDefault="00BD75D7" w:rsidP="003859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143D72F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12A2E5D7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E5832B0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689D4BA6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56C049B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BF99E53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75D7" w:rsidRPr="00A808E0" w14:paraId="4CE530FF" w14:textId="77777777" w:rsidTr="00A808E0">
        <w:trPr>
          <w:cantSplit/>
        </w:trPr>
        <w:tc>
          <w:tcPr>
            <w:tcW w:w="4111" w:type="dxa"/>
          </w:tcPr>
          <w:p w14:paraId="0A0BD038" w14:textId="77777777" w:rsidR="00BD75D7" w:rsidRPr="00A808E0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23FBA42" w14:textId="77777777" w:rsidR="00BD75D7" w:rsidRPr="00A808E0" w:rsidRDefault="00BD75D7" w:rsidP="0038595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1D91525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600D1BDC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284" w:type="dxa"/>
          </w:tcPr>
          <w:p w14:paraId="71F2BB95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14:paraId="08133C37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4F9D1D6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EF3DFFF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D75D7" w:rsidRPr="00A808E0" w14:paraId="08A5CA23" w14:textId="77777777" w:rsidTr="00A808E0">
        <w:trPr>
          <w:cantSplit/>
        </w:trPr>
        <w:tc>
          <w:tcPr>
            <w:tcW w:w="4111" w:type="dxa"/>
          </w:tcPr>
          <w:p w14:paraId="0F958E0B" w14:textId="77777777" w:rsidR="00BD75D7" w:rsidRPr="00A808E0" w:rsidRDefault="00BD75D7" w:rsidP="00EA779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76E295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6DF5CE0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1FAC2D5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84" w:type="dxa"/>
          </w:tcPr>
          <w:p w14:paraId="6C114DD4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EE39FCB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4" w:type="dxa"/>
          </w:tcPr>
          <w:p w14:paraId="2D763099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2A332F2E" w14:textId="77777777" w:rsidR="00BD75D7" w:rsidRPr="00A808E0" w:rsidRDefault="00BD75D7" w:rsidP="00EA77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D75D7" w:rsidRPr="00A808E0" w14:paraId="55B68E5D" w14:textId="77777777" w:rsidTr="00A808E0">
        <w:trPr>
          <w:cantSplit/>
        </w:trPr>
        <w:tc>
          <w:tcPr>
            <w:tcW w:w="4111" w:type="dxa"/>
          </w:tcPr>
          <w:p w14:paraId="5B484CB2" w14:textId="77777777"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FB33A67" w14:textId="77777777"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9D47748" w14:textId="77777777" w:rsidR="00BD75D7" w:rsidRPr="00A808E0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6F0D45C" w14:textId="77777777"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00F80AC" w14:textId="77777777"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4DC8299D" w14:textId="77777777"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2F151CA" w14:textId="77777777" w:rsidR="00BD75D7" w:rsidRPr="00A808E0" w:rsidRDefault="00BD75D7" w:rsidP="00EA779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EDB7F7C" w14:textId="77777777" w:rsidR="00BD75D7" w:rsidRPr="00A808E0" w:rsidRDefault="00BD75D7" w:rsidP="00EA77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515EC" w:rsidRPr="00A808E0" w14:paraId="628FE872" w14:textId="77777777" w:rsidTr="00A808E0">
        <w:trPr>
          <w:cantSplit/>
        </w:trPr>
        <w:tc>
          <w:tcPr>
            <w:tcW w:w="4111" w:type="dxa"/>
          </w:tcPr>
          <w:p w14:paraId="57806937" w14:textId="6DD3E255" w:rsidR="007515EC" w:rsidRPr="00A808E0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1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A808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</w:tcPr>
          <w:p w14:paraId="74513E3E" w14:textId="352CBBC5" w:rsidR="007515EC" w:rsidRPr="00A808E0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A808E0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956</w:t>
            </w:r>
          </w:p>
        </w:tc>
        <w:tc>
          <w:tcPr>
            <w:tcW w:w="270" w:type="dxa"/>
          </w:tcPr>
          <w:p w14:paraId="6BCDB380" w14:textId="77777777" w:rsidR="007515EC" w:rsidRPr="00A808E0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4D6C33C1" w14:textId="0BAF6127" w:rsidR="007515EC" w:rsidRPr="00A808E0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36</w:t>
            </w:r>
            <w:r w:rsidRPr="00A808E0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589</w:t>
            </w:r>
          </w:p>
        </w:tc>
        <w:tc>
          <w:tcPr>
            <w:tcW w:w="284" w:type="dxa"/>
          </w:tcPr>
          <w:p w14:paraId="4B0A4F80" w14:textId="77777777" w:rsidR="007515EC" w:rsidRPr="00A808E0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6598B9EA" w14:textId="35BD8BAB" w:rsidR="007515EC" w:rsidRPr="00A808E0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808E0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599</w:t>
            </w:r>
          </w:p>
        </w:tc>
        <w:tc>
          <w:tcPr>
            <w:tcW w:w="284" w:type="dxa"/>
          </w:tcPr>
          <w:p w14:paraId="2F212CBC" w14:textId="77777777" w:rsidR="007515EC" w:rsidRPr="00A808E0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</w:tcPr>
          <w:p w14:paraId="26BE0343" w14:textId="0464C91D" w:rsidR="007515EC" w:rsidRPr="00A808E0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71</w:t>
            </w:r>
            <w:r w:rsidRPr="00A808E0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144</w:t>
            </w:r>
          </w:p>
        </w:tc>
      </w:tr>
      <w:tr w:rsidR="007515EC" w:rsidRPr="00A808E0" w14:paraId="32639B49" w14:textId="77777777" w:rsidTr="00A808E0">
        <w:trPr>
          <w:cantSplit/>
        </w:trPr>
        <w:tc>
          <w:tcPr>
            <w:tcW w:w="4111" w:type="dxa"/>
          </w:tcPr>
          <w:p w14:paraId="45D545B7" w14:textId="77777777" w:rsidR="007515EC" w:rsidRPr="00D90113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9011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21E05154" w14:textId="48DE4529" w:rsidR="007515EC" w:rsidRPr="00D90113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113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D90113">
              <w:rPr>
                <w:rFonts w:ascii="Angsana New" w:hAnsi="Angsana New"/>
                <w:sz w:val="30"/>
                <w:szCs w:val="30"/>
              </w:rPr>
              <w:t>,</w:t>
            </w:r>
            <w:r w:rsidRPr="00D90113">
              <w:rPr>
                <w:rFonts w:ascii="Angsana New" w:hAnsi="Angsana New" w:hint="cs"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359CC0CF" w14:textId="77777777" w:rsidR="007515EC" w:rsidRPr="00D90113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9" w:type="dxa"/>
          </w:tcPr>
          <w:p w14:paraId="599D8F01" w14:textId="0DCDEA3F" w:rsidR="007515EC" w:rsidRPr="00D90113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113">
              <w:rPr>
                <w:rFonts w:ascii="Angsana New" w:hAnsi="Angsana New" w:hint="cs"/>
                <w:sz w:val="30"/>
                <w:szCs w:val="30"/>
              </w:rPr>
              <w:t>40</w:t>
            </w:r>
            <w:r w:rsidRPr="00D90113">
              <w:rPr>
                <w:rFonts w:ascii="Angsana New" w:hAnsi="Angsana New"/>
                <w:sz w:val="30"/>
                <w:szCs w:val="30"/>
              </w:rPr>
              <w:t>,</w:t>
            </w:r>
            <w:r w:rsidRPr="00D90113">
              <w:rPr>
                <w:rFonts w:ascii="Angsana New" w:hAnsi="Angsana New" w:hint="cs"/>
                <w:sz w:val="30"/>
                <w:szCs w:val="30"/>
              </w:rPr>
              <w:t>310</w:t>
            </w:r>
          </w:p>
        </w:tc>
        <w:tc>
          <w:tcPr>
            <w:tcW w:w="284" w:type="dxa"/>
          </w:tcPr>
          <w:p w14:paraId="0C83EFFC" w14:textId="77777777" w:rsidR="007515EC" w:rsidRPr="00D90113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</w:tcPr>
          <w:p w14:paraId="3C9A4920" w14:textId="303CB4D1" w:rsidR="007515EC" w:rsidRPr="00D90113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11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90113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D90113">
              <w:rPr>
                <w:rFonts w:ascii="Angsana New" w:hAnsi="Angsana New" w:hint="cs"/>
                <w:sz w:val="30"/>
                <w:szCs w:val="30"/>
              </w:rPr>
              <w:t>824</w:t>
            </w:r>
          </w:p>
        </w:tc>
        <w:tc>
          <w:tcPr>
            <w:tcW w:w="284" w:type="dxa"/>
          </w:tcPr>
          <w:p w14:paraId="05F41B68" w14:textId="77777777" w:rsidR="007515EC" w:rsidRPr="00A808E0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2" w:type="dxa"/>
          </w:tcPr>
          <w:p w14:paraId="00CC22E7" w14:textId="04562D31" w:rsidR="007515EC" w:rsidRPr="00A808E0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48,062</w:t>
            </w:r>
          </w:p>
        </w:tc>
      </w:tr>
      <w:tr w:rsidR="007515EC" w:rsidRPr="00A808E0" w14:paraId="3F7EDD14" w14:textId="77777777" w:rsidTr="00A808E0">
        <w:trPr>
          <w:cantSplit/>
        </w:trPr>
        <w:tc>
          <w:tcPr>
            <w:tcW w:w="4111" w:type="dxa"/>
          </w:tcPr>
          <w:p w14:paraId="0C9C9434" w14:textId="0C521685" w:rsidR="007515EC" w:rsidRPr="00D90113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9011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D901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90113">
              <w:rPr>
                <w:rFonts w:ascii="Angsana New" w:hAnsi="Angsana New"/>
                <w:sz w:val="30"/>
                <w:szCs w:val="30"/>
              </w:rPr>
              <w:t>31</w:t>
            </w:r>
            <w:r w:rsidRPr="00D901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90113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D90113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  <w:r w:rsidRPr="00D901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011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DEE3494" w14:textId="034B9BD5" w:rsidR="007515EC" w:rsidRPr="00D90113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113">
              <w:rPr>
                <w:rFonts w:ascii="Angsana New" w:hAnsi="Angsana New" w:hint="cs"/>
                <w:sz w:val="30"/>
                <w:szCs w:val="30"/>
              </w:rPr>
              <w:t>27</w:t>
            </w:r>
            <w:r w:rsidRPr="00D90113">
              <w:rPr>
                <w:rFonts w:ascii="Angsana New" w:hAnsi="Angsana New"/>
                <w:sz w:val="30"/>
                <w:szCs w:val="30"/>
              </w:rPr>
              <w:t>,</w:t>
            </w:r>
            <w:r w:rsidRPr="00D90113">
              <w:rPr>
                <w:rFonts w:ascii="Angsana New" w:hAnsi="Angsana New" w:hint="cs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6663F99D" w14:textId="77777777" w:rsidR="007515EC" w:rsidRPr="00D90113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246BF2F3" w14:textId="28072C33" w:rsidR="007515EC" w:rsidRPr="00D90113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113">
              <w:rPr>
                <w:rFonts w:ascii="Angsana New" w:hAnsi="Angsana New" w:hint="cs"/>
                <w:sz w:val="30"/>
                <w:szCs w:val="30"/>
              </w:rPr>
              <w:t>76</w:t>
            </w:r>
            <w:r w:rsidRPr="00D90113">
              <w:rPr>
                <w:rFonts w:ascii="Angsana New" w:hAnsi="Angsana New"/>
                <w:sz w:val="30"/>
                <w:szCs w:val="30"/>
              </w:rPr>
              <w:t>,</w:t>
            </w:r>
            <w:r w:rsidRPr="00D90113">
              <w:rPr>
                <w:rFonts w:ascii="Angsana New" w:hAnsi="Angsana New" w:hint="cs"/>
                <w:sz w:val="30"/>
                <w:szCs w:val="30"/>
              </w:rPr>
              <w:t>899</w:t>
            </w:r>
          </w:p>
        </w:tc>
        <w:tc>
          <w:tcPr>
            <w:tcW w:w="284" w:type="dxa"/>
          </w:tcPr>
          <w:p w14:paraId="5C5411DE" w14:textId="77777777" w:rsidR="007515EC" w:rsidRPr="00D90113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203E5754" w14:textId="0527EE59" w:rsidR="007515EC" w:rsidRPr="00D90113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113">
              <w:rPr>
                <w:rFonts w:ascii="Angsana New" w:hAnsi="Angsana New" w:hint="cs"/>
                <w:sz w:val="30"/>
                <w:szCs w:val="30"/>
              </w:rPr>
              <w:t>14</w:t>
            </w:r>
            <w:r w:rsidRPr="00D90113">
              <w:rPr>
                <w:rFonts w:ascii="Angsana New" w:hAnsi="Angsana New"/>
                <w:sz w:val="30"/>
                <w:szCs w:val="30"/>
              </w:rPr>
              <w:t>,</w:t>
            </w:r>
            <w:r w:rsidRPr="00D90113">
              <w:rPr>
                <w:rFonts w:ascii="Angsana New" w:hAnsi="Angsana New" w:hint="cs"/>
                <w:sz w:val="30"/>
                <w:szCs w:val="30"/>
              </w:rPr>
              <w:t>423</w:t>
            </w:r>
          </w:p>
        </w:tc>
        <w:tc>
          <w:tcPr>
            <w:tcW w:w="284" w:type="dxa"/>
          </w:tcPr>
          <w:p w14:paraId="12A8F7A7" w14:textId="77777777" w:rsidR="007515EC" w:rsidRPr="00A808E0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73175BD" w14:textId="68EA66AC" w:rsidR="007515EC" w:rsidRPr="00A808E0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119</w:t>
            </w:r>
            <w:r w:rsidRPr="00817BCC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206</w:t>
            </w:r>
          </w:p>
        </w:tc>
      </w:tr>
      <w:tr w:rsidR="00D90113" w:rsidRPr="00A808E0" w14:paraId="48652FC5" w14:textId="77777777" w:rsidTr="00A808E0">
        <w:trPr>
          <w:cantSplit/>
        </w:trPr>
        <w:tc>
          <w:tcPr>
            <w:tcW w:w="4111" w:type="dxa"/>
          </w:tcPr>
          <w:p w14:paraId="00F42734" w14:textId="77777777" w:rsidR="00D90113" w:rsidRPr="00D90113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9011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3190AEB0" w14:textId="51D01DC2" w:rsidR="00D90113" w:rsidRPr="00D90113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113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168A63A4" w14:textId="77777777" w:rsidR="00D90113" w:rsidRPr="00D90113" w:rsidRDefault="00D90113" w:rsidP="00D901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561D576B" w14:textId="619D1DE0" w:rsidR="00D90113" w:rsidRPr="00D90113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113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3EAF74FB" w14:textId="77777777" w:rsidR="00D90113" w:rsidRPr="00D90113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</w:tcPr>
          <w:p w14:paraId="6C279FE4" w14:textId="5C03837E" w:rsidR="00D90113" w:rsidRPr="00D90113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113">
              <w:rPr>
                <w:rFonts w:ascii="Angsana New" w:hAnsi="Angsana New"/>
                <w:sz w:val="30"/>
                <w:szCs w:val="30"/>
              </w:rPr>
              <w:t>805</w:t>
            </w:r>
          </w:p>
        </w:tc>
        <w:tc>
          <w:tcPr>
            <w:tcW w:w="284" w:type="dxa"/>
          </w:tcPr>
          <w:p w14:paraId="472DDE72" w14:textId="77777777" w:rsidR="00D90113" w:rsidRPr="00D90113" w:rsidRDefault="00D90113" w:rsidP="00D901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45BB958E" w14:textId="3AFD715C" w:rsidR="00D90113" w:rsidRPr="00D90113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113">
              <w:rPr>
                <w:rFonts w:ascii="Angsana New" w:hAnsi="Angsana New"/>
                <w:sz w:val="30"/>
                <w:szCs w:val="30"/>
              </w:rPr>
              <w:t>805</w:t>
            </w:r>
          </w:p>
        </w:tc>
      </w:tr>
      <w:tr w:rsidR="00D90113" w:rsidRPr="00A808E0" w14:paraId="524345B1" w14:textId="77777777" w:rsidTr="00A808E0">
        <w:trPr>
          <w:cantSplit/>
        </w:trPr>
        <w:tc>
          <w:tcPr>
            <w:tcW w:w="4111" w:type="dxa"/>
          </w:tcPr>
          <w:p w14:paraId="650AAD57" w14:textId="526FC252" w:rsidR="00D90113" w:rsidRPr="00D90113" w:rsidRDefault="00356E8E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  <w:r w:rsidR="00DF29A6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D9011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DF29A6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141CD4">
              <w:rPr>
                <w:rFonts w:ascii="Angsana New" w:hAnsi="Angsana New" w:hint="cs"/>
                <w:sz w:val="30"/>
                <w:szCs w:val="30"/>
                <w:cs/>
              </w:rPr>
              <w:t xml:space="preserve"> ที่ดิน อาคารและอุปกรณ์</w:t>
            </w:r>
          </w:p>
        </w:tc>
        <w:tc>
          <w:tcPr>
            <w:tcW w:w="1418" w:type="dxa"/>
          </w:tcPr>
          <w:p w14:paraId="65A8DCA9" w14:textId="397CC4D7" w:rsidR="00D90113" w:rsidRPr="00D90113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113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1A263B7A" w14:textId="77777777" w:rsidR="00D90113" w:rsidRPr="00D90113" w:rsidRDefault="00D90113" w:rsidP="00D901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47C4895E" w14:textId="3E0F1490" w:rsidR="00D90113" w:rsidRPr="00D90113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113">
              <w:rPr>
                <w:rFonts w:ascii="Angsana New" w:hAnsi="Angsana New"/>
                <w:sz w:val="30"/>
                <w:szCs w:val="30"/>
              </w:rPr>
              <w:t>19,622</w:t>
            </w:r>
          </w:p>
        </w:tc>
        <w:tc>
          <w:tcPr>
            <w:tcW w:w="284" w:type="dxa"/>
          </w:tcPr>
          <w:p w14:paraId="59D6B104" w14:textId="77777777" w:rsidR="00D90113" w:rsidRPr="00D90113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</w:tcPr>
          <w:p w14:paraId="1C51C670" w14:textId="7A1D7A50" w:rsidR="00D90113" w:rsidRPr="00D90113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1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5,063</w:t>
            </w:r>
            <w:r w:rsidRPr="00D901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8368451" w14:textId="77777777" w:rsidR="00D90113" w:rsidRPr="00D90113" w:rsidRDefault="00D90113" w:rsidP="00D901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2E7ED1CC" w14:textId="71C538B7" w:rsidR="00D90113" w:rsidRPr="00D90113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14,559</w:t>
            </w:r>
          </w:p>
        </w:tc>
      </w:tr>
      <w:tr w:rsidR="00D90113" w:rsidRPr="00A808E0" w14:paraId="2C29C7C6" w14:textId="77777777" w:rsidTr="00A808E0">
        <w:trPr>
          <w:cantSplit/>
        </w:trPr>
        <w:tc>
          <w:tcPr>
            <w:tcW w:w="4111" w:type="dxa"/>
          </w:tcPr>
          <w:p w14:paraId="6CE66178" w14:textId="020A9451" w:rsidR="00D90113" w:rsidRPr="00D90113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9011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D901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90113">
              <w:rPr>
                <w:rFonts w:ascii="Angsana New" w:hAnsi="Angsana New"/>
                <w:sz w:val="30"/>
                <w:szCs w:val="30"/>
              </w:rPr>
              <w:t>31</w:t>
            </w:r>
            <w:r w:rsidRPr="00D901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90113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D90113">
              <w:rPr>
                <w:rFonts w:ascii="Angsana New" w:hAnsi="Angsana New"/>
                <w:sz w:val="30"/>
                <w:szCs w:val="30"/>
                <w:cs/>
              </w:rPr>
              <w:t>าคม</w:t>
            </w:r>
            <w:r w:rsidRPr="00D901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90113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D362EAE" w14:textId="213A5510" w:rsidR="00D90113" w:rsidRPr="00461756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 w:hint="cs"/>
                <w:sz w:val="30"/>
                <w:szCs w:val="30"/>
              </w:rPr>
              <w:t>27</w:t>
            </w:r>
            <w:r w:rsidRPr="00461756">
              <w:rPr>
                <w:rFonts w:ascii="Angsana New" w:hAnsi="Angsana New"/>
                <w:sz w:val="30"/>
                <w:szCs w:val="30"/>
              </w:rPr>
              <w:t>,</w:t>
            </w:r>
            <w:r w:rsidRPr="00461756">
              <w:rPr>
                <w:rFonts w:ascii="Angsana New" w:hAnsi="Angsana New" w:hint="cs"/>
                <w:sz w:val="30"/>
                <w:szCs w:val="30"/>
              </w:rPr>
              <w:t>884</w:t>
            </w:r>
          </w:p>
        </w:tc>
        <w:tc>
          <w:tcPr>
            <w:tcW w:w="270" w:type="dxa"/>
          </w:tcPr>
          <w:p w14:paraId="02A9AD3F" w14:textId="77777777" w:rsidR="00D90113" w:rsidRPr="00461756" w:rsidRDefault="00D90113" w:rsidP="00D9011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4267E9CE" w14:textId="0523E4FC" w:rsidR="00D90113" w:rsidRPr="00461756" w:rsidRDefault="00461756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/>
                <w:sz w:val="30"/>
                <w:szCs w:val="30"/>
              </w:rPr>
              <w:t>96,521</w:t>
            </w:r>
          </w:p>
        </w:tc>
        <w:tc>
          <w:tcPr>
            <w:tcW w:w="284" w:type="dxa"/>
          </w:tcPr>
          <w:p w14:paraId="27816C37" w14:textId="77777777" w:rsidR="00D90113" w:rsidRPr="00461756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2B21456F" w14:textId="3D216110" w:rsidR="00D90113" w:rsidRPr="00461756" w:rsidRDefault="00461756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/>
                <w:sz w:val="30"/>
                <w:szCs w:val="30"/>
              </w:rPr>
              <w:t>10,165</w:t>
            </w:r>
          </w:p>
        </w:tc>
        <w:tc>
          <w:tcPr>
            <w:tcW w:w="284" w:type="dxa"/>
          </w:tcPr>
          <w:p w14:paraId="367189CB" w14:textId="77777777" w:rsidR="00D90113" w:rsidRPr="00461756" w:rsidRDefault="00D90113" w:rsidP="00D9011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3CBFFBC0" w14:textId="265BBDB0" w:rsidR="00D90113" w:rsidRPr="00461756" w:rsidRDefault="00461756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/>
                <w:sz w:val="30"/>
                <w:szCs w:val="30"/>
              </w:rPr>
              <w:t>134,570</w:t>
            </w:r>
          </w:p>
        </w:tc>
      </w:tr>
      <w:tr w:rsidR="00D90113" w:rsidRPr="00A808E0" w14:paraId="345FE73D" w14:textId="77777777" w:rsidTr="00A808E0">
        <w:trPr>
          <w:cantSplit/>
        </w:trPr>
        <w:tc>
          <w:tcPr>
            <w:tcW w:w="4111" w:type="dxa"/>
          </w:tcPr>
          <w:p w14:paraId="59E1B44B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2CE9862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0AB8BA1A" w14:textId="77777777" w:rsidR="00D90113" w:rsidRPr="00A808E0" w:rsidRDefault="00D90113" w:rsidP="00D901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6BC82A65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790F524F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BD59702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C0F20BD" w14:textId="77777777" w:rsidR="00D90113" w:rsidRPr="00A808E0" w:rsidRDefault="00D90113" w:rsidP="00D901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B67B38C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D90113" w:rsidRPr="00A808E0" w14:paraId="60556A2D" w14:textId="77777777" w:rsidTr="00A808E0">
        <w:trPr>
          <w:cantSplit/>
        </w:trPr>
        <w:tc>
          <w:tcPr>
            <w:tcW w:w="4111" w:type="dxa"/>
          </w:tcPr>
          <w:p w14:paraId="5E36DFC8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8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</w:t>
            </w:r>
            <w:r w:rsidRPr="00A80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เสื่อมราคา</w:t>
            </w:r>
            <w:r w:rsidRPr="00A808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สะสม</w:t>
            </w:r>
          </w:p>
        </w:tc>
        <w:tc>
          <w:tcPr>
            <w:tcW w:w="1418" w:type="dxa"/>
          </w:tcPr>
          <w:p w14:paraId="7A33E693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4219D53" w14:textId="77777777" w:rsidR="00D90113" w:rsidRPr="00A808E0" w:rsidRDefault="00D90113" w:rsidP="00D901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14:paraId="089D3FD0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13A5CD0E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</w:tcPr>
          <w:p w14:paraId="5AB8584B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6D2016A7" w14:textId="77777777" w:rsidR="00D90113" w:rsidRPr="00A808E0" w:rsidRDefault="00D90113" w:rsidP="00D901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0311E39B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D90113" w:rsidRPr="00A808E0" w14:paraId="31A8C472" w14:textId="77777777" w:rsidTr="00A808E0">
        <w:trPr>
          <w:cantSplit/>
        </w:trPr>
        <w:tc>
          <w:tcPr>
            <w:tcW w:w="4111" w:type="dxa"/>
          </w:tcPr>
          <w:p w14:paraId="47D73B62" w14:textId="7C5E1A48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1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A808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</w:tcPr>
          <w:p w14:paraId="270DF2D3" w14:textId="5A332374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2,950</w:t>
            </w:r>
          </w:p>
        </w:tc>
        <w:tc>
          <w:tcPr>
            <w:tcW w:w="270" w:type="dxa"/>
          </w:tcPr>
          <w:p w14:paraId="5D29426C" w14:textId="77777777" w:rsidR="00D90113" w:rsidRPr="00A808E0" w:rsidRDefault="00D90113" w:rsidP="00D9011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</w:tcPr>
          <w:p w14:paraId="12E604CD" w14:textId="236BA7A8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2,466</w:t>
            </w:r>
          </w:p>
        </w:tc>
        <w:tc>
          <w:tcPr>
            <w:tcW w:w="284" w:type="dxa"/>
          </w:tcPr>
          <w:p w14:paraId="1D52DE9A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14:paraId="0F328148" w14:textId="7DFE9D56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2,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691</w:t>
            </w:r>
          </w:p>
        </w:tc>
        <w:tc>
          <w:tcPr>
            <w:tcW w:w="284" w:type="dxa"/>
          </w:tcPr>
          <w:p w14:paraId="1F9657A3" w14:textId="77777777" w:rsidR="00D90113" w:rsidRPr="00A808E0" w:rsidRDefault="00D90113" w:rsidP="00D9011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</w:tcPr>
          <w:p w14:paraId="65ACCFB2" w14:textId="56E10DF3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</w:rPr>
              <w:t>8,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107</w:t>
            </w:r>
          </w:p>
        </w:tc>
      </w:tr>
      <w:tr w:rsidR="00D90113" w:rsidRPr="00A808E0" w14:paraId="67EED550" w14:textId="77777777" w:rsidTr="00A808E0">
        <w:trPr>
          <w:cantSplit/>
        </w:trPr>
        <w:tc>
          <w:tcPr>
            <w:tcW w:w="4111" w:type="dxa"/>
          </w:tcPr>
          <w:p w14:paraId="328508A8" w14:textId="77777777" w:rsidR="00D90113" w:rsidRPr="00A808E0" w:rsidRDefault="00D90113" w:rsidP="00D90113">
            <w:pPr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18" w:type="dxa"/>
            <w:shd w:val="clear" w:color="auto" w:fill="auto"/>
          </w:tcPr>
          <w:p w14:paraId="34A9D432" w14:textId="5F88B4F8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1,724</w:t>
            </w:r>
          </w:p>
        </w:tc>
        <w:tc>
          <w:tcPr>
            <w:tcW w:w="270" w:type="dxa"/>
            <w:shd w:val="clear" w:color="auto" w:fill="auto"/>
          </w:tcPr>
          <w:p w14:paraId="723E60B9" w14:textId="77777777" w:rsidR="00D90113" w:rsidRPr="00A808E0" w:rsidRDefault="00D90113" w:rsidP="00D9011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shd w:val="clear" w:color="auto" w:fill="auto"/>
          </w:tcPr>
          <w:p w14:paraId="5E117BE3" w14:textId="27684692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2,969</w:t>
            </w:r>
          </w:p>
        </w:tc>
        <w:tc>
          <w:tcPr>
            <w:tcW w:w="284" w:type="dxa"/>
            <w:shd w:val="clear" w:color="auto" w:fill="auto"/>
          </w:tcPr>
          <w:p w14:paraId="5FCA95D8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shd w:val="clear" w:color="auto" w:fill="auto"/>
          </w:tcPr>
          <w:p w14:paraId="79E36C43" w14:textId="42F8484D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2,545</w:t>
            </w:r>
          </w:p>
        </w:tc>
        <w:tc>
          <w:tcPr>
            <w:tcW w:w="284" w:type="dxa"/>
            <w:shd w:val="clear" w:color="auto" w:fill="auto"/>
          </w:tcPr>
          <w:p w14:paraId="24BD3CA7" w14:textId="77777777" w:rsidR="00D90113" w:rsidRPr="00A808E0" w:rsidRDefault="00D90113" w:rsidP="00D9011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0ACCA551" w14:textId="2BD55C1B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7,238</w:t>
            </w:r>
          </w:p>
        </w:tc>
      </w:tr>
      <w:tr w:rsidR="00D90113" w:rsidRPr="00A808E0" w14:paraId="7BDC8FFB" w14:textId="77777777" w:rsidTr="00A808E0">
        <w:trPr>
          <w:cantSplit/>
        </w:trPr>
        <w:tc>
          <w:tcPr>
            <w:tcW w:w="4111" w:type="dxa"/>
          </w:tcPr>
          <w:p w14:paraId="5B77A0D7" w14:textId="7CC74A15" w:rsidR="00D90113" w:rsidRPr="00A808E0" w:rsidRDefault="00D90113" w:rsidP="00D90113">
            <w:pPr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31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A808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7622DC1" w14:textId="0508C6DF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4,674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C8200D5" w14:textId="77777777" w:rsidR="00D90113" w:rsidRPr="00A808E0" w:rsidRDefault="00D90113" w:rsidP="00D9011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1266BC4E" w14:textId="78C26778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5,435</w:t>
            </w:r>
          </w:p>
        </w:tc>
        <w:tc>
          <w:tcPr>
            <w:tcW w:w="284" w:type="dxa"/>
            <w:shd w:val="clear" w:color="auto" w:fill="auto"/>
          </w:tcPr>
          <w:p w14:paraId="0A52B669" w14:textId="77777777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222C84DB" w14:textId="3FB2828B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817BCC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236</w:t>
            </w:r>
          </w:p>
        </w:tc>
        <w:tc>
          <w:tcPr>
            <w:tcW w:w="284" w:type="dxa"/>
            <w:shd w:val="clear" w:color="auto" w:fill="auto"/>
          </w:tcPr>
          <w:p w14:paraId="20F18D91" w14:textId="77777777" w:rsidR="00D90113" w:rsidRPr="00A808E0" w:rsidRDefault="00D90113" w:rsidP="00D9011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6DD0BC81" w14:textId="3ED0B97F" w:rsidR="00D90113" w:rsidRPr="00A808E0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Pr="00817BCC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345</w:t>
            </w:r>
          </w:p>
        </w:tc>
      </w:tr>
      <w:tr w:rsidR="00D90113" w:rsidRPr="00A808E0" w14:paraId="1DA6480C" w14:textId="77777777" w:rsidTr="00A808E0">
        <w:trPr>
          <w:cantSplit/>
        </w:trPr>
        <w:tc>
          <w:tcPr>
            <w:tcW w:w="4111" w:type="dxa"/>
          </w:tcPr>
          <w:p w14:paraId="578C7868" w14:textId="77777777" w:rsidR="00D90113" w:rsidRPr="00A808E0" w:rsidRDefault="00D90113" w:rsidP="00D90113">
            <w:pPr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18" w:type="dxa"/>
            <w:shd w:val="clear" w:color="auto" w:fill="auto"/>
          </w:tcPr>
          <w:p w14:paraId="42F42119" w14:textId="3D5365A0" w:rsidR="00D90113" w:rsidRPr="00461756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/>
                <w:sz w:val="30"/>
                <w:szCs w:val="30"/>
              </w:rPr>
              <w:t>1,</w:t>
            </w:r>
            <w:r w:rsidR="00461756" w:rsidRPr="00461756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AA68477" w14:textId="77777777" w:rsidR="00D90113" w:rsidRPr="00461756" w:rsidRDefault="00D90113" w:rsidP="00D9011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shd w:val="clear" w:color="auto" w:fill="auto"/>
          </w:tcPr>
          <w:p w14:paraId="51348E8A" w14:textId="6FE5A176" w:rsidR="00D90113" w:rsidRPr="00461756" w:rsidRDefault="00461756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/>
                <w:sz w:val="30"/>
                <w:szCs w:val="30"/>
              </w:rPr>
              <w:t>5,02</w:t>
            </w:r>
            <w:r w:rsidR="00CD599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684D1EA5" w14:textId="77777777" w:rsidR="00D90113" w:rsidRPr="00461756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719D89F6" w14:textId="04FE6439" w:rsidR="00D90113" w:rsidRPr="00461756" w:rsidRDefault="00D90113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/>
                <w:sz w:val="30"/>
                <w:szCs w:val="30"/>
              </w:rPr>
              <w:t>2,5</w:t>
            </w:r>
            <w:r w:rsidR="00461756" w:rsidRPr="00461756">
              <w:rPr>
                <w:rFonts w:ascii="Angsana New" w:hAnsi="Angsana New"/>
                <w:sz w:val="30"/>
                <w:szCs w:val="30"/>
              </w:rPr>
              <w:t>6</w:t>
            </w:r>
            <w:r w:rsidR="00CD599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43C2A365" w14:textId="77777777" w:rsidR="00D90113" w:rsidRPr="00461756" w:rsidRDefault="00D90113" w:rsidP="00D90113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1D032B71" w14:textId="726BDF91" w:rsidR="00D90113" w:rsidRPr="00461756" w:rsidRDefault="00461756" w:rsidP="00D901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/>
                <w:sz w:val="30"/>
                <w:szCs w:val="30"/>
              </w:rPr>
              <w:t>9,5</w:t>
            </w:r>
            <w:r w:rsidR="00CD599B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461756" w:rsidRPr="00A808E0" w14:paraId="2C7EFB7F" w14:textId="77777777" w:rsidTr="00A808E0">
        <w:trPr>
          <w:cantSplit/>
        </w:trPr>
        <w:tc>
          <w:tcPr>
            <w:tcW w:w="4111" w:type="dxa"/>
          </w:tcPr>
          <w:p w14:paraId="4EFC9A93" w14:textId="794DFABC" w:rsidR="00461756" w:rsidRPr="00A808E0" w:rsidRDefault="00461756" w:rsidP="0046175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DF29A6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="00356E8E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shd w:val="clear" w:color="auto" w:fill="auto"/>
          </w:tcPr>
          <w:p w14:paraId="4BC2D62A" w14:textId="28318DAE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113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C9EDE28" w14:textId="77777777" w:rsidR="00461756" w:rsidRPr="00461756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shd w:val="clear" w:color="auto" w:fill="auto"/>
          </w:tcPr>
          <w:p w14:paraId="45BD504A" w14:textId="32E0461B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113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  <w:shd w:val="clear" w:color="auto" w:fill="auto"/>
          </w:tcPr>
          <w:p w14:paraId="0ABE03B9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89" w:type="dxa"/>
            <w:shd w:val="clear" w:color="auto" w:fill="auto"/>
          </w:tcPr>
          <w:p w14:paraId="36A185B5" w14:textId="44BCB1E6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1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,063</w:t>
            </w:r>
            <w:r w:rsidRPr="00D901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D933EC0" w14:textId="77777777" w:rsidR="00461756" w:rsidRPr="007515EC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44DB4F53" w14:textId="55492FD5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011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,063</w:t>
            </w:r>
            <w:r w:rsidRPr="00D901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1756" w:rsidRPr="00A808E0" w14:paraId="13F3F91B" w14:textId="77777777" w:rsidTr="00A808E0">
        <w:trPr>
          <w:cantSplit/>
        </w:trPr>
        <w:tc>
          <w:tcPr>
            <w:tcW w:w="4111" w:type="dxa"/>
          </w:tcPr>
          <w:p w14:paraId="0F26BE77" w14:textId="76ED7436" w:rsidR="00461756" w:rsidRPr="00A808E0" w:rsidRDefault="00461756" w:rsidP="00461756">
            <w:pPr>
              <w:rPr>
                <w:rFonts w:ascii="Angsana New" w:hAnsi="Angsana New"/>
                <w:sz w:val="30"/>
                <w:szCs w:val="30"/>
              </w:rPr>
            </w:pP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31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A808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5A75B" w14:textId="60FD9E1E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/>
                <w:sz w:val="30"/>
                <w:szCs w:val="30"/>
              </w:rPr>
              <w:t>6,643</w:t>
            </w:r>
          </w:p>
        </w:tc>
        <w:tc>
          <w:tcPr>
            <w:tcW w:w="270" w:type="dxa"/>
            <w:tcBorders>
              <w:left w:val="nil"/>
            </w:tcBorders>
          </w:tcPr>
          <w:p w14:paraId="42D23CE1" w14:textId="77777777" w:rsidR="00461756" w:rsidRPr="00461756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16765005" w14:textId="75FA557C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/>
                <w:sz w:val="30"/>
                <w:szCs w:val="30"/>
              </w:rPr>
              <w:t>10,45</w:t>
            </w:r>
            <w:r w:rsidR="00CD599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53E87FD8" w14:textId="77777777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197D6BDF" w14:textId="18930AD7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/>
                <w:sz w:val="30"/>
                <w:szCs w:val="30"/>
              </w:rPr>
              <w:t>4,7</w:t>
            </w:r>
            <w:r w:rsidR="00CD599B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4" w:type="dxa"/>
          </w:tcPr>
          <w:p w14:paraId="7B9FFAC9" w14:textId="77777777" w:rsidR="00461756" w:rsidRPr="00461756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4364FABD" w14:textId="73439AA8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/>
                <w:sz w:val="30"/>
                <w:szCs w:val="30"/>
              </w:rPr>
              <w:t>21,8</w:t>
            </w:r>
            <w:r w:rsidR="00CD599B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461756" w:rsidRPr="00A808E0" w14:paraId="3CD9F1DB" w14:textId="77777777" w:rsidTr="00A808E0">
        <w:trPr>
          <w:cantSplit/>
        </w:trPr>
        <w:tc>
          <w:tcPr>
            <w:tcW w:w="4111" w:type="dxa"/>
          </w:tcPr>
          <w:p w14:paraId="11A84F7D" w14:textId="77777777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0FE1740" w14:textId="77777777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2ECEA581" w14:textId="77777777" w:rsidR="00461756" w:rsidRPr="00A808E0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48B002A2" w14:textId="77777777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361CBBF" w14:textId="77777777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79D213BC" w14:textId="77777777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0B4BF9BA" w14:textId="77777777" w:rsidR="00461756" w:rsidRPr="00A808E0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CB813BB" w14:textId="77777777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461756" w:rsidRPr="00A808E0" w14:paraId="22E60450" w14:textId="77777777" w:rsidTr="00A808E0">
        <w:trPr>
          <w:cantSplit/>
        </w:trPr>
        <w:tc>
          <w:tcPr>
            <w:tcW w:w="4111" w:type="dxa"/>
          </w:tcPr>
          <w:p w14:paraId="10204164" w14:textId="77777777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808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 w:rsidRPr="00A808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A808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418" w:type="dxa"/>
          </w:tcPr>
          <w:p w14:paraId="40796335" w14:textId="77777777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BDFC5D8" w14:textId="77777777" w:rsidR="00461756" w:rsidRPr="00A808E0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14:paraId="22B59DED" w14:textId="77777777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C785841" w14:textId="77777777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1FDE7036" w14:textId="77777777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3837CBE" w14:textId="77777777" w:rsidR="00461756" w:rsidRPr="00A808E0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5655568B" w14:textId="77777777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461756" w:rsidRPr="00A808E0" w14:paraId="7548F6E2" w14:textId="77777777" w:rsidTr="00A808E0">
        <w:trPr>
          <w:cantSplit/>
        </w:trPr>
        <w:tc>
          <w:tcPr>
            <w:tcW w:w="4111" w:type="dxa"/>
          </w:tcPr>
          <w:p w14:paraId="6D404787" w14:textId="26A31C8B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31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18" w:type="dxa"/>
          </w:tcPr>
          <w:p w14:paraId="5604F769" w14:textId="1EBD4457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23,210</w:t>
            </w:r>
          </w:p>
        </w:tc>
        <w:tc>
          <w:tcPr>
            <w:tcW w:w="270" w:type="dxa"/>
          </w:tcPr>
          <w:p w14:paraId="17944A3E" w14:textId="77777777" w:rsidR="00461756" w:rsidRPr="00A808E0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14:paraId="2EF0F0DC" w14:textId="62DAFB0B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71</w:t>
            </w:r>
            <w:r>
              <w:rPr>
                <w:rFonts w:ascii="Angsana New" w:hAnsi="Angsana New"/>
                <w:sz w:val="30"/>
                <w:szCs w:val="30"/>
              </w:rPr>
              <w:t>,464</w:t>
            </w:r>
          </w:p>
        </w:tc>
        <w:tc>
          <w:tcPr>
            <w:tcW w:w="284" w:type="dxa"/>
          </w:tcPr>
          <w:p w14:paraId="6C54F492" w14:textId="77777777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shd w:val="clear" w:color="auto" w:fill="auto"/>
          </w:tcPr>
          <w:p w14:paraId="12377E47" w14:textId="28ADC9B2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9,187</w:t>
            </w:r>
          </w:p>
        </w:tc>
        <w:tc>
          <w:tcPr>
            <w:tcW w:w="284" w:type="dxa"/>
          </w:tcPr>
          <w:p w14:paraId="75F4195F" w14:textId="77777777" w:rsidR="00461756" w:rsidRPr="00A808E0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307E3877" w14:textId="077A709B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103,861</w:t>
            </w:r>
          </w:p>
        </w:tc>
      </w:tr>
      <w:tr w:rsidR="00461756" w:rsidRPr="00A808E0" w14:paraId="51B6D16F" w14:textId="77777777" w:rsidTr="00A808E0">
        <w:trPr>
          <w:cantSplit/>
        </w:trPr>
        <w:tc>
          <w:tcPr>
            <w:tcW w:w="4111" w:type="dxa"/>
          </w:tcPr>
          <w:p w14:paraId="0B342B26" w14:textId="4EA9F528" w:rsidR="00461756" w:rsidRPr="00A808E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31</w:t>
            </w:r>
            <w:r w:rsidRPr="00A808E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A808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18" w:type="dxa"/>
            <w:tcBorders>
              <w:bottom w:val="nil"/>
            </w:tcBorders>
          </w:tcPr>
          <w:p w14:paraId="6B680BC5" w14:textId="2333B6E2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1756">
              <w:rPr>
                <w:rFonts w:ascii="Angsana New" w:hAnsi="Angsana New"/>
                <w:bCs/>
                <w:sz w:val="30"/>
                <w:szCs w:val="30"/>
              </w:rPr>
              <w:t>21,241</w:t>
            </w:r>
          </w:p>
        </w:tc>
        <w:tc>
          <w:tcPr>
            <w:tcW w:w="270" w:type="dxa"/>
            <w:tcBorders>
              <w:bottom w:val="nil"/>
            </w:tcBorders>
          </w:tcPr>
          <w:p w14:paraId="119882E6" w14:textId="77777777" w:rsidR="00461756" w:rsidRPr="00461756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nil"/>
            </w:tcBorders>
          </w:tcPr>
          <w:p w14:paraId="22E26EA0" w14:textId="0470F630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/>
                <w:sz w:val="30"/>
                <w:szCs w:val="30"/>
              </w:rPr>
              <w:t>86,06</w:t>
            </w:r>
            <w:r w:rsidR="00CD599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bottom w:val="nil"/>
            </w:tcBorders>
          </w:tcPr>
          <w:p w14:paraId="63BAA506" w14:textId="77777777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</w:tcPr>
          <w:p w14:paraId="0A59BA2A" w14:textId="52BEAF1A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/>
                <w:sz w:val="30"/>
                <w:szCs w:val="30"/>
              </w:rPr>
              <w:t>5,42</w:t>
            </w:r>
            <w:r w:rsidR="00CD599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tcBorders>
              <w:bottom w:val="nil"/>
            </w:tcBorders>
          </w:tcPr>
          <w:p w14:paraId="2F478EB6" w14:textId="77777777" w:rsidR="00461756" w:rsidRPr="00461756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2" w:type="dxa"/>
            <w:tcBorders>
              <w:bottom w:val="nil"/>
            </w:tcBorders>
          </w:tcPr>
          <w:p w14:paraId="673AB175" w14:textId="461A40C2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1756">
              <w:rPr>
                <w:rFonts w:ascii="Angsana New" w:hAnsi="Angsana New"/>
                <w:sz w:val="30"/>
                <w:szCs w:val="30"/>
              </w:rPr>
              <w:t>112,7</w:t>
            </w:r>
            <w:r w:rsidR="00CD599B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</w:tbl>
    <w:p w14:paraId="6D8D79CB" w14:textId="77777777" w:rsidR="00E42BC3" w:rsidRPr="007B2B5F" w:rsidRDefault="00E42BC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7866538" w14:textId="77777777" w:rsidR="001259C9" w:rsidRDefault="001259C9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9E5F494" w14:textId="77777777" w:rsidR="00033182" w:rsidRDefault="00033182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5E4A66E" w14:textId="77777777" w:rsidR="00033182" w:rsidRDefault="00033182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FD1D3E7" w14:textId="77777777" w:rsidR="00277BCF" w:rsidRDefault="00277BCF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ED6699A" w14:textId="77777777" w:rsidR="007515EC" w:rsidRDefault="007515EC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0AEAF75" w14:textId="77777777" w:rsidR="007515EC" w:rsidRDefault="007515EC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020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1275"/>
        <w:gridCol w:w="270"/>
        <w:gridCol w:w="1290"/>
        <w:gridCol w:w="283"/>
        <w:gridCol w:w="1134"/>
        <w:gridCol w:w="284"/>
        <w:gridCol w:w="1134"/>
        <w:gridCol w:w="284"/>
        <w:gridCol w:w="1135"/>
      </w:tblGrid>
      <w:tr w:rsidR="00823F3B" w:rsidRPr="007515EC" w14:paraId="0025C719" w14:textId="77777777" w:rsidTr="00236CEA">
        <w:trPr>
          <w:cantSplit/>
        </w:trPr>
        <w:tc>
          <w:tcPr>
            <w:tcW w:w="3119" w:type="dxa"/>
          </w:tcPr>
          <w:p w14:paraId="4EDC22AC" w14:textId="77777777" w:rsidR="00823F3B" w:rsidRPr="007515EC" w:rsidRDefault="00823F3B" w:rsidP="00B37DF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8"/>
                <w:szCs w:val="28"/>
                <w:cs/>
              </w:rPr>
            </w:pPr>
            <w:r w:rsidRPr="00751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7089" w:type="dxa"/>
            <w:gridSpan w:val="9"/>
            <w:tcBorders>
              <w:bottom w:val="single" w:sz="4" w:space="0" w:color="auto"/>
            </w:tcBorders>
          </w:tcPr>
          <w:p w14:paraId="6E2AEF28" w14:textId="77777777" w:rsidR="00823F3B" w:rsidRPr="007515EC" w:rsidRDefault="00823F3B" w:rsidP="00B37DFA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515E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(พันบาท)</w:t>
            </w:r>
          </w:p>
        </w:tc>
      </w:tr>
      <w:tr w:rsidR="00236CEA" w:rsidRPr="007515EC" w14:paraId="1D186EAA" w14:textId="77777777" w:rsidTr="00236CEA">
        <w:trPr>
          <w:cantSplit/>
        </w:trPr>
        <w:tc>
          <w:tcPr>
            <w:tcW w:w="3119" w:type="dxa"/>
          </w:tcPr>
          <w:p w14:paraId="4453BD68" w14:textId="77777777" w:rsidR="00236CEA" w:rsidRPr="007515EC" w:rsidRDefault="00236CEA" w:rsidP="00236CE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B9628E1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AB2FC2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453EE29" w14:textId="345267F8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CE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2E455B7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B91783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3C7C1BF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60AF54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532F56B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EFDE3C8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6CEA" w:rsidRPr="007515EC" w14:paraId="45A4D63A" w14:textId="77777777" w:rsidTr="00236CEA">
        <w:trPr>
          <w:cantSplit/>
        </w:trPr>
        <w:tc>
          <w:tcPr>
            <w:tcW w:w="3119" w:type="dxa"/>
          </w:tcPr>
          <w:p w14:paraId="4D5A1EBD" w14:textId="77777777" w:rsidR="00236CEA" w:rsidRPr="007515EC" w:rsidRDefault="00236CEA" w:rsidP="00236CE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55A0E3B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AE0B18B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907FF9B" w14:textId="29D6D7AA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6CEA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83" w:type="dxa"/>
          </w:tcPr>
          <w:p w14:paraId="22E5BC8B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27EF52A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  <w:tc>
          <w:tcPr>
            <w:tcW w:w="284" w:type="dxa"/>
          </w:tcPr>
          <w:p w14:paraId="3B902FD7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5880DF2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F8BB149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5D1D3C72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36CEA" w:rsidRPr="007515EC" w14:paraId="1D8B4ABA" w14:textId="77777777" w:rsidTr="00236CEA">
        <w:trPr>
          <w:cantSplit/>
        </w:trPr>
        <w:tc>
          <w:tcPr>
            <w:tcW w:w="3119" w:type="dxa"/>
          </w:tcPr>
          <w:p w14:paraId="5FBB4FBA" w14:textId="77777777" w:rsidR="00236CEA" w:rsidRPr="007515EC" w:rsidRDefault="00236CEA" w:rsidP="00236CE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FEE788D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6A9374DD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5F7329B" w14:textId="07169D68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6CEA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83" w:type="dxa"/>
          </w:tcPr>
          <w:p w14:paraId="675D227F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015932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84" w:type="dxa"/>
          </w:tcPr>
          <w:p w14:paraId="7DC7C50D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DF8785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4" w:type="dxa"/>
          </w:tcPr>
          <w:p w14:paraId="615EE6A3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0C2D5A8" w14:textId="77777777" w:rsidR="00236CEA" w:rsidRPr="007515EC" w:rsidRDefault="00236CEA" w:rsidP="00236C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23F3B" w:rsidRPr="007515EC" w14:paraId="6084F35D" w14:textId="77777777" w:rsidTr="00236CEA">
        <w:trPr>
          <w:cantSplit/>
        </w:trPr>
        <w:tc>
          <w:tcPr>
            <w:tcW w:w="3119" w:type="dxa"/>
          </w:tcPr>
          <w:p w14:paraId="03BE79FF" w14:textId="77777777" w:rsidR="00823F3B" w:rsidRPr="007515EC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15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D5AD67F" w14:textId="77777777" w:rsidR="00823F3B" w:rsidRPr="007515EC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0E39C14" w14:textId="77777777" w:rsidR="00823F3B" w:rsidRPr="007515EC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16E79238" w14:textId="77777777" w:rsidR="00823F3B" w:rsidRPr="007515EC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4CE137D9" w14:textId="77777777" w:rsidR="00823F3B" w:rsidRPr="007515EC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2860F0" w14:textId="77777777" w:rsidR="00823F3B" w:rsidRPr="007515EC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31BC09C" w14:textId="77777777" w:rsidR="00823F3B" w:rsidRPr="007515EC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B91064" w14:textId="77777777" w:rsidR="00823F3B" w:rsidRPr="007515EC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8B69F7F" w14:textId="77777777" w:rsidR="00823F3B" w:rsidRPr="007515EC" w:rsidRDefault="00823F3B" w:rsidP="00B37DF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111BCCE" w14:textId="77777777" w:rsidR="00823F3B" w:rsidRPr="007515EC" w:rsidRDefault="00823F3B" w:rsidP="00B37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7515EC" w:rsidRPr="007515EC" w14:paraId="642146EF" w14:textId="77777777" w:rsidTr="00236CEA">
        <w:trPr>
          <w:cantSplit/>
        </w:trPr>
        <w:tc>
          <w:tcPr>
            <w:tcW w:w="3119" w:type="dxa"/>
          </w:tcPr>
          <w:p w14:paraId="67793064" w14:textId="189CACCF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15EC">
              <w:rPr>
                <w:rFonts w:ascii="Angsana New" w:hAnsi="Angsana New"/>
                <w:sz w:val="28"/>
                <w:szCs w:val="28"/>
              </w:rPr>
              <w:t>1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Pr="007515EC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275" w:type="dxa"/>
          </w:tcPr>
          <w:p w14:paraId="2F4264F7" w14:textId="61B2CFBD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</w:rPr>
              <w:t>51</w:t>
            </w:r>
            <w:r w:rsidRPr="007515EC">
              <w:rPr>
                <w:rFonts w:ascii="Angsana New" w:hAnsi="Angsana New"/>
                <w:sz w:val="28"/>
                <w:szCs w:val="28"/>
              </w:rPr>
              <w:t>,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490</w:t>
            </w:r>
          </w:p>
        </w:tc>
        <w:tc>
          <w:tcPr>
            <w:tcW w:w="270" w:type="dxa"/>
          </w:tcPr>
          <w:p w14:paraId="21281C24" w14:textId="77777777" w:rsidR="007515EC" w:rsidRPr="007515EC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</w:tcPr>
          <w:p w14:paraId="1ACC64B3" w14:textId="3F02811A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</w:rPr>
              <w:t>19</w:t>
            </w:r>
            <w:r w:rsidRPr="007515EC">
              <w:rPr>
                <w:rFonts w:ascii="Angsana New" w:hAnsi="Angsana New"/>
                <w:sz w:val="28"/>
                <w:szCs w:val="28"/>
              </w:rPr>
              <w:t>,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896</w:t>
            </w:r>
          </w:p>
        </w:tc>
        <w:tc>
          <w:tcPr>
            <w:tcW w:w="283" w:type="dxa"/>
          </w:tcPr>
          <w:p w14:paraId="2E3FF5C7" w14:textId="77777777" w:rsidR="007515EC" w:rsidRPr="007515EC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66C4A975" w14:textId="7F481C5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7515EC">
              <w:rPr>
                <w:rFonts w:ascii="Angsana New" w:hAnsi="Angsana New"/>
                <w:sz w:val="28"/>
                <w:szCs w:val="28"/>
              </w:rPr>
              <w:t>,814</w:t>
            </w:r>
          </w:p>
        </w:tc>
        <w:tc>
          <w:tcPr>
            <w:tcW w:w="284" w:type="dxa"/>
          </w:tcPr>
          <w:p w14:paraId="21A5E95D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F651EC" w14:textId="62328D15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28B1D355" w14:textId="77777777" w:rsidR="007515EC" w:rsidRPr="007515EC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</w:tcPr>
          <w:p w14:paraId="49051C73" w14:textId="6F69BB90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81,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200</w:t>
            </w:r>
          </w:p>
        </w:tc>
      </w:tr>
      <w:tr w:rsidR="007515EC" w:rsidRPr="007515EC" w14:paraId="315D76B7" w14:textId="77777777" w:rsidTr="00236CEA">
        <w:trPr>
          <w:cantSplit/>
        </w:trPr>
        <w:tc>
          <w:tcPr>
            <w:tcW w:w="3119" w:type="dxa"/>
          </w:tcPr>
          <w:p w14:paraId="6BAB32E3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515E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21CC162B" w14:textId="2656952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7515EC">
              <w:rPr>
                <w:rFonts w:ascii="Angsana New" w:hAnsi="Angsana New"/>
                <w:sz w:val="28"/>
                <w:szCs w:val="28"/>
              </w:rPr>
              <w:t>,928</w:t>
            </w:r>
          </w:p>
        </w:tc>
        <w:tc>
          <w:tcPr>
            <w:tcW w:w="270" w:type="dxa"/>
          </w:tcPr>
          <w:p w14:paraId="2D7B3215" w14:textId="77777777" w:rsidR="007515EC" w:rsidRPr="007515EC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0" w:type="dxa"/>
          </w:tcPr>
          <w:p w14:paraId="6A3D2DE3" w14:textId="66CCF614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14:paraId="48164AA3" w14:textId="77777777" w:rsidR="007515EC" w:rsidRPr="007515EC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1A3A1BA5" w14:textId="6170807B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</w:rPr>
              <w:t>40</w:t>
            </w:r>
            <w:r w:rsidRPr="007515EC">
              <w:rPr>
                <w:rFonts w:ascii="Angsana New" w:hAnsi="Angsana New"/>
                <w:sz w:val="28"/>
                <w:szCs w:val="28"/>
              </w:rPr>
              <w:t>,310</w:t>
            </w:r>
          </w:p>
        </w:tc>
        <w:tc>
          <w:tcPr>
            <w:tcW w:w="284" w:type="dxa"/>
          </w:tcPr>
          <w:p w14:paraId="424346E8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A041470" w14:textId="2CBD0EED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1,824</w:t>
            </w:r>
          </w:p>
        </w:tc>
        <w:tc>
          <w:tcPr>
            <w:tcW w:w="284" w:type="dxa"/>
          </w:tcPr>
          <w:p w14:paraId="7990E493" w14:textId="77777777" w:rsidR="007515EC" w:rsidRPr="007515EC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3" w:type="dxa"/>
          </w:tcPr>
          <w:p w14:paraId="469DDE14" w14:textId="4EACF77D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</w:rPr>
              <w:t>48</w:t>
            </w:r>
            <w:r w:rsidRPr="007515EC">
              <w:rPr>
                <w:rFonts w:ascii="Angsana New" w:hAnsi="Angsana New"/>
                <w:sz w:val="28"/>
                <w:szCs w:val="28"/>
              </w:rPr>
              <w:t>,062</w:t>
            </w:r>
          </w:p>
        </w:tc>
      </w:tr>
      <w:tr w:rsidR="007515EC" w:rsidRPr="007515EC" w14:paraId="1BCA205B" w14:textId="77777777" w:rsidTr="00236CEA">
        <w:trPr>
          <w:cantSplit/>
        </w:trPr>
        <w:tc>
          <w:tcPr>
            <w:tcW w:w="3119" w:type="dxa"/>
          </w:tcPr>
          <w:p w14:paraId="67A72397" w14:textId="4C00E3DE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15EC">
              <w:rPr>
                <w:rFonts w:ascii="Angsana New" w:hAnsi="Angsana New"/>
                <w:sz w:val="28"/>
                <w:szCs w:val="28"/>
              </w:rPr>
              <w:t>31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ธันว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20D3B53" w14:textId="63DA62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A9AAAF" w14:textId="77777777" w:rsidR="007515EC" w:rsidRPr="007515EC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805B2A6" w14:textId="0B9164F3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DA3512F" w14:textId="77777777" w:rsidR="007515EC" w:rsidRPr="007515EC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6E71D4" w14:textId="66CE1891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111D8AA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B1B4F7" w14:textId="02D6001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078654F" w14:textId="77777777" w:rsidR="007515EC" w:rsidRPr="007515EC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05D37207" w14:textId="2CC0FDD1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1756" w:rsidRPr="007515EC" w14:paraId="47446E05" w14:textId="77777777" w:rsidTr="00236CEA">
        <w:trPr>
          <w:cantSplit/>
        </w:trPr>
        <w:tc>
          <w:tcPr>
            <w:tcW w:w="3119" w:type="dxa"/>
          </w:tcPr>
          <w:p w14:paraId="4988EA6D" w14:textId="4FEF542B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4962DEB" w14:textId="57401672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756">
              <w:rPr>
                <w:rFonts w:ascii="Angsana New" w:hAnsi="Angsana New" w:hint="cs"/>
                <w:sz w:val="28"/>
                <w:szCs w:val="28"/>
              </w:rPr>
              <w:t>57</w:t>
            </w:r>
            <w:r w:rsidRPr="00461756">
              <w:rPr>
                <w:rFonts w:ascii="Angsana New" w:hAnsi="Angsana New"/>
                <w:sz w:val="28"/>
                <w:szCs w:val="28"/>
              </w:rPr>
              <w:t>,</w:t>
            </w:r>
            <w:r w:rsidRPr="00461756">
              <w:rPr>
                <w:rFonts w:ascii="Angsana New" w:hAnsi="Angsana New" w:hint="cs"/>
                <w:sz w:val="28"/>
                <w:szCs w:val="28"/>
              </w:rPr>
              <w:t>418</w:t>
            </w:r>
          </w:p>
        </w:tc>
        <w:tc>
          <w:tcPr>
            <w:tcW w:w="270" w:type="dxa"/>
          </w:tcPr>
          <w:p w14:paraId="306C4D70" w14:textId="77777777" w:rsidR="00461756" w:rsidRPr="00461756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5E39CF3" w14:textId="0BD920ED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756">
              <w:rPr>
                <w:rFonts w:ascii="Angsana New" w:hAnsi="Angsana New" w:hint="cs"/>
                <w:sz w:val="28"/>
                <w:szCs w:val="28"/>
              </w:rPr>
              <w:t>19</w:t>
            </w:r>
            <w:r w:rsidRPr="00461756">
              <w:rPr>
                <w:rFonts w:ascii="Angsana New" w:hAnsi="Angsana New"/>
                <w:sz w:val="28"/>
                <w:szCs w:val="28"/>
              </w:rPr>
              <w:t>,</w:t>
            </w:r>
            <w:r w:rsidRPr="00461756">
              <w:rPr>
                <w:rFonts w:ascii="Angsana New" w:hAnsi="Angsana New" w:hint="cs"/>
                <w:sz w:val="28"/>
                <w:szCs w:val="28"/>
              </w:rPr>
              <w:t>896</w:t>
            </w:r>
          </w:p>
        </w:tc>
        <w:tc>
          <w:tcPr>
            <w:tcW w:w="283" w:type="dxa"/>
          </w:tcPr>
          <w:p w14:paraId="4808F942" w14:textId="77777777" w:rsidR="00461756" w:rsidRPr="00461756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4F30CC" w14:textId="4AFF75E3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756">
              <w:rPr>
                <w:rFonts w:ascii="Angsana New" w:hAnsi="Angsana New" w:hint="cs"/>
                <w:sz w:val="28"/>
                <w:szCs w:val="28"/>
              </w:rPr>
              <w:t>50</w:t>
            </w:r>
            <w:r w:rsidRPr="00461756">
              <w:rPr>
                <w:rFonts w:ascii="Angsana New" w:hAnsi="Angsana New"/>
                <w:sz w:val="28"/>
                <w:szCs w:val="28"/>
              </w:rPr>
              <w:t>,124</w:t>
            </w:r>
          </w:p>
        </w:tc>
        <w:tc>
          <w:tcPr>
            <w:tcW w:w="284" w:type="dxa"/>
          </w:tcPr>
          <w:p w14:paraId="480FB117" w14:textId="77777777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0994ED" w14:textId="77777777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756">
              <w:rPr>
                <w:rFonts w:ascii="Angsana New" w:hAnsi="Angsana New"/>
                <w:sz w:val="28"/>
                <w:szCs w:val="28"/>
              </w:rPr>
              <w:t>1,824</w:t>
            </w:r>
          </w:p>
        </w:tc>
        <w:tc>
          <w:tcPr>
            <w:tcW w:w="284" w:type="dxa"/>
          </w:tcPr>
          <w:p w14:paraId="13A30C36" w14:textId="77777777" w:rsidR="00461756" w:rsidRPr="00461756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1182B5C" w14:textId="429C0ACE" w:rsidR="00461756" w:rsidRPr="00461756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61756">
              <w:rPr>
                <w:rFonts w:ascii="Angsana New" w:hAnsi="Angsana New"/>
                <w:sz w:val="28"/>
                <w:szCs w:val="28"/>
              </w:rPr>
              <w:t>129,</w:t>
            </w:r>
            <w:r w:rsidRPr="00461756">
              <w:rPr>
                <w:rFonts w:ascii="Angsana New" w:hAnsi="Angsana New" w:hint="cs"/>
                <w:sz w:val="28"/>
                <w:szCs w:val="28"/>
              </w:rPr>
              <w:t>262</w:t>
            </w:r>
          </w:p>
        </w:tc>
      </w:tr>
      <w:tr w:rsidR="00461756" w:rsidRPr="007515EC" w14:paraId="296BB740" w14:textId="77777777" w:rsidTr="00236CEA">
        <w:trPr>
          <w:cantSplit/>
        </w:trPr>
        <w:tc>
          <w:tcPr>
            <w:tcW w:w="3119" w:type="dxa"/>
          </w:tcPr>
          <w:p w14:paraId="273D8A90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EF97A7E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43DD3F37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19CEFC2C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34ACD9A2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25F7C9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599FD55A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3C8B6C8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4" w:type="dxa"/>
          </w:tcPr>
          <w:p w14:paraId="261915BD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B63A989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461756" w:rsidRPr="007515EC" w14:paraId="226CFDDC" w14:textId="77777777" w:rsidTr="00236CEA">
        <w:trPr>
          <w:cantSplit/>
        </w:trPr>
        <w:tc>
          <w:tcPr>
            <w:tcW w:w="3119" w:type="dxa"/>
          </w:tcPr>
          <w:p w14:paraId="2461DADC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1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</w:t>
            </w:r>
            <w:r w:rsidRPr="007515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เสื่อมราคา</w:t>
            </w:r>
            <w:r w:rsidRPr="00751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สะสม</w:t>
            </w:r>
          </w:p>
        </w:tc>
        <w:tc>
          <w:tcPr>
            <w:tcW w:w="1275" w:type="dxa"/>
          </w:tcPr>
          <w:p w14:paraId="5915DDC5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6E9C315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40EDC16A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7C21CF9A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264DD1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308422F8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583E47FA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85C3163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33DF8E90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61756" w:rsidRPr="007515EC" w14:paraId="3825ABA2" w14:textId="77777777" w:rsidTr="00236CEA">
        <w:trPr>
          <w:cantSplit/>
        </w:trPr>
        <w:tc>
          <w:tcPr>
            <w:tcW w:w="3119" w:type="dxa"/>
          </w:tcPr>
          <w:p w14:paraId="4A53A8B4" w14:textId="07A8AB0A" w:rsidR="00461756" w:rsidRPr="007515EC" w:rsidRDefault="00461756" w:rsidP="0046175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15EC">
              <w:rPr>
                <w:rFonts w:ascii="Angsana New" w:hAnsi="Angsana New"/>
                <w:sz w:val="28"/>
                <w:szCs w:val="28"/>
              </w:rPr>
              <w:t>1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75" w:type="dxa"/>
          </w:tcPr>
          <w:p w14:paraId="067BDBAF" w14:textId="3B804E40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7515EC">
              <w:rPr>
                <w:rFonts w:ascii="Angsana New" w:hAnsi="Angsana New"/>
                <w:sz w:val="28"/>
                <w:szCs w:val="28"/>
              </w:rPr>
              <w:t>,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558</w:t>
            </w:r>
          </w:p>
        </w:tc>
        <w:tc>
          <w:tcPr>
            <w:tcW w:w="270" w:type="dxa"/>
          </w:tcPr>
          <w:p w14:paraId="58A77754" w14:textId="77777777" w:rsidR="00461756" w:rsidRPr="007515EC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</w:tcPr>
          <w:p w14:paraId="2B99B88B" w14:textId="6A1CD15A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2,337</w:t>
            </w:r>
          </w:p>
        </w:tc>
        <w:tc>
          <w:tcPr>
            <w:tcW w:w="283" w:type="dxa"/>
          </w:tcPr>
          <w:p w14:paraId="43497CF8" w14:textId="77777777" w:rsidR="00461756" w:rsidRPr="007515EC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754C1314" w14:textId="67B07366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284" w:type="dxa"/>
          </w:tcPr>
          <w:p w14:paraId="0284D012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2EE1EF" w14:textId="1E8E34BA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6D9E6BC9" w14:textId="77777777" w:rsidR="00461756" w:rsidRPr="007515EC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</w:tcPr>
          <w:p w14:paraId="7199E651" w14:textId="4532D2D3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9,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059</w:t>
            </w:r>
          </w:p>
        </w:tc>
      </w:tr>
      <w:tr w:rsidR="00461756" w:rsidRPr="007515EC" w14:paraId="22FA0D8E" w14:textId="77777777" w:rsidTr="00236CEA">
        <w:trPr>
          <w:cantSplit/>
        </w:trPr>
        <w:tc>
          <w:tcPr>
            <w:tcW w:w="3119" w:type="dxa"/>
            <w:shd w:val="clear" w:color="auto" w:fill="auto"/>
          </w:tcPr>
          <w:p w14:paraId="18364995" w14:textId="77777777" w:rsidR="00461756" w:rsidRPr="007515EC" w:rsidRDefault="00461756" w:rsidP="00461756">
            <w:pPr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75" w:type="dxa"/>
            <w:shd w:val="clear" w:color="auto" w:fill="auto"/>
          </w:tcPr>
          <w:p w14:paraId="75B1A9E6" w14:textId="1B10F892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7515EC">
              <w:rPr>
                <w:rFonts w:ascii="Angsana New" w:hAnsi="Angsana New"/>
                <w:sz w:val="28"/>
                <w:szCs w:val="28"/>
              </w:rPr>
              <w:t>,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526</w:t>
            </w:r>
          </w:p>
        </w:tc>
        <w:tc>
          <w:tcPr>
            <w:tcW w:w="270" w:type="dxa"/>
            <w:shd w:val="clear" w:color="auto" w:fill="auto"/>
          </w:tcPr>
          <w:p w14:paraId="3BCFD56A" w14:textId="77777777" w:rsidR="00461756" w:rsidRPr="007515EC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2F3B1CE6" w14:textId="6960869F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1,170</w:t>
            </w:r>
          </w:p>
        </w:tc>
        <w:tc>
          <w:tcPr>
            <w:tcW w:w="283" w:type="dxa"/>
            <w:shd w:val="clear" w:color="auto" w:fill="auto"/>
          </w:tcPr>
          <w:p w14:paraId="09D071C9" w14:textId="77777777" w:rsidR="00461756" w:rsidRPr="007515EC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</w:tcPr>
          <w:p w14:paraId="1CA9D169" w14:textId="65E9D170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1,677</w:t>
            </w:r>
          </w:p>
        </w:tc>
        <w:tc>
          <w:tcPr>
            <w:tcW w:w="284" w:type="dxa"/>
          </w:tcPr>
          <w:p w14:paraId="39D3751F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14:paraId="00410726" w14:textId="723F8CC2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84" w:type="dxa"/>
            <w:shd w:val="clear" w:color="auto" w:fill="auto"/>
          </w:tcPr>
          <w:p w14:paraId="59BBEAF6" w14:textId="77777777" w:rsidR="00461756" w:rsidRPr="007515EC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1931B504" w14:textId="486DF134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6,398</w:t>
            </w:r>
          </w:p>
        </w:tc>
      </w:tr>
      <w:tr w:rsidR="00461756" w:rsidRPr="007515EC" w14:paraId="5C99592D" w14:textId="77777777" w:rsidTr="00236CEA">
        <w:trPr>
          <w:cantSplit/>
        </w:trPr>
        <w:tc>
          <w:tcPr>
            <w:tcW w:w="3119" w:type="dxa"/>
            <w:shd w:val="clear" w:color="auto" w:fill="auto"/>
          </w:tcPr>
          <w:p w14:paraId="7CA7D447" w14:textId="28C3B5FE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15EC">
              <w:rPr>
                <w:rFonts w:ascii="Angsana New" w:hAnsi="Angsana New"/>
                <w:sz w:val="28"/>
                <w:szCs w:val="28"/>
              </w:rPr>
              <w:t>31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ธันว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D879D35" w14:textId="58375C03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</w:rPr>
              <w:t>10</w:t>
            </w:r>
            <w:r w:rsidRPr="007515EC">
              <w:rPr>
                <w:rFonts w:ascii="Angsana New" w:hAnsi="Angsana New"/>
                <w:sz w:val="28"/>
                <w:szCs w:val="28"/>
              </w:rPr>
              <w:t>,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084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6A6C601" w14:textId="77777777" w:rsidR="00461756" w:rsidRPr="007515EC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270706B5" w14:textId="312B978E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3,507</w:t>
            </w:r>
          </w:p>
        </w:tc>
        <w:tc>
          <w:tcPr>
            <w:tcW w:w="283" w:type="dxa"/>
            <w:shd w:val="clear" w:color="auto" w:fill="auto"/>
          </w:tcPr>
          <w:p w14:paraId="53990846" w14:textId="77777777" w:rsidR="00461756" w:rsidRPr="007515EC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DF39F3" w14:textId="75CB050F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1,841</w:t>
            </w:r>
          </w:p>
        </w:tc>
        <w:tc>
          <w:tcPr>
            <w:tcW w:w="284" w:type="dxa"/>
          </w:tcPr>
          <w:p w14:paraId="7EBEF4EB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EC6CCCF" w14:textId="4961939C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84" w:type="dxa"/>
            <w:shd w:val="clear" w:color="auto" w:fill="auto"/>
          </w:tcPr>
          <w:p w14:paraId="2BAC21B4" w14:textId="77777777" w:rsidR="00461756" w:rsidRPr="007515EC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14:paraId="0595BDA7" w14:textId="2C50CD08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15,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457</w:t>
            </w:r>
          </w:p>
        </w:tc>
      </w:tr>
      <w:tr w:rsidR="00461756" w:rsidRPr="007515EC" w14:paraId="203976E6" w14:textId="77777777" w:rsidTr="00236CEA">
        <w:trPr>
          <w:cantSplit/>
        </w:trPr>
        <w:tc>
          <w:tcPr>
            <w:tcW w:w="3119" w:type="dxa"/>
            <w:shd w:val="clear" w:color="auto" w:fill="auto"/>
          </w:tcPr>
          <w:p w14:paraId="01FF0551" w14:textId="77777777" w:rsidR="00461756" w:rsidRPr="007515EC" w:rsidRDefault="00461756" w:rsidP="00461756">
            <w:pPr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275" w:type="dxa"/>
            <w:shd w:val="clear" w:color="auto" w:fill="auto"/>
          </w:tcPr>
          <w:p w14:paraId="2F7BB278" w14:textId="20037D35" w:rsidR="00461756" w:rsidRPr="004A741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41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A7410">
              <w:rPr>
                <w:rFonts w:ascii="Angsana New" w:hAnsi="Angsana New"/>
                <w:sz w:val="28"/>
                <w:szCs w:val="28"/>
              </w:rPr>
              <w:t>,771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77A685C" w14:textId="77777777" w:rsidR="00461756" w:rsidRPr="004A7410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6E0255D4" w14:textId="7B87EAC8" w:rsidR="00461756" w:rsidRPr="004A741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410">
              <w:rPr>
                <w:rFonts w:ascii="Angsana New" w:hAnsi="Angsana New"/>
                <w:sz w:val="28"/>
                <w:szCs w:val="28"/>
              </w:rPr>
              <w:t>1,172</w:t>
            </w:r>
          </w:p>
        </w:tc>
        <w:tc>
          <w:tcPr>
            <w:tcW w:w="283" w:type="dxa"/>
            <w:shd w:val="clear" w:color="auto" w:fill="auto"/>
          </w:tcPr>
          <w:p w14:paraId="6AA39FFF" w14:textId="77777777" w:rsidR="00461756" w:rsidRPr="004A7410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</w:tcPr>
          <w:p w14:paraId="223DEEC0" w14:textId="27BE3720" w:rsidR="00461756" w:rsidRPr="004A741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410">
              <w:rPr>
                <w:rFonts w:ascii="Angsana New" w:hAnsi="Angsana New"/>
                <w:sz w:val="28"/>
                <w:szCs w:val="28"/>
              </w:rPr>
              <w:t>3,479</w:t>
            </w:r>
          </w:p>
        </w:tc>
        <w:tc>
          <w:tcPr>
            <w:tcW w:w="284" w:type="dxa"/>
          </w:tcPr>
          <w:p w14:paraId="3CFD11EB" w14:textId="77777777" w:rsidR="00461756" w:rsidRPr="004A741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3A539DD" w14:textId="3ACD5C26" w:rsidR="00461756" w:rsidRPr="004A741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410">
              <w:rPr>
                <w:rFonts w:ascii="Angsana New" w:hAnsi="Angsana New"/>
                <w:sz w:val="28"/>
                <w:szCs w:val="28"/>
              </w:rPr>
              <w:t>1</w:t>
            </w:r>
            <w:r w:rsidR="009C41B7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84" w:type="dxa"/>
            <w:shd w:val="clear" w:color="auto" w:fill="auto"/>
          </w:tcPr>
          <w:p w14:paraId="04A9B6CB" w14:textId="77777777" w:rsidR="00461756" w:rsidRPr="004A7410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14:paraId="7DD6459C" w14:textId="668455CA" w:rsidR="00461756" w:rsidRPr="004A741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410">
              <w:rPr>
                <w:rFonts w:ascii="Angsana New" w:hAnsi="Angsana New"/>
                <w:sz w:val="28"/>
                <w:szCs w:val="28"/>
              </w:rPr>
              <w:t>8,574</w:t>
            </w:r>
          </w:p>
        </w:tc>
      </w:tr>
      <w:tr w:rsidR="00461756" w:rsidRPr="007515EC" w14:paraId="2D40864F" w14:textId="77777777" w:rsidTr="00236CEA">
        <w:trPr>
          <w:cantSplit/>
        </w:trPr>
        <w:tc>
          <w:tcPr>
            <w:tcW w:w="3119" w:type="dxa"/>
            <w:shd w:val="clear" w:color="auto" w:fill="auto"/>
          </w:tcPr>
          <w:p w14:paraId="57930788" w14:textId="422A3CFB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15EC">
              <w:rPr>
                <w:rFonts w:ascii="Angsana New" w:hAnsi="Angsana New"/>
                <w:sz w:val="28"/>
                <w:szCs w:val="28"/>
              </w:rPr>
              <w:t>31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>ธันว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4CC2A" w14:textId="3E3BE48D" w:rsidR="00461756" w:rsidRPr="004A741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41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A7410">
              <w:rPr>
                <w:rFonts w:ascii="Angsana New" w:hAnsi="Angsana New"/>
                <w:sz w:val="28"/>
                <w:szCs w:val="28"/>
              </w:rPr>
              <w:t>3,855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D694657" w14:textId="77777777" w:rsidR="00461756" w:rsidRPr="004A7410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C64B3" w14:textId="72F9E821" w:rsidR="00461756" w:rsidRPr="004A741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410">
              <w:rPr>
                <w:rFonts w:ascii="Angsana New" w:hAnsi="Angsana New"/>
                <w:sz w:val="28"/>
                <w:szCs w:val="28"/>
              </w:rPr>
              <w:t>4,679</w:t>
            </w:r>
          </w:p>
        </w:tc>
        <w:tc>
          <w:tcPr>
            <w:tcW w:w="283" w:type="dxa"/>
            <w:shd w:val="clear" w:color="auto" w:fill="auto"/>
          </w:tcPr>
          <w:p w14:paraId="287012DA" w14:textId="77777777" w:rsidR="00461756" w:rsidRPr="004A7410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8FF75B" w14:textId="60E9A811" w:rsidR="00461756" w:rsidRPr="004A741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410">
              <w:rPr>
                <w:rFonts w:ascii="Angsana New" w:hAnsi="Angsana New"/>
                <w:sz w:val="28"/>
                <w:szCs w:val="28"/>
              </w:rPr>
              <w:t>5,320</w:t>
            </w:r>
          </w:p>
        </w:tc>
        <w:tc>
          <w:tcPr>
            <w:tcW w:w="284" w:type="dxa"/>
          </w:tcPr>
          <w:p w14:paraId="241146CF" w14:textId="77777777" w:rsidR="00461756" w:rsidRPr="004A741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64AA4" w14:textId="1BFE261A" w:rsidR="00461756" w:rsidRPr="004A741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410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284" w:type="dxa"/>
            <w:shd w:val="clear" w:color="auto" w:fill="auto"/>
          </w:tcPr>
          <w:p w14:paraId="48FA4E71" w14:textId="77777777" w:rsidR="00461756" w:rsidRPr="004A7410" w:rsidRDefault="00461756" w:rsidP="00461756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02F39" w14:textId="0F38697C" w:rsidR="00461756" w:rsidRPr="004A741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410">
              <w:rPr>
                <w:rFonts w:ascii="Angsana New" w:hAnsi="Angsana New"/>
                <w:sz w:val="28"/>
                <w:szCs w:val="28"/>
              </w:rPr>
              <w:t>24,031</w:t>
            </w:r>
          </w:p>
        </w:tc>
      </w:tr>
      <w:tr w:rsidR="00461756" w:rsidRPr="007515EC" w14:paraId="7171D4FE" w14:textId="77777777" w:rsidTr="00236CEA">
        <w:trPr>
          <w:cantSplit/>
        </w:trPr>
        <w:tc>
          <w:tcPr>
            <w:tcW w:w="3119" w:type="dxa"/>
          </w:tcPr>
          <w:p w14:paraId="1F6D4E0E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F584242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7F2A948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354F7AF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1DAEEE2F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F4536B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6A31219C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E35388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1087DE5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DD28CD6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461756" w:rsidRPr="007515EC" w14:paraId="70A5D339" w14:textId="77777777" w:rsidTr="00236CEA">
        <w:trPr>
          <w:cantSplit/>
        </w:trPr>
        <w:tc>
          <w:tcPr>
            <w:tcW w:w="3119" w:type="dxa"/>
          </w:tcPr>
          <w:p w14:paraId="3704F9A7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51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</w:t>
            </w:r>
            <w:r w:rsidRPr="007515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</w:t>
            </w:r>
            <w:r w:rsidRPr="007515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1275" w:type="dxa"/>
          </w:tcPr>
          <w:p w14:paraId="54EA4C5D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B807DAD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0" w:type="dxa"/>
          </w:tcPr>
          <w:p w14:paraId="4B623348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11563E68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34A4C8D0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30B8B3C6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38D56F19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F13E673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3" w:type="dxa"/>
          </w:tcPr>
          <w:p w14:paraId="697CB7D8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</w:tr>
      <w:tr w:rsidR="00461756" w:rsidRPr="007515EC" w14:paraId="795D95EC" w14:textId="77777777" w:rsidTr="00236CEA">
        <w:trPr>
          <w:cantSplit/>
        </w:trPr>
        <w:tc>
          <w:tcPr>
            <w:tcW w:w="3119" w:type="dxa"/>
          </w:tcPr>
          <w:p w14:paraId="24A53848" w14:textId="1331D93F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15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15EC">
              <w:rPr>
                <w:rFonts w:ascii="Angsana New" w:hAnsi="Angsana New"/>
                <w:sz w:val="28"/>
                <w:szCs w:val="28"/>
              </w:rPr>
              <w:t>31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75" w:type="dxa"/>
          </w:tcPr>
          <w:p w14:paraId="716CDE52" w14:textId="3C01F27C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7515EC">
              <w:rPr>
                <w:rFonts w:ascii="Angsana New" w:hAnsi="Angsana New"/>
                <w:bCs/>
                <w:sz w:val="28"/>
                <w:szCs w:val="28"/>
              </w:rPr>
              <w:t>47,334</w:t>
            </w:r>
          </w:p>
        </w:tc>
        <w:tc>
          <w:tcPr>
            <w:tcW w:w="270" w:type="dxa"/>
          </w:tcPr>
          <w:p w14:paraId="7899EA85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43C6DE89" w14:textId="3CAE5C29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7515EC">
              <w:rPr>
                <w:rFonts w:ascii="Angsana New" w:hAnsi="Angsana New"/>
                <w:bCs/>
                <w:sz w:val="28"/>
                <w:szCs w:val="28"/>
              </w:rPr>
              <w:t>16,389</w:t>
            </w:r>
          </w:p>
        </w:tc>
        <w:tc>
          <w:tcPr>
            <w:tcW w:w="283" w:type="dxa"/>
          </w:tcPr>
          <w:p w14:paraId="3F540F1A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6D4306A" w14:textId="45E8DC38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48,283</w:t>
            </w:r>
          </w:p>
        </w:tc>
        <w:tc>
          <w:tcPr>
            <w:tcW w:w="284" w:type="dxa"/>
          </w:tcPr>
          <w:p w14:paraId="65520F6C" w14:textId="77777777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82695ED" w14:textId="0A854728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7515EC">
              <w:rPr>
                <w:rFonts w:ascii="Angsana New" w:hAnsi="Angsana New"/>
                <w:bCs/>
                <w:sz w:val="28"/>
                <w:szCs w:val="28"/>
              </w:rPr>
              <w:t>1,799</w:t>
            </w:r>
          </w:p>
        </w:tc>
        <w:tc>
          <w:tcPr>
            <w:tcW w:w="284" w:type="dxa"/>
          </w:tcPr>
          <w:p w14:paraId="1B5269F6" w14:textId="77777777" w:rsidR="00461756" w:rsidRPr="007515EC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43B7B312" w14:textId="58286956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515EC">
              <w:rPr>
                <w:rFonts w:ascii="Angsana New" w:hAnsi="Angsana New"/>
                <w:sz w:val="28"/>
                <w:szCs w:val="28"/>
              </w:rPr>
              <w:t>113,805</w:t>
            </w:r>
          </w:p>
        </w:tc>
      </w:tr>
      <w:tr w:rsidR="00461756" w:rsidRPr="007515EC" w14:paraId="179A9029" w14:textId="77777777" w:rsidTr="00236CEA">
        <w:trPr>
          <w:cantSplit/>
        </w:trPr>
        <w:tc>
          <w:tcPr>
            <w:tcW w:w="3119" w:type="dxa"/>
          </w:tcPr>
          <w:p w14:paraId="164D7D84" w14:textId="6025E77A" w:rsidR="00461756" w:rsidRPr="007515EC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515E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515EC">
              <w:rPr>
                <w:rFonts w:ascii="Angsana New" w:hAnsi="Angsana New"/>
                <w:sz w:val="28"/>
                <w:szCs w:val="28"/>
              </w:rPr>
              <w:t>31</w:t>
            </w:r>
            <w:r w:rsidRPr="007515E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515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515EC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75" w:type="dxa"/>
            <w:tcBorders>
              <w:bottom w:val="nil"/>
            </w:tcBorders>
          </w:tcPr>
          <w:p w14:paraId="35D4F151" w14:textId="67658FD4" w:rsidR="00461756" w:rsidRPr="004A741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A7410">
              <w:rPr>
                <w:rFonts w:ascii="Angsana New" w:hAnsi="Angsana New"/>
                <w:bCs/>
                <w:sz w:val="28"/>
                <w:szCs w:val="28"/>
              </w:rPr>
              <w:t>4</w:t>
            </w:r>
            <w:r w:rsidR="004A7410" w:rsidRPr="004A7410">
              <w:rPr>
                <w:rFonts w:ascii="Angsana New" w:hAnsi="Angsana New"/>
                <w:bCs/>
                <w:sz w:val="28"/>
                <w:szCs w:val="28"/>
              </w:rPr>
              <w:t>3,563</w:t>
            </w:r>
          </w:p>
        </w:tc>
        <w:tc>
          <w:tcPr>
            <w:tcW w:w="270" w:type="dxa"/>
            <w:tcBorders>
              <w:bottom w:val="nil"/>
            </w:tcBorders>
          </w:tcPr>
          <w:p w14:paraId="453A8B64" w14:textId="77777777" w:rsidR="00461756" w:rsidRPr="004A7410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nil"/>
            </w:tcBorders>
          </w:tcPr>
          <w:p w14:paraId="7202426F" w14:textId="175FBA80" w:rsidR="00461756" w:rsidRPr="004A7410" w:rsidRDefault="004A7410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4A7410">
              <w:rPr>
                <w:rFonts w:ascii="Angsana New" w:hAnsi="Angsana New"/>
                <w:bCs/>
                <w:sz w:val="28"/>
                <w:szCs w:val="28"/>
              </w:rPr>
              <w:t>15,217</w:t>
            </w:r>
          </w:p>
        </w:tc>
        <w:tc>
          <w:tcPr>
            <w:tcW w:w="283" w:type="dxa"/>
            <w:tcBorders>
              <w:bottom w:val="nil"/>
            </w:tcBorders>
          </w:tcPr>
          <w:p w14:paraId="5BBB849F" w14:textId="77777777" w:rsidR="00461756" w:rsidRPr="004A7410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43DBC1F8" w14:textId="58A8035F" w:rsidR="00461756" w:rsidRPr="004A7410" w:rsidRDefault="004A7410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410">
              <w:rPr>
                <w:rFonts w:ascii="Angsana New" w:hAnsi="Angsana New"/>
                <w:sz w:val="28"/>
                <w:szCs w:val="28"/>
              </w:rPr>
              <w:t>44,804</w:t>
            </w:r>
          </w:p>
        </w:tc>
        <w:tc>
          <w:tcPr>
            <w:tcW w:w="284" w:type="dxa"/>
            <w:tcBorders>
              <w:bottom w:val="nil"/>
            </w:tcBorders>
          </w:tcPr>
          <w:p w14:paraId="60AD2ABF" w14:textId="77777777" w:rsidR="00461756" w:rsidRPr="004A7410" w:rsidRDefault="00461756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E4DD18D" w14:textId="5C5B994B" w:rsidR="00461756" w:rsidRPr="004A7410" w:rsidRDefault="004A7410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410">
              <w:rPr>
                <w:rFonts w:ascii="Angsana New" w:hAnsi="Angsana New"/>
                <w:sz w:val="28"/>
                <w:szCs w:val="28"/>
              </w:rPr>
              <w:t>1,647</w:t>
            </w:r>
          </w:p>
        </w:tc>
        <w:tc>
          <w:tcPr>
            <w:tcW w:w="284" w:type="dxa"/>
            <w:tcBorders>
              <w:bottom w:val="nil"/>
            </w:tcBorders>
          </w:tcPr>
          <w:p w14:paraId="3A6D0B34" w14:textId="77777777" w:rsidR="00461756" w:rsidRPr="004A7410" w:rsidRDefault="00461756" w:rsidP="0046175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0453A2D6" w14:textId="3A36B40B" w:rsidR="00461756" w:rsidRPr="004A7410" w:rsidRDefault="004A7410" w:rsidP="004617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410">
              <w:rPr>
                <w:rFonts w:ascii="Angsana New" w:hAnsi="Angsana New"/>
                <w:sz w:val="28"/>
                <w:szCs w:val="28"/>
              </w:rPr>
              <w:t>105,231</w:t>
            </w:r>
          </w:p>
        </w:tc>
      </w:tr>
    </w:tbl>
    <w:p w14:paraId="1F993303" w14:textId="77777777" w:rsidR="007014B3" w:rsidRDefault="007014B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346C3D2" w14:textId="77777777" w:rsidR="00515127" w:rsidRDefault="0051512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ED6BC91" w14:textId="77777777" w:rsidR="00422C1B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6387B4" w14:textId="77777777" w:rsidR="00422C1B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6B1AC72" w14:textId="77777777" w:rsidR="00422C1B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911A117" w14:textId="77777777" w:rsidR="00422C1B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2EA108E" w14:textId="77777777" w:rsidR="00422C1B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CCA4A5" w14:textId="77777777" w:rsidR="00422C1B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0486730" w14:textId="77777777" w:rsidR="00422C1B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690F227" w14:textId="77777777" w:rsidR="00422C1B" w:rsidRDefault="00422C1B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CD31EF0" w14:textId="77777777" w:rsidR="00515127" w:rsidRDefault="0051512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A56BA40" w14:textId="77777777" w:rsidR="00515127" w:rsidRDefault="00515127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3AA65AC" w14:textId="36C81BC3" w:rsidR="00A9455D" w:rsidRPr="00A9455D" w:rsidRDefault="00164933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C7BD7">
        <w:rPr>
          <w:rFonts w:ascii="Angsana New" w:hAnsi="Angsana New"/>
          <w:b/>
          <w:bCs/>
          <w:sz w:val="30"/>
          <w:szCs w:val="30"/>
        </w:rPr>
        <w:t>5</w:t>
      </w:r>
      <w:r w:rsidR="006363F2">
        <w:rPr>
          <w:rFonts w:ascii="Angsana New" w:hAnsi="Angsana New"/>
          <w:b/>
          <w:bCs/>
          <w:sz w:val="30"/>
          <w:szCs w:val="30"/>
        </w:rPr>
        <w:t>.</w:t>
      </w:r>
      <w:r w:rsidR="006363F2">
        <w:rPr>
          <w:rFonts w:ascii="Angsana New" w:hAnsi="Angsana New"/>
          <w:b/>
          <w:bCs/>
          <w:sz w:val="30"/>
          <w:szCs w:val="30"/>
        </w:rPr>
        <w:tab/>
      </w:r>
      <w:r w:rsidR="00A9455D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 (โปรแกรมคอมพิวเตอร์) - สุทธิ</w:t>
      </w:r>
    </w:p>
    <w:p w14:paraId="4B0B6122" w14:textId="77777777" w:rsidR="00A9455D" w:rsidRPr="005F061A" w:rsidRDefault="00A9455D" w:rsidP="00A9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67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24"/>
        <w:gridCol w:w="1275"/>
        <w:gridCol w:w="270"/>
        <w:gridCol w:w="1290"/>
        <w:gridCol w:w="283"/>
        <w:gridCol w:w="1276"/>
        <w:gridCol w:w="284"/>
        <w:gridCol w:w="1275"/>
      </w:tblGrid>
      <w:tr w:rsidR="00A9455D" w:rsidRPr="004F07C8" w14:paraId="483DC501" w14:textId="77777777" w:rsidTr="00DB160C">
        <w:trPr>
          <w:cantSplit/>
        </w:trPr>
        <w:tc>
          <w:tcPr>
            <w:tcW w:w="3724" w:type="dxa"/>
          </w:tcPr>
          <w:p w14:paraId="0E9A338A" w14:textId="77777777"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CB7F4F9" w14:textId="77777777" w:rsidR="00A9455D" w:rsidRPr="004F07C8" w:rsidRDefault="00A9455D" w:rsidP="00DB160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9455D" w:rsidRPr="004F07C8" w14:paraId="143358F8" w14:textId="77777777" w:rsidTr="00DB160C">
        <w:trPr>
          <w:cantSplit/>
        </w:trPr>
        <w:tc>
          <w:tcPr>
            <w:tcW w:w="3724" w:type="dxa"/>
          </w:tcPr>
          <w:p w14:paraId="04BB9B52" w14:textId="77777777"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42581B" w14:textId="77777777"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83AC9F2" w14:textId="77777777" w:rsidR="00A9455D" w:rsidRPr="004F07C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61FCFD" w14:textId="77777777" w:rsidR="00A9455D" w:rsidRPr="004F07C8" w:rsidRDefault="00A9455D" w:rsidP="00DB160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9455D" w:rsidRPr="00F51F88" w14:paraId="3A6183E7" w14:textId="77777777" w:rsidTr="00DB160C">
        <w:trPr>
          <w:cantSplit/>
        </w:trPr>
        <w:tc>
          <w:tcPr>
            <w:tcW w:w="3724" w:type="dxa"/>
          </w:tcPr>
          <w:p w14:paraId="10E8DA85" w14:textId="77777777" w:rsidR="00A9455D" w:rsidRPr="00F51F88" w:rsidRDefault="00A9455D" w:rsidP="00DB160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013CB2D" w14:textId="6BB51646" w:rsidR="00A9455D" w:rsidRPr="00EA0007" w:rsidRDefault="00DB12AA" w:rsidP="00A94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266534B" w14:textId="77777777" w:rsidR="00A9455D" w:rsidRPr="00EA0007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A9624D5" w14:textId="03A221C5" w:rsidR="00A9455D" w:rsidRPr="00EA0007" w:rsidRDefault="00DB12AA" w:rsidP="00A945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7D0FEF3E" w14:textId="77777777" w:rsidR="00A9455D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5A24FE" w14:textId="18354F3B" w:rsidR="00A9455D" w:rsidRPr="00EA0007" w:rsidRDefault="00DB12AA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084A0DB4" w14:textId="77777777" w:rsidR="00A9455D" w:rsidRPr="00EA0007" w:rsidRDefault="00A9455D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FC554F" w14:textId="6864A299" w:rsidR="00A9455D" w:rsidRPr="00EA0007" w:rsidRDefault="00DB12AA" w:rsidP="00DB160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9455D" w:rsidRPr="00E24209" w14:paraId="4256F689" w14:textId="77777777" w:rsidTr="00DB160C">
        <w:trPr>
          <w:cantSplit/>
        </w:trPr>
        <w:tc>
          <w:tcPr>
            <w:tcW w:w="3724" w:type="dxa"/>
          </w:tcPr>
          <w:p w14:paraId="4A0E0457" w14:textId="77777777" w:rsidR="00A9455D" w:rsidRPr="0037181F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8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6C96C21" w14:textId="77777777" w:rsidR="00A9455D" w:rsidRPr="00807175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845DE64" w14:textId="77777777" w:rsidR="00A9455D" w:rsidRPr="00D40D00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3B718935" w14:textId="77777777" w:rsidR="00A9455D" w:rsidRPr="00D40D00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DA978CB" w14:textId="77777777" w:rsidR="00A9455D" w:rsidRPr="000233DF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98BC29D" w14:textId="77777777" w:rsidR="00A9455D" w:rsidRPr="00807175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41B5C3B9" w14:textId="77777777" w:rsidR="00A9455D" w:rsidRPr="000233DF" w:rsidRDefault="00A9455D" w:rsidP="00DB160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5225D01" w14:textId="77777777" w:rsidR="00A9455D" w:rsidRPr="000233DF" w:rsidRDefault="00A9455D" w:rsidP="00DB1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515EC" w:rsidRPr="00E24209" w14:paraId="752C3CD3" w14:textId="77777777" w:rsidTr="00DB160C">
        <w:trPr>
          <w:cantSplit/>
        </w:trPr>
        <w:tc>
          <w:tcPr>
            <w:tcW w:w="3724" w:type="dxa"/>
          </w:tcPr>
          <w:p w14:paraId="1D3CB353" w14:textId="6A0EBAF2" w:rsidR="007515EC" w:rsidRPr="00843905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1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</w:tcPr>
          <w:p w14:paraId="3CB82A8E" w14:textId="73337079" w:rsidR="007515EC" w:rsidRPr="007515EC" w:rsidRDefault="00D13B63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="007515EC" w:rsidRPr="00EA16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669</w:t>
            </w:r>
          </w:p>
        </w:tc>
        <w:tc>
          <w:tcPr>
            <w:tcW w:w="270" w:type="dxa"/>
          </w:tcPr>
          <w:p w14:paraId="0045544B" w14:textId="77777777" w:rsidR="007515EC" w:rsidRPr="0059276C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7EBF7864" w14:textId="6011EC60" w:rsidR="007515EC" w:rsidRPr="002F365B" w:rsidRDefault="00D13B63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="007515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614</w:t>
            </w:r>
          </w:p>
        </w:tc>
        <w:tc>
          <w:tcPr>
            <w:tcW w:w="283" w:type="dxa"/>
          </w:tcPr>
          <w:p w14:paraId="127A888C" w14:textId="77777777" w:rsidR="007515EC" w:rsidRPr="0059276C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1D51A3C" w14:textId="4CB646AA" w:rsidR="007515EC" w:rsidRPr="00017AA4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AA4">
              <w:rPr>
                <w:rFonts w:ascii="Angsana New" w:hAnsi="Angsana New"/>
                <w:sz w:val="30"/>
                <w:szCs w:val="30"/>
              </w:rPr>
              <w:t>19,868</w:t>
            </w:r>
          </w:p>
        </w:tc>
        <w:tc>
          <w:tcPr>
            <w:tcW w:w="284" w:type="dxa"/>
          </w:tcPr>
          <w:p w14:paraId="675C2C30" w14:textId="77777777" w:rsidR="007515EC" w:rsidRPr="000233DF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61816B7" w14:textId="30711C75" w:rsidR="007515EC" w:rsidRPr="002F365B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19,831</w:t>
            </w:r>
          </w:p>
        </w:tc>
      </w:tr>
      <w:tr w:rsidR="007515EC" w:rsidRPr="00E24209" w14:paraId="3095DB05" w14:textId="77777777" w:rsidTr="00DB160C">
        <w:trPr>
          <w:cantSplit/>
        </w:trPr>
        <w:tc>
          <w:tcPr>
            <w:tcW w:w="3724" w:type="dxa"/>
          </w:tcPr>
          <w:p w14:paraId="3D265C65" w14:textId="77777777" w:rsidR="007515EC" w:rsidRPr="00843905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390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75" w:type="dxa"/>
          </w:tcPr>
          <w:p w14:paraId="03B35E58" w14:textId="7F8A520A" w:rsidR="007515EC" w:rsidRPr="00017AA4" w:rsidRDefault="00017AA4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AA4"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70" w:type="dxa"/>
          </w:tcPr>
          <w:p w14:paraId="13370CAB" w14:textId="77777777" w:rsidR="007515EC" w:rsidRPr="0059276C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41EDC686" w14:textId="4C4FC5D7" w:rsidR="007515EC" w:rsidRPr="00E110ED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83" w:type="dxa"/>
          </w:tcPr>
          <w:p w14:paraId="59E5EAAE" w14:textId="77777777" w:rsidR="007515EC" w:rsidRPr="0059276C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468F38B" w14:textId="74288C76" w:rsidR="007515EC" w:rsidRPr="00017AA4" w:rsidRDefault="00017AA4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AA4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84" w:type="dxa"/>
          </w:tcPr>
          <w:p w14:paraId="29540FA3" w14:textId="77777777" w:rsidR="007515EC" w:rsidRPr="000233DF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8E8A886" w14:textId="626D62B4" w:rsidR="007515EC" w:rsidRPr="00E110ED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7515EC" w:rsidRPr="00E24209" w14:paraId="2B939FEE" w14:textId="77777777" w:rsidTr="00DB160C">
        <w:trPr>
          <w:cantSplit/>
        </w:trPr>
        <w:tc>
          <w:tcPr>
            <w:tcW w:w="3724" w:type="dxa"/>
          </w:tcPr>
          <w:p w14:paraId="00002D74" w14:textId="413A4502" w:rsidR="007515EC" w:rsidRPr="00843905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31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43905">
              <w:rPr>
                <w:rFonts w:ascii="Angsana New" w:hAnsi="Angsana New" w:hint="cs"/>
                <w:sz w:val="30"/>
                <w:szCs w:val="30"/>
                <w:cs/>
              </w:rPr>
              <w:t>ธันว</w:t>
            </w:r>
            <w:r w:rsidRPr="00843905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1DC7E6E" w14:textId="10CC3E34" w:rsidR="007515EC" w:rsidRPr="00017AA4" w:rsidRDefault="00017AA4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AA4">
              <w:rPr>
                <w:rFonts w:ascii="Angsana New" w:hAnsi="Angsana New"/>
                <w:sz w:val="30"/>
                <w:szCs w:val="30"/>
              </w:rPr>
              <w:t>50,</w:t>
            </w:r>
            <w:r w:rsidR="00D13B63">
              <w:rPr>
                <w:rFonts w:ascii="Angsana New" w:hAnsi="Angsana New" w:hint="cs"/>
                <w:sz w:val="30"/>
                <w:szCs w:val="30"/>
                <w:cs/>
              </w:rPr>
              <w:t>881</w:t>
            </w:r>
          </w:p>
        </w:tc>
        <w:tc>
          <w:tcPr>
            <w:tcW w:w="270" w:type="dxa"/>
          </w:tcPr>
          <w:p w14:paraId="22EAF9C9" w14:textId="77777777" w:rsidR="007515EC" w:rsidRPr="0059276C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2B7D61A6" w14:textId="42E57056" w:rsidR="007515EC" w:rsidRPr="00E110ED" w:rsidRDefault="00D13B63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="007515EC" w:rsidRPr="00EA16C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669</w:t>
            </w:r>
          </w:p>
        </w:tc>
        <w:tc>
          <w:tcPr>
            <w:tcW w:w="283" w:type="dxa"/>
          </w:tcPr>
          <w:p w14:paraId="0417D7AE" w14:textId="77777777" w:rsidR="007515EC" w:rsidRPr="0059276C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1B9CE6F" w14:textId="4A99F01A" w:rsidR="007515EC" w:rsidRPr="00017AA4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AA4">
              <w:rPr>
                <w:rFonts w:ascii="Angsana New" w:hAnsi="Angsana New"/>
                <w:sz w:val="30"/>
                <w:szCs w:val="30"/>
              </w:rPr>
              <w:t>19,</w:t>
            </w:r>
            <w:r w:rsidR="00017AA4" w:rsidRPr="00017AA4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4" w:type="dxa"/>
          </w:tcPr>
          <w:p w14:paraId="70312FD8" w14:textId="77777777" w:rsidR="007515EC" w:rsidRPr="002C6935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A05622A" w14:textId="0D7C4FAC" w:rsidR="007515EC" w:rsidRPr="00E110ED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6CA">
              <w:rPr>
                <w:rFonts w:ascii="Angsana New" w:hAnsi="Angsana New"/>
                <w:sz w:val="30"/>
                <w:szCs w:val="30"/>
              </w:rPr>
              <w:t>19,8</w:t>
            </w: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7515EC" w:rsidRPr="00370BB9" w14:paraId="0A010D7C" w14:textId="77777777" w:rsidTr="00DB160C">
        <w:trPr>
          <w:cantSplit/>
        </w:trPr>
        <w:tc>
          <w:tcPr>
            <w:tcW w:w="3724" w:type="dxa"/>
          </w:tcPr>
          <w:p w14:paraId="596B298D" w14:textId="77777777" w:rsidR="007515EC" w:rsidRPr="00370BB9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F25F9FC" w14:textId="77777777" w:rsidR="007515EC" w:rsidRPr="00017AA4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F42ABC" w14:textId="77777777" w:rsidR="007515EC" w:rsidRPr="00370BB9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818679C" w14:textId="77777777" w:rsidR="007515EC" w:rsidRPr="00164933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4B4B8225" w14:textId="77777777" w:rsidR="007515EC" w:rsidRPr="00370BB9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CCA14E" w14:textId="77777777" w:rsidR="007515EC" w:rsidRPr="00017AA4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0754FB57" w14:textId="77777777" w:rsidR="007515EC" w:rsidRPr="00370BB9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23AEF74" w14:textId="77777777" w:rsidR="007515EC" w:rsidRPr="00164933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7515EC" w:rsidRPr="00E24209" w14:paraId="2864B3BA" w14:textId="77777777" w:rsidTr="00DB160C">
        <w:trPr>
          <w:cantSplit/>
        </w:trPr>
        <w:tc>
          <w:tcPr>
            <w:tcW w:w="3724" w:type="dxa"/>
          </w:tcPr>
          <w:p w14:paraId="656F0771" w14:textId="77777777" w:rsidR="007515EC" w:rsidRPr="0037181F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1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75" w:type="dxa"/>
          </w:tcPr>
          <w:p w14:paraId="6F7D5922" w14:textId="77777777" w:rsidR="007515EC" w:rsidRPr="00017AA4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15A73" w14:textId="77777777" w:rsidR="007515EC" w:rsidRPr="00D40D00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1887B33D" w14:textId="77777777" w:rsidR="007515EC" w:rsidRPr="00164933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28F3ED40" w14:textId="77777777" w:rsidR="007515EC" w:rsidRPr="000233DF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E16BAB" w14:textId="77777777" w:rsidR="007515EC" w:rsidRPr="00017AA4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2EC5A88" w14:textId="77777777" w:rsidR="007515EC" w:rsidRPr="000233DF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05A0453" w14:textId="77777777" w:rsidR="007515EC" w:rsidRPr="00164933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515EC" w:rsidRPr="00E24209" w14:paraId="3DE77C92" w14:textId="77777777" w:rsidTr="00DB160C">
        <w:trPr>
          <w:cantSplit/>
        </w:trPr>
        <w:tc>
          <w:tcPr>
            <w:tcW w:w="3724" w:type="dxa"/>
          </w:tcPr>
          <w:p w14:paraId="3A4FBCAA" w14:textId="1B138115" w:rsidR="007515EC" w:rsidRPr="00472784" w:rsidRDefault="007515EC" w:rsidP="007515E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1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75" w:type="dxa"/>
          </w:tcPr>
          <w:p w14:paraId="20059449" w14:textId="1E5C411F" w:rsidR="007515EC" w:rsidRPr="00017AA4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AA4">
              <w:rPr>
                <w:rFonts w:ascii="Angsana New" w:hAnsi="Angsana New"/>
                <w:sz w:val="30"/>
                <w:szCs w:val="30"/>
              </w:rPr>
              <w:t>4</w:t>
            </w:r>
            <w:r w:rsidR="00D13B6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017AA4">
              <w:rPr>
                <w:rFonts w:ascii="Angsana New" w:hAnsi="Angsana New"/>
                <w:sz w:val="30"/>
                <w:szCs w:val="30"/>
              </w:rPr>
              <w:t>,</w:t>
            </w:r>
            <w:r w:rsidR="00D13B63">
              <w:rPr>
                <w:rFonts w:ascii="Angsana New" w:hAnsi="Angsana New" w:hint="cs"/>
                <w:sz w:val="30"/>
                <w:szCs w:val="30"/>
                <w:cs/>
              </w:rPr>
              <w:t>647</w:t>
            </w:r>
          </w:p>
        </w:tc>
        <w:tc>
          <w:tcPr>
            <w:tcW w:w="270" w:type="dxa"/>
          </w:tcPr>
          <w:p w14:paraId="111675C9" w14:textId="77777777" w:rsidR="007515EC" w:rsidRPr="0059276C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25B15B84" w14:textId="00EAEB2E" w:rsidR="007515EC" w:rsidRPr="002F365B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13B6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13B63">
              <w:rPr>
                <w:rFonts w:ascii="Angsana New" w:hAnsi="Angsana New" w:hint="cs"/>
                <w:sz w:val="30"/>
                <w:szCs w:val="30"/>
                <w:cs/>
              </w:rPr>
              <w:t>277</w:t>
            </w:r>
          </w:p>
        </w:tc>
        <w:tc>
          <w:tcPr>
            <w:tcW w:w="283" w:type="dxa"/>
          </w:tcPr>
          <w:p w14:paraId="201092F9" w14:textId="77777777" w:rsidR="007515EC" w:rsidRPr="0059276C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36E320E4" w14:textId="58FD432F" w:rsidR="007515EC" w:rsidRPr="00017AA4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AA4">
              <w:rPr>
                <w:rFonts w:ascii="Angsana New" w:hAnsi="Angsana New"/>
                <w:sz w:val="30"/>
                <w:szCs w:val="30"/>
              </w:rPr>
              <w:t>18,589</w:t>
            </w:r>
          </w:p>
        </w:tc>
        <w:tc>
          <w:tcPr>
            <w:tcW w:w="284" w:type="dxa"/>
          </w:tcPr>
          <w:p w14:paraId="42719AC7" w14:textId="77777777" w:rsidR="007515EC" w:rsidRPr="0016145D" w:rsidRDefault="007515EC" w:rsidP="007515E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1B4B96DE" w14:textId="7C98A4D4" w:rsidR="007515EC" w:rsidRPr="002F365B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18,377</w:t>
            </w:r>
          </w:p>
        </w:tc>
      </w:tr>
      <w:tr w:rsidR="007515EC" w:rsidRPr="00E24209" w14:paraId="28918A58" w14:textId="77777777" w:rsidTr="00DB160C">
        <w:trPr>
          <w:cantSplit/>
        </w:trPr>
        <w:tc>
          <w:tcPr>
            <w:tcW w:w="3724" w:type="dxa"/>
          </w:tcPr>
          <w:p w14:paraId="74A2B02C" w14:textId="77777777" w:rsidR="007515EC" w:rsidRPr="00472784" w:rsidRDefault="007515EC" w:rsidP="007515EC">
            <w:pPr>
              <w:rPr>
                <w:rFonts w:ascii="Angsana New" w:hAnsi="Angsana New"/>
                <w:sz w:val="30"/>
                <w:szCs w:val="30"/>
              </w:rPr>
            </w:pPr>
            <w:r w:rsidRPr="0047278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75" w:type="dxa"/>
          </w:tcPr>
          <w:p w14:paraId="204D7E99" w14:textId="766630E5" w:rsidR="007515EC" w:rsidRPr="00017AA4" w:rsidRDefault="00017AA4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AA4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70" w:type="dxa"/>
          </w:tcPr>
          <w:p w14:paraId="57FE7BBD" w14:textId="77777777" w:rsidR="007515EC" w:rsidRPr="0059276C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</w:tcPr>
          <w:p w14:paraId="58DDD86D" w14:textId="7D415990" w:rsidR="007515EC" w:rsidRPr="00E110ED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83" w:type="dxa"/>
          </w:tcPr>
          <w:p w14:paraId="51C4B479" w14:textId="77777777" w:rsidR="007515EC" w:rsidRPr="0059276C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024C6EDC" w14:textId="35A014AD" w:rsidR="007515EC" w:rsidRPr="00017AA4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AA4">
              <w:rPr>
                <w:rFonts w:ascii="Angsana New" w:hAnsi="Angsana New"/>
                <w:sz w:val="30"/>
                <w:szCs w:val="30"/>
              </w:rPr>
              <w:t>21</w:t>
            </w:r>
            <w:r w:rsidR="00017AA4" w:rsidRPr="00017A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4945ACC9" w14:textId="77777777" w:rsidR="007515EC" w:rsidRPr="0016145D" w:rsidRDefault="007515EC" w:rsidP="007515EC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11028413" w14:textId="7F9215F3" w:rsidR="007515EC" w:rsidRPr="00E110ED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</w:tr>
      <w:tr w:rsidR="00017AA4" w:rsidRPr="00E24209" w14:paraId="5EA95793" w14:textId="77777777" w:rsidTr="00DB160C">
        <w:trPr>
          <w:cantSplit/>
        </w:trPr>
        <w:tc>
          <w:tcPr>
            <w:tcW w:w="3724" w:type="dxa"/>
          </w:tcPr>
          <w:p w14:paraId="727529B5" w14:textId="77777777" w:rsidR="00017AA4" w:rsidRDefault="00017AA4" w:rsidP="00017AA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3CDF97F" w14:textId="73E0B176" w:rsidR="00017AA4" w:rsidRPr="00017AA4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AA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5FE9309C" w14:textId="77777777" w:rsidR="00017AA4" w:rsidRPr="0059276C" w:rsidRDefault="00017AA4" w:rsidP="00017AA4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FFAC8B6" w14:textId="16646203" w:rsidR="00017AA4" w:rsidRPr="00E110ED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(261</w:t>
            </w:r>
            <w:r w:rsidRPr="00F304B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2F2A125" w14:textId="77777777" w:rsidR="00017AA4" w:rsidRPr="0059276C" w:rsidRDefault="00017AA4" w:rsidP="00017AA4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1CD6AA" w14:textId="77777777" w:rsidR="00017AA4" w:rsidRPr="00017AA4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7AA4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5A6429DF" w14:textId="77777777" w:rsidR="00017AA4" w:rsidRPr="0016145D" w:rsidRDefault="00017AA4" w:rsidP="00017AA4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FA7425A" w14:textId="011ED2B5" w:rsidR="00017AA4" w:rsidRPr="00E110ED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16C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017AA4" w:rsidRPr="00E24209" w14:paraId="7D94EBA0" w14:textId="77777777" w:rsidTr="00DB160C">
        <w:trPr>
          <w:cantSplit/>
        </w:trPr>
        <w:tc>
          <w:tcPr>
            <w:tcW w:w="3724" w:type="dxa"/>
          </w:tcPr>
          <w:p w14:paraId="21919D49" w14:textId="1BAE4B49" w:rsidR="00017AA4" w:rsidRPr="00472784" w:rsidRDefault="00017AA4" w:rsidP="00017AA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31</w:t>
            </w:r>
            <w:r w:rsidRPr="0047278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BCF29" w14:textId="333A1A21" w:rsidR="00017AA4" w:rsidRPr="00017AA4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AA4">
              <w:rPr>
                <w:rFonts w:ascii="Angsana New" w:hAnsi="Angsana New"/>
                <w:sz w:val="30"/>
                <w:szCs w:val="30"/>
              </w:rPr>
              <w:t>4</w:t>
            </w:r>
            <w:r w:rsidR="00D13B63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017AA4">
              <w:rPr>
                <w:rFonts w:ascii="Angsana New" w:hAnsi="Angsana New"/>
                <w:sz w:val="30"/>
                <w:szCs w:val="30"/>
              </w:rPr>
              <w:t>,</w:t>
            </w:r>
            <w:r w:rsidR="00D13B63">
              <w:rPr>
                <w:rFonts w:ascii="Angsana New" w:hAnsi="Angsana New" w:hint="cs"/>
                <w:sz w:val="30"/>
                <w:szCs w:val="30"/>
                <w:cs/>
              </w:rPr>
              <w:t>232</w:t>
            </w:r>
          </w:p>
        </w:tc>
        <w:tc>
          <w:tcPr>
            <w:tcW w:w="270" w:type="dxa"/>
            <w:tcBorders>
              <w:left w:val="nil"/>
            </w:tcBorders>
          </w:tcPr>
          <w:p w14:paraId="79574955" w14:textId="77777777" w:rsidR="00017AA4" w:rsidRPr="0059276C" w:rsidRDefault="00017AA4" w:rsidP="00017AA4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24A5423C" w14:textId="3DEA71A6" w:rsidR="00017AA4" w:rsidRPr="00E110ED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D13B6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EA16CA">
              <w:rPr>
                <w:rFonts w:ascii="Angsana New" w:hAnsi="Angsana New"/>
                <w:sz w:val="30"/>
                <w:szCs w:val="30"/>
              </w:rPr>
              <w:t>,</w:t>
            </w:r>
            <w:r w:rsidR="00D13B63">
              <w:rPr>
                <w:rFonts w:ascii="Angsana New" w:hAnsi="Angsana New" w:hint="cs"/>
                <w:sz w:val="30"/>
                <w:szCs w:val="30"/>
                <w:cs/>
              </w:rPr>
              <w:t>647</w:t>
            </w:r>
          </w:p>
        </w:tc>
        <w:tc>
          <w:tcPr>
            <w:tcW w:w="283" w:type="dxa"/>
          </w:tcPr>
          <w:p w14:paraId="72EAB11D" w14:textId="77777777" w:rsidR="00017AA4" w:rsidRPr="0059276C" w:rsidRDefault="00017AA4" w:rsidP="00017AA4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99A404" w14:textId="6AAC7320" w:rsidR="00017AA4" w:rsidRPr="00017AA4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AA4">
              <w:rPr>
                <w:rFonts w:ascii="Angsana New" w:hAnsi="Angsana New"/>
                <w:sz w:val="30"/>
                <w:szCs w:val="30"/>
              </w:rPr>
              <w:t>18,800</w:t>
            </w:r>
          </w:p>
        </w:tc>
        <w:tc>
          <w:tcPr>
            <w:tcW w:w="284" w:type="dxa"/>
          </w:tcPr>
          <w:p w14:paraId="1135F84F" w14:textId="77777777" w:rsidR="00017AA4" w:rsidRPr="0016145D" w:rsidRDefault="00017AA4" w:rsidP="00017AA4">
            <w:pPr>
              <w:pStyle w:val="a1"/>
              <w:tabs>
                <w:tab w:val="decimal" w:pos="79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E83B3C8" w14:textId="307B64DC" w:rsidR="00017AA4" w:rsidRPr="00E110ED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6CA">
              <w:rPr>
                <w:rFonts w:ascii="Angsana New" w:hAnsi="Angsana New"/>
                <w:sz w:val="30"/>
                <w:szCs w:val="30"/>
              </w:rPr>
              <w:t>18,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  <w:tr w:rsidR="00017AA4" w:rsidRPr="00067688" w14:paraId="73B5847F" w14:textId="77777777" w:rsidTr="00DB160C">
        <w:trPr>
          <w:cantSplit/>
        </w:trPr>
        <w:tc>
          <w:tcPr>
            <w:tcW w:w="3724" w:type="dxa"/>
          </w:tcPr>
          <w:p w14:paraId="55204F83" w14:textId="77777777" w:rsidR="00017AA4" w:rsidRPr="00067688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3972E21" w14:textId="77777777" w:rsidR="00017AA4" w:rsidRPr="007515EC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69D18426" w14:textId="77777777" w:rsidR="00017AA4" w:rsidRPr="0059276C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5C78FAE" w14:textId="77777777" w:rsidR="00017AA4" w:rsidRPr="00164933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73DFD2EF" w14:textId="77777777" w:rsidR="00017AA4" w:rsidRPr="0059276C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AC1B06" w14:textId="77777777" w:rsidR="00017AA4" w:rsidRPr="00017AA4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195AD4B" w14:textId="77777777" w:rsidR="00017AA4" w:rsidRPr="00067688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625D052" w14:textId="77777777" w:rsidR="00017AA4" w:rsidRPr="00164933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017AA4" w:rsidRPr="00E24209" w14:paraId="0A2BE82F" w14:textId="77777777" w:rsidTr="00DB160C">
        <w:trPr>
          <w:cantSplit/>
        </w:trPr>
        <w:tc>
          <w:tcPr>
            <w:tcW w:w="3724" w:type="dxa"/>
          </w:tcPr>
          <w:p w14:paraId="15A8EA82" w14:textId="77777777" w:rsidR="00017AA4" w:rsidRPr="0037181F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</w:t>
            </w:r>
            <w:r w:rsidRPr="003718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</w:p>
        </w:tc>
        <w:tc>
          <w:tcPr>
            <w:tcW w:w="1275" w:type="dxa"/>
          </w:tcPr>
          <w:p w14:paraId="0C394623" w14:textId="77777777" w:rsidR="00017AA4" w:rsidRPr="007515EC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C445614" w14:textId="77777777" w:rsidR="00017AA4" w:rsidRPr="0059276C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</w:tcPr>
          <w:p w14:paraId="34A6FAEF" w14:textId="77777777" w:rsidR="00017AA4" w:rsidRPr="00164933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04F5691C" w14:textId="77777777" w:rsidR="00017AA4" w:rsidRPr="0059276C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5CE192F" w14:textId="77777777" w:rsidR="00017AA4" w:rsidRPr="00017AA4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EA8FAE3" w14:textId="77777777" w:rsidR="00017AA4" w:rsidRPr="000233DF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3ADB600" w14:textId="77777777" w:rsidR="00017AA4" w:rsidRPr="00164933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017AA4" w:rsidRPr="00E24209" w14:paraId="643B8997" w14:textId="77777777" w:rsidTr="00DB160C">
        <w:trPr>
          <w:cantSplit/>
        </w:trPr>
        <w:tc>
          <w:tcPr>
            <w:tcW w:w="3724" w:type="dxa"/>
          </w:tcPr>
          <w:p w14:paraId="5176FFCE" w14:textId="571B754D" w:rsidR="00017AA4" w:rsidRPr="00472784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D406C88" w14:textId="63E46934" w:rsidR="00017AA4" w:rsidRPr="007515EC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17AA4">
              <w:rPr>
                <w:rFonts w:ascii="Angsana New" w:hAnsi="Angsana New"/>
                <w:bCs/>
                <w:sz w:val="30"/>
                <w:szCs w:val="30"/>
              </w:rPr>
              <w:t>1,649</w:t>
            </w:r>
          </w:p>
        </w:tc>
        <w:tc>
          <w:tcPr>
            <w:tcW w:w="270" w:type="dxa"/>
          </w:tcPr>
          <w:p w14:paraId="0B90906D" w14:textId="77777777" w:rsidR="00017AA4" w:rsidRPr="0059276C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14:paraId="4401521B" w14:textId="631F3A48" w:rsidR="00017AA4" w:rsidRPr="00E110ED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A16CA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022</w:t>
            </w:r>
          </w:p>
        </w:tc>
        <w:tc>
          <w:tcPr>
            <w:tcW w:w="283" w:type="dxa"/>
          </w:tcPr>
          <w:p w14:paraId="01B7AB9B" w14:textId="77777777" w:rsidR="00017AA4" w:rsidRPr="0059276C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E3F0BF5" w14:textId="4B9953AC" w:rsidR="00017AA4" w:rsidRPr="00017AA4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AA4"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  <w:tc>
          <w:tcPr>
            <w:tcW w:w="284" w:type="dxa"/>
          </w:tcPr>
          <w:p w14:paraId="53BAAE1E" w14:textId="77777777" w:rsidR="00017AA4" w:rsidRPr="000233DF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3BB685E6" w14:textId="0CC2B481" w:rsidR="00017AA4" w:rsidRPr="00E110ED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6CA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279</w:t>
            </w:r>
          </w:p>
        </w:tc>
      </w:tr>
    </w:tbl>
    <w:p w14:paraId="5B1A592B" w14:textId="77777777" w:rsidR="00A9455D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3C99C75" w14:textId="77777777" w:rsidR="00FF5FB6" w:rsidRDefault="00A9455D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8840F04" w14:textId="71F55859" w:rsidR="00FF5FB6" w:rsidRPr="009158A0" w:rsidRDefault="00DB12A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B12AA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3C7BD7">
        <w:rPr>
          <w:rFonts w:ascii="Angsana New" w:hAnsi="Angsana New"/>
          <w:b/>
          <w:bCs/>
          <w:sz w:val="30"/>
          <w:szCs w:val="30"/>
        </w:rPr>
        <w:t>6</w:t>
      </w:r>
      <w:r w:rsidR="00FF5FB6" w:rsidRPr="002A275C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FF5FB6" w:rsidRPr="002A275C">
        <w:rPr>
          <w:rFonts w:ascii="Angsana New" w:hAnsi="Angsana New" w:hint="cs"/>
          <w:b/>
          <w:bCs/>
          <w:sz w:val="30"/>
          <w:szCs w:val="30"/>
          <w:cs/>
        </w:rPr>
        <w:tab/>
        <w:t>สินทร</w:t>
      </w:r>
      <w:r w:rsidR="0048052D" w:rsidRPr="002A275C">
        <w:rPr>
          <w:rFonts w:ascii="Angsana New" w:hAnsi="Angsana New" w:hint="cs"/>
          <w:b/>
          <w:bCs/>
          <w:sz w:val="30"/>
          <w:szCs w:val="30"/>
          <w:cs/>
        </w:rPr>
        <w:t>ัพย์</w:t>
      </w:r>
      <w:r w:rsidR="00A1607B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FF5FB6" w:rsidRPr="002A275C">
        <w:rPr>
          <w:rFonts w:ascii="Angsana New" w:hAnsi="Angsana New" w:hint="cs"/>
          <w:b/>
          <w:bCs/>
          <w:sz w:val="30"/>
          <w:szCs w:val="30"/>
          <w:cs/>
        </w:rPr>
        <w:t xml:space="preserve">หนี้สินภาษีเงินได้รอการตัดบัญชี </w:t>
      </w:r>
    </w:p>
    <w:p w14:paraId="5D40F67A" w14:textId="77777777" w:rsidR="00FF5FB6" w:rsidRPr="00E75163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7890FEDC" w14:textId="6B7C4D47" w:rsidR="00FF5FB6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  <w:cs/>
        </w:rPr>
      </w:pPr>
      <w:r w:rsidRPr="008D6154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และหนี้สิน</w:t>
      </w:r>
      <w:r w:rsidRPr="008D6154">
        <w:rPr>
          <w:rFonts w:ascii="Angsana New" w:hAnsi="Angsana New"/>
          <w:sz w:val="30"/>
          <w:szCs w:val="30"/>
          <w:cs/>
        </w:rPr>
        <w:t>ภาษีเงินได้รอการตัดบัญชีที่แสดงในงบแสดงฐานะการเงิน ณ วันที่</w:t>
      </w:r>
      <w:r w:rsidRPr="008D6154">
        <w:rPr>
          <w:rFonts w:ascii="Angsana New" w:hAnsi="Angsana New"/>
          <w:sz w:val="30"/>
          <w:szCs w:val="30"/>
        </w:rPr>
        <w:t xml:space="preserve"> 31 </w:t>
      </w:r>
      <w:r w:rsidRPr="008D6154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8D6154">
        <w:rPr>
          <w:rFonts w:ascii="Angsana New" w:hAnsi="Angsana New"/>
          <w:sz w:val="30"/>
          <w:szCs w:val="30"/>
          <w:cs/>
        </w:rPr>
        <w:t xml:space="preserve">และ </w:t>
      </w:r>
      <w:r w:rsidR="00DB12AA" w:rsidRPr="00DB12AA">
        <w:rPr>
          <w:rFonts w:ascii="Angsana New" w:hAnsi="Angsana New"/>
          <w:sz w:val="30"/>
          <w:szCs w:val="30"/>
        </w:rPr>
        <w:t>2565</w:t>
      </w:r>
      <w:r w:rsidRPr="008D6154">
        <w:rPr>
          <w:rFonts w:ascii="Angsana New" w:hAnsi="Angsana New"/>
          <w:sz w:val="30"/>
          <w:szCs w:val="30"/>
          <w:cs/>
        </w:rPr>
        <w:t>ประกอบด้วย</w:t>
      </w:r>
    </w:p>
    <w:p w14:paraId="6D8E36A1" w14:textId="77777777" w:rsidR="00FF5FB6" w:rsidRPr="000B2A2C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10206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269"/>
        <w:gridCol w:w="1290"/>
        <w:gridCol w:w="283"/>
        <w:gridCol w:w="1276"/>
        <w:gridCol w:w="270"/>
        <w:gridCol w:w="1289"/>
      </w:tblGrid>
      <w:tr w:rsidR="00FF5FB6" w:rsidRPr="007515EC" w14:paraId="735767B5" w14:textId="77777777" w:rsidTr="00FF5FB6">
        <w:trPr>
          <w:cantSplit/>
        </w:trPr>
        <w:tc>
          <w:tcPr>
            <w:tcW w:w="4253" w:type="dxa"/>
          </w:tcPr>
          <w:p w14:paraId="03D2B04F" w14:textId="77777777" w:rsidR="00FF5FB6" w:rsidRPr="007515EC" w:rsidRDefault="00FF5FB6" w:rsidP="00FF5FB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</w:tcPr>
          <w:p w14:paraId="44C276E1" w14:textId="77777777" w:rsidR="00FF5FB6" w:rsidRPr="007515EC" w:rsidRDefault="00FF5FB6" w:rsidP="00FF5FB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15EC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FF5FB6" w:rsidRPr="007515EC" w14:paraId="057839F1" w14:textId="77777777" w:rsidTr="00FF5FB6">
        <w:trPr>
          <w:cantSplit/>
        </w:trPr>
        <w:tc>
          <w:tcPr>
            <w:tcW w:w="4253" w:type="dxa"/>
          </w:tcPr>
          <w:p w14:paraId="7B328003" w14:textId="77777777" w:rsidR="00FF5FB6" w:rsidRPr="007515EC" w:rsidRDefault="00FF5FB6" w:rsidP="00FF5FB6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right w:val="nil"/>
            </w:tcBorders>
          </w:tcPr>
          <w:p w14:paraId="5B65FDA2" w14:textId="77777777" w:rsidR="00FF5FB6" w:rsidRPr="007515EC" w:rsidRDefault="00FF5FB6" w:rsidP="00FF5FB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15E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72C00425" w14:textId="77777777" w:rsidR="00FF5FB6" w:rsidRPr="007515EC" w:rsidRDefault="00FF5FB6" w:rsidP="00FF5FB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4B6BE68B" w14:textId="77777777" w:rsidR="00FF5FB6" w:rsidRPr="007515EC" w:rsidRDefault="00FF5FB6" w:rsidP="00FF5FB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515EC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515E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FF5FB6" w:rsidRPr="007515EC" w14:paraId="1800DF8B" w14:textId="77777777" w:rsidTr="00FF5FB6">
        <w:trPr>
          <w:cantSplit/>
        </w:trPr>
        <w:tc>
          <w:tcPr>
            <w:tcW w:w="4253" w:type="dxa"/>
          </w:tcPr>
          <w:p w14:paraId="7053850D" w14:textId="77777777" w:rsidR="00FF5FB6" w:rsidRPr="007515EC" w:rsidRDefault="00FF5FB6" w:rsidP="00FF5FB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F242DE5" w14:textId="7A6725B3" w:rsidR="00FF5FB6" w:rsidRPr="007515EC" w:rsidRDefault="00DB12AA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5E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A0192DE" w14:textId="77777777" w:rsidR="00FF5FB6" w:rsidRPr="007515EC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6C1EF8" w14:textId="0F224EC5" w:rsidR="00FF5FB6" w:rsidRPr="007515EC" w:rsidRDefault="00DB12AA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5E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  <w:tcBorders>
              <w:left w:val="nil"/>
            </w:tcBorders>
          </w:tcPr>
          <w:p w14:paraId="73ED0581" w14:textId="77777777" w:rsidR="00FF5FB6" w:rsidRPr="007515EC" w:rsidRDefault="00FF5FB6" w:rsidP="00FF5FB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6F917E7" w14:textId="3F48F074" w:rsidR="00FF5FB6" w:rsidRPr="007515EC" w:rsidRDefault="00DB12AA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5E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16E470" w14:textId="77777777" w:rsidR="00FF5FB6" w:rsidRPr="007515EC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72468FA0" w14:textId="25DC051C" w:rsidR="00FF5FB6" w:rsidRPr="007515EC" w:rsidRDefault="00DB12AA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15E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F5FB6" w:rsidRPr="007515EC" w14:paraId="21A38553" w14:textId="77777777" w:rsidTr="00FF5FB6">
        <w:trPr>
          <w:cantSplit/>
        </w:trPr>
        <w:tc>
          <w:tcPr>
            <w:tcW w:w="4253" w:type="dxa"/>
          </w:tcPr>
          <w:p w14:paraId="748C990E" w14:textId="77777777" w:rsidR="00FF5FB6" w:rsidRPr="007515EC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515EC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50D8ABD1" w14:textId="77777777" w:rsidR="00FF5FB6" w:rsidRPr="007515EC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234442F9" w14:textId="77777777" w:rsidR="00FF5FB6" w:rsidRPr="007515EC" w:rsidRDefault="00FF5FB6" w:rsidP="00FF5FB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14:paraId="0CCA2054" w14:textId="77777777" w:rsidR="00FF5FB6" w:rsidRPr="007515EC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146F023" w14:textId="77777777" w:rsidR="00FF5FB6" w:rsidRPr="007515EC" w:rsidRDefault="00FF5FB6" w:rsidP="00FF5FB6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59773C57" w14:textId="77777777" w:rsidR="00FF5FB6" w:rsidRPr="007515EC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2B656" w14:textId="77777777" w:rsidR="00FF5FB6" w:rsidRPr="007515EC" w:rsidRDefault="00FF5FB6" w:rsidP="00FF5FB6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14:paraId="5629EE30" w14:textId="77777777" w:rsidR="00FF5FB6" w:rsidRPr="007515EC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515EC" w:rsidRPr="007515EC" w14:paraId="731034E5" w14:textId="77777777" w:rsidTr="00FF5FB6">
        <w:trPr>
          <w:cantSplit/>
        </w:trPr>
        <w:tc>
          <w:tcPr>
            <w:tcW w:w="4253" w:type="dxa"/>
          </w:tcPr>
          <w:p w14:paraId="358C9C67" w14:textId="53789A73" w:rsidR="007515EC" w:rsidRPr="007515EC" w:rsidRDefault="00D6001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515EC">
              <w:rPr>
                <w:rFonts w:ascii="Angsana New" w:hAnsi="Angsana New"/>
                <w:b/>
                <w:sz w:val="30"/>
                <w:szCs w:val="30"/>
                <w:cs/>
              </w:rPr>
              <w:t>ค่าเผื่อผลขาดทุนด้านเครดิต</w:t>
            </w:r>
            <w:r w:rsidR="007515EC" w:rsidRPr="007515EC">
              <w:rPr>
                <w:rFonts w:ascii="Angsana New" w:hAnsi="Angsana New"/>
                <w:b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6" w:type="dxa"/>
          </w:tcPr>
          <w:p w14:paraId="6E58F435" w14:textId="21FBC3B7" w:rsidR="007515EC" w:rsidRPr="006E277F" w:rsidRDefault="006E277F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6,286</w:t>
            </w:r>
          </w:p>
        </w:tc>
        <w:tc>
          <w:tcPr>
            <w:tcW w:w="269" w:type="dxa"/>
          </w:tcPr>
          <w:p w14:paraId="659D7875" w14:textId="77777777" w:rsidR="007515EC" w:rsidRPr="006E277F" w:rsidRDefault="007515EC" w:rsidP="007515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14:paraId="65230D39" w14:textId="09437DD8" w:rsidR="007515EC" w:rsidRPr="006E277F" w:rsidRDefault="00E8146F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7515EC" w:rsidRPr="006E277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001</w:t>
            </w:r>
          </w:p>
        </w:tc>
        <w:tc>
          <w:tcPr>
            <w:tcW w:w="283" w:type="dxa"/>
          </w:tcPr>
          <w:p w14:paraId="0CBF330E" w14:textId="77777777" w:rsidR="007515EC" w:rsidRPr="006E277F" w:rsidRDefault="007515EC" w:rsidP="007515EC">
            <w:pPr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1E16506B" w14:textId="2363AE74" w:rsidR="007515EC" w:rsidRPr="006E277F" w:rsidRDefault="006E277F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E277F">
              <w:rPr>
                <w:rFonts w:ascii="Angsana New" w:hAnsi="Angsana New"/>
                <w:bCs/>
                <w:sz w:val="30"/>
                <w:szCs w:val="30"/>
              </w:rPr>
              <w:t>4,292</w:t>
            </w:r>
          </w:p>
        </w:tc>
        <w:tc>
          <w:tcPr>
            <w:tcW w:w="270" w:type="dxa"/>
          </w:tcPr>
          <w:p w14:paraId="5917D26A" w14:textId="77777777" w:rsidR="007515EC" w:rsidRPr="007515EC" w:rsidRDefault="007515EC" w:rsidP="007515E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14:paraId="01F01988" w14:textId="2B041BAA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515EC">
              <w:rPr>
                <w:rFonts w:ascii="Angsana New" w:hAnsi="Angsana New"/>
                <w:bCs/>
                <w:sz w:val="30"/>
                <w:szCs w:val="30"/>
              </w:rPr>
              <w:t>2,319</w:t>
            </w:r>
          </w:p>
        </w:tc>
      </w:tr>
      <w:tr w:rsidR="007515EC" w:rsidRPr="007515EC" w14:paraId="1919C14F" w14:textId="77777777" w:rsidTr="00FF5FB6">
        <w:trPr>
          <w:cantSplit/>
        </w:trPr>
        <w:tc>
          <w:tcPr>
            <w:tcW w:w="4253" w:type="dxa"/>
          </w:tcPr>
          <w:p w14:paraId="4FCA21C4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515EC">
              <w:rPr>
                <w:rFonts w:ascii="Angsana New" w:hAnsi="Angsana New"/>
                <w:b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276" w:type="dxa"/>
          </w:tcPr>
          <w:p w14:paraId="187E2E41" w14:textId="21D9BE91" w:rsidR="007515EC" w:rsidRPr="006E277F" w:rsidRDefault="006E277F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14,696</w:t>
            </w:r>
          </w:p>
        </w:tc>
        <w:tc>
          <w:tcPr>
            <w:tcW w:w="269" w:type="dxa"/>
          </w:tcPr>
          <w:p w14:paraId="3BC1231E" w14:textId="77777777" w:rsidR="007515EC" w:rsidRPr="006E277F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14:paraId="7B6D15E1" w14:textId="10B310C4" w:rsidR="007515EC" w:rsidRPr="006E277F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E277F">
              <w:rPr>
                <w:rFonts w:ascii="Angsana New" w:hAnsi="Angsana New"/>
                <w:bCs/>
                <w:sz w:val="30"/>
                <w:szCs w:val="30"/>
              </w:rPr>
              <w:t>12,172</w:t>
            </w:r>
          </w:p>
        </w:tc>
        <w:tc>
          <w:tcPr>
            <w:tcW w:w="283" w:type="dxa"/>
          </w:tcPr>
          <w:p w14:paraId="22ED4CBB" w14:textId="77777777" w:rsidR="007515EC" w:rsidRPr="006E277F" w:rsidRDefault="007515EC" w:rsidP="007515EC">
            <w:pPr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04A55C4F" w14:textId="77E9C052" w:rsidR="007515EC" w:rsidRPr="006E277F" w:rsidRDefault="006E277F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10,133</w:t>
            </w:r>
          </w:p>
        </w:tc>
        <w:tc>
          <w:tcPr>
            <w:tcW w:w="270" w:type="dxa"/>
          </w:tcPr>
          <w:p w14:paraId="56D2E2EB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73582F41" w14:textId="1668745C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515EC">
              <w:rPr>
                <w:rFonts w:ascii="Angsana New" w:hAnsi="Angsana New"/>
                <w:bCs/>
                <w:sz w:val="30"/>
                <w:szCs w:val="30"/>
              </w:rPr>
              <w:t>9,166</w:t>
            </w:r>
          </w:p>
        </w:tc>
      </w:tr>
      <w:tr w:rsidR="007515EC" w:rsidRPr="007515EC" w14:paraId="63B60C51" w14:textId="77777777" w:rsidTr="00FF5FB6">
        <w:trPr>
          <w:cantSplit/>
        </w:trPr>
        <w:tc>
          <w:tcPr>
            <w:tcW w:w="4253" w:type="dxa"/>
          </w:tcPr>
          <w:p w14:paraId="0C19AE5F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515EC">
              <w:rPr>
                <w:rFonts w:ascii="Angsana New" w:hAnsi="Angsana New"/>
                <w:b/>
                <w:sz w:val="30"/>
                <w:szCs w:val="30"/>
                <w:cs/>
              </w:rPr>
              <w:t>ผลขาดทุนสุทธิทางภาษียกมา</w:t>
            </w:r>
          </w:p>
        </w:tc>
        <w:tc>
          <w:tcPr>
            <w:tcW w:w="1276" w:type="dxa"/>
          </w:tcPr>
          <w:p w14:paraId="50432E9B" w14:textId="669F153D" w:rsidR="007515EC" w:rsidRPr="006E277F" w:rsidRDefault="006E277F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D6001C">
              <w:rPr>
                <w:rFonts w:ascii="Angsana New" w:hAnsi="Angsana New"/>
                <w:bCs/>
                <w:sz w:val="30"/>
                <w:szCs w:val="30"/>
              </w:rPr>
              <w:t>079</w:t>
            </w:r>
          </w:p>
        </w:tc>
        <w:tc>
          <w:tcPr>
            <w:tcW w:w="269" w:type="dxa"/>
          </w:tcPr>
          <w:p w14:paraId="3C5FBDB6" w14:textId="77777777" w:rsidR="007515EC" w:rsidRPr="006E277F" w:rsidRDefault="007515EC" w:rsidP="007515E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0" w:type="dxa"/>
          </w:tcPr>
          <w:p w14:paraId="3FFDBAF2" w14:textId="7812B86A" w:rsidR="007515EC" w:rsidRPr="006E277F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E277F">
              <w:rPr>
                <w:rFonts w:ascii="Angsana New" w:hAnsi="Angsana New"/>
                <w:bCs/>
                <w:sz w:val="30"/>
                <w:szCs w:val="30"/>
              </w:rPr>
              <w:t>4,897</w:t>
            </w:r>
          </w:p>
        </w:tc>
        <w:tc>
          <w:tcPr>
            <w:tcW w:w="283" w:type="dxa"/>
          </w:tcPr>
          <w:p w14:paraId="03F9A8DD" w14:textId="77777777" w:rsidR="007515EC" w:rsidRPr="006E277F" w:rsidRDefault="007515EC" w:rsidP="007515EC">
            <w:pPr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1BCFDCB0" w14:textId="08C246F1" w:rsidR="007515EC" w:rsidRPr="006E277F" w:rsidRDefault="006E277F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</w:t>
            </w:r>
            <w:r w:rsidR="00D6001C">
              <w:rPr>
                <w:rFonts w:ascii="Angsana New" w:hAnsi="Angsana New"/>
                <w:bCs/>
                <w:sz w:val="30"/>
                <w:szCs w:val="30"/>
              </w:rPr>
              <w:t>079</w:t>
            </w:r>
          </w:p>
        </w:tc>
        <w:tc>
          <w:tcPr>
            <w:tcW w:w="270" w:type="dxa"/>
          </w:tcPr>
          <w:p w14:paraId="1051FA79" w14:textId="77777777" w:rsidR="007515EC" w:rsidRPr="007515EC" w:rsidRDefault="007515EC" w:rsidP="007515E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</w:tcPr>
          <w:p w14:paraId="34029FB7" w14:textId="245343ED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15EC">
              <w:rPr>
                <w:rFonts w:ascii="Angsana New" w:hAnsi="Angsana New"/>
                <w:bCs/>
                <w:sz w:val="30"/>
                <w:szCs w:val="30"/>
              </w:rPr>
              <w:t>4,897</w:t>
            </w:r>
          </w:p>
        </w:tc>
      </w:tr>
      <w:tr w:rsidR="007515EC" w:rsidRPr="007515EC" w14:paraId="33E784BB" w14:textId="77777777" w:rsidTr="00FF5FB6">
        <w:trPr>
          <w:cantSplit/>
        </w:trPr>
        <w:tc>
          <w:tcPr>
            <w:tcW w:w="4253" w:type="dxa"/>
          </w:tcPr>
          <w:p w14:paraId="5A035B49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515EC">
              <w:rPr>
                <w:rFonts w:ascii="Angsana New" w:hAnsi="Angsana New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276" w:type="dxa"/>
          </w:tcPr>
          <w:p w14:paraId="4DD1F3E2" w14:textId="6EEDD025" w:rsidR="007515EC" w:rsidRPr="006E277F" w:rsidRDefault="006E277F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465F8C">
              <w:rPr>
                <w:rFonts w:ascii="Angsana New" w:hAnsi="Angsana New"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465F8C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D6001C">
              <w:rPr>
                <w:rFonts w:ascii="Angsana New" w:hAnsi="Angsana New"/>
                <w:bCs/>
                <w:sz w:val="30"/>
                <w:szCs w:val="30"/>
              </w:rPr>
              <w:t>91</w:t>
            </w:r>
          </w:p>
        </w:tc>
        <w:tc>
          <w:tcPr>
            <w:tcW w:w="269" w:type="dxa"/>
          </w:tcPr>
          <w:p w14:paraId="0A860251" w14:textId="77777777" w:rsidR="007515EC" w:rsidRPr="006E277F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</w:tcPr>
          <w:p w14:paraId="52138F67" w14:textId="27F345C2" w:rsidR="007515EC" w:rsidRPr="006E277F" w:rsidRDefault="00E8146F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="007515EC" w:rsidRPr="006E277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644</w:t>
            </w:r>
          </w:p>
        </w:tc>
        <w:tc>
          <w:tcPr>
            <w:tcW w:w="283" w:type="dxa"/>
          </w:tcPr>
          <w:p w14:paraId="5371422D" w14:textId="77777777" w:rsidR="007515EC" w:rsidRPr="006E277F" w:rsidRDefault="007515EC" w:rsidP="007515EC">
            <w:pPr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</w:tcPr>
          <w:p w14:paraId="3B04976F" w14:textId="47154122" w:rsidR="007515EC" w:rsidRPr="006E277F" w:rsidRDefault="006E277F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D6001C">
              <w:rPr>
                <w:rFonts w:ascii="Angsana New" w:hAnsi="Angsana New"/>
                <w:bCs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3A32440F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3569B8E9" w14:textId="2202E868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15EC">
              <w:rPr>
                <w:rFonts w:ascii="Angsana New" w:hAnsi="Angsana New"/>
                <w:bCs/>
                <w:sz w:val="30"/>
                <w:szCs w:val="30"/>
              </w:rPr>
              <w:t>2,318</w:t>
            </w:r>
          </w:p>
        </w:tc>
      </w:tr>
      <w:tr w:rsidR="007515EC" w:rsidRPr="007515EC" w14:paraId="4EE3198A" w14:textId="77777777" w:rsidTr="00FF5FB6">
        <w:trPr>
          <w:cantSplit/>
        </w:trPr>
        <w:tc>
          <w:tcPr>
            <w:tcW w:w="4253" w:type="dxa"/>
          </w:tcPr>
          <w:p w14:paraId="53DBDBB7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515EC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488D6E5" w14:textId="7D3DD2B4" w:rsidR="007515EC" w:rsidRPr="006E277F" w:rsidRDefault="00465F8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42,852</w:t>
            </w:r>
          </w:p>
        </w:tc>
        <w:tc>
          <w:tcPr>
            <w:tcW w:w="269" w:type="dxa"/>
          </w:tcPr>
          <w:p w14:paraId="00A8D9C0" w14:textId="77777777" w:rsidR="007515EC" w:rsidRPr="006E277F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68B643F5" w14:textId="4A071ECE" w:rsidR="007515EC" w:rsidRPr="006E277F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E277F">
              <w:rPr>
                <w:rFonts w:ascii="Angsana New" w:hAnsi="Angsana New"/>
                <w:bCs/>
                <w:sz w:val="30"/>
                <w:szCs w:val="30"/>
              </w:rPr>
              <w:t xml:space="preserve">    37,714</w:t>
            </w:r>
          </w:p>
        </w:tc>
        <w:tc>
          <w:tcPr>
            <w:tcW w:w="283" w:type="dxa"/>
          </w:tcPr>
          <w:p w14:paraId="335A0A76" w14:textId="77777777" w:rsidR="007515EC" w:rsidRPr="006E277F" w:rsidRDefault="007515EC" w:rsidP="007515EC">
            <w:pPr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0502ADC" w14:textId="736B3D3C" w:rsidR="007515EC" w:rsidRPr="006E277F" w:rsidRDefault="006E277F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17,620</w:t>
            </w:r>
          </w:p>
        </w:tc>
        <w:tc>
          <w:tcPr>
            <w:tcW w:w="270" w:type="dxa"/>
          </w:tcPr>
          <w:p w14:paraId="3E88F32B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26E589C5" w14:textId="1DC2891A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515EC">
              <w:rPr>
                <w:rFonts w:ascii="Angsana New" w:hAnsi="Angsana New"/>
                <w:bCs/>
                <w:sz w:val="30"/>
                <w:szCs w:val="30"/>
              </w:rPr>
              <w:t>18,700</w:t>
            </w:r>
          </w:p>
        </w:tc>
      </w:tr>
      <w:tr w:rsidR="007515EC" w:rsidRPr="007515EC" w14:paraId="479E15FD" w14:textId="77777777" w:rsidTr="00FF5FB6">
        <w:trPr>
          <w:cantSplit/>
        </w:trPr>
        <w:tc>
          <w:tcPr>
            <w:tcW w:w="4253" w:type="dxa"/>
          </w:tcPr>
          <w:p w14:paraId="7957AE34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14:paraId="33C2F063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588CC43B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double" w:sz="4" w:space="0" w:color="auto"/>
              <w:bottom w:val="nil"/>
            </w:tcBorders>
          </w:tcPr>
          <w:p w14:paraId="2B50E31A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92523DA" w14:textId="77777777" w:rsidR="007515EC" w:rsidRPr="007515EC" w:rsidRDefault="007515EC" w:rsidP="007515EC">
            <w:pPr>
              <w:ind w:right="176"/>
              <w:jc w:val="right"/>
              <w:rPr>
                <w:rFonts w:ascii="Angsana New" w:hAnsi="Angsana New"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</w:tcPr>
          <w:p w14:paraId="00DD4002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ED5016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double" w:sz="4" w:space="0" w:color="auto"/>
              <w:bottom w:val="nil"/>
            </w:tcBorders>
          </w:tcPr>
          <w:p w14:paraId="25264126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16"/>
                <w:szCs w:val="16"/>
                <w:highlight w:val="yellow"/>
              </w:rPr>
            </w:pPr>
          </w:p>
        </w:tc>
      </w:tr>
      <w:tr w:rsidR="007515EC" w:rsidRPr="007515EC" w14:paraId="258742DE" w14:textId="77777777" w:rsidTr="00FF5FB6">
        <w:trPr>
          <w:cantSplit/>
        </w:trPr>
        <w:tc>
          <w:tcPr>
            <w:tcW w:w="4253" w:type="dxa"/>
          </w:tcPr>
          <w:p w14:paraId="16BE53D1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515EC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EA248A7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2C9EC55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277C6587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A4FAE0D" w14:textId="77777777" w:rsidR="007515EC" w:rsidRPr="007515EC" w:rsidRDefault="007515EC" w:rsidP="007515EC">
            <w:pPr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DD529E7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B53C17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nil"/>
            </w:tcBorders>
          </w:tcPr>
          <w:p w14:paraId="54CF0889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515EC" w:rsidRPr="007515EC" w14:paraId="0948E98A" w14:textId="77777777" w:rsidTr="00FF5FB6">
        <w:trPr>
          <w:cantSplit/>
        </w:trPr>
        <w:tc>
          <w:tcPr>
            <w:tcW w:w="4253" w:type="dxa"/>
            <w:tcBorders>
              <w:bottom w:val="nil"/>
            </w:tcBorders>
          </w:tcPr>
          <w:p w14:paraId="4E6F2913" w14:textId="77777777" w:rsidR="007515EC" w:rsidRPr="007515E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515EC">
              <w:rPr>
                <w:rFonts w:ascii="Angsana New" w:hAnsi="Angsana New"/>
                <w:b/>
                <w:sz w:val="30"/>
                <w:szCs w:val="30"/>
                <w:cs/>
              </w:rPr>
              <w:t>สินทรัพย์ที่เกิดจากสัญญาไม่หมุนเวียน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14:paraId="19879439" w14:textId="2A9BB6B9" w:rsidR="007515EC" w:rsidRPr="00465F8C" w:rsidRDefault="00465F8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5F8C">
              <w:rPr>
                <w:rFonts w:ascii="Angsana New" w:hAnsi="Angsana New"/>
                <w:bCs/>
                <w:sz w:val="30"/>
                <w:szCs w:val="30"/>
              </w:rPr>
              <w:t>2,578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14E0BC7" w14:textId="77777777" w:rsidR="007515EC" w:rsidRPr="00465F8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bottom w:val="double" w:sz="4" w:space="0" w:color="auto"/>
            </w:tcBorders>
          </w:tcPr>
          <w:p w14:paraId="2A268632" w14:textId="3A2F035B" w:rsidR="007515EC" w:rsidRPr="00465F8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5F8C">
              <w:rPr>
                <w:rFonts w:ascii="Angsana New" w:hAnsi="Angsana New"/>
                <w:bCs/>
                <w:sz w:val="30"/>
                <w:szCs w:val="30"/>
              </w:rPr>
              <w:t>2,612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2F6E8C9" w14:textId="77777777" w:rsidR="007515EC" w:rsidRPr="00465F8C" w:rsidRDefault="007515EC" w:rsidP="007515EC">
            <w:pPr>
              <w:ind w:right="176"/>
              <w:jc w:val="right"/>
              <w:rPr>
                <w:rFonts w:ascii="Angsana New" w:hAnsi="Angsana New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center"/>
          </w:tcPr>
          <w:p w14:paraId="754D23F9" w14:textId="77777777" w:rsidR="007515EC" w:rsidRPr="00465F8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5F8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69EB73" w14:textId="77777777" w:rsidR="007515EC" w:rsidRPr="00465F8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nil"/>
              <w:bottom w:val="double" w:sz="4" w:space="0" w:color="auto"/>
            </w:tcBorders>
            <w:vAlign w:val="center"/>
          </w:tcPr>
          <w:p w14:paraId="197A70DF" w14:textId="77777777" w:rsidR="007515EC" w:rsidRPr="00465F8C" w:rsidRDefault="007515EC" w:rsidP="00751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65F8C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</w:tbl>
    <w:p w14:paraId="5BFD444B" w14:textId="77777777" w:rsidR="00D45C4D" w:rsidRDefault="00D45C4D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0186270" w14:textId="72F8D590" w:rsidR="000E2129" w:rsidRPr="006363F2" w:rsidRDefault="007C1DBB" w:rsidP="00636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C7BD7">
        <w:rPr>
          <w:rFonts w:ascii="Angsana New" w:hAnsi="Angsana New"/>
          <w:b/>
          <w:bCs/>
          <w:sz w:val="30"/>
          <w:szCs w:val="30"/>
        </w:rPr>
        <w:t>7</w:t>
      </w:r>
      <w:r w:rsidR="000E2129" w:rsidRPr="00A33268">
        <w:rPr>
          <w:rFonts w:ascii="Angsana New" w:hAnsi="Angsana New"/>
          <w:b/>
          <w:bCs/>
          <w:sz w:val="30"/>
          <w:szCs w:val="30"/>
        </w:rPr>
        <w:t>.</w:t>
      </w:r>
      <w:r w:rsidR="000E2129" w:rsidRPr="00A33268">
        <w:rPr>
          <w:rFonts w:ascii="Angsana New" w:hAnsi="Angsana New"/>
          <w:b/>
          <w:bCs/>
          <w:sz w:val="30"/>
          <w:szCs w:val="30"/>
        </w:rPr>
        <w:tab/>
      </w:r>
      <w:r w:rsidR="00DE28A6" w:rsidRPr="006363F2">
        <w:rPr>
          <w:rFonts w:ascii="Angsana New" w:hAnsi="Angsana New" w:hint="cs"/>
          <w:b/>
          <w:bCs/>
          <w:sz w:val="30"/>
          <w:szCs w:val="30"/>
          <w:cs/>
        </w:rPr>
        <w:t xml:space="preserve">เงินกู้ยืมจากสถาบันการเงิน </w:t>
      </w:r>
    </w:p>
    <w:p w14:paraId="12852813" w14:textId="77777777" w:rsidR="000E2129" w:rsidRPr="005F061A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95F1C06" w14:textId="77777777" w:rsidR="00DE28A6" w:rsidRPr="00DE28A6" w:rsidRDefault="00DE28A6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E28A6">
        <w:rPr>
          <w:rFonts w:ascii="Angsana New" w:hAnsi="Angsana New" w:hint="cs"/>
          <w:i/>
          <w:iCs/>
          <w:sz w:val="30"/>
          <w:szCs w:val="30"/>
          <w:cs/>
        </w:rPr>
        <w:t xml:space="preserve">วงเงินสินเชื่อ </w:t>
      </w:r>
    </w:p>
    <w:p w14:paraId="70C2D1B7" w14:textId="77777777" w:rsidR="00DE28A6" w:rsidRPr="00DE28A6" w:rsidRDefault="00DE28A6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CF45AE1" w14:textId="6AB52817" w:rsidR="000E2129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D495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765E7">
        <w:rPr>
          <w:rFonts w:ascii="Angsana New" w:hAnsi="Angsana New"/>
          <w:sz w:val="30"/>
          <w:szCs w:val="30"/>
        </w:rPr>
        <w:t>31</w:t>
      </w:r>
      <w:r w:rsidRPr="006765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Pr="006765E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/>
          <w:sz w:val="30"/>
          <w:szCs w:val="30"/>
        </w:rPr>
        <w:t>2565</w:t>
      </w:r>
      <w:r w:rsidR="0016493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D4955">
        <w:rPr>
          <w:rFonts w:ascii="Angsana New" w:hAnsi="Angsana New"/>
          <w:sz w:val="30"/>
          <w:szCs w:val="30"/>
          <w:cs/>
        </w:rPr>
        <w:t>บริษัท</w:t>
      </w:r>
      <w:r w:rsidR="00166A78">
        <w:rPr>
          <w:rFonts w:ascii="Angsana New" w:hAnsi="Angsana New" w:hint="cs"/>
          <w:sz w:val="30"/>
          <w:szCs w:val="30"/>
          <w:cs/>
        </w:rPr>
        <w:t xml:space="preserve">มีวงเงินสินเชื่อกับธนาคารในประเทศหลายแห่งดังนี้ </w:t>
      </w:r>
    </w:p>
    <w:p w14:paraId="454F5E40" w14:textId="77777777" w:rsidR="000E2129" w:rsidRPr="005F061A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206" w:type="dxa"/>
        <w:tblInd w:w="-176" w:type="dxa"/>
        <w:tblLook w:val="04A0" w:firstRow="1" w:lastRow="0" w:firstColumn="1" w:lastColumn="0" w:noHBand="0" w:noVBand="1"/>
      </w:tblPr>
      <w:tblGrid>
        <w:gridCol w:w="4253"/>
        <w:gridCol w:w="1275"/>
        <w:gridCol w:w="284"/>
        <w:gridCol w:w="1276"/>
        <w:gridCol w:w="283"/>
        <w:gridCol w:w="1276"/>
        <w:gridCol w:w="283"/>
        <w:gridCol w:w="1276"/>
      </w:tblGrid>
      <w:tr w:rsidR="007018DB" w:rsidRPr="00EA0007" w14:paraId="44E71F91" w14:textId="77777777" w:rsidTr="007D5AD8">
        <w:tc>
          <w:tcPr>
            <w:tcW w:w="4253" w:type="dxa"/>
          </w:tcPr>
          <w:p w14:paraId="10DFA87A" w14:textId="77777777" w:rsidR="007018DB" w:rsidRPr="005F061A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</w:tcPr>
          <w:p w14:paraId="6F4F0105" w14:textId="77777777" w:rsidR="007018DB" w:rsidRPr="00374FD7" w:rsidRDefault="007018DB" w:rsidP="005D0BBA">
            <w:pPr>
              <w:pStyle w:val="BodyText3"/>
              <w:jc w:val="center"/>
              <w:rPr>
                <w:cs/>
              </w:rPr>
            </w:pPr>
            <w:r w:rsidRPr="00374FD7">
              <w:rPr>
                <w:rFonts w:hint="cs"/>
                <w:cs/>
              </w:rPr>
              <w:t>พันบาท</w:t>
            </w:r>
          </w:p>
        </w:tc>
      </w:tr>
      <w:tr w:rsidR="007018DB" w:rsidRPr="00EA0007" w14:paraId="034018B2" w14:textId="77777777" w:rsidTr="007D5AD8">
        <w:tc>
          <w:tcPr>
            <w:tcW w:w="4253" w:type="dxa"/>
          </w:tcPr>
          <w:p w14:paraId="71B2D62A" w14:textId="77777777" w:rsidR="007018DB" w:rsidRPr="00EA0007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74CEF6F3" w14:textId="77777777" w:rsidR="007018DB" w:rsidRPr="002D70ED" w:rsidRDefault="007018DB" w:rsidP="00295E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2E4C57C" w14:textId="77777777" w:rsidR="007018DB" w:rsidRDefault="007018DB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78ED9A" w14:textId="77777777" w:rsidR="007018DB" w:rsidRPr="002D70ED" w:rsidRDefault="007018DB" w:rsidP="00295EA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70E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933" w:rsidRPr="00EA0007" w14:paraId="7EE251EF" w14:textId="77777777" w:rsidTr="007D5AD8">
        <w:tc>
          <w:tcPr>
            <w:tcW w:w="4253" w:type="dxa"/>
          </w:tcPr>
          <w:p w14:paraId="4D001FC8" w14:textId="77777777" w:rsidR="00164933" w:rsidRPr="00EA0007" w:rsidRDefault="00164933" w:rsidP="005D0B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8D02190" w14:textId="37BADF1D" w:rsidR="00164933" w:rsidRPr="00EA0007" w:rsidRDefault="00DB12AA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3A45CFE" w14:textId="77777777" w:rsidR="00164933" w:rsidRPr="00EA0007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904148" w14:textId="3ECF1D01" w:rsidR="00164933" w:rsidRPr="00EA0007" w:rsidRDefault="00DB12AA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60254C28" w14:textId="77777777" w:rsidR="00164933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E7950B" w14:textId="1844C87D" w:rsidR="00164933" w:rsidRPr="00EA0007" w:rsidRDefault="00DB12AA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C4D79CB" w14:textId="77777777" w:rsidR="00164933" w:rsidRPr="00EA0007" w:rsidRDefault="00164933" w:rsidP="005B3E2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34666CB" w14:textId="359E468D" w:rsidR="00164933" w:rsidRPr="00EA0007" w:rsidRDefault="00DB12AA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258E0" w:rsidRPr="00EA0007" w14:paraId="5BC19EE4" w14:textId="77777777" w:rsidTr="007D5AD8">
        <w:tc>
          <w:tcPr>
            <w:tcW w:w="4253" w:type="dxa"/>
          </w:tcPr>
          <w:p w14:paraId="4B6E3602" w14:textId="77777777" w:rsidR="009258E0" w:rsidRDefault="009258E0" w:rsidP="0092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</w:tcPr>
          <w:p w14:paraId="5E1AD20D" w14:textId="77777777" w:rsidR="009258E0" w:rsidRPr="00066D28" w:rsidRDefault="009258E0" w:rsidP="009258E0">
            <w:pPr>
              <w:pStyle w:val="BodyText3"/>
              <w:ind w:right="137"/>
              <w:jc w:val="right"/>
            </w:pPr>
            <w:r w:rsidRPr="00066D28">
              <w:t>80,350</w:t>
            </w:r>
          </w:p>
        </w:tc>
        <w:tc>
          <w:tcPr>
            <w:tcW w:w="284" w:type="dxa"/>
          </w:tcPr>
          <w:p w14:paraId="45F92912" w14:textId="77777777" w:rsidR="009258E0" w:rsidRPr="00F31BBC" w:rsidRDefault="009258E0" w:rsidP="009258E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02A9640B" w14:textId="0CB23509" w:rsidR="009258E0" w:rsidRPr="00F31BBC" w:rsidRDefault="009258E0" w:rsidP="009258E0">
            <w:pPr>
              <w:pStyle w:val="BodyText3"/>
              <w:ind w:right="137"/>
              <w:jc w:val="right"/>
            </w:pPr>
            <w:r w:rsidRPr="00237C35">
              <w:t>80,350</w:t>
            </w:r>
          </w:p>
        </w:tc>
        <w:tc>
          <w:tcPr>
            <w:tcW w:w="283" w:type="dxa"/>
          </w:tcPr>
          <w:p w14:paraId="376FBEEE" w14:textId="77777777" w:rsidR="009258E0" w:rsidRPr="00807175" w:rsidRDefault="009258E0" w:rsidP="009258E0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</w:tcPr>
          <w:p w14:paraId="54FC8E7F" w14:textId="331FD918" w:rsidR="009258E0" w:rsidRPr="00066D28" w:rsidRDefault="009258E0" w:rsidP="009258E0">
            <w:pPr>
              <w:pStyle w:val="BodyText3"/>
              <w:ind w:right="137"/>
              <w:jc w:val="right"/>
            </w:pPr>
            <w:r w:rsidRPr="00066D28">
              <w:t>5</w:t>
            </w:r>
            <w:r w:rsidRPr="00066D28">
              <w:rPr>
                <w:rFonts w:hint="cs"/>
              </w:rPr>
              <w:t>0</w:t>
            </w:r>
            <w:r w:rsidRPr="00066D28">
              <w:t>,0</w:t>
            </w:r>
            <w:r w:rsidRPr="00066D28">
              <w:rPr>
                <w:rFonts w:hint="cs"/>
              </w:rPr>
              <w:t>0</w:t>
            </w:r>
            <w:r w:rsidRPr="00066D28">
              <w:t>0</w:t>
            </w:r>
          </w:p>
        </w:tc>
        <w:tc>
          <w:tcPr>
            <w:tcW w:w="283" w:type="dxa"/>
          </w:tcPr>
          <w:p w14:paraId="77F38D67" w14:textId="77777777" w:rsidR="009258E0" w:rsidRPr="00EA0007" w:rsidRDefault="009258E0" w:rsidP="009258E0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5849E81" w14:textId="5BB20CD7" w:rsidR="009258E0" w:rsidRPr="0070250B" w:rsidRDefault="009258E0" w:rsidP="009258E0">
            <w:pPr>
              <w:pStyle w:val="BodyText3"/>
              <w:ind w:right="137"/>
              <w:jc w:val="right"/>
            </w:pPr>
            <w:r w:rsidRPr="00237C35">
              <w:t>5</w:t>
            </w:r>
            <w:r w:rsidRPr="00DB12AA">
              <w:rPr>
                <w:rFonts w:hint="cs"/>
              </w:rPr>
              <w:t>0</w:t>
            </w:r>
            <w:r w:rsidRPr="00237C35">
              <w:t>,0</w:t>
            </w:r>
            <w:r w:rsidRPr="00DB12AA">
              <w:rPr>
                <w:rFonts w:hint="cs"/>
              </w:rPr>
              <w:t>0</w:t>
            </w:r>
            <w:r w:rsidRPr="00237C35">
              <w:t>0</w:t>
            </w:r>
          </w:p>
        </w:tc>
      </w:tr>
      <w:tr w:rsidR="009258E0" w:rsidRPr="00EA0007" w14:paraId="776F7138" w14:textId="77777777" w:rsidTr="007D5AD8">
        <w:tc>
          <w:tcPr>
            <w:tcW w:w="4253" w:type="dxa"/>
          </w:tcPr>
          <w:p w14:paraId="2DF97D7A" w14:textId="77777777" w:rsidR="009258E0" w:rsidRPr="00374FD7" w:rsidRDefault="009258E0" w:rsidP="0092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 (ทรัสต์รีซีทและตั๋วสัญญาใช้เงิน)</w:t>
            </w:r>
          </w:p>
        </w:tc>
        <w:tc>
          <w:tcPr>
            <w:tcW w:w="1275" w:type="dxa"/>
          </w:tcPr>
          <w:p w14:paraId="574F7355" w14:textId="74F8393B" w:rsidR="009258E0" w:rsidRPr="00066D28" w:rsidRDefault="00066D28" w:rsidP="009258E0">
            <w:pPr>
              <w:pStyle w:val="BodyText3"/>
              <w:ind w:right="137"/>
              <w:jc w:val="right"/>
              <w:rPr>
                <w:cs/>
              </w:rPr>
            </w:pPr>
            <w:r w:rsidRPr="00066D28">
              <w:t>679,207</w:t>
            </w:r>
          </w:p>
        </w:tc>
        <w:tc>
          <w:tcPr>
            <w:tcW w:w="284" w:type="dxa"/>
          </w:tcPr>
          <w:p w14:paraId="1E085EB2" w14:textId="77777777" w:rsidR="009258E0" w:rsidRPr="00F31BBC" w:rsidRDefault="009258E0" w:rsidP="009258E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42258BD6" w14:textId="1BECC979" w:rsidR="009258E0" w:rsidRPr="00F31BBC" w:rsidRDefault="009258E0" w:rsidP="009258E0">
            <w:pPr>
              <w:pStyle w:val="BodyText3"/>
              <w:ind w:right="137"/>
              <w:jc w:val="right"/>
              <w:rPr>
                <w:cs/>
              </w:rPr>
            </w:pPr>
            <w:r w:rsidRPr="00DB12AA">
              <w:rPr>
                <w:rFonts w:hint="cs"/>
              </w:rPr>
              <w:t>703</w:t>
            </w:r>
            <w:r w:rsidRPr="00237C35">
              <w:t>,</w:t>
            </w:r>
            <w:r>
              <w:t>283</w:t>
            </w:r>
          </w:p>
        </w:tc>
        <w:tc>
          <w:tcPr>
            <w:tcW w:w="283" w:type="dxa"/>
          </w:tcPr>
          <w:p w14:paraId="35725AEC" w14:textId="77777777" w:rsidR="009258E0" w:rsidRPr="00807175" w:rsidRDefault="009258E0" w:rsidP="009258E0">
            <w:pPr>
              <w:pStyle w:val="BodyText3"/>
              <w:ind w:right="137"/>
              <w:jc w:val="right"/>
              <w:rPr>
                <w:highlight w:val="yellow"/>
                <w:cs/>
              </w:rPr>
            </w:pPr>
          </w:p>
        </w:tc>
        <w:tc>
          <w:tcPr>
            <w:tcW w:w="1276" w:type="dxa"/>
          </w:tcPr>
          <w:p w14:paraId="7F16E2D4" w14:textId="7297A666" w:rsidR="009258E0" w:rsidRPr="00066D28" w:rsidRDefault="009258E0" w:rsidP="009258E0">
            <w:pPr>
              <w:pStyle w:val="BodyText3"/>
              <w:ind w:right="137"/>
              <w:jc w:val="right"/>
              <w:rPr>
                <w:cs/>
              </w:rPr>
            </w:pPr>
            <w:r w:rsidRPr="00066D28">
              <w:rPr>
                <w:rFonts w:hint="cs"/>
              </w:rPr>
              <w:t>6</w:t>
            </w:r>
            <w:r w:rsidR="00066D28" w:rsidRPr="00066D28">
              <w:t>09,000</w:t>
            </w:r>
          </w:p>
        </w:tc>
        <w:tc>
          <w:tcPr>
            <w:tcW w:w="283" w:type="dxa"/>
          </w:tcPr>
          <w:p w14:paraId="2C08C9B7" w14:textId="77777777" w:rsidR="009258E0" w:rsidRPr="00EA0007" w:rsidRDefault="009258E0" w:rsidP="009258E0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82F3E21" w14:textId="1141E8A4" w:rsidR="009258E0" w:rsidRPr="0070250B" w:rsidRDefault="009258E0" w:rsidP="009258E0">
            <w:pPr>
              <w:pStyle w:val="BodyText3"/>
              <w:ind w:right="137"/>
              <w:jc w:val="right"/>
              <w:rPr>
                <w:cs/>
              </w:rPr>
            </w:pPr>
            <w:r w:rsidRPr="00DB12AA">
              <w:rPr>
                <w:rFonts w:hint="cs"/>
              </w:rPr>
              <w:t>613</w:t>
            </w:r>
            <w:r w:rsidRPr="00237C35">
              <w:t>,0</w:t>
            </w:r>
            <w:r w:rsidRPr="00DB12AA">
              <w:rPr>
                <w:rFonts w:hint="cs"/>
              </w:rPr>
              <w:t>00</w:t>
            </w:r>
          </w:p>
        </w:tc>
      </w:tr>
      <w:tr w:rsidR="009258E0" w:rsidRPr="00EA0007" w14:paraId="319B58AF" w14:textId="77777777" w:rsidTr="007D5AD8">
        <w:tc>
          <w:tcPr>
            <w:tcW w:w="4253" w:type="dxa"/>
          </w:tcPr>
          <w:p w14:paraId="09576D81" w14:textId="77777777" w:rsidR="009258E0" w:rsidRPr="001B6E0B" w:rsidRDefault="009258E0" w:rsidP="0092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</w:t>
            </w:r>
            <w:r w:rsidRPr="00B405A8">
              <w:rPr>
                <w:rFonts w:ascii="Angsana New" w:hAnsi="Angsana New" w:hint="cs"/>
                <w:sz w:val="30"/>
                <w:szCs w:val="30"/>
                <w:cs/>
              </w:rPr>
              <w:t>นและอาวัล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</w:t>
            </w:r>
          </w:p>
        </w:tc>
        <w:tc>
          <w:tcPr>
            <w:tcW w:w="1275" w:type="dxa"/>
          </w:tcPr>
          <w:p w14:paraId="7A10A096" w14:textId="34E9F56A" w:rsidR="009258E0" w:rsidRPr="00066D28" w:rsidRDefault="009258E0" w:rsidP="009258E0">
            <w:pPr>
              <w:pStyle w:val="BodyText3"/>
              <w:ind w:right="137"/>
              <w:jc w:val="right"/>
            </w:pPr>
            <w:r w:rsidRPr="00066D28">
              <w:rPr>
                <w:rFonts w:hint="cs"/>
              </w:rPr>
              <w:t>324</w:t>
            </w:r>
            <w:r w:rsidRPr="00066D28">
              <w:t>,</w:t>
            </w:r>
            <w:r w:rsidR="00066D28" w:rsidRPr="00066D28">
              <w:t>293</w:t>
            </w:r>
          </w:p>
        </w:tc>
        <w:tc>
          <w:tcPr>
            <w:tcW w:w="284" w:type="dxa"/>
          </w:tcPr>
          <w:p w14:paraId="6AED9991" w14:textId="77777777" w:rsidR="009258E0" w:rsidRPr="00F31BBC" w:rsidRDefault="009258E0" w:rsidP="009258E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</w:tcPr>
          <w:p w14:paraId="38295247" w14:textId="3CC4EB6E" w:rsidR="009258E0" w:rsidRPr="00F31BBC" w:rsidRDefault="009258E0" w:rsidP="009258E0">
            <w:pPr>
              <w:pStyle w:val="BodyText3"/>
              <w:ind w:right="137"/>
              <w:jc w:val="right"/>
            </w:pPr>
            <w:r w:rsidRPr="00DB12AA">
              <w:rPr>
                <w:rFonts w:hint="cs"/>
              </w:rPr>
              <w:t>324</w:t>
            </w:r>
            <w:r w:rsidRPr="00237C35">
              <w:t>,</w:t>
            </w:r>
            <w:r w:rsidRPr="00DB12AA">
              <w:rPr>
                <w:rFonts w:hint="cs"/>
              </w:rPr>
              <w:t>217</w:t>
            </w:r>
          </w:p>
        </w:tc>
        <w:tc>
          <w:tcPr>
            <w:tcW w:w="283" w:type="dxa"/>
          </w:tcPr>
          <w:p w14:paraId="24463859" w14:textId="77777777" w:rsidR="009258E0" w:rsidRPr="00807175" w:rsidRDefault="009258E0" w:rsidP="009258E0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</w:tcPr>
          <w:p w14:paraId="34EC7DE8" w14:textId="6095C2B5" w:rsidR="009258E0" w:rsidRPr="00066D28" w:rsidRDefault="009258E0" w:rsidP="009258E0">
            <w:pPr>
              <w:pStyle w:val="BodyText3"/>
              <w:ind w:right="137"/>
              <w:jc w:val="right"/>
            </w:pPr>
            <w:r w:rsidRPr="00066D28">
              <w:t>2</w:t>
            </w:r>
            <w:r w:rsidRPr="00066D28">
              <w:rPr>
                <w:rFonts w:hint="cs"/>
              </w:rPr>
              <w:t>50</w:t>
            </w:r>
            <w:r w:rsidRPr="00066D28">
              <w:t>,000</w:t>
            </w:r>
          </w:p>
        </w:tc>
        <w:tc>
          <w:tcPr>
            <w:tcW w:w="283" w:type="dxa"/>
          </w:tcPr>
          <w:p w14:paraId="6FA7035F" w14:textId="77777777" w:rsidR="009258E0" w:rsidRPr="00EA0007" w:rsidRDefault="009258E0" w:rsidP="009258E0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5394866" w14:textId="4D6FDAA7" w:rsidR="009258E0" w:rsidRPr="0070250B" w:rsidRDefault="009258E0" w:rsidP="009258E0">
            <w:pPr>
              <w:pStyle w:val="BodyText3"/>
              <w:ind w:right="137"/>
              <w:jc w:val="right"/>
            </w:pPr>
            <w:r w:rsidRPr="00237C35">
              <w:t>2</w:t>
            </w:r>
            <w:r w:rsidRPr="00DB12AA">
              <w:rPr>
                <w:rFonts w:hint="cs"/>
              </w:rPr>
              <w:t>50</w:t>
            </w:r>
            <w:r w:rsidRPr="00237C35">
              <w:t>,000</w:t>
            </w:r>
          </w:p>
        </w:tc>
      </w:tr>
      <w:tr w:rsidR="009258E0" w:rsidRPr="00EA0007" w14:paraId="36E58F8C" w14:textId="77777777" w:rsidTr="007D5AD8">
        <w:tc>
          <w:tcPr>
            <w:tcW w:w="4253" w:type="dxa"/>
          </w:tcPr>
          <w:p w14:paraId="2FA5ED25" w14:textId="77777777" w:rsidR="009258E0" w:rsidRPr="00374FD7" w:rsidRDefault="009258E0" w:rsidP="00925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4F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B87676E" w14:textId="4FD710E3" w:rsidR="009258E0" w:rsidRPr="00066D28" w:rsidRDefault="009258E0" w:rsidP="009258E0">
            <w:pPr>
              <w:pStyle w:val="BodyText3"/>
              <w:ind w:right="137"/>
              <w:jc w:val="right"/>
              <w:rPr>
                <w:cs/>
              </w:rPr>
            </w:pPr>
            <w:r w:rsidRPr="00066D28">
              <w:rPr>
                <w:rFonts w:hint="cs"/>
              </w:rPr>
              <w:t>1</w:t>
            </w:r>
            <w:r w:rsidRPr="00066D28">
              <w:rPr>
                <w:rFonts w:hint="cs"/>
                <w:cs/>
              </w:rPr>
              <w:t>,</w:t>
            </w:r>
            <w:r w:rsidR="00066D28" w:rsidRPr="00066D28">
              <w:t>083,850</w:t>
            </w:r>
          </w:p>
        </w:tc>
        <w:tc>
          <w:tcPr>
            <w:tcW w:w="284" w:type="dxa"/>
          </w:tcPr>
          <w:p w14:paraId="6497A945" w14:textId="77777777" w:rsidR="009258E0" w:rsidRPr="00F31BBC" w:rsidRDefault="009258E0" w:rsidP="009258E0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945B2C1" w14:textId="39AD0F41" w:rsidR="009258E0" w:rsidRPr="00F31BBC" w:rsidRDefault="009258E0" w:rsidP="009258E0">
            <w:pPr>
              <w:pStyle w:val="BodyText3"/>
              <w:ind w:right="137"/>
              <w:jc w:val="right"/>
              <w:rPr>
                <w:cs/>
              </w:rPr>
            </w:pPr>
            <w:r w:rsidRPr="00DB12AA">
              <w:rPr>
                <w:rFonts w:hint="cs"/>
              </w:rPr>
              <w:t>1</w:t>
            </w:r>
            <w:r>
              <w:rPr>
                <w:rFonts w:hint="cs"/>
                <w:cs/>
              </w:rPr>
              <w:t>,</w:t>
            </w:r>
            <w:r w:rsidRPr="00DB12AA">
              <w:rPr>
                <w:rFonts w:hint="cs"/>
              </w:rPr>
              <w:t>107</w:t>
            </w:r>
            <w:r w:rsidRPr="00237C35">
              <w:t>,</w:t>
            </w:r>
            <w:r w:rsidRPr="00DB12AA">
              <w:rPr>
                <w:rFonts w:hint="cs"/>
              </w:rPr>
              <w:t>850</w:t>
            </w:r>
          </w:p>
        </w:tc>
        <w:tc>
          <w:tcPr>
            <w:tcW w:w="283" w:type="dxa"/>
          </w:tcPr>
          <w:p w14:paraId="71E76529" w14:textId="77777777" w:rsidR="009258E0" w:rsidRPr="00807175" w:rsidRDefault="009258E0" w:rsidP="009258E0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20C7EF" w14:textId="162F19A3" w:rsidR="009258E0" w:rsidRPr="00066D28" w:rsidRDefault="009258E0" w:rsidP="009258E0">
            <w:pPr>
              <w:pStyle w:val="BodyText3"/>
              <w:ind w:right="137"/>
              <w:jc w:val="right"/>
            </w:pPr>
            <w:r w:rsidRPr="00066D28">
              <w:rPr>
                <w:rFonts w:hint="cs"/>
              </w:rPr>
              <w:t>9</w:t>
            </w:r>
            <w:r w:rsidR="00066D28" w:rsidRPr="00066D28">
              <w:t>09</w:t>
            </w:r>
            <w:r w:rsidRPr="00066D28">
              <w:t>,000</w:t>
            </w:r>
          </w:p>
        </w:tc>
        <w:tc>
          <w:tcPr>
            <w:tcW w:w="283" w:type="dxa"/>
          </w:tcPr>
          <w:p w14:paraId="65A30758" w14:textId="77777777" w:rsidR="009258E0" w:rsidRPr="00EA0007" w:rsidRDefault="009258E0" w:rsidP="009258E0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A5DADE9" w14:textId="20427BBE" w:rsidR="009258E0" w:rsidRPr="0070250B" w:rsidRDefault="009258E0" w:rsidP="009258E0">
            <w:pPr>
              <w:pStyle w:val="BodyText3"/>
              <w:ind w:right="137"/>
              <w:jc w:val="right"/>
            </w:pPr>
            <w:r w:rsidRPr="00DB12AA">
              <w:rPr>
                <w:rFonts w:hint="cs"/>
              </w:rPr>
              <w:t>913</w:t>
            </w:r>
            <w:r w:rsidRPr="00237C35">
              <w:t>,000</w:t>
            </w:r>
          </w:p>
        </w:tc>
      </w:tr>
    </w:tbl>
    <w:p w14:paraId="1FC0C7C7" w14:textId="77777777" w:rsidR="00041582" w:rsidRDefault="00041582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BCCF92" w14:textId="55C1F299" w:rsidR="00AD5F8D" w:rsidRPr="00166A78" w:rsidRDefault="007213F9" w:rsidP="00AD5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 w:rsidRPr="007213F9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823B0A">
        <w:rPr>
          <w:rFonts w:ascii="Angsana New" w:hAnsi="Angsana New"/>
          <w:sz w:val="30"/>
          <w:szCs w:val="30"/>
        </w:rPr>
        <w:t>31</w:t>
      </w:r>
      <w:r w:rsidRPr="007213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23B0A">
        <w:rPr>
          <w:rFonts w:ascii="Angsana New" w:hAnsi="Angsana New"/>
          <w:sz w:val="30"/>
          <w:szCs w:val="30"/>
        </w:rPr>
        <w:t>2566</w:t>
      </w:r>
      <w:r w:rsidRPr="007213F9">
        <w:rPr>
          <w:rFonts w:ascii="Angsana New" w:hAnsi="Angsana New"/>
          <w:sz w:val="30"/>
          <w:szCs w:val="30"/>
          <w:cs/>
        </w:rPr>
        <w:t xml:space="preserve"> </w:t>
      </w:r>
      <w:r w:rsidR="00AD5F8D" w:rsidRPr="00066D28">
        <w:rPr>
          <w:rFonts w:ascii="Angsana New" w:hAnsi="Angsana New" w:hint="cs"/>
          <w:sz w:val="30"/>
          <w:szCs w:val="30"/>
          <w:cs/>
        </w:rPr>
        <w:t>เงินเบิกเกินบัญชีมีอัตราดอกเบี้ยเท่ากับ</w:t>
      </w:r>
      <w:r w:rsidR="00AD5F8D" w:rsidRPr="00066D28">
        <w:rPr>
          <w:rFonts w:ascii="Angsana New" w:hAnsi="Angsana New"/>
          <w:sz w:val="30"/>
          <w:szCs w:val="30"/>
        </w:rPr>
        <w:t xml:space="preserve"> MOR </w:t>
      </w:r>
      <w:r w:rsidR="006D216F" w:rsidRPr="00066D28">
        <w:rPr>
          <w:rFonts w:ascii="Angsana New" w:hAnsi="Angsana New" w:hint="cs"/>
          <w:sz w:val="30"/>
          <w:szCs w:val="30"/>
          <w:cs/>
        </w:rPr>
        <w:t>ถึง</w:t>
      </w:r>
      <w:r w:rsidR="00AD5F8D" w:rsidRPr="00066D28">
        <w:rPr>
          <w:rFonts w:ascii="Angsana New" w:hAnsi="Angsana New" w:hint="cs"/>
          <w:sz w:val="30"/>
          <w:szCs w:val="30"/>
          <w:cs/>
        </w:rPr>
        <w:t xml:space="preserve"> </w:t>
      </w:r>
      <w:r w:rsidR="00AD5F8D" w:rsidRPr="00066D28">
        <w:rPr>
          <w:rFonts w:ascii="Angsana New" w:hAnsi="Angsana New"/>
          <w:sz w:val="30"/>
          <w:szCs w:val="30"/>
        </w:rPr>
        <w:t xml:space="preserve">MOR </w:t>
      </w:r>
      <w:r w:rsidR="006D216F" w:rsidRPr="00066D28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DB12AA" w:rsidRPr="00066D28">
        <w:rPr>
          <w:rFonts w:ascii="Angsana New" w:hAnsi="Angsana New" w:hint="cs"/>
          <w:sz w:val="30"/>
          <w:szCs w:val="30"/>
        </w:rPr>
        <w:t>2</w:t>
      </w:r>
      <w:r w:rsidR="00AD5F8D" w:rsidRPr="00066D28">
        <w:rPr>
          <w:rFonts w:ascii="Angsana New" w:hAnsi="Angsana New" w:hint="cs"/>
          <w:sz w:val="30"/>
          <w:szCs w:val="30"/>
          <w:cs/>
        </w:rPr>
        <w:t>.</w:t>
      </w:r>
      <w:r w:rsidR="00DB12AA" w:rsidRPr="00066D28">
        <w:rPr>
          <w:rFonts w:ascii="Angsana New" w:hAnsi="Angsana New" w:hint="cs"/>
          <w:sz w:val="30"/>
          <w:szCs w:val="30"/>
        </w:rPr>
        <w:t>5</w:t>
      </w:r>
      <w:r w:rsidR="00AD5F8D" w:rsidRPr="00066D28">
        <w:rPr>
          <w:rFonts w:ascii="Angsana New" w:hAnsi="Angsana New" w:hint="cs"/>
          <w:sz w:val="30"/>
          <w:szCs w:val="30"/>
          <w:cs/>
        </w:rPr>
        <w:t xml:space="preserve"> </w:t>
      </w:r>
      <w:r w:rsidR="007D5AD8" w:rsidRPr="00066D28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="00AD5F8D" w:rsidRPr="00066D28">
        <w:rPr>
          <w:rFonts w:ascii="Angsana New" w:hAnsi="Angsana New" w:hint="cs"/>
          <w:sz w:val="30"/>
          <w:szCs w:val="30"/>
          <w:cs/>
        </w:rPr>
        <w:t xml:space="preserve">ตั๋วสัญญาใช้เงินมีอัตราดอกเบี้ยเท่ากับ </w:t>
      </w:r>
      <w:r w:rsidR="00AD5F8D" w:rsidRPr="00066D28">
        <w:rPr>
          <w:rFonts w:ascii="Angsana New" w:hAnsi="Angsana New"/>
          <w:sz w:val="30"/>
          <w:szCs w:val="30"/>
        </w:rPr>
        <w:t xml:space="preserve">MMR </w:t>
      </w:r>
      <w:r w:rsidR="00AD5F8D" w:rsidRPr="00066D28">
        <w:rPr>
          <w:rFonts w:ascii="Angsana New" w:hAnsi="Angsana New" w:hint="cs"/>
          <w:sz w:val="30"/>
          <w:szCs w:val="30"/>
          <w:cs/>
        </w:rPr>
        <w:t xml:space="preserve">และ </w:t>
      </w:r>
      <w:r w:rsidR="00AD5F8D" w:rsidRPr="00066D28">
        <w:rPr>
          <w:rFonts w:ascii="Angsana New" w:hAnsi="Angsana New"/>
          <w:sz w:val="30"/>
          <w:szCs w:val="30"/>
        </w:rPr>
        <w:t xml:space="preserve">MLR </w:t>
      </w:r>
      <w:r w:rsidR="00AD5F8D" w:rsidRPr="00066D28">
        <w:rPr>
          <w:rFonts w:ascii="Angsana New" w:hAnsi="Angsana New" w:hint="cs"/>
          <w:sz w:val="30"/>
          <w:szCs w:val="30"/>
          <w:cs/>
        </w:rPr>
        <w:t xml:space="preserve">ลบร้อยละ </w:t>
      </w:r>
      <w:r w:rsidR="00AD5F8D" w:rsidRPr="00066D28">
        <w:rPr>
          <w:rFonts w:ascii="Angsana New" w:hAnsi="Angsana New"/>
          <w:sz w:val="30"/>
          <w:szCs w:val="30"/>
        </w:rPr>
        <w:t>1</w:t>
      </w:r>
      <w:r w:rsidR="00AD5F8D" w:rsidRPr="00066D28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DB12AA" w:rsidRPr="00066D28">
        <w:rPr>
          <w:rFonts w:ascii="Angsana New" w:hAnsi="Angsana New" w:hint="cs"/>
          <w:sz w:val="30"/>
          <w:szCs w:val="30"/>
        </w:rPr>
        <w:t>3</w:t>
      </w:r>
      <w:r w:rsidR="00AD5F8D" w:rsidRPr="00066D28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4F0A38" w:rsidRPr="00066D28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4F0A38" w:rsidRPr="00066D28">
        <w:rPr>
          <w:rFonts w:ascii="Angsana New" w:hAnsi="Angsana New" w:hint="cs"/>
          <w:sz w:val="30"/>
          <w:szCs w:val="30"/>
          <w:cs/>
        </w:rPr>
        <w:t>ทรั</w:t>
      </w:r>
      <w:proofErr w:type="spellEnd"/>
      <w:r w:rsidR="004F0A38" w:rsidRPr="00066D28">
        <w:rPr>
          <w:rFonts w:ascii="Angsana New" w:hAnsi="Angsana New" w:hint="cs"/>
          <w:sz w:val="30"/>
          <w:szCs w:val="30"/>
          <w:cs/>
        </w:rPr>
        <w:t>สต์รีซีท</w:t>
      </w:r>
      <w:r w:rsidR="006D216F" w:rsidRPr="00066D28">
        <w:rPr>
          <w:rFonts w:ascii="Angsana New" w:hAnsi="Angsana New" w:hint="cs"/>
          <w:sz w:val="30"/>
          <w:szCs w:val="30"/>
          <w:cs/>
        </w:rPr>
        <w:t>มี</w:t>
      </w:r>
      <w:r w:rsidR="004F0A38" w:rsidRPr="00066D28">
        <w:rPr>
          <w:rFonts w:ascii="Angsana New" w:hAnsi="Angsana New" w:hint="cs"/>
          <w:sz w:val="30"/>
          <w:szCs w:val="30"/>
          <w:cs/>
        </w:rPr>
        <w:t>อัตราดอกเบี้ยร้อยละ</w:t>
      </w:r>
      <w:r w:rsidR="00BB1C08" w:rsidRPr="00066D28">
        <w:rPr>
          <w:rFonts w:ascii="Angsana New" w:hAnsi="Angsana New" w:hint="cs"/>
          <w:sz w:val="30"/>
          <w:szCs w:val="30"/>
          <w:cs/>
        </w:rPr>
        <w:t xml:space="preserve"> </w:t>
      </w:r>
      <w:r w:rsidR="00066D28" w:rsidRPr="00066D28">
        <w:rPr>
          <w:rFonts w:ascii="Angsana New" w:hAnsi="Angsana New"/>
          <w:sz w:val="30"/>
          <w:szCs w:val="30"/>
        </w:rPr>
        <w:t>4.48</w:t>
      </w:r>
      <w:r w:rsidR="00EC2CCB" w:rsidRPr="00066D28">
        <w:rPr>
          <w:rFonts w:ascii="Angsana New" w:hAnsi="Angsana New" w:hint="cs"/>
          <w:sz w:val="30"/>
          <w:szCs w:val="30"/>
          <w:cs/>
        </w:rPr>
        <w:t xml:space="preserve"> </w:t>
      </w:r>
      <w:r w:rsidR="00BB1C08" w:rsidRPr="00066D28">
        <w:rPr>
          <w:rFonts w:ascii="Angsana New" w:hAnsi="Angsana New" w:hint="cs"/>
          <w:sz w:val="30"/>
          <w:szCs w:val="30"/>
          <w:cs/>
        </w:rPr>
        <w:t>ต่อปี</w:t>
      </w:r>
      <w:r w:rsidR="007D5AD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B913434" w14:textId="77777777" w:rsidR="006D216F" w:rsidRDefault="006D216F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8C8CA0" w14:textId="6714832E" w:rsidR="00041582" w:rsidRDefault="00041582" w:rsidP="00041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DE28A6">
        <w:rPr>
          <w:rFonts w:ascii="Angsana New" w:hAnsi="Angsana New" w:hint="cs"/>
          <w:i/>
          <w:iCs/>
          <w:sz w:val="30"/>
          <w:szCs w:val="30"/>
          <w:cs/>
        </w:rPr>
        <w:t>เงิน</w:t>
      </w:r>
      <w:r w:rsidRPr="00DE28A6">
        <w:rPr>
          <w:rFonts w:ascii="Angsana New" w:hAnsi="Angsana New"/>
          <w:i/>
          <w:iCs/>
          <w:sz w:val="30"/>
          <w:szCs w:val="30"/>
          <w:cs/>
        </w:rPr>
        <w:t>กู้ยืมระยะสั้นจาก</w:t>
      </w:r>
      <w:r w:rsidRPr="00DE28A6">
        <w:rPr>
          <w:rFonts w:ascii="Angsana New" w:hAnsi="Angsana New" w:hint="cs"/>
          <w:i/>
          <w:iCs/>
          <w:sz w:val="30"/>
          <w:szCs w:val="30"/>
          <w:cs/>
        </w:rPr>
        <w:t>สถาบันการเงิน</w:t>
      </w:r>
    </w:p>
    <w:p w14:paraId="46FBB8E1" w14:textId="77777777" w:rsidR="00F0151D" w:rsidRPr="00F0151D" w:rsidRDefault="00F0151D" w:rsidP="009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41F07903" w14:textId="18F96164" w:rsidR="00F0151D" w:rsidRDefault="00F0151D" w:rsidP="00F01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0F4E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F4E60">
        <w:rPr>
          <w:rFonts w:ascii="Angsana New" w:hAnsi="Angsana New"/>
          <w:sz w:val="30"/>
          <w:szCs w:val="30"/>
        </w:rPr>
        <w:t>31</w:t>
      </w:r>
      <w:r w:rsidRPr="000F4E6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Pr="000F4E6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DF3BB6">
        <w:rPr>
          <w:rFonts w:ascii="Angsana New" w:hAnsi="Angsana New" w:hint="cs"/>
          <w:sz w:val="30"/>
          <w:szCs w:val="30"/>
          <w:cs/>
        </w:rPr>
        <w:t>รายละเอียดของ</w:t>
      </w:r>
      <w:r w:rsidRPr="00F0151D">
        <w:rPr>
          <w:rFonts w:ascii="Angsana New" w:hAnsi="Angsana New" w:hint="cs"/>
          <w:sz w:val="30"/>
          <w:szCs w:val="30"/>
          <w:cs/>
        </w:rPr>
        <w:t>เงิน</w:t>
      </w:r>
      <w:r w:rsidRPr="00F0151D">
        <w:rPr>
          <w:rFonts w:ascii="Angsana New" w:hAnsi="Angsana New"/>
          <w:sz w:val="30"/>
          <w:szCs w:val="30"/>
          <w:cs/>
        </w:rPr>
        <w:t>กู้ยืมระยะสั้นจาก</w:t>
      </w:r>
      <w:r w:rsidRPr="00F0151D">
        <w:rPr>
          <w:rFonts w:ascii="Angsana New" w:hAnsi="Angsana New" w:hint="cs"/>
          <w:sz w:val="30"/>
          <w:szCs w:val="30"/>
          <w:cs/>
        </w:rPr>
        <w:t>สถาบันการเงิน</w:t>
      </w:r>
      <w:r>
        <w:rPr>
          <w:rFonts w:ascii="Angsana New" w:hAnsi="Angsana New" w:hint="cs"/>
          <w:sz w:val="30"/>
          <w:szCs w:val="30"/>
          <w:cs/>
        </w:rPr>
        <w:t>ในประเทศหลายแห่ง</w:t>
      </w:r>
      <w:r w:rsidRPr="00DF3BB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618FD7C" w14:textId="77777777" w:rsidR="009258E0" w:rsidRPr="009258E0" w:rsidRDefault="009258E0" w:rsidP="009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96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08"/>
        <w:gridCol w:w="1275"/>
        <w:gridCol w:w="284"/>
        <w:gridCol w:w="1276"/>
        <w:gridCol w:w="283"/>
        <w:gridCol w:w="1276"/>
        <w:gridCol w:w="283"/>
        <w:gridCol w:w="1276"/>
      </w:tblGrid>
      <w:tr w:rsidR="00041582" w:rsidRPr="004F07C8" w14:paraId="62025AB0" w14:textId="77777777" w:rsidTr="007B51C6">
        <w:trPr>
          <w:cantSplit/>
        </w:trPr>
        <w:tc>
          <w:tcPr>
            <w:tcW w:w="4008" w:type="dxa"/>
          </w:tcPr>
          <w:p w14:paraId="7F9EEB8D" w14:textId="77777777"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0EBF7544" w14:textId="77777777" w:rsidR="00041582" w:rsidRPr="004F07C8" w:rsidRDefault="00041582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41582" w:rsidRPr="004F07C8" w14:paraId="3738D1B1" w14:textId="77777777" w:rsidTr="007B51C6">
        <w:trPr>
          <w:cantSplit/>
        </w:trPr>
        <w:tc>
          <w:tcPr>
            <w:tcW w:w="4008" w:type="dxa"/>
          </w:tcPr>
          <w:p w14:paraId="0F5DF97E" w14:textId="77777777"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390B4D" w14:textId="77777777"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E73491C" w14:textId="77777777" w:rsidR="00041582" w:rsidRPr="004F07C8" w:rsidRDefault="00041582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C8A399" w14:textId="77777777" w:rsidR="00041582" w:rsidRPr="004F07C8" w:rsidRDefault="00041582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164933" w:rsidRPr="00F51F88" w14:paraId="1C9705EB" w14:textId="77777777" w:rsidTr="007B51C6">
        <w:trPr>
          <w:cantSplit/>
        </w:trPr>
        <w:tc>
          <w:tcPr>
            <w:tcW w:w="4008" w:type="dxa"/>
          </w:tcPr>
          <w:p w14:paraId="19D1341E" w14:textId="77777777" w:rsidR="00164933" w:rsidRPr="00F51F88" w:rsidRDefault="00164933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9C91AF3" w14:textId="5C4E446E" w:rsidR="00164933" w:rsidRPr="00EA0007" w:rsidRDefault="00DB12AA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031B8AA9" w14:textId="77777777" w:rsidR="00164933" w:rsidRPr="00EA0007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A33994" w14:textId="646E6AE7" w:rsidR="00164933" w:rsidRPr="00EA0007" w:rsidRDefault="00DB12AA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5AE4C7D8" w14:textId="77777777" w:rsidR="00164933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D39B96" w14:textId="4DC26784" w:rsidR="00164933" w:rsidRPr="00EA0007" w:rsidRDefault="00DB12AA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72049577" w14:textId="77777777" w:rsidR="00164933" w:rsidRPr="00EA0007" w:rsidRDefault="00164933" w:rsidP="00A51A4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E6FD7A" w14:textId="7D474AA9" w:rsidR="00164933" w:rsidRPr="00EA0007" w:rsidRDefault="00DB12AA" w:rsidP="00D9751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17AA4" w:rsidRPr="00E24209" w14:paraId="6D2EAEB1" w14:textId="77777777" w:rsidTr="007B51C6">
        <w:trPr>
          <w:cantSplit/>
        </w:trPr>
        <w:tc>
          <w:tcPr>
            <w:tcW w:w="4008" w:type="dxa"/>
          </w:tcPr>
          <w:p w14:paraId="68CABE9E" w14:textId="77777777" w:rsidR="00017AA4" w:rsidRPr="00161CAE" w:rsidRDefault="00017AA4" w:rsidP="00017AA4">
            <w:pPr>
              <w:tabs>
                <w:tab w:val="left" w:pos="342"/>
              </w:tabs>
              <w:ind w:right="-108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4FFA0B8" w14:textId="5238E472" w:rsidR="00017AA4" w:rsidRPr="009258E0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17AA4">
              <w:rPr>
                <w:rFonts w:ascii="Angsana New" w:hAnsi="Angsana New"/>
                <w:bCs/>
                <w:sz w:val="30"/>
                <w:szCs w:val="30"/>
              </w:rPr>
              <w:t>480,000</w:t>
            </w:r>
          </w:p>
        </w:tc>
        <w:tc>
          <w:tcPr>
            <w:tcW w:w="284" w:type="dxa"/>
          </w:tcPr>
          <w:p w14:paraId="1DC58D36" w14:textId="77777777" w:rsidR="00017AA4" w:rsidRPr="00D40D00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C70657" w14:textId="19980402" w:rsidR="00017AA4" w:rsidRPr="005069EF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  <w:r w:rsidRPr="00D613E2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  <w:tc>
          <w:tcPr>
            <w:tcW w:w="283" w:type="dxa"/>
          </w:tcPr>
          <w:p w14:paraId="744B1A82" w14:textId="77777777" w:rsidR="00017AA4" w:rsidRPr="000233DF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44E471" w14:textId="1ABCC2FA" w:rsidR="00017AA4" w:rsidRPr="00017AA4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AA4">
              <w:rPr>
                <w:rFonts w:ascii="Angsana New" w:hAnsi="Angsana New"/>
                <w:bCs/>
                <w:sz w:val="30"/>
                <w:szCs w:val="30"/>
              </w:rPr>
              <w:t>480,000</w:t>
            </w:r>
          </w:p>
        </w:tc>
        <w:tc>
          <w:tcPr>
            <w:tcW w:w="283" w:type="dxa"/>
          </w:tcPr>
          <w:p w14:paraId="6DFC7639" w14:textId="77777777" w:rsidR="00017AA4" w:rsidRPr="000233DF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506B3D" w14:textId="0F3CAD68" w:rsidR="00017AA4" w:rsidRPr="005069EF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  <w:r w:rsidRPr="00D613E2">
              <w:rPr>
                <w:rFonts w:ascii="Angsana New" w:hAnsi="Angsana New"/>
                <w:bCs/>
                <w:sz w:val="30"/>
                <w:szCs w:val="30"/>
              </w:rPr>
              <w:t>,000</w:t>
            </w:r>
          </w:p>
        </w:tc>
      </w:tr>
      <w:tr w:rsidR="00017AA4" w:rsidRPr="00E24209" w14:paraId="7F9C9FDE" w14:textId="77777777" w:rsidTr="007B51C6">
        <w:trPr>
          <w:cantSplit/>
        </w:trPr>
        <w:tc>
          <w:tcPr>
            <w:tcW w:w="4008" w:type="dxa"/>
          </w:tcPr>
          <w:p w14:paraId="32F0AA99" w14:textId="77777777" w:rsidR="00017AA4" w:rsidRPr="00161CAE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หนี้สินภายใต้สัญญาทรัสต์รีซีท</w:t>
            </w:r>
          </w:p>
        </w:tc>
        <w:tc>
          <w:tcPr>
            <w:tcW w:w="1275" w:type="dxa"/>
          </w:tcPr>
          <w:p w14:paraId="55CD7171" w14:textId="140A4849" w:rsidR="00017AA4" w:rsidRPr="009258E0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17AA4">
              <w:rPr>
                <w:rFonts w:ascii="Angsana New" w:hAnsi="Angsana New"/>
                <w:bCs/>
                <w:sz w:val="30"/>
                <w:szCs w:val="30"/>
              </w:rPr>
              <w:t>14,392</w:t>
            </w:r>
          </w:p>
        </w:tc>
        <w:tc>
          <w:tcPr>
            <w:tcW w:w="284" w:type="dxa"/>
          </w:tcPr>
          <w:p w14:paraId="4585EF4A" w14:textId="77777777" w:rsidR="00017AA4" w:rsidRPr="00D40D00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E39D1A9" w14:textId="2B3C8AA7" w:rsidR="00017AA4" w:rsidRPr="005069EF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5,480</w:t>
            </w:r>
          </w:p>
        </w:tc>
        <w:tc>
          <w:tcPr>
            <w:tcW w:w="283" w:type="dxa"/>
          </w:tcPr>
          <w:p w14:paraId="4B2D09D3" w14:textId="77777777" w:rsidR="00017AA4" w:rsidRPr="000233DF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9DEBDCB" w14:textId="38EBD99F" w:rsidR="00017AA4" w:rsidRPr="00017AA4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AA4">
              <w:rPr>
                <w:rFonts w:ascii="Angsana New" w:hAnsi="Angsana New"/>
                <w:bCs/>
                <w:sz w:val="30"/>
                <w:szCs w:val="30"/>
              </w:rPr>
              <w:t>14,392</w:t>
            </w:r>
          </w:p>
        </w:tc>
        <w:tc>
          <w:tcPr>
            <w:tcW w:w="283" w:type="dxa"/>
          </w:tcPr>
          <w:p w14:paraId="1123DBEE" w14:textId="77777777" w:rsidR="00017AA4" w:rsidRPr="000233DF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7B9025E" w14:textId="7B709C94" w:rsidR="00017AA4" w:rsidRPr="009258E0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13E2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017AA4" w:rsidRPr="00E24209" w14:paraId="0BF51D32" w14:textId="77777777" w:rsidTr="007B51C6">
        <w:trPr>
          <w:cantSplit/>
        </w:trPr>
        <w:tc>
          <w:tcPr>
            <w:tcW w:w="4008" w:type="dxa"/>
          </w:tcPr>
          <w:p w14:paraId="36AE120B" w14:textId="77777777" w:rsidR="00017AA4" w:rsidRPr="00963AF0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EF6F65A" w14:textId="009D42A8" w:rsidR="00017AA4" w:rsidRPr="009258E0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  <w:r w:rsidRPr="00017AA4">
              <w:rPr>
                <w:rFonts w:ascii="Angsana New" w:hAnsi="Angsana New"/>
                <w:bCs/>
                <w:sz w:val="30"/>
                <w:szCs w:val="30"/>
              </w:rPr>
              <w:t>494,392</w:t>
            </w:r>
          </w:p>
        </w:tc>
        <w:tc>
          <w:tcPr>
            <w:tcW w:w="284" w:type="dxa"/>
          </w:tcPr>
          <w:p w14:paraId="7355CA09" w14:textId="77777777" w:rsidR="00017AA4" w:rsidRPr="00D40D00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D34B853" w14:textId="2DE9B0CD" w:rsidR="00017AA4" w:rsidRPr="005069EF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365,480</w:t>
            </w:r>
          </w:p>
        </w:tc>
        <w:tc>
          <w:tcPr>
            <w:tcW w:w="283" w:type="dxa"/>
          </w:tcPr>
          <w:p w14:paraId="2A902823" w14:textId="77777777" w:rsidR="00017AA4" w:rsidRPr="000233DF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7609456" w14:textId="299991D8" w:rsidR="00017AA4" w:rsidRPr="00017AA4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17AA4">
              <w:rPr>
                <w:rFonts w:ascii="Angsana New" w:hAnsi="Angsana New"/>
                <w:bCs/>
                <w:sz w:val="30"/>
                <w:szCs w:val="30"/>
              </w:rPr>
              <w:t>494,392</w:t>
            </w:r>
          </w:p>
        </w:tc>
        <w:tc>
          <w:tcPr>
            <w:tcW w:w="283" w:type="dxa"/>
          </w:tcPr>
          <w:p w14:paraId="4F27AE56" w14:textId="77777777" w:rsidR="00017AA4" w:rsidRPr="000233DF" w:rsidRDefault="00017AA4" w:rsidP="00017A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0580643" w14:textId="20B122B1" w:rsidR="00017AA4" w:rsidRPr="005069EF" w:rsidRDefault="00017AA4" w:rsidP="0001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360</w:t>
            </w:r>
            <w:r w:rsidRPr="00D613E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000</w:t>
            </w:r>
          </w:p>
        </w:tc>
      </w:tr>
    </w:tbl>
    <w:p w14:paraId="3F2B1E07" w14:textId="77777777" w:rsidR="00D45C4D" w:rsidRPr="00A93037" w:rsidRDefault="00D45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2AD587" w14:textId="77777777" w:rsidR="00DE28A6" w:rsidRPr="00DE28A6" w:rsidRDefault="00DE28A6" w:rsidP="000A1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DE28A6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7E4E7BDF" w14:textId="77777777" w:rsidR="00DE28A6" w:rsidRPr="009258E0" w:rsidRDefault="00DE28A6" w:rsidP="0092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3F3266E" w14:textId="5CC382EA" w:rsidR="00DE28A6" w:rsidRPr="00896568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F4E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0F4E60">
        <w:rPr>
          <w:rFonts w:ascii="Angsana New" w:hAnsi="Angsana New"/>
          <w:sz w:val="30"/>
          <w:szCs w:val="30"/>
        </w:rPr>
        <w:t>31</w:t>
      </w:r>
      <w:r w:rsidRPr="000F4E6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Pr="000F4E60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DF3BB6">
        <w:rPr>
          <w:rFonts w:ascii="Angsana New" w:hAnsi="Angsana New" w:hint="cs"/>
          <w:sz w:val="30"/>
          <w:szCs w:val="30"/>
          <w:cs/>
        </w:rPr>
        <w:t>รายละเอียดของเงินกู้ยืมระยะยาว</w:t>
      </w:r>
      <w:r>
        <w:rPr>
          <w:rFonts w:ascii="Angsana New" w:hAnsi="Angsana New" w:hint="cs"/>
          <w:sz w:val="30"/>
          <w:szCs w:val="30"/>
          <w:cs/>
        </w:rPr>
        <w:t xml:space="preserve">จากสถาบันการเงินในประเทศหลายแห่ง </w:t>
      </w:r>
      <w:r w:rsidRPr="00DF3BB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2160CB9" w14:textId="77777777" w:rsidR="00DE28A6" w:rsidRPr="009258E0" w:rsidRDefault="00DE28A6" w:rsidP="00DE2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369" w:type="dxa"/>
        <w:tblLook w:val="04A0" w:firstRow="1" w:lastRow="0" w:firstColumn="1" w:lastColumn="0" w:noHBand="0" w:noVBand="1"/>
      </w:tblPr>
      <w:tblGrid>
        <w:gridCol w:w="668"/>
        <w:gridCol w:w="277"/>
        <w:gridCol w:w="1113"/>
        <w:gridCol w:w="244"/>
        <w:gridCol w:w="985"/>
        <w:gridCol w:w="244"/>
        <w:gridCol w:w="871"/>
        <w:gridCol w:w="244"/>
        <w:gridCol w:w="871"/>
        <w:gridCol w:w="244"/>
        <w:gridCol w:w="871"/>
        <w:gridCol w:w="244"/>
        <w:gridCol w:w="871"/>
        <w:gridCol w:w="244"/>
        <w:gridCol w:w="1071"/>
        <w:gridCol w:w="244"/>
        <w:gridCol w:w="1063"/>
      </w:tblGrid>
      <w:tr w:rsidR="00CD05EA" w:rsidRPr="00292ACB" w14:paraId="21ACC69F" w14:textId="77777777" w:rsidTr="009258E0">
        <w:tc>
          <w:tcPr>
            <w:tcW w:w="668" w:type="dxa"/>
          </w:tcPr>
          <w:p w14:paraId="62F2E8FA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277" w:type="dxa"/>
          </w:tcPr>
          <w:p w14:paraId="1BE09B82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2BA9828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</w:p>
        </w:tc>
        <w:tc>
          <w:tcPr>
            <w:tcW w:w="244" w:type="dxa"/>
          </w:tcPr>
          <w:p w14:paraId="1B6BE66A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5" w:type="dxa"/>
            <w:gridSpan w:val="9"/>
            <w:tcBorders>
              <w:bottom w:val="single" w:sz="4" w:space="0" w:color="auto"/>
            </w:tcBorders>
          </w:tcPr>
          <w:p w14:paraId="1573269C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  <w:tc>
          <w:tcPr>
            <w:tcW w:w="244" w:type="dxa"/>
          </w:tcPr>
          <w:p w14:paraId="7D9CE7B0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14:paraId="077153E9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ระยะเวลา</w:t>
            </w:r>
          </w:p>
        </w:tc>
      </w:tr>
      <w:tr w:rsidR="00CD05EA" w:rsidRPr="00292ACB" w14:paraId="504253DB" w14:textId="77777777" w:rsidTr="009258E0">
        <w:tc>
          <w:tcPr>
            <w:tcW w:w="668" w:type="dxa"/>
            <w:tcBorders>
              <w:bottom w:val="single" w:sz="4" w:space="0" w:color="auto"/>
            </w:tcBorders>
          </w:tcPr>
          <w:p w14:paraId="7C4C8558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65" w:hanging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277" w:type="dxa"/>
          </w:tcPr>
          <w:p w14:paraId="1EA47B08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27109156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5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  <w:tc>
          <w:tcPr>
            <w:tcW w:w="244" w:type="dxa"/>
          </w:tcPr>
          <w:p w14:paraId="41A46942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5B66DAB9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13E1CB91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4B43C7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5A741BC8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5AB67A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4" w:type="dxa"/>
          </w:tcPr>
          <w:p w14:paraId="3A173299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  <w:tcBorders>
              <w:bottom w:val="single" w:sz="4" w:space="0" w:color="auto"/>
            </w:tcBorders>
          </w:tcPr>
          <w:p w14:paraId="26FCEDFA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จ่ายชำระคืนเงินต้นตามสัญญา</w:t>
            </w:r>
          </w:p>
        </w:tc>
      </w:tr>
      <w:tr w:rsidR="00CD05EA" w:rsidRPr="00292ACB" w14:paraId="348E6BF6" w14:textId="77777777" w:rsidTr="009258E0"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14:paraId="1B97CFB4" w14:textId="77777777" w:rsidR="00CD05EA" w:rsidRPr="000F4E60" w:rsidRDefault="00CD05EA" w:rsidP="00177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77" w:type="dxa"/>
          </w:tcPr>
          <w:p w14:paraId="2A07E962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C9128E6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4" w:type="dxa"/>
          </w:tcPr>
          <w:p w14:paraId="37DAC04B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5E0FD4B0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คืนเดือนละ</w:t>
            </w:r>
          </w:p>
        </w:tc>
        <w:tc>
          <w:tcPr>
            <w:tcW w:w="244" w:type="dxa"/>
          </w:tcPr>
          <w:p w14:paraId="205F3CCE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00AC6EA6" w14:textId="7F52FF44" w:rsidR="00CD05EA" w:rsidRPr="000F4E60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2A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4" w:type="dxa"/>
          </w:tcPr>
          <w:p w14:paraId="721D988A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7471D5D9" w14:textId="44A0F56C" w:rsidR="00CD05EA" w:rsidRPr="000F4E60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2A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4" w:type="dxa"/>
          </w:tcPr>
          <w:p w14:paraId="4E25EAFB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FB4707C" w14:textId="638818AF" w:rsidR="00CD05EA" w:rsidRPr="000F4E60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2A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4" w:type="dxa"/>
          </w:tcPr>
          <w:p w14:paraId="684BFB98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5FFD90D" w14:textId="48F38CE4" w:rsidR="00CD05EA" w:rsidRPr="000F4E60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12A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44" w:type="dxa"/>
          </w:tcPr>
          <w:p w14:paraId="0336919B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5F7C9E87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เริ่มต้น</w:t>
            </w:r>
          </w:p>
        </w:tc>
        <w:tc>
          <w:tcPr>
            <w:tcW w:w="244" w:type="dxa"/>
          </w:tcPr>
          <w:p w14:paraId="4ADA9C3A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3FA83F3A" w14:textId="77777777" w:rsidR="00CD05EA" w:rsidRPr="000F4E60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4E60">
              <w:rPr>
                <w:rFonts w:ascii="Angsana New" w:hAnsi="Angsana New" w:hint="cs"/>
                <w:sz w:val="26"/>
                <w:szCs w:val="26"/>
                <w:cs/>
              </w:rPr>
              <w:t>สุดท้าย</w:t>
            </w:r>
          </w:p>
        </w:tc>
      </w:tr>
      <w:tr w:rsidR="00CD05EA" w:rsidRPr="007C49EB" w14:paraId="4CD9C0A8" w14:textId="77777777" w:rsidTr="009258E0">
        <w:tc>
          <w:tcPr>
            <w:tcW w:w="668" w:type="dxa"/>
          </w:tcPr>
          <w:p w14:paraId="56D098AE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14:paraId="1B7E1CA9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3" w:type="dxa"/>
          </w:tcPr>
          <w:p w14:paraId="501E43E1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14:paraId="341EE954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985" w:type="dxa"/>
          </w:tcPr>
          <w:p w14:paraId="20EA0625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4" w:type="dxa"/>
          </w:tcPr>
          <w:p w14:paraId="4CFA8FFC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14:paraId="43728885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14:paraId="1BEC2538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71" w:type="dxa"/>
          </w:tcPr>
          <w:p w14:paraId="4D5C9316" w14:textId="77777777" w:rsidR="00CD05EA" w:rsidRPr="007C49EB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14:paraId="7383803E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71" w:type="dxa"/>
          </w:tcPr>
          <w:p w14:paraId="16DBAEC8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14:paraId="04CCE3A2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871" w:type="dxa"/>
          </w:tcPr>
          <w:p w14:paraId="43458170" w14:textId="77777777" w:rsidR="00CD05EA" w:rsidRPr="007C49EB" w:rsidRDefault="00CD05E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44" w:type="dxa"/>
          </w:tcPr>
          <w:p w14:paraId="5C837962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71" w:type="dxa"/>
          </w:tcPr>
          <w:p w14:paraId="3AD47A52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44" w:type="dxa"/>
          </w:tcPr>
          <w:p w14:paraId="04656DD7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63" w:type="dxa"/>
          </w:tcPr>
          <w:p w14:paraId="4233809C" w14:textId="77777777" w:rsidR="00CD05EA" w:rsidRPr="007C49EB" w:rsidRDefault="00CD05E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F637D" w:rsidRPr="00292ACB" w14:paraId="54A76EC5" w14:textId="77777777" w:rsidTr="009258E0">
        <w:tc>
          <w:tcPr>
            <w:tcW w:w="668" w:type="dxa"/>
          </w:tcPr>
          <w:p w14:paraId="58C0BAA8" w14:textId="3E3A11C6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77" w:type="dxa"/>
          </w:tcPr>
          <w:p w14:paraId="74C59FC3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C8EE8C9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7A763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44" w:type="dxa"/>
          </w:tcPr>
          <w:p w14:paraId="7185450D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20B7025B" w14:textId="5EE79A90" w:rsidR="002F637D" w:rsidRPr="008A22B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4,200</w:t>
            </w:r>
          </w:p>
        </w:tc>
        <w:tc>
          <w:tcPr>
            <w:tcW w:w="244" w:type="dxa"/>
          </w:tcPr>
          <w:p w14:paraId="27E20FA3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267EAAFF" w14:textId="300BC51C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58,280</w:t>
            </w:r>
          </w:p>
        </w:tc>
        <w:tc>
          <w:tcPr>
            <w:tcW w:w="244" w:type="dxa"/>
          </w:tcPr>
          <w:p w14:paraId="6472B6C0" w14:textId="77777777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1FD9D3D8" w14:textId="5CAC58EC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108,680</w:t>
            </w:r>
          </w:p>
        </w:tc>
        <w:tc>
          <w:tcPr>
            <w:tcW w:w="244" w:type="dxa"/>
          </w:tcPr>
          <w:p w14:paraId="02A0D51F" w14:textId="77777777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6F1CBCF5" w14:textId="084597BC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58,280</w:t>
            </w:r>
          </w:p>
        </w:tc>
        <w:tc>
          <w:tcPr>
            <w:tcW w:w="244" w:type="dxa"/>
          </w:tcPr>
          <w:p w14:paraId="3C89F3C6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359CB93" w14:textId="6F689B22" w:rsidR="002F637D" w:rsidRPr="00F8263B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108,680</w:t>
            </w:r>
          </w:p>
        </w:tc>
        <w:tc>
          <w:tcPr>
            <w:tcW w:w="244" w:type="dxa"/>
          </w:tcPr>
          <w:p w14:paraId="76E3754E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F18264D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พฤษภาคม</w:t>
            </w:r>
          </w:p>
        </w:tc>
        <w:tc>
          <w:tcPr>
            <w:tcW w:w="244" w:type="dxa"/>
          </w:tcPr>
          <w:p w14:paraId="2C822048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171D2880" w14:textId="56AD903A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</w:tr>
      <w:tr w:rsidR="002F637D" w:rsidRPr="00292ACB" w14:paraId="0CEF36E0" w14:textId="77777777" w:rsidTr="009258E0">
        <w:tc>
          <w:tcPr>
            <w:tcW w:w="668" w:type="dxa"/>
          </w:tcPr>
          <w:p w14:paraId="36516537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6BA4CD2A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C5FAA76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6D1B416A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49A96376" w14:textId="77777777" w:rsidR="002F637D" w:rsidRPr="008A22B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02598BB3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050FFBC" w14:textId="77777777" w:rsidR="002F637D" w:rsidRPr="00A930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7E6FA17E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1B935995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7EE077E0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0463C8E9" w14:textId="77777777" w:rsidR="002F637D" w:rsidRPr="00A930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031F41EE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6130EC2D" w14:textId="77777777" w:rsidR="002F637D" w:rsidRPr="00F8263B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2CE15457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B6D5DDA" w14:textId="37634686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DB12AA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</w:tcPr>
          <w:p w14:paraId="0DB662A5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28F2FD61" w14:textId="46570B58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DB12AA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2F637D" w:rsidRPr="00292ACB" w14:paraId="0FA7C8AE" w14:textId="77777777" w:rsidTr="009258E0">
        <w:tc>
          <w:tcPr>
            <w:tcW w:w="668" w:type="dxa"/>
          </w:tcPr>
          <w:p w14:paraId="0C62F3F7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7" w:type="dxa"/>
          </w:tcPr>
          <w:p w14:paraId="4B360E77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3D5CCDC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MLR-1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44" w:type="dxa"/>
          </w:tcPr>
          <w:p w14:paraId="6C2107C2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4A3396C9" w14:textId="77777777" w:rsidR="002F637D" w:rsidRPr="008A22B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244" w:type="dxa"/>
          </w:tcPr>
          <w:p w14:paraId="382C79DB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D4BA26C" w14:textId="3E399525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14:paraId="79A2D73B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7727F601" w14:textId="093C6A25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11,649</w:t>
            </w:r>
          </w:p>
        </w:tc>
        <w:tc>
          <w:tcPr>
            <w:tcW w:w="244" w:type="dxa"/>
          </w:tcPr>
          <w:p w14:paraId="53158311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7B520301" w14:textId="735981C4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44" w:type="dxa"/>
          </w:tcPr>
          <w:p w14:paraId="144A49C8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00FD406C" w14:textId="47CAA57E" w:rsidR="002F637D" w:rsidRPr="00F8263B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11,649</w:t>
            </w:r>
          </w:p>
        </w:tc>
        <w:tc>
          <w:tcPr>
            <w:tcW w:w="244" w:type="dxa"/>
          </w:tcPr>
          <w:p w14:paraId="0E9D1CA5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3C609C44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  <w:tc>
          <w:tcPr>
            <w:tcW w:w="244" w:type="dxa"/>
          </w:tcPr>
          <w:p w14:paraId="6157B621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CF2F4D7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สิงหาคม</w:t>
            </w:r>
          </w:p>
        </w:tc>
      </w:tr>
      <w:tr w:rsidR="002F637D" w:rsidRPr="00292ACB" w14:paraId="0229C4B3" w14:textId="77777777" w:rsidTr="009258E0">
        <w:tc>
          <w:tcPr>
            <w:tcW w:w="668" w:type="dxa"/>
          </w:tcPr>
          <w:p w14:paraId="32CA7655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1C2A5A6C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FDB95E9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4612D9B8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5C374C05" w14:textId="77777777" w:rsidR="002F637D" w:rsidRPr="008A22B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506C5666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673B6730" w14:textId="77777777" w:rsidR="002F637D" w:rsidRPr="00A930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6CF277FF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2CF2707E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6BD2592E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7FB41785" w14:textId="77777777" w:rsidR="002F637D" w:rsidRPr="00A930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3AF7330A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386DEBDD" w14:textId="77777777" w:rsidR="002F637D" w:rsidRPr="00F8263B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6BFE3FF8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3E90043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44" w:type="dxa"/>
          </w:tcPr>
          <w:p w14:paraId="6CBBC4DB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7A7C0070" w14:textId="6802068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DB12AA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F637D" w:rsidRPr="00292ACB" w14:paraId="1F1143B4" w14:textId="77777777" w:rsidTr="009258E0">
        <w:tc>
          <w:tcPr>
            <w:tcW w:w="668" w:type="dxa"/>
          </w:tcPr>
          <w:p w14:paraId="3C8497CD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18.4</w:t>
            </w:r>
          </w:p>
        </w:tc>
        <w:tc>
          <w:tcPr>
            <w:tcW w:w="277" w:type="dxa"/>
          </w:tcPr>
          <w:p w14:paraId="45C06CA3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21488E7" w14:textId="2DE6601E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 w:rsidRPr="00DB12AA">
              <w:rPr>
                <w:rFonts w:ascii="Angsana New" w:hAnsi="Angsana New" w:hint="cs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44" w:type="dxa"/>
          </w:tcPr>
          <w:p w14:paraId="68D4B7AB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43970C57" w14:textId="77777777" w:rsidR="002F637D" w:rsidRPr="008A22B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244" w:type="dxa"/>
          </w:tcPr>
          <w:p w14:paraId="14C141B2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55020635" w14:textId="757753FD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1,840</w:t>
            </w:r>
          </w:p>
        </w:tc>
        <w:tc>
          <w:tcPr>
            <w:tcW w:w="244" w:type="dxa"/>
          </w:tcPr>
          <w:p w14:paraId="49B4F01A" w14:textId="77777777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3D6BEEE9" w14:textId="1A7D8F9A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5,520</w:t>
            </w:r>
          </w:p>
        </w:tc>
        <w:tc>
          <w:tcPr>
            <w:tcW w:w="244" w:type="dxa"/>
          </w:tcPr>
          <w:p w14:paraId="70B935D6" w14:textId="77777777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0C5340BE" w14:textId="4376EBFD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1,840</w:t>
            </w:r>
          </w:p>
        </w:tc>
        <w:tc>
          <w:tcPr>
            <w:tcW w:w="244" w:type="dxa"/>
          </w:tcPr>
          <w:p w14:paraId="70E75F02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7734D373" w14:textId="09BD13BD" w:rsidR="002F637D" w:rsidRPr="00F8263B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5,520</w:t>
            </w:r>
          </w:p>
        </w:tc>
        <w:tc>
          <w:tcPr>
            <w:tcW w:w="244" w:type="dxa"/>
          </w:tcPr>
          <w:p w14:paraId="40A0C934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7353B56A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244" w:type="dxa"/>
          </w:tcPr>
          <w:p w14:paraId="6D63A86E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234166CB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2F637D" w:rsidRPr="00292ACB" w14:paraId="14B26E82" w14:textId="77777777" w:rsidTr="009258E0">
        <w:tc>
          <w:tcPr>
            <w:tcW w:w="668" w:type="dxa"/>
          </w:tcPr>
          <w:p w14:paraId="745F0E94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7DBF3AD3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C40A29F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46AB6BE1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39566078" w14:textId="77777777" w:rsidR="002F637D" w:rsidRPr="00CB230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14:paraId="41BFAB3E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71194695" w14:textId="77777777" w:rsidR="002F637D" w:rsidRPr="00A930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71B5B2E5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629CE344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37C78D15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7D7C2F40" w14:textId="77777777" w:rsidR="002F637D" w:rsidRPr="00A930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202D952D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0FC09A9F" w14:textId="77777777" w:rsidR="002F637D" w:rsidRPr="00F8263B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6AF86CDF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5775A02B" w14:textId="3D5F0C7E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DB12AA">
              <w:rPr>
                <w:rFonts w:ascii="Angsana New" w:hAnsi="Angsana New" w:hint="cs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4" w:type="dxa"/>
          </w:tcPr>
          <w:p w14:paraId="568E86E2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34D97035" w14:textId="796B64E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DB12AA">
              <w:rPr>
                <w:rFonts w:ascii="Angsana New" w:hAnsi="Angsana New" w:hint="cs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2F637D" w:rsidRPr="00292ACB" w14:paraId="0D635A03" w14:textId="77777777" w:rsidTr="009258E0">
        <w:tc>
          <w:tcPr>
            <w:tcW w:w="668" w:type="dxa"/>
          </w:tcPr>
          <w:p w14:paraId="1C462F1F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7" w:type="dxa"/>
          </w:tcPr>
          <w:p w14:paraId="4B8A6D16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887C102" w14:textId="3F399F82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MLR-2</w:t>
            </w:r>
            <w:r w:rsidRPr="007A7637">
              <w:rPr>
                <w:rFonts w:ascii="Angsana New" w:hAnsi="Angsana New"/>
                <w:sz w:val="26"/>
                <w:szCs w:val="26"/>
              </w:rPr>
              <w:t>.</w:t>
            </w:r>
            <w:r w:rsidRPr="00DB12AA">
              <w:rPr>
                <w:rFonts w:ascii="Angsana New" w:hAnsi="Angsana New" w:hint="cs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4" w:type="dxa"/>
          </w:tcPr>
          <w:p w14:paraId="2B041F4D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5831A1F1" w14:textId="77777777" w:rsidR="002F637D" w:rsidRPr="008A22B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A22B7">
              <w:rPr>
                <w:rFonts w:ascii="Angsana New" w:hAnsi="Angsana New"/>
                <w:sz w:val="26"/>
                <w:szCs w:val="26"/>
              </w:rPr>
              <w:t>1,667</w:t>
            </w:r>
          </w:p>
        </w:tc>
        <w:tc>
          <w:tcPr>
            <w:tcW w:w="244" w:type="dxa"/>
          </w:tcPr>
          <w:p w14:paraId="031E73A5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4247334B" w14:textId="080BFDFD" w:rsidR="002F637D" w:rsidRPr="00A930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38,326</w:t>
            </w:r>
          </w:p>
        </w:tc>
        <w:tc>
          <w:tcPr>
            <w:tcW w:w="244" w:type="dxa"/>
          </w:tcPr>
          <w:p w14:paraId="4087A07C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2E249688" w14:textId="7A666985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58,328</w:t>
            </w:r>
          </w:p>
        </w:tc>
        <w:tc>
          <w:tcPr>
            <w:tcW w:w="244" w:type="dxa"/>
          </w:tcPr>
          <w:p w14:paraId="4CAF9EF2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087184F5" w14:textId="0D7885D8" w:rsidR="002F637D" w:rsidRPr="00A930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38,326</w:t>
            </w:r>
          </w:p>
        </w:tc>
        <w:tc>
          <w:tcPr>
            <w:tcW w:w="244" w:type="dxa"/>
          </w:tcPr>
          <w:p w14:paraId="060652B8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3BA01AA9" w14:textId="7BBF4DB5" w:rsidR="002F637D" w:rsidRPr="00F8263B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58,328</w:t>
            </w:r>
          </w:p>
        </w:tc>
        <w:tc>
          <w:tcPr>
            <w:tcW w:w="244" w:type="dxa"/>
          </w:tcPr>
          <w:p w14:paraId="082B999E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0BB0FC2C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4" w:type="dxa"/>
          </w:tcPr>
          <w:p w14:paraId="1FC6D930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2A86B891" w14:textId="77777777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พฤศจิกา</w:t>
            </w:r>
            <w:r w:rsidRPr="004F1534">
              <w:rPr>
                <w:rFonts w:ascii="Angsana New" w:hAnsi="Angsana New" w:hint="cs"/>
                <w:sz w:val="26"/>
                <w:szCs w:val="26"/>
                <w:cs/>
              </w:rPr>
              <w:t>ยน</w:t>
            </w:r>
          </w:p>
        </w:tc>
      </w:tr>
      <w:tr w:rsidR="002F637D" w:rsidRPr="00292ACB" w14:paraId="218376E6" w14:textId="77777777" w:rsidTr="009258E0">
        <w:tc>
          <w:tcPr>
            <w:tcW w:w="668" w:type="dxa"/>
          </w:tcPr>
          <w:p w14:paraId="3780D592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" w:type="dxa"/>
          </w:tcPr>
          <w:p w14:paraId="648E0985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8101819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5C793652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5" w:type="dxa"/>
          </w:tcPr>
          <w:p w14:paraId="3125CD51" w14:textId="77777777" w:rsidR="002F637D" w:rsidRPr="00CB230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</w:tcPr>
          <w:p w14:paraId="12427AFD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1B74F83B" w14:textId="77777777" w:rsidR="002F637D" w:rsidRPr="00A930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7163AB60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</w:tcPr>
          <w:p w14:paraId="17B267B5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32413889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0B22B8F0" w14:textId="77777777" w:rsidR="002F637D" w:rsidRPr="00A930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</w:tcPr>
          <w:p w14:paraId="4E1D8882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</w:tcPr>
          <w:p w14:paraId="5E0ABB57" w14:textId="77777777" w:rsidR="002F637D" w:rsidRPr="00F8263B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</w:tcPr>
          <w:p w14:paraId="5CC1E9D2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</w:tcPr>
          <w:p w14:paraId="163408BD" w14:textId="488CC5C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A7637">
              <w:rPr>
                <w:rFonts w:ascii="Angsana New" w:hAnsi="Angsana New"/>
                <w:sz w:val="26"/>
                <w:szCs w:val="26"/>
              </w:rPr>
              <w:t>25</w:t>
            </w:r>
            <w:r w:rsidRPr="00DB12AA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7A76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4" w:type="dxa"/>
          </w:tcPr>
          <w:p w14:paraId="65400044" w14:textId="77777777" w:rsidR="002F637D" w:rsidRPr="007A7637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</w:tcPr>
          <w:p w14:paraId="63572717" w14:textId="2CD8C11F" w:rsidR="002F637D" w:rsidRPr="004F153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F1534">
              <w:rPr>
                <w:rFonts w:ascii="Angsana New" w:hAnsi="Angsana New"/>
                <w:sz w:val="26"/>
                <w:szCs w:val="26"/>
              </w:rPr>
              <w:t>25</w:t>
            </w:r>
            <w:r w:rsidRPr="00DB12AA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4F153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2F637D" w:rsidRPr="00292ACB" w14:paraId="5643DA8C" w14:textId="3E9FE62F" w:rsidTr="009258E0">
        <w:tc>
          <w:tcPr>
            <w:tcW w:w="3287" w:type="dxa"/>
            <w:gridSpan w:val="5"/>
          </w:tcPr>
          <w:p w14:paraId="275EAE1D" w14:textId="77777777" w:rsidR="002F637D" w:rsidRPr="0097064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244" w:type="dxa"/>
          </w:tcPr>
          <w:p w14:paraId="764A57AA" w14:textId="77777777" w:rsidR="002F637D" w:rsidRPr="0097064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1D11F964" w14:textId="33E7C52A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98,446</w:t>
            </w:r>
          </w:p>
        </w:tc>
        <w:tc>
          <w:tcPr>
            <w:tcW w:w="244" w:type="dxa"/>
          </w:tcPr>
          <w:p w14:paraId="559922B4" w14:textId="77777777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ED54820" w14:textId="3C28F032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184,</w:t>
            </w:r>
            <w:r w:rsidRPr="002F637D">
              <w:rPr>
                <w:rFonts w:ascii="Angsana New" w:hAnsi="Angsana New" w:hint="cs"/>
                <w:sz w:val="26"/>
                <w:szCs w:val="26"/>
              </w:rPr>
              <w:t>177</w:t>
            </w:r>
          </w:p>
        </w:tc>
        <w:tc>
          <w:tcPr>
            <w:tcW w:w="244" w:type="dxa"/>
          </w:tcPr>
          <w:p w14:paraId="073CF3AE" w14:textId="77777777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485D1E05" w14:textId="2595F875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98,446</w:t>
            </w:r>
          </w:p>
        </w:tc>
        <w:tc>
          <w:tcPr>
            <w:tcW w:w="244" w:type="dxa"/>
          </w:tcPr>
          <w:p w14:paraId="37558E6B" w14:textId="77777777" w:rsidR="002F637D" w:rsidRPr="0097064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8456839" w14:textId="0EE3E6F2" w:rsidR="002F637D" w:rsidRPr="00F8263B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184</w:t>
            </w:r>
            <w:r w:rsidRPr="00760620">
              <w:rPr>
                <w:rFonts w:ascii="Angsana New" w:hAnsi="Angsana New"/>
                <w:sz w:val="26"/>
                <w:szCs w:val="26"/>
              </w:rPr>
              <w:t>,</w:t>
            </w:r>
            <w:r w:rsidRPr="00DB12AA">
              <w:rPr>
                <w:rFonts w:ascii="Angsana New" w:hAnsi="Angsana New" w:hint="cs"/>
                <w:sz w:val="26"/>
                <w:szCs w:val="26"/>
              </w:rPr>
              <w:t>177</w:t>
            </w:r>
          </w:p>
        </w:tc>
        <w:tc>
          <w:tcPr>
            <w:tcW w:w="244" w:type="dxa"/>
          </w:tcPr>
          <w:p w14:paraId="49BC4C3E" w14:textId="77777777" w:rsidR="002F637D" w:rsidRPr="0097064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14:paraId="57C5B1D3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  <w:tab w:val="left" w:pos="83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37D" w:rsidRPr="00292ACB" w14:paraId="2B6CD61A" w14:textId="4179A272" w:rsidTr="009258E0">
        <w:tc>
          <w:tcPr>
            <w:tcW w:w="3287" w:type="dxa"/>
            <w:gridSpan w:val="5"/>
          </w:tcPr>
          <w:p w14:paraId="0424001C" w14:textId="77777777" w:rsidR="002F637D" w:rsidRPr="0097064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44" w:type="dxa"/>
          </w:tcPr>
          <w:p w14:paraId="7424DE14" w14:textId="77777777" w:rsidR="002F637D" w:rsidRPr="0097064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568900A" w14:textId="65C75317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(72,243)</w:t>
            </w:r>
          </w:p>
        </w:tc>
        <w:tc>
          <w:tcPr>
            <w:tcW w:w="244" w:type="dxa"/>
          </w:tcPr>
          <w:p w14:paraId="576AA354" w14:textId="77777777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108A33C" w14:textId="7BD56008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(80,</w:t>
            </w:r>
            <w:r w:rsidRPr="002F637D">
              <w:rPr>
                <w:rFonts w:ascii="Angsana New" w:hAnsi="Angsana New" w:hint="cs"/>
                <w:sz w:val="26"/>
                <w:szCs w:val="26"/>
              </w:rPr>
              <w:t>012</w:t>
            </w:r>
            <w:r w:rsidRPr="002F637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14:paraId="336B06D8" w14:textId="77777777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BF26257" w14:textId="7F26F86F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(72,243)</w:t>
            </w:r>
          </w:p>
        </w:tc>
        <w:tc>
          <w:tcPr>
            <w:tcW w:w="244" w:type="dxa"/>
          </w:tcPr>
          <w:p w14:paraId="0CB35D3B" w14:textId="77777777" w:rsidR="002F637D" w:rsidRPr="0097064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80C47B2" w14:textId="4B41CB07" w:rsidR="002F637D" w:rsidRPr="00F8263B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(80</w:t>
            </w:r>
            <w:r w:rsidRPr="00760620">
              <w:rPr>
                <w:rFonts w:ascii="Angsana New" w:hAnsi="Angsana New"/>
                <w:sz w:val="26"/>
                <w:szCs w:val="26"/>
              </w:rPr>
              <w:t>,</w:t>
            </w:r>
            <w:r w:rsidRPr="00DB12AA">
              <w:rPr>
                <w:rFonts w:ascii="Angsana New" w:hAnsi="Angsana New" w:hint="cs"/>
                <w:sz w:val="26"/>
                <w:szCs w:val="26"/>
              </w:rPr>
              <w:t>012</w:t>
            </w:r>
            <w:r w:rsidRPr="0076062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</w:tcPr>
          <w:p w14:paraId="6A275865" w14:textId="77777777" w:rsidR="002F637D" w:rsidRPr="0097064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14:paraId="027707A4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3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37D" w:rsidRPr="00292ACB" w14:paraId="13C8061E" w14:textId="1CFDD89F" w:rsidTr="009258E0">
        <w:tc>
          <w:tcPr>
            <w:tcW w:w="3287" w:type="dxa"/>
            <w:gridSpan w:val="5"/>
          </w:tcPr>
          <w:p w14:paraId="095E6DC8" w14:textId="77777777" w:rsidR="002F637D" w:rsidRPr="0097064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rPr>
                <w:rFonts w:ascii="Angsana New" w:hAnsi="Angsana New"/>
                <w:sz w:val="26"/>
                <w:szCs w:val="26"/>
                <w:cs/>
              </w:rPr>
            </w:pPr>
            <w:bookmarkStart w:id="4" w:name="_Hlk286221810"/>
            <w:r w:rsidRPr="00970644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244" w:type="dxa"/>
          </w:tcPr>
          <w:p w14:paraId="06A63CF8" w14:textId="77777777" w:rsidR="002F637D" w:rsidRPr="0097064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327DA91F" w14:textId="4BADD5C2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26,203</w:t>
            </w:r>
          </w:p>
        </w:tc>
        <w:tc>
          <w:tcPr>
            <w:tcW w:w="244" w:type="dxa"/>
          </w:tcPr>
          <w:p w14:paraId="19CDD87D" w14:textId="77777777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08F6FF2B" w14:textId="6D22ABB1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104,</w:t>
            </w:r>
            <w:r w:rsidRPr="002F637D">
              <w:rPr>
                <w:rFonts w:ascii="Angsana New" w:hAnsi="Angsana New" w:hint="cs"/>
                <w:sz w:val="26"/>
                <w:szCs w:val="26"/>
              </w:rPr>
              <w:t>165</w:t>
            </w:r>
          </w:p>
        </w:tc>
        <w:tc>
          <w:tcPr>
            <w:tcW w:w="244" w:type="dxa"/>
          </w:tcPr>
          <w:p w14:paraId="06A7BA3D" w14:textId="77777777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6BA070AD" w14:textId="177EAC82" w:rsidR="002F637D" w:rsidRPr="002F637D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637D">
              <w:rPr>
                <w:rFonts w:ascii="Angsana New" w:hAnsi="Angsana New"/>
                <w:sz w:val="26"/>
                <w:szCs w:val="26"/>
              </w:rPr>
              <w:t>26,203</w:t>
            </w:r>
          </w:p>
        </w:tc>
        <w:tc>
          <w:tcPr>
            <w:tcW w:w="244" w:type="dxa"/>
          </w:tcPr>
          <w:p w14:paraId="050F97BC" w14:textId="77777777" w:rsidR="002F637D" w:rsidRPr="0097064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423CB694" w14:textId="1DB3D3B3" w:rsidR="002F637D" w:rsidRPr="00F8263B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</w:t>
            </w:r>
            <w:r w:rsidRPr="00760620">
              <w:rPr>
                <w:rFonts w:ascii="Angsana New" w:hAnsi="Angsana New"/>
                <w:sz w:val="26"/>
                <w:szCs w:val="26"/>
              </w:rPr>
              <w:t>,</w:t>
            </w:r>
            <w:r w:rsidRPr="00DB12AA">
              <w:rPr>
                <w:rFonts w:ascii="Angsana New" w:hAnsi="Angsana New" w:hint="cs"/>
                <w:sz w:val="26"/>
                <w:szCs w:val="26"/>
              </w:rPr>
              <w:t>165</w:t>
            </w:r>
          </w:p>
        </w:tc>
        <w:tc>
          <w:tcPr>
            <w:tcW w:w="244" w:type="dxa"/>
          </w:tcPr>
          <w:p w14:paraId="2E3516D8" w14:textId="77777777" w:rsidR="002F637D" w:rsidRPr="00970644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8" w:type="dxa"/>
            <w:gridSpan w:val="3"/>
          </w:tcPr>
          <w:p w14:paraId="45BA3675" w14:textId="77777777" w:rsidR="002F637D" w:rsidRPr="00760620" w:rsidRDefault="002F637D" w:rsidP="002F6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bookmarkEnd w:id="4"/>
    </w:tbl>
    <w:p w14:paraId="2A6A2C4F" w14:textId="77777777" w:rsidR="00E8146F" w:rsidRDefault="00E8146F" w:rsidP="009F398A">
      <w:pPr>
        <w:jc w:val="thaiDistribute"/>
        <w:rPr>
          <w:rFonts w:ascii="Angsana New" w:hAnsi="Angsana New"/>
          <w:sz w:val="30"/>
          <w:szCs w:val="30"/>
        </w:rPr>
      </w:pPr>
    </w:p>
    <w:p w14:paraId="4568D1A4" w14:textId="77777777" w:rsidR="00B4487D" w:rsidRDefault="00B4487D" w:rsidP="009F398A">
      <w:pPr>
        <w:jc w:val="thaiDistribute"/>
        <w:rPr>
          <w:rFonts w:ascii="Angsana New" w:hAnsi="Angsana New"/>
          <w:sz w:val="30"/>
          <w:szCs w:val="30"/>
        </w:rPr>
      </w:pPr>
    </w:p>
    <w:p w14:paraId="2AF3A38D" w14:textId="3B03FAFA" w:rsidR="009F398A" w:rsidRDefault="009F398A" w:rsidP="009F398A">
      <w:pPr>
        <w:jc w:val="thaiDistribute"/>
        <w:rPr>
          <w:rFonts w:ascii="Angsana New" w:hAnsi="Angsana New"/>
          <w:sz w:val="30"/>
          <w:szCs w:val="30"/>
        </w:rPr>
      </w:pPr>
      <w:r w:rsidRPr="00A41EA1">
        <w:rPr>
          <w:rFonts w:ascii="Angsana New" w:hAnsi="Angsana New"/>
          <w:sz w:val="30"/>
          <w:szCs w:val="30"/>
          <w:cs/>
        </w:rPr>
        <w:lastRenderedPageBreak/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และเงินกู้ยืมระยะยาว</w:t>
      </w:r>
      <w:r w:rsidRPr="00A41EA1">
        <w:rPr>
          <w:rFonts w:ascii="Angsana New" w:hAnsi="Angsana New" w:hint="cs"/>
          <w:sz w:val="30"/>
          <w:szCs w:val="30"/>
          <w:cs/>
        </w:rPr>
        <w:t>มีข้อจำกัดบางประการเกี่ยวกับการดำรงอัตราส่วนทางการเงินและอื่น ๆ</w:t>
      </w:r>
    </w:p>
    <w:p w14:paraId="5FD61D15" w14:textId="77777777" w:rsidR="00FE6834" w:rsidRDefault="00FE6834" w:rsidP="00EE6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42685B2" w14:textId="17C63FCB" w:rsidR="00132963" w:rsidRPr="00B6216D" w:rsidRDefault="00660057" w:rsidP="001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B6216D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="00DB12AA" w:rsidRPr="00B6216D">
        <w:rPr>
          <w:rFonts w:ascii="Angsana New" w:hAnsi="Angsana New" w:hint="cs"/>
          <w:color w:val="000000"/>
          <w:sz w:val="30"/>
          <w:szCs w:val="30"/>
        </w:rPr>
        <w:t>31</w:t>
      </w:r>
      <w:r w:rsidRPr="00B6216D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6671B5">
        <w:rPr>
          <w:rFonts w:ascii="Angsana New" w:hAnsi="Angsana New"/>
          <w:color w:val="000000"/>
          <w:sz w:val="30"/>
          <w:szCs w:val="30"/>
        </w:rPr>
        <w:t xml:space="preserve">2566 </w:t>
      </w:r>
      <w:r w:rsidR="006671B5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DB12AA" w:rsidRPr="00B6216D">
        <w:rPr>
          <w:rFonts w:ascii="Angsana New" w:hAnsi="Angsana New" w:hint="cs"/>
          <w:color w:val="000000"/>
          <w:sz w:val="30"/>
          <w:szCs w:val="30"/>
        </w:rPr>
        <w:t>256</w:t>
      </w:r>
      <w:r w:rsidR="00A93037" w:rsidRPr="00B6216D">
        <w:rPr>
          <w:rFonts w:ascii="Angsana New" w:hAnsi="Angsana New"/>
          <w:color w:val="000000"/>
          <w:sz w:val="30"/>
          <w:szCs w:val="30"/>
        </w:rPr>
        <w:t>5</w:t>
      </w:r>
      <w:r w:rsidR="00635F59" w:rsidRPr="00B6216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6216D">
        <w:rPr>
          <w:rFonts w:ascii="Angsana New" w:hAnsi="Angsana New" w:hint="cs"/>
          <w:color w:val="000000"/>
          <w:sz w:val="30"/>
          <w:szCs w:val="30"/>
          <w:cs/>
        </w:rPr>
        <w:t>บริษัทไม่สามารถดำรงอัตราส่วนทางการเงินบางอัตราส่วนที่ระบุไว้ในสัญญาเงินกู้ยืมของธนาคารในประเทศแห่งหนึ่ง ซึ่งเป็นการผิ</w:t>
      </w:r>
      <w:r w:rsidR="00C80672" w:rsidRPr="00B6216D">
        <w:rPr>
          <w:rFonts w:ascii="Angsana New" w:hAnsi="Angsana New" w:hint="cs"/>
          <w:color w:val="000000"/>
          <w:sz w:val="30"/>
          <w:szCs w:val="30"/>
          <w:cs/>
        </w:rPr>
        <w:t>ดเงื่อนไขในสัญญาเงินกู้ดังกล่าว</w:t>
      </w:r>
      <w:r w:rsidR="006D216F" w:rsidRPr="00B6216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6216D">
        <w:rPr>
          <w:rFonts w:ascii="Angsana New" w:hAnsi="Angsana New" w:hint="cs"/>
          <w:color w:val="000000"/>
          <w:sz w:val="30"/>
          <w:szCs w:val="30"/>
          <w:cs/>
        </w:rPr>
        <w:t>ตามเงื่อนไขในสัญญาเงินกู้ ธนาคารสามารถเรียกให้ชำระหนี้เงินกู้ทั้งจำนวนได้ทันที</w:t>
      </w:r>
    </w:p>
    <w:p w14:paraId="44E3DA0D" w14:textId="77777777" w:rsidR="00132963" w:rsidRPr="00B6216D" w:rsidRDefault="00132963" w:rsidP="001329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p w14:paraId="7430FD23" w14:textId="47F430B7" w:rsidR="007550DB" w:rsidRDefault="00635F59" w:rsidP="0075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  <w:r w:rsidRPr="00B6216D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 w:rsidR="00132963" w:rsidRPr="00B6216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6671B5">
        <w:rPr>
          <w:rFonts w:ascii="Angsana New" w:hAnsi="Angsana New"/>
          <w:color w:val="000000"/>
          <w:sz w:val="30"/>
          <w:szCs w:val="30"/>
        </w:rPr>
        <w:t xml:space="preserve">14 </w:t>
      </w:r>
      <w:r w:rsidR="006671B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6671B5">
        <w:rPr>
          <w:rFonts w:ascii="Angsana New" w:hAnsi="Angsana New"/>
          <w:color w:val="000000"/>
          <w:sz w:val="30"/>
          <w:szCs w:val="30"/>
        </w:rPr>
        <w:t>2566</w:t>
      </w:r>
      <w:r w:rsidR="006671B5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="00DB12AA" w:rsidRPr="00B6216D">
        <w:rPr>
          <w:rFonts w:ascii="Angsana New" w:hAnsi="Angsana New" w:hint="cs"/>
          <w:color w:val="000000"/>
          <w:sz w:val="30"/>
          <w:szCs w:val="30"/>
        </w:rPr>
        <w:t>30</w:t>
      </w:r>
      <w:r w:rsidR="00132963" w:rsidRPr="00B6216D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DB12AA" w:rsidRPr="00B6216D">
        <w:rPr>
          <w:rFonts w:ascii="Angsana New" w:hAnsi="Angsana New" w:hint="cs"/>
          <w:color w:val="000000"/>
          <w:sz w:val="30"/>
          <w:szCs w:val="30"/>
        </w:rPr>
        <w:t>256</w:t>
      </w:r>
      <w:r w:rsidR="00A93037" w:rsidRPr="00B6216D">
        <w:rPr>
          <w:rFonts w:ascii="Angsana New" w:hAnsi="Angsana New"/>
          <w:color w:val="000000"/>
          <w:sz w:val="30"/>
          <w:szCs w:val="30"/>
        </w:rPr>
        <w:t>5</w:t>
      </w:r>
      <w:r w:rsidR="00132963" w:rsidRPr="00B6216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E075B" w:rsidRPr="00B6216D">
        <w:rPr>
          <w:rFonts w:ascii="Angsana New" w:hAnsi="Angsana New" w:hint="cs"/>
          <w:color w:val="000000"/>
          <w:sz w:val="30"/>
          <w:szCs w:val="30"/>
          <w:cs/>
        </w:rPr>
        <w:t>ธนาคารแจ้ง</w:t>
      </w:r>
      <w:r w:rsidR="00936821" w:rsidRPr="00B6216D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9E075B" w:rsidRPr="00B6216D">
        <w:rPr>
          <w:rFonts w:ascii="Angsana New" w:hAnsi="Angsana New" w:hint="cs"/>
          <w:color w:val="000000"/>
          <w:sz w:val="30"/>
          <w:szCs w:val="30"/>
          <w:cs/>
        </w:rPr>
        <w:t xml:space="preserve">ว่าจะไม่เรียกให้ชำระหนี้ทั้งจำนวน </w:t>
      </w:r>
      <w:r w:rsidR="009E075B" w:rsidRPr="00B6216D">
        <w:rPr>
          <w:rFonts w:ascii="Angsana New" w:hAnsi="Angsana New" w:hint="cs"/>
          <w:sz w:val="30"/>
          <w:szCs w:val="30"/>
          <w:cs/>
        </w:rPr>
        <w:t>เนื่องจากบริษัทสามารถผ่อนชำระหนี้เงินกู้ตามเงื่อนไขในสัญญา</w:t>
      </w:r>
      <w:r w:rsidR="007550DB" w:rsidRPr="00B6216D">
        <w:rPr>
          <w:rFonts w:ascii="Angsana New" w:hAnsi="Angsana New" w:hint="cs"/>
          <w:color w:val="000000"/>
          <w:sz w:val="30"/>
          <w:szCs w:val="30"/>
          <w:cs/>
        </w:rPr>
        <w:t xml:space="preserve"> ดังนั้น เงินกู้ยืมดังกล่าว ณ วันที่ </w:t>
      </w:r>
      <w:r w:rsidR="00DB12AA" w:rsidRPr="00B6216D">
        <w:rPr>
          <w:rFonts w:ascii="Angsana New" w:hAnsi="Angsana New" w:hint="cs"/>
          <w:color w:val="000000"/>
          <w:sz w:val="30"/>
          <w:szCs w:val="30"/>
        </w:rPr>
        <w:t>31</w:t>
      </w:r>
      <w:r w:rsidR="007550DB" w:rsidRPr="00B6216D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6671B5">
        <w:rPr>
          <w:rFonts w:ascii="Angsana New" w:hAnsi="Angsana New"/>
          <w:color w:val="000000"/>
          <w:sz w:val="30"/>
          <w:szCs w:val="30"/>
        </w:rPr>
        <w:t xml:space="preserve">2566 </w:t>
      </w:r>
      <w:r w:rsidR="006671B5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DB12AA" w:rsidRPr="00B6216D">
        <w:rPr>
          <w:rFonts w:ascii="Angsana New" w:hAnsi="Angsana New" w:hint="cs"/>
          <w:color w:val="000000"/>
          <w:sz w:val="30"/>
          <w:szCs w:val="30"/>
        </w:rPr>
        <w:t>256</w:t>
      </w:r>
      <w:r w:rsidR="00A93037" w:rsidRPr="00B6216D">
        <w:rPr>
          <w:rFonts w:ascii="Angsana New" w:hAnsi="Angsana New"/>
          <w:color w:val="000000"/>
          <w:sz w:val="30"/>
          <w:szCs w:val="30"/>
        </w:rPr>
        <w:t>5</w:t>
      </w:r>
      <w:r w:rsidR="007550DB" w:rsidRPr="00B6216D">
        <w:rPr>
          <w:rFonts w:ascii="Angsana New" w:hAnsi="Angsana New" w:hint="cs"/>
          <w:color w:val="000000"/>
          <w:sz w:val="30"/>
          <w:szCs w:val="30"/>
          <w:cs/>
        </w:rPr>
        <w:t xml:space="preserve"> จึงจัดประเภทตามงวดที่ครบกำหนดชำระในสัญญา</w:t>
      </w:r>
      <w:r w:rsidR="007550D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0AC3CC68" w14:textId="77777777" w:rsidR="00D45C4D" w:rsidRPr="00E36D4C" w:rsidRDefault="00D45C4D" w:rsidP="00755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66C0E72" w14:textId="77777777" w:rsidR="004F0A38" w:rsidRPr="004F0A3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F0A38">
        <w:rPr>
          <w:rFonts w:ascii="Angsana New" w:hAnsi="Angsana New" w:hint="cs"/>
          <w:i/>
          <w:iCs/>
          <w:sz w:val="30"/>
          <w:szCs w:val="30"/>
          <w:cs/>
        </w:rPr>
        <w:t>หลักประกัน</w:t>
      </w:r>
    </w:p>
    <w:p w14:paraId="4A72E017" w14:textId="77777777" w:rsidR="004F0A38" w:rsidRPr="004F0A38" w:rsidRDefault="004F0A38" w:rsidP="004F0A38">
      <w:pPr>
        <w:pStyle w:val="NoSpacing"/>
        <w:rPr>
          <w:sz w:val="16"/>
          <w:szCs w:val="16"/>
        </w:rPr>
      </w:pPr>
    </w:p>
    <w:p w14:paraId="340BA06F" w14:textId="45EB8935" w:rsidR="004F0A38" w:rsidRPr="00621508" w:rsidRDefault="000C32A7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B12AA" w:rsidRPr="00DB12AA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F0A38" w:rsidRPr="00621508">
        <w:rPr>
          <w:rFonts w:ascii="Angsana New" w:hAnsi="Angsana New"/>
          <w:sz w:val="30"/>
          <w:szCs w:val="30"/>
          <w:cs/>
        </w:rPr>
        <w:t>วงเงินสินเชื่อ</w:t>
      </w:r>
      <w:r w:rsidR="004F0A38">
        <w:rPr>
          <w:rFonts w:ascii="Angsana New" w:hAnsi="Angsana New" w:hint="cs"/>
          <w:sz w:val="30"/>
          <w:szCs w:val="30"/>
          <w:cs/>
        </w:rPr>
        <w:t>และเงินกู้ยืมระยะยาวดังกล่าวข้างต้น</w:t>
      </w:r>
      <w:r w:rsidR="004F0A38" w:rsidRPr="00621508">
        <w:rPr>
          <w:rFonts w:ascii="Angsana New" w:hAnsi="Angsana New"/>
          <w:sz w:val="30"/>
          <w:szCs w:val="30"/>
          <w:cs/>
        </w:rPr>
        <w:t>ค้ำประกันโดย</w:t>
      </w:r>
    </w:p>
    <w:p w14:paraId="3D168024" w14:textId="77777777" w:rsidR="004F0A38" w:rsidRPr="0062150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233EB94D" w14:textId="376E6DDA" w:rsidR="004F0A3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621508">
        <w:rPr>
          <w:rFonts w:ascii="Angsana New" w:hAnsi="Angsana New"/>
          <w:sz w:val="30"/>
          <w:szCs w:val="30"/>
          <w:cs/>
        </w:rPr>
        <w:t>ก)</w:t>
      </w:r>
      <w:r w:rsidRPr="00621508">
        <w:rPr>
          <w:rFonts w:ascii="Angsana New" w:hAnsi="Angsana New"/>
          <w:sz w:val="30"/>
          <w:szCs w:val="30"/>
          <w:cs/>
        </w:rPr>
        <w:tab/>
      </w:r>
      <w:r w:rsidRPr="00D86988">
        <w:rPr>
          <w:rFonts w:ascii="Angsana New" w:hAnsi="Angsana New" w:hint="cs"/>
          <w:sz w:val="30"/>
          <w:szCs w:val="30"/>
          <w:cs/>
        </w:rPr>
        <w:t>จดจำนองที่ดินพร้อมสิ่งปลูกสร้างส่วนใหญ่ของกลุ่มบริษัท</w:t>
      </w:r>
      <w:r>
        <w:rPr>
          <w:rFonts w:ascii="Angsana New" w:hAnsi="Angsana New" w:hint="cs"/>
          <w:sz w:val="30"/>
          <w:szCs w:val="30"/>
          <w:cs/>
        </w:rPr>
        <w:t>และกิจการที่เกี่ยวข้องกันแห่งหนึ่ง</w:t>
      </w:r>
    </w:p>
    <w:p w14:paraId="385778BE" w14:textId="77777777" w:rsidR="004F0A38" w:rsidRPr="006774F1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EBFEC97" w14:textId="77777777" w:rsidR="004F0A3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</w:t>
      </w:r>
      <w:r w:rsidRPr="00621508">
        <w:rPr>
          <w:rFonts w:ascii="Angsana New" w:hAnsi="Angsana New" w:hint="cs"/>
          <w:sz w:val="30"/>
          <w:szCs w:val="30"/>
          <w:cs/>
        </w:rPr>
        <w:t>)</w:t>
      </w:r>
      <w:r w:rsidRPr="00621508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จำนำเครื่องจักรของบริษัท</w:t>
      </w:r>
    </w:p>
    <w:p w14:paraId="73E40EFB" w14:textId="77777777" w:rsidR="004F0A38" w:rsidRPr="00864593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14:paraId="0F1FA0E2" w14:textId="7F0F297E" w:rsidR="004F0A38" w:rsidRPr="00F54220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ค)</w:t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/>
          <w:spacing w:val="-8"/>
          <w:sz w:val="30"/>
          <w:szCs w:val="30"/>
          <w:cs/>
        </w:rPr>
        <w:t>จำนำเงินฝาก</w:t>
      </w:r>
      <w:r>
        <w:rPr>
          <w:rFonts w:ascii="Angsana New" w:hAnsi="Angsana New" w:hint="cs"/>
          <w:spacing w:val="-8"/>
          <w:sz w:val="30"/>
          <w:szCs w:val="30"/>
          <w:cs/>
        </w:rPr>
        <w:t>ธนาคารของบริษัทย่อยสองแห่ง</w:t>
      </w:r>
      <w:r w:rsidRPr="007A7637">
        <w:rPr>
          <w:rFonts w:ascii="Angsana New" w:hAnsi="Angsana New"/>
          <w:spacing w:val="-8"/>
          <w:sz w:val="30"/>
          <w:szCs w:val="30"/>
          <w:cs/>
        </w:rPr>
        <w:t>จำนวน</w:t>
      </w:r>
      <w:r w:rsidRPr="000D05DB">
        <w:rPr>
          <w:rFonts w:ascii="Angsana New" w:hAnsi="Angsana New" w:hint="cs"/>
          <w:spacing w:val="-8"/>
          <w:sz w:val="30"/>
          <w:szCs w:val="30"/>
          <w:cs/>
        </w:rPr>
        <w:t>เงิน</w:t>
      </w:r>
      <w:r w:rsidR="008D6CF3" w:rsidRPr="000D05DB">
        <w:rPr>
          <w:rFonts w:ascii="Angsana New" w:hAnsi="Angsana New" w:hint="cs"/>
          <w:spacing w:val="-8"/>
          <w:sz w:val="30"/>
          <w:szCs w:val="30"/>
          <w:cs/>
        </w:rPr>
        <w:t xml:space="preserve">ประมาณ </w:t>
      </w:r>
      <w:r w:rsidR="00DB12AA" w:rsidRPr="000D05DB">
        <w:rPr>
          <w:rFonts w:ascii="Angsana New" w:hAnsi="Angsana New" w:hint="cs"/>
          <w:spacing w:val="-8"/>
          <w:sz w:val="30"/>
          <w:szCs w:val="30"/>
        </w:rPr>
        <w:t>29</w:t>
      </w:r>
      <w:r w:rsidR="00660057" w:rsidRPr="000D05DB">
        <w:rPr>
          <w:rFonts w:ascii="Angsana New" w:hAnsi="Angsana New" w:hint="cs"/>
          <w:spacing w:val="-8"/>
          <w:sz w:val="30"/>
          <w:szCs w:val="30"/>
          <w:cs/>
        </w:rPr>
        <w:t>.</w:t>
      </w:r>
      <w:r w:rsidR="00DB12AA" w:rsidRPr="000D05DB">
        <w:rPr>
          <w:rFonts w:ascii="Angsana New" w:hAnsi="Angsana New" w:hint="cs"/>
          <w:spacing w:val="-8"/>
          <w:sz w:val="30"/>
          <w:szCs w:val="30"/>
        </w:rPr>
        <w:t>9</w:t>
      </w:r>
      <w:r w:rsidRPr="000D05DB">
        <w:rPr>
          <w:rFonts w:ascii="Angsana New" w:hAnsi="Angsana New"/>
          <w:spacing w:val="-8"/>
          <w:sz w:val="30"/>
          <w:szCs w:val="30"/>
        </w:rPr>
        <w:t xml:space="preserve"> </w:t>
      </w:r>
      <w:r w:rsidRPr="000D05DB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0D05DB">
        <w:rPr>
          <w:rFonts w:ascii="Angsana New" w:hAnsi="Angsana New" w:hint="cs"/>
          <w:sz w:val="30"/>
          <w:szCs w:val="30"/>
          <w:cs/>
        </w:rPr>
        <w:t>บาท และ</w:t>
      </w:r>
    </w:p>
    <w:p w14:paraId="4B6BAE94" w14:textId="77777777" w:rsidR="004F0A38" w:rsidRPr="00F44BB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14:paraId="7D15519B" w14:textId="77777777" w:rsidR="004F0A38" w:rsidRDefault="004F0A38" w:rsidP="004F0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ง)</w:t>
      </w:r>
      <w:r>
        <w:rPr>
          <w:rFonts w:ascii="Angsana New" w:hAnsi="Angsana New" w:hint="cs"/>
          <w:sz w:val="30"/>
          <w:szCs w:val="30"/>
          <w:cs/>
        </w:rPr>
        <w:tab/>
        <w:t xml:space="preserve">ค้ำประกันโดยกรรมการของบริษัท </w:t>
      </w:r>
      <w:r>
        <w:rPr>
          <w:rFonts w:ascii="Angsana New" w:hAnsi="Angsana New"/>
          <w:sz w:val="16"/>
          <w:szCs w:val="16"/>
        </w:rPr>
        <w:t xml:space="preserve"> </w:t>
      </w:r>
    </w:p>
    <w:p w14:paraId="07ACA535" w14:textId="77777777" w:rsidR="00A93037" w:rsidRDefault="00A93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6B04A37" w14:textId="77777777" w:rsidR="00B4487D" w:rsidRDefault="00B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09C3B58" w14:textId="77777777" w:rsidR="00B4487D" w:rsidRDefault="00B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53F262" w14:textId="77777777" w:rsidR="00B4487D" w:rsidRDefault="00B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25CD3F2" w14:textId="77777777" w:rsidR="00B4487D" w:rsidRDefault="00B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06A81BE" w14:textId="77777777" w:rsidR="00B4487D" w:rsidRDefault="00B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AA9F776" w14:textId="77777777" w:rsidR="00B4487D" w:rsidRDefault="00B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B2A097" w14:textId="77777777" w:rsidR="00B4487D" w:rsidRDefault="00B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0B674AA" w14:textId="77777777" w:rsidR="00B4487D" w:rsidRDefault="00B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4A378A6" w14:textId="77777777" w:rsidR="00B4487D" w:rsidRDefault="00B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8EA79EF" w14:textId="77777777" w:rsidR="00B4487D" w:rsidRDefault="00B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E6B9EA4" w14:textId="77777777" w:rsidR="00B4487D" w:rsidRDefault="00B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69C7707" w14:textId="77777777" w:rsidR="00B4487D" w:rsidRDefault="00B44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B12CB75" w14:textId="7C4BD1AA" w:rsidR="005778F1" w:rsidRDefault="0098757B" w:rsidP="00577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C7BD7">
        <w:rPr>
          <w:rFonts w:ascii="Angsana New" w:hAnsi="Angsana New"/>
          <w:b/>
          <w:bCs/>
          <w:sz w:val="30"/>
          <w:szCs w:val="30"/>
        </w:rPr>
        <w:t>8</w:t>
      </w:r>
      <w:r w:rsidR="005778F1" w:rsidRPr="006675A1">
        <w:rPr>
          <w:rFonts w:ascii="Angsana New" w:hAnsi="Angsana New"/>
          <w:b/>
          <w:bCs/>
          <w:sz w:val="30"/>
          <w:szCs w:val="30"/>
        </w:rPr>
        <w:t>.</w:t>
      </w:r>
      <w:r w:rsidR="005778F1" w:rsidRPr="006675A1">
        <w:rPr>
          <w:rFonts w:ascii="Angsana New" w:hAnsi="Angsana New"/>
          <w:b/>
          <w:bCs/>
          <w:sz w:val="30"/>
          <w:szCs w:val="30"/>
        </w:rPr>
        <w:tab/>
      </w:r>
      <w:r w:rsidR="00F0151D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</w:t>
      </w:r>
      <w:r w:rsidR="005778F1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p w14:paraId="5B140DA3" w14:textId="77777777" w:rsidR="005778F1" w:rsidRPr="00F94500" w:rsidRDefault="005778F1" w:rsidP="00577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2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91"/>
        <w:gridCol w:w="1134"/>
        <w:gridCol w:w="270"/>
        <w:gridCol w:w="1087"/>
        <w:gridCol w:w="283"/>
        <w:gridCol w:w="1157"/>
        <w:gridCol w:w="284"/>
        <w:gridCol w:w="1115"/>
      </w:tblGrid>
      <w:tr w:rsidR="005778F1" w:rsidRPr="004F07C8" w14:paraId="0FC03CFF" w14:textId="77777777" w:rsidTr="002035B8">
        <w:trPr>
          <w:cantSplit/>
        </w:trPr>
        <w:tc>
          <w:tcPr>
            <w:tcW w:w="4291" w:type="dxa"/>
          </w:tcPr>
          <w:p w14:paraId="2B5C00A8" w14:textId="77777777" w:rsidR="005778F1" w:rsidRPr="0098458A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330" w:type="dxa"/>
            <w:gridSpan w:val="7"/>
            <w:tcBorders>
              <w:bottom w:val="single" w:sz="4" w:space="0" w:color="auto"/>
            </w:tcBorders>
          </w:tcPr>
          <w:p w14:paraId="0391E9BA" w14:textId="77777777" w:rsidR="005778F1" w:rsidRPr="004F07C8" w:rsidRDefault="005778F1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78F1" w:rsidRPr="004F07C8" w14:paraId="69FDE803" w14:textId="77777777" w:rsidTr="002035B8">
        <w:trPr>
          <w:cantSplit/>
        </w:trPr>
        <w:tc>
          <w:tcPr>
            <w:tcW w:w="4291" w:type="dxa"/>
          </w:tcPr>
          <w:p w14:paraId="5CF0AD7F" w14:textId="77777777" w:rsidR="005778F1" w:rsidRPr="004F07C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3CB715" w14:textId="77777777" w:rsidR="005778F1" w:rsidRPr="004F07C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C486137" w14:textId="77777777" w:rsidR="005778F1" w:rsidRPr="004F07C8" w:rsidRDefault="005778F1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C66ADA" w14:textId="77777777" w:rsidR="005778F1" w:rsidRPr="004F07C8" w:rsidRDefault="005778F1" w:rsidP="002035B8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7518" w:rsidRPr="00F51F88" w14:paraId="5B036F40" w14:textId="77777777" w:rsidTr="002035B8">
        <w:trPr>
          <w:cantSplit/>
        </w:trPr>
        <w:tc>
          <w:tcPr>
            <w:tcW w:w="4291" w:type="dxa"/>
          </w:tcPr>
          <w:p w14:paraId="4CBAAB7B" w14:textId="77777777" w:rsidR="00D97518" w:rsidRPr="00F51F88" w:rsidRDefault="00D97518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517935" w14:textId="088BDDA1" w:rsidR="00D97518" w:rsidRPr="009B78DC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0A3B2D5" w14:textId="77777777" w:rsidR="00D97518" w:rsidRPr="00F51F8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3106148" w14:textId="4F40E8CB" w:rsidR="00D97518" w:rsidRPr="009B78DC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0670E113" w14:textId="77777777" w:rsidR="00D97518" w:rsidRPr="00F51F88" w:rsidRDefault="00D97518" w:rsidP="002035B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3377482E" w14:textId="4800D6DF" w:rsidR="00D97518" w:rsidRPr="009B78DC" w:rsidRDefault="00DB12AA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0218E1FC" w14:textId="77777777" w:rsidR="00D97518" w:rsidRPr="00F51F8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0FA228C9" w14:textId="22AB0CED" w:rsidR="00D97518" w:rsidRPr="009B78DC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97518" w:rsidRPr="00E24209" w14:paraId="2A6DCBC6" w14:textId="77777777" w:rsidTr="0098757B">
        <w:trPr>
          <w:cantSplit/>
        </w:trPr>
        <w:tc>
          <w:tcPr>
            <w:tcW w:w="4291" w:type="dxa"/>
          </w:tcPr>
          <w:p w14:paraId="2DCFDEFD" w14:textId="77777777" w:rsidR="00D97518" w:rsidRPr="00736CC1" w:rsidRDefault="00D97518" w:rsidP="002035B8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AA699A" w14:textId="77777777" w:rsidR="00D9751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A1FCAF" w14:textId="77777777" w:rsidR="00D97518" w:rsidRPr="00282D5F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F6780D7" w14:textId="77777777" w:rsidR="00D9751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0C6ABF2" w14:textId="77777777" w:rsidR="00D97518" w:rsidRPr="00282D5F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0BF35B7" w14:textId="77777777" w:rsidR="00D97518" w:rsidRDefault="00D97518" w:rsidP="00203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27C55F1" w14:textId="77777777" w:rsidR="00D97518" w:rsidRPr="00282D5F" w:rsidRDefault="00D97518" w:rsidP="002035B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6F9DBB0" w14:textId="77777777" w:rsidR="00D9751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93037" w:rsidRPr="00E24209" w14:paraId="341478DC" w14:textId="77777777" w:rsidTr="00DF2164">
        <w:trPr>
          <w:cantSplit/>
        </w:trPr>
        <w:tc>
          <w:tcPr>
            <w:tcW w:w="4291" w:type="dxa"/>
          </w:tcPr>
          <w:p w14:paraId="512F46CB" w14:textId="77777777" w:rsidR="00A93037" w:rsidRPr="00947518" w:rsidRDefault="00A93037" w:rsidP="00A9303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1DBBA7C0" w14:textId="4D9D590D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1,905</w:t>
            </w:r>
          </w:p>
        </w:tc>
        <w:tc>
          <w:tcPr>
            <w:tcW w:w="270" w:type="dxa"/>
          </w:tcPr>
          <w:p w14:paraId="431F2799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14:paraId="1D3EF0ED" w14:textId="30AC54CF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3,058</w:t>
            </w:r>
          </w:p>
        </w:tc>
        <w:tc>
          <w:tcPr>
            <w:tcW w:w="283" w:type="dxa"/>
          </w:tcPr>
          <w:p w14:paraId="12AD6D7F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14:paraId="224E59DC" w14:textId="6B1FC1AC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20,133</w:t>
            </w:r>
          </w:p>
        </w:tc>
        <w:tc>
          <w:tcPr>
            <w:tcW w:w="284" w:type="dxa"/>
          </w:tcPr>
          <w:p w14:paraId="32DA13A8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</w:tcPr>
          <w:p w14:paraId="7330D97D" w14:textId="61AE2827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29,480</w:t>
            </w:r>
          </w:p>
        </w:tc>
      </w:tr>
      <w:tr w:rsidR="00A93037" w:rsidRPr="00E24209" w14:paraId="3D12C23A" w14:textId="77777777" w:rsidTr="00DF2164">
        <w:trPr>
          <w:cantSplit/>
        </w:trPr>
        <w:tc>
          <w:tcPr>
            <w:tcW w:w="4291" w:type="dxa"/>
          </w:tcPr>
          <w:p w14:paraId="106D71DB" w14:textId="77777777" w:rsidR="00A93037" w:rsidRPr="00947518" w:rsidRDefault="00A93037" w:rsidP="00A9303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 อื่น ๆ </w:t>
            </w:r>
          </w:p>
        </w:tc>
        <w:tc>
          <w:tcPr>
            <w:tcW w:w="1134" w:type="dxa"/>
            <w:shd w:val="clear" w:color="auto" w:fill="auto"/>
          </w:tcPr>
          <w:p w14:paraId="51B5A18B" w14:textId="3A75B44E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419,792</w:t>
            </w:r>
          </w:p>
        </w:tc>
        <w:tc>
          <w:tcPr>
            <w:tcW w:w="270" w:type="dxa"/>
          </w:tcPr>
          <w:p w14:paraId="40033A2C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14:paraId="56DB7A4E" w14:textId="1828824D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333,638</w:t>
            </w:r>
          </w:p>
        </w:tc>
        <w:tc>
          <w:tcPr>
            <w:tcW w:w="283" w:type="dxa"/>
          </w:tcPr>
          <w:p w14:paraId="3CEFF7C0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</w:tcPr>
          <w:p w14:paraId="5D004C6D" w14:textId="11635EC2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283,044</w:t>
            </w:r>
          </w:p>
        </w:tc>
        <w:tc>
          <w:tcPr>
            <w:tcW w:w="284" w:type="dxa"/>
          </w:tcPr>
          <w:p w14:paraId="6F80DCF8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</w:tcPr>
          <w:p w14:paraId="3DA9FB19" w14:textId="54ABAED8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169,547</w:t>
            </w:r>
          </w:p>
        </w:tc>
      </w:tr>
      <w:tr w:rsidR="00A93037" w:rsidRPr="00E24209" w14:paraId="1953D714" w14:textId="77777777" w:rsidTr="00DF2164">
        <w:trPr>
          <w:cantSplit/>
        </w:trPr>
        <w:tc>
          <w:tcPr>
            <w:tcW w:w="4291" w:type="dxa"/>
          </w:tcPr>
          <w:p w14:paraId="13B2043D" w14:textId="77777777" w:rsidR="00A93037" w:rsidRPr="00947518" w:rsidRDefault="00A93037" w:rsidP="00A9303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59517B" w14:textId="22C4B478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421,697</w:t>
            </w:r>
          </w:p>
        </w:tc>
        <w:tc>
          <w:tcPr>
            <w:tcW w:w="270" w:type="dxa"/>
          </w:tcPr>
          <w:p w14:paraId="1097B3CD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26D98A54" w14:textId="6D180209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336,696</w:t>
            </w:r>
          </w:p>
        </w:tc>
        <w:tc>
          <w:tcPr>
            <w:tcW w:w="283" w:type="dxa"/>
          </w:tcPr>
          <w:p w14:paraId="029C7D9B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488B428E" w14:textId="09477CDF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303,177</w:t>
            </w:r>
          </w:p>
        </w:tc>
        <w:tc>
          <w:tcPr>
            <w:tcW w:w="284" w:type="dxa"/>
          </w:tcPr>
          <w:p w14:paraId="2185119D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9017E38" w14:textId="41226FD0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199,027</w:t>
            </w:r>
          </w:p>
        </w:tc>
      </w:tr>
      <w:tr w:rsidR="00A93037" w:rsidRPr="00E24209" w14:paraId="74D2F750" w14:textId="77777777" w:rsidTr="00DF2164">
        <w:trPr>
          <w:cantSplit/>
        </w:trPr>
        <w:tc>
          <w:tcPr>
            <w:tcW w:w="4291" w:type="dxa"/>
          </w:tcPr>
          <w:p w14:paraId="406EDE9A" w14:textId="77777777" w:rsidR="00A93037" w:rsidRPr="00736CC1" w:rsidRDefault="00A93037" w:rsidP="00A9303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6CC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85E8698" w14:textId="77777777" w:rsidR="00A93037" w:rsidRPr="005D376F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E6E74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AC02E16" w14:textId="77777777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9B4C296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69997A1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D5B02F5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278D5A6E" w14:textId="77777777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93037" w:rsidRPr="00E24209" w14:paraId="1F957D08" w14:textId="77777777" w:rsidTr="00DF2164">
        <w:trPr>
          <w:cantSplit/>
        </w:trPr>
        <w:tc>
          <w:tcPr>
            <w:tcW w:w="4291" w:type="dxa"/>
          </w:tcPr>
          <w:p w14:paraId="5C66B198" w14:textId="77777777" w:rsidR="00A93037" w:rsidRPr="00947518" w:rsidRDefault="00A93037" w:rsidP="00A9303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AB80608" w14:textId="79FBB323" w:rsidR="00A93037" w:rsidRPr="005D376F" w:rsidRDefault="009B7854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5D376F" w:rsidRPr="005D376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5D376F" w:rsidRPr="005D376F">
              <w:rPr>
                <w:rFonts w:ascii="Angsana New" w:hAnsi="Angsana New"/>
                <w:bCs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0CC5DBD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14:paraId="2B34E6AA" w14:textId="705A7537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12,658</w:t>
            </w:r>
          </w:p>
        </w:tc>
        <w:tc>
          <w:tcPr>
            <w:tcW w:w="283" w:type="dxa"/>
          </w:tcPr>
          <w:p w14:paraId="2781DAC8" w14:textId="77777777" w:rsidR="00A93037" w:rsidRPr="00DF2164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3BB2E806" w14:textId="2EEF75D4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1,125</w:t>
            </w:r>
          </w:p>
        </w:tc>
        <w:tc>
          <w:tcPr>
            <w:tcW w:w="284" w:type="dxa"/>
          </w:tcPr>
          <w:p w14:paraId="597BFEF3" w14:textId="77777777" w:rsidR="00A93037" w:rsidRPr="00DF2164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04F0A924" w14:textId="65A5E423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1,320</w:t>
            </w:r>
          </w:p>
        </w:tc>
      </w:tr>
      <w:tr w:rsidR="00A93037" w:rsidRPr="00E24209" w14:paraId="57A69E97" w14:textId="77777777" w:rsidTr="00DF2164">
        <w:trPr>
          <w:cantSplit/>
        </w:trPr>
        <w:tc>
          <w:tcPr>
            <w:tcW w:w="4291" w:type="dxa"/>
          </w:tcPr>
          <w:p w14:paraId="44EA632A" w14:textId="77777777" w:rsidR="00A93037" w:rsidRPr="00947518" w:rsidRDefault="00A93037" w:rsidP="00A9303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อื่นๆ</w:t>
            </w:r>
          </w:p>
        </w:tc>
        <w:tc>
          <w:tcPr>
            <w:tcW w:w="1134" w:type="dxa"/>
            <w:shd w:val="clear" w:color="auto" w:fill="auto"/>
          </w:tcPr>
          <w:p w14:paraId="6EEB1221" w14:textId="3169E910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9B7854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Pr="005D376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9B7854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5D376F">
              <w:rPr>
                <w:rFonts w:ascii="Angsana New" w:hAnsi="Angsana New"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4B236DF4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14:paraId="293E0E1F" w14:textId="61DC719D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38,154</w:t>
            </w:r>
          </w:p>
        </w:tc>
        <w:tc>
          <w:tcPr>
            <w:tcW w:w="283" w:type="dxa"/>
          </w:tcPr>
          <w:p w14:paraId="4CB084FE" w14:textId="77777777" w:rsidR="00A93037" w:rsidRPr="00DF2164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2AEAD3EC" w14:textId="6C09D2BF" w:rsidR="00A93037" w:rsidRPr="005D376F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5D376F" w:rsidRPr="005D376F">
              <w:rPr>
                <w:rFonts w:ascii="Angsana New" w:hAnsi="Angsana New"/>
                <w:bCs/>
                <w:sz w:val="30"/>
                <w:szCs w:val="30"/>
              </w:rPr>
              <w:t>5,330</w:t>
            </w:r>
          </w:p>
        </w:tc>
        <w:tc>
          <w:tcPr>
            <w:tcW w:w="284" w:type="dxa"/>
          </w:tcPr>
          <w:p w14:paraId="0DD0E1CC" w14:textId="77777777" w:rsidR="00A93037" w:rsidRPr="00DF2164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21731984" w14:textId="08372E77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26,186</w:t>
            </w:r>
          </w:p>
        </w:tc>
      </w:tr>
      <w:tr w:rsidR="00A93037" w:rsidRPr="00E24209" w14:paraId="271A6326" w14:textId="77777777" w:rsidTr="00DF2164">
        <w:trPr>
          <w:cantSplit/>
        </w:trPr>
        <w:tc>
          <w:tcPr>
            <w:tcW w:w="4291" w:type="dxa"/>
          </w:tcPr>
          <w:p w14:paraId="2E1EE531" w14:textId="77777777" w:rsidR="00A93037" w:rsidRPr="00947518" w:rsidRDefault="00A93037" w:rsidP="00A9303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134" w:type="dxa"/>
            <w:shd w:val="clear" w:color="auto" w:fill="auto"/>
          </w:tcPr>
          <w:p w14:paraId="724B5693" w14:textId="68E8B8AD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30,021</w:t>
            </w:r>
          </w:p>
        </w:tc>
        <w:tc>
          <w:tcPr>
            <w:tcW w:w="270" w:type="dxa"/>
          </w:tcPr>
          <w:p w14:paraId="4F453412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14:paraId="2CEB7B52" w14:textId="428B9785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41,184</w:t>
            </w:r>
          </w:p>
        </w:tc>
        <w:tc>
          <w:tcPr>
            <w:tcW w:w="283" w:type="dxa"/>
          </w:tcPr>
          <w:p w14:paraId="60E6B807" w14:textId="77777777" w:rsidR="00A93037" w:rsidRPr="00DF2164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0E2ECA13" w14:textId="05CF2187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25,303</w:t>
            </w:r>
          </w:p>
        </w:tc>
        <w:tc>
          <w:tcPr>
            <w:tcW w:w="284" w:type="dxa"/>
          </w:tcPr>
          <w:p w14:paraId="340AF31A" w14:textId="77777777" w:rsidR="00A93037" w:rsidRPr="00DF2164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231CE8C4" w14:textId="7E59C733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34,299</w:t>
            </w:r>
          </w:p>
        </w:tc>
      </w:tr>
      <w:tr w:rsidR="00A93037" w:rsidRPr="00E24209" w14:paraId="65D60D3A" w14:textId="77777777" w:rsidTr="00DF2164">
        <w:trPr>
          <w:cantSplit/>
        </w:trPr>
        <w:tc>
          <w:tcPr>
            <w:tcW w:w="4291" w:type="dxa"/>
          </w:tcPr>
          <w:p w14:paraId="3A5A6845" w14:textId="77777777" w:rsidR="00A93037" w:rsidRPr="00947518" w:rsidRDefault="00A93037" w:rsidP="00A9303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395EF323" w14:textId="04EB2F10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42,889</w:t>
            </w:r>
          </w:p>
        </w:tc>
        <w:tc>
          <w:tcPr>
            <w:tcW w:w="270" w:type="dxa"/>
          </w:tcPr>
          <w:p w14:paraId="0AA257EA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</w:tcPr>
          <w:p w14:paraId="11136974" w14:textId="4C105812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27,163</w:t>
            </w:r>
          </w:p>
        </w:tc>
        <w:tc>
          <w:tcPr>
            <w:tcW w:w="283" w:type="dxa"/>
          </w:tcPr>
          <w:p w14:paraId="30C13885" w14:textId="77777777" w:rsidR="00A93037" w:rsidRPr="00DF2164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FA214B0" w14:textId="77E7B1A9" w:rsidR="00A93037" w:rsidRPr="005D376F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5D376F" w:rsidRPr="005D376F">
              <w:rPr>
                <w:rFonts w:ascii="Angsana New" w:hAnsi="Angsana New"/>
                <w:bCs/>
                <w:sz w:val="30"/>
                <w:szCs w:val="30"/>
              </w:rPr>
              <w:t>3,707</w:t>
            </w:r>
          </w:p>
        </w:tc>
        <w:tc>
          <w:tcPr>
            <w:tcW w:w="284" w:type="dxa"/>
          </w:tcPr>
          <w:p w14:paraId="0800A3FE" w14:textId="77777777" w:rsidR="00A93037" w:rsidRPr="00DF2164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</w:tcPr>
          <w:p w14:paraId="1BA00B16" w14:textId="77F2A478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11,234</w:t>
            </w:r>
          </w:p>
        </w:tc>
      </w:tr>
      <w:tr w:rsidR="00A93037" w:rsidRPr="00E24209" w14:paraId="6C8C02DB" w14:textId="77777777" w:rsidTr="00DF2164">
        <w:trPr>
          <w:cantSplit/>
        </w:trPr>
        <w:tc>
          <w:tcPr>
            <w:tcW w:w="4291" w:type="dxa"/>
          </w:tcPr>
          <w:p w14:paraId="5FC659C9" w14:textId="77777777" w:rsidR="00A93037" w:rsidRPr="00947518" w:rsidRDefault="00A93037" w:rsidP="00A93037">
            <w:pPr>
              <w:tabs>
                <w:tab w:val="left" w:pos="342"/>
              </w:tabs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6F6D8D" w14:textId="0422AF4E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 w:rsidR="009E301B">
              <w:rPr>
                <w:rFonts w:ascii="Angsana New" w:hAnsi="Angsana New"/>
                <w:bCs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68CAABE3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231125C" w14:textId="32C0617E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8,775</w:t>
            </w:r>
          </w:p>
        </w:tc>
        <w:tc>
          <w:tcPr>
            <w:tcW w:w="283" w:type="dxa"/>
          </w:tcPr>
          <w:p w14:paraId="6F9A26AA" w14:textId="77777777" w:rsidR="00A93037" w:rsidRPr="00DF2164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7CA4065" w14:textId="6D1626A4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7,420</w:t>
            </w:r>
          </w:p>
        </w:tc>
        <w:tc>
          <w:tcPr>
            <w:tcW w:w="284" w:type="dxa"/>
          </w:tcPr>
          <w:p w14:paraId="7515273F" w14:textId="77777777" w:rsidR="00A93037" w:rsidRPr="00DF2164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478FA3CE" w14:textId="3B597607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5,000</w:t>
            </w:r>
          </w:p>
        </w:tc>
      </w:tr>
      <w:tr w:rsidR="00A93037" w:rsidRPr="00E24209" w14:paraId="49E1A771" w14:textId="77777777" w:rsidTr="00DF2164">
        <w:trPr>
          <w:cantSplit/>
        </w:trPr>
        <w:tc>
          <w:tcPr>
            <w:tcW w:w="4291" w:type="dxa"/>
          </w:tcPr>
          <w:p w14:paraId="52567069" w14:textId="77777777" w:rsidR="00A93037" w:rsidRPr="00947518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358DD" w14:textId="378FCA5F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128,</w:t>
            </w:r>
            <w:r w:rsidR="009E301B">
              <w:rPr>
                <w:rFonts w:ascii="Angsana New" w:hAnsi="Angsana New"/>
                <w:bCs/>
                <w:sz w:val="30"/>
                <w:szCs w:val="30"/>
              </w:rPr>
              <w:t>414</w:t>
            </w:r>
          </w:p>
        </w:tc>
        <w:tc>
          <w:tcPr>
            <w:tcW w:w="270" w:type="dxa"/>
          </w:tcPr>
          <w:p w14:paraId="3C1505A1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0D85C82F" w14:textId="69C06018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127</w:t>
            </w:r>
            <w:r w:rsidRPr="005B118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934</w:t>
            </w:r>
          </w:p>
        </w:tc>
        <w:tc>
          <w:tcPr>
            <w:tcW w:w="283" w:type="dxa"/>
          </w:tcPr>
          <w:p w14:paraId="605D6C9E" w14:textId="77777777" w:rsidR="00A93037" w:rsidRPr="00DF2164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7B1CD66A" w14:textId="35D3D521" w:rsidR="00A93037" w:rsidRPr="005D376F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5D376F" w:rsidRPr="005D376F">
              <w:rPr>
                <w:rFonts w:ascii="Angsana New" w:hAnsi="Angsana New"/>
                <w:bCs/>
                <w:sz w:val="30"/>
                <w:szCs w:val="30"/>
              </w:rPr>
              <w:t>2,885</w:t>
            </w:r>
          </w:p>
        </w:tc>
        <w:tc>
          <w:tcPr>
            <w:tcW w:w="284" w:type="dxa"/>
          </w:tcPr>
          <w:p w14:paraId="1C5AABBA" w14:textId="77777777" w:rsidR="00A93037" w:rsidRPr="00DF2164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5D7AC4ED" w14:textId="2C5A6FC9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78,039</w:t>
            </w:r>
          </w:p>
        </w:tc>
      </w:tr>
      <w:tr w:rsidR="00A93037" w:rsidRPr="00E24209" w14:paraId="0CA3534F" w14:textId="77777777" w:rsidTr="00DF2164">
        <w:trPr>
          <w:cantSplit/>
        </w:trPr>
        <w:tc>
          <w:tcPr>
            <w:tcW w:w="4291" w:type="dxa"/>
          </w:tcPr>
          <w:p w14:paraId="70E170BD" w14:textId="77777777" w:rsidR="00A93037" w:rsidRPr="00947518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F08EF" w14:textId="71E92625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550,</w:t>
            </w:r>
            <w:r w:rsidR="009E301B">
              <w:rPr>
                <w:rFonts w:ascii="Angsana New" w:hAnsi="Angsana New"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3CF67F7B" w14:textId="77777777" w:rsidR="00A93037" w:rsidRPr="00F0151D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7857689" w14:textId="1462768A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464,630</w:t>
            </w:r>
          </w:p>
        </w:tc>
        <w:tc>
          <w:tcPr>
            <w:tcW w:w="283" w:type="dxa"/>
          </w:tcPr>
          <w:p w14:paraId="36215257" w14:textId="77777777" w:rsidR="00A93037" w:rsidRPr="00DF2164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760B503" w14:textId="4BEF5266" w:rsidR="00A93037" w:rsidRPr="005D376F" w:rsidRDefault="005D376F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5D376F">
              <w:rPr>
                <w:rFonts w:ascii="Angsana New" w:hAnsi="Angsana New"/>
                <w:bCs/>
                <w:sz w:val="30"/>
                <w:szCs w:val="30"/>
              </w:rPr>
              <w:t>376,062</w:t>
            </w:r>
          </w:p>
        </w:tc>
        <w:tc>
          <w:tcPr>
            <w:tcW w:w="284" w:type="dxa"/>
          </w:tcPr>
          <w:p w14:paraId="140D1307" w14:textId="77777777" w:rsidR="00A93037" w:rsidRPr="00DF2164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549FAC56" w14:textId="429F47D1" w:rsidR="00A93037" w:rsidRPr="0080273D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277,066</w:t>
            </w:r>
          </w:p>
        </w:tc>
      </w:tr>
    </w:tbl>
    <w:p w14:paraId="34A37B5D" w14:textId="77777777" w:rsidR="00A93037" w:rsidRDefault="00A93037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CF7DEAA" w14:textId="77777777" w:rsidR="00B4487D" w:rsidRDefault="00B4487D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03EE81E9" w14:textId="77777777" w:rsidR="00B4487D" w:rsidRDefault="00B4487D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6CDEBE1" w14:textId="77777777" w:rsidR="00B4487D" w:rsidRDefault="00B4487D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0D1871F5" w14:textId="77777777" w:rsidR="00B4487D" w:rsidRDefault="00B4487D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74A318E5" w14:textId="77777777" w:rsidR="00B4487D" w:rsidRDefault="00B4487D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5CD7CCC" w14:textId="77777777" w:rsidR="00B4487D" w:rsidRDefault="00B4487D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8449732" w14:textId="77777777" w:rsidR="00B4487D" w:rsidRDefault="00B4487D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B41DF4F" w14:textId="77777777" w:rsidR="00B4487D" w:rsidRDefault="00B4487D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8BF4DD8" w14:textId="77777777" w:rsidR="00B4487D" w:rsidRDefault="00B4487D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F5B046D" w14:textId="77777777" w:rsidR="00B4487D" w:rsidRDefault="00B4487D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6B5FF4B4" w14:textId="77777777" w:rsidR="00B4487D" w:rsidRDefault="00B4487D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16D7DC0A" w14:textId="77777777" w:rsidR="00B4487D" w:rsidRDefault="00B4487D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296AEDC" w14:textId="2A4F8739" w:rsidR="009B78DC" w:rsidRDefault="00EE6469" w:rsidP="00AD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C7BD7">
        <w:rPr>
          <w:rFonts w:ascii="Angsana New" w:hAnsi="Angsana New"/>
          <w:b/>
          <w:bCs/>
          <w:sz w:val="30"/>
          <w:szCs w:val="30"/>
        </w:rPr>
        <w:t>9</w:t>
      </w:r>
      <w:r w:rsidR="009B78DC">
        <w:rPr>
          <w:rFonts w:ascii="Angsana New" w:hAnsi="Angsana New"/>
          <w:b/>
          <w:bCs/>
          <w:sz w:val="30"/>
          <w:szCs w:val="30"/>
        </w:rPr>
        <w:t>.</w:t>
      </w:r>
      <w:r w:rsidR="00C26CF4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F0151D">
        <w:rPr>
          <w:rFonts w:ascii="Angsana New" w:hAnsi="Angsana New" w:hint="cs"/>
          <w:b/>
          <w:bCs/>
          <w:sz w:val="30"/>
          <w:szCs w:val="30"/>
          <w:cs/>
        </w:rPr>
        <w:t xml:space="preserve">หนี้สินตามสัญญาเช่า </w:t>
      </w:r>
    </w:p>
    <w:p w14:paraId="79BF1C96" w14:textId="77777777" w:rsidR="002A275C" w:rsidRPr="00564483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16"/>
          <w:szCs w:val="16"/>
        </w:rPr>
      </w:pPr>
    </w:p>
    <w:p w14:paraId="33B8B18F" w14:textId="1A77635E" w:rsidR="002A275C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B12AA" w:rsidRPr="00DB12AA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93D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B12AA" w:rsidRPr="00DB12AA">
        <w:rPr>
          <w:rFonts w:ascii="Angsana New" w:hAnsi="Angsana New" w:hint="cs"/>
          <w:sz w:val="30"/>
          <w:szCs w:val="30"/>
        </w:rPr>
        <w:t>2566</w:t>
      </w:r>
      <w:r w:rsidR="00693D8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ยอดคงเหลือของหนี้สินตามสัญญาเช่าประกอบด้วย</w:t>
      </w:r>
    </w:p>
    <w:p w14:paraId="4F809995" w14:textId="77777777" w:rsidR="002A275C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tbl>
      <w:tblPr>
        <w:tblW w:w="9884" w:type="dxa"/>
        <w:tblLook w:val="04A0" w:firstRow="1" w:lastRow="0" w:firstColumn="1" w:lastColumn="0" w:noHBand="0" w:noVBand="1"/>
      </w:tblPr>
      <w:tblGrid>
        <w:gridCol w:w="4076"/>
        <w:gridCol w:w="1276"/>
        <w:gridCol w:w="236"/>
        <w:gridCol w:w="1209"/>
        <w:gridCol w:w="284"/>
        <w:gridCol w:w="1244"/>
        <w:gridCol w:w="247"/>
        <w:gridCol w:w="1312"/>
      </w:tblGrid>
      <w:tr w:rsidR="004C4B93" w:rsidRPr="00C518C9" w14:paraId="45800086" w14:textId="77777777" w:rsidTr="00693D85">
        <w:tc>
          <w:tcPr>
            <w:tcW w:w="4076" w:type="dxa"/>
          </w:tcPr>
          <w:p w14:paraId="1390D2C8" w14:textId="77777777" w:rsidR="004C4B93" w:rsidRPr="00446B9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8" w:type="dxa"/>
            <w:gridSpan w:val="7"/>
          </w:tcPr>
          <w:p w14:paraId="35F2FA7B" w14:textId="77777777" w:rsidR="004C4B93" w:rsidRPr="00C518C9" w:rsidRDefault="004C4B93" w:rsidP="00531132">
            <w:pPr>
              <w:pStyle w:val="BodyText3"/>
              <w:jc w:val="center"/>
              <w:rPr>
                <w:cs/>
              </w:rPr>
            </w:pPr>
            <w:r w:rsidRPr="00C518C9">
              <w:rPr>
                <w:rFonts w:hint="cs"/>
                <w:cs/>
              </w:rPr>
              <w:t>พันบาท</w:t>
            </w:r>
          </w:p>
        </w:tc>
      </w:tr>
      <w:tr w:rsidR="004C4B93" w:rsidRPr="00EA0007" w14:paraId="32E63A87" w14:textId="77777777" w:rsidTr="00693D85">
        <w:tc>
          <w:tcPr>
            <w:tcW w:w="4076" w:type="dxa"/>
          </w:tcPr>
          <w:p w14:paraId="5AA0E53A" w14:textId="77777777" w:rsidR="004C4B93" w:rsidRPr="00EA000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86C606" w14:textId="77777777" w:rsidR="004C4B93" w:rsidRPr="004F07C8" w:rsidRDefault="004C4B9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267B9DB" w14:textId="77777777" w:rsidR="004C4B93" w:rsidRPr="004F07C8" w:rsidRDefault="004C4B93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51F30F" w14:textId="77777777" w:rsidR="004C4B93" w:rsidRPr="004F07C8" w:rsidRDefault="004C4B93" w:rsidP="0073739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C4B93" w:rsidRPr="00EA0007" w14:paraId="145367FF" w14:textId="77777777" w:rsidTr="00693D85">
        <w:tc>
          <w:tcPr>
            <w:tcW w:w="4076" w:type="dxa"/>
          </w:tcPr>
          <w:p w14:paraId="456009BC" w14:textId="77777777" w:rsidR="004C4B93" w:rsidRPr="00EA000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625016" w14:textId="2AE8C734" w:rsidR="004C4B93" w:rsidRPr="00EA0007" w:rsidRDefault="00DB12AA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6A706DA" w14:textId="77777777" w:rsidR="004C4B93" w:rsidRPr="00EA0007" w:rsidRDefault="004C4B93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70BEAF23" w14:textId="3758827C" w:rsidR="004C4B93" w:rsidRPr="00EA0007" w:rsidRDefault="00DB12AA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5E51B8AA" w14:textId="77777777" w:rsidR="004C4B93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002641C8" w14:textId="0722A570" w:rsidR="004C4B93" w:rsidRPr="00EA0007" w:rsidRDefault="00DB12AA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56B637F9" w14:textId="77777777" w:rsidR="004C4B93" w:rsidRPr="00EA0007" w:rsidRDefault="004C4B93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278E2CA4" w14:textId="6BE14D10" w:rsidR="004C4B93" w:rsidRPr="00EA0007" w:rsidRDefault="00DB12AA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362F6" w:rsidRPr="00192B26" w14:paraId="2B5F6BCC" w14:textId="77777777" w:rsidTr="00693D85">
        <w:tc>
          <w:tcPr>
            <w:tcW w:w="4076" w:type="dxa"/>
          </w:tcPr>
          <w:p w14:paraId="5EC96200" w14:textId="77777777" w:rsidR="006362F6" w:rsidRPr="00161CAE" w:rsidRDefault="006362F6" w:rsidP="0053113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C174F6" w14:textId="77777777"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B0EED7" w14:textId="77777777"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34C7701E" w14:textId="77777777"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22509B6" w14:textId="77777777"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41F26AA7" w14:textId="77777777" w:rsidR="006362F6" w:rsidRPr="00A22DFF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0BF252DA" w14:textId="77777777" w:rsidR="006362F6" w:rsidRPr="00074B34" w:rsidRDefault="006362F6" w:rsidP="0053113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14:paraId="6A6121ED" w14:textId="77777777" w:rsidR="006362F6" w:rsidRPr="00C80781" w:rsidRDefault="006362F6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93037" w:rsidRPr="00A100BB" w14:paraId="66B7C69C" w14:textId="77777777" w:rsidTr="00693D85">
        <w:tc>
          <w:tcPr>
            <w:tcW w:w="4076" w:type="dxa"/>
          </w:tcPr>
          <w:p w14:paraId="06B73DC4" w14:textId="42E86C91" w:rsidR="00A93037" w:rsidRPr="00161CAE" w:rsidRDefault="00A93037" w:rsidP="00A93037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ครบกำหนดชำระภายใน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EC934B6" w14:textId="3915861A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24,853</w:t>
            </w:r>
          </w:p>
        </w:tc>
        <w:tc>
          <w:tcPr>
            <w:tcW w:w="236" w:type="dxa"/>
          </w:tcPr>
          <w:p w14:paraId="47F7FFE9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102166AA" w14:textId="52733B71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037">
              <w:rPr>
                <w:rFonts w:ascii="Angsana New" w:hAnsi="Angsana New"/>
                <w:sz w:val="30"/>
                <w:szCs w:val="30"/>
              </w:rPr>
              <w:t>20,648</w:t>
            </w:r>
          </w:p>
        </w:tc>
        <w:tc>
          <w:tcPr>
            <w:tcW w:w="284" w:type="dxa"/>
          </w:tcPr>
          <w:p w14:paraId="6C6C3324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DF2CC70" w14:textId="77777777" w:rsidR="00A93037" w:rsidRPr="00E760D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19,880</w:t>
            </w:r>
          </w:p>
        </w:tc>
        <w:tc>
          <w:tcPr>
            <w:tcW w:w="247" w:type="dxa"/>
          </w:tcPr>
          <w:p w14:paraId="3699AEF1" w14:textId="77777777" w:rsidR="00A93037" w:rsidRPr="00A93037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14:paraId="40D92D9D" w14:textId="73C3525E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037">
              <w:rPr>
                <w:rFonts w:ascii="Angsana New" w:hAnsi="Angsana New"/>
                <w:sz w:val="30"/>
                <w:szCs w:val="30"/>
              </w:rPr>
              <w:t>19,880</w:t>
            </w:r>
          </w:p>
        </w:tc>
      </w:tr>
      <w:tr w:rsidR="00A93037" w:rsidRPr="00A100BB" w14:paraId="00C6DFE0" w14:textId="77777777" w:rsidTr="00693D85">
        <w:tc>
          <w:tcPr>
            <w:tcW w:w="4076" w:type="dxa"/>
          </w:tcPr>
          <w:p w14:paraId="334B4210" w14:textId="7DD7208A" w:rsidR="00A93037" w:rsidRPr="00161CAE" w:rsidRDefault="00A93037" w:rsidP="00A93037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แต่ไม่เกิน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9322F29" w14:textId="057734D7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52,776</w:t>
            </w:r>
          </w:p>
        </w:tc>
        <w:tc>
          <w:tcPr>
            <w:tcW w:w="236" w:type="dxa"/>
          </w:tcPr>
          <w:p w14:paraId="45481F72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AEB334C" w14:textId="387ECC0C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3037">
              <w:rPr>
                <w:rFonts w:ascii="Angsana New" w:hAnsi="Angsana New"/>
                <w:sz w:val="30"/>
                <w:szCs w:val="30"/>
              </w:rPr>
              <w:t>50,950</w:t>
            </w:r>
          </w:p>
        </w:tc>
        <w:tc>
          <w:tcPr>
            <w:tcW w:w="284" w:type="dxa"/>
          </w:tcPr>
          <w:p w14:paraId="2C1BF77A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47F1C961" w14:textId="507B0FB3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48,256</w:t>
            </w:r>
          </w:p>
        </w:tc>
        <w:tc>
          <w:tcPr>
            <w:tcW w:w="247" w:type="dxa"/>
          </w:tcPr>
          <w:p w14:paraId="21C761B6" w14:textId="77777777" w:rsidR="00A93037" w:rsidRPr="00A93037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3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12" w:type="dxa"/>
          </w:tcPr>
          <w:p w14:paraId="78FC43ED" w14:textId="3E237991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3037">
              <w:rPr>
                <w:rFonts w:ascii="Angsana New" w:hAnsi="Angsana New"/>
                <w:sz w:val="30"/>
                <w:szCs w:val="30"/>
              </w:rPr>
              <w:t>59,426</w:t>
            </w:r>
          </w:p>
        </w:tc>
      </w:tr>
      <w:tr w:rsidR="00A93037" w:rsidRPr="00A100BB" w14:paraId="4742B1E8" w14:textId="77777777" w:rsidTr="00693D85">
        <w:tc>
          <w:tcPr>
            <w:tcW w:w="4076" w:type="dxa"/>
          </w:tcPr>
          <w:p w14:paraId="688742C1" w14:textId="7675ADC7" w:rsidR="00A93037" w:rsidRPr="00161CAE" w:rsidRDefault="00A93037" w:rsidP="00A93037">
            <w:pPr>
              <w:numPr>
                <w:ilvl w:val="0"/>
                <w:numId w:val="17"/>
              </w:numPr>
              <w:tabs>
                <w:tab w:val="left" w:pos="342"/>
              </w:tabs>
              <w:ind w:right="-108" w:hanging="7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ครบกำหนดชำระหลังจาก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18D0AA" w14:textId="55A1E634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47,650</w:t>
            </w:r>
          </w:p>
        </w:tc>
        <w:tc>
          <w:tcPr>
            <w:tcW w:w="236" w:type="dxa"/>
          </w:tcPr>
          <w:p w14:paraId="5B09D3EF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3147149" w14:textId="4799B72F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3037">
              <w:rPr>
                <w:rFonts w:ascii="Angsana New" w:hAnsi="Angsana New" w:hint="cs"/>
                <w:sz w:val="30"/>
                <w:szCs w:val="30"/>
              </w:rPr>
              <w:t>54</w:t>
            </w:r>
            <w:r w:rsidRPr="00A93037">
              <w:rPr>
                <w:rFonts w:ascii="Angsana New" w:hAnsi="Angsana New"/>
                <w:sz w:val="30"/>
                <w:szCs w:val="30"/>
              </w:rPr>
              <w:t>,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330</w:t>
            </w:r>
          </w:p>
        </w:tc>
        <w:tc>
          <w:tcPr>
            <w:tcW w:w="284" w:type="dxa"/>
          </w:tcPr>
          <w:p w14:paraId="624AC1DA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8FBBB35" w14:textId="5BA1F1C3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55,721</w:t>
            </w:r>
          </w:p>
        </w:tc>
        <w:tc>
          <w:tcPr>
            <w:tcW w:w="247" w:type="dxa"/>
          </w:tcPr>
          <w:p w14:paraId="1C49D97E" w14:textId="77777777" w:rsidR="00A93037" w:rsidRPr="00A93037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58296634" w14:textId="567065CF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93037">
              <w:rPr>
                <w:rFonts w:ascii="Angsana New" w:hAnsi="Angsana New" w:hint="cs"/>
                <w:sz w:val="30"/>
                <w:szCs w:val="30"/>
              </w:rPr>
              <w:t>64</w:t>
            </w:r>
            <w:r w:rsidRPr="00A93037">
              <w:rPr>
                <w:rFonts w:ascii="Angsana New" w:hAnsi="Angsana New"/>
                <w:sz w:val="30"/>
                <w:szCs w:val="30"/>
              </w:rPr>
              <w:t>,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431</w:t>
            </w:r>
          </w:p>
        </w:tc>
      </w:tr>
      <w:tr w:rsidR="00A93037" w:rsidRPr="00A100BB" w14:paraId="66A5D8C1" w14:textId="77777777" w:rsidTr="00693D85">
        <w:tc>
          <w:tcPr>
            <w:tcW w:w="4076" w:type="dxa"/>
          </w:tcPr>
          <w:p w14:paraId="64AFE307" w14:textId="77777777" w:rsidR="00A93037" w:rsidRPr="00161CAE" w:rsidRDefault="00A93037" w:rsidP="00A93037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61C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AA563E7" w14:textId="0AFC75D0" w:rsidR="00A93037" w:rsidRPr="00E760D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0DB">
              <w:rPr>
                <w:rFonts w:ascii="Angsana New" w:hAnsi="Angsana New" w:hint="cs"/>
                <w:sz w:val="30"/>
                <w:szCs w:val="30"/>
              </w:rPr>
              <w:t>1</w:t>
            </w:r>
            <w:r w:rsidR="00E760DB" w:rsidRPr="00E760DB">
              <w:rPr>
                <w:rFonts w:ascii="Angsana New" w:hAnsi="Angsana New"/>
                <w:sz w:val="30"/>
                <w:szCs w:val="30"/>
              </w:rPr>
              <w:t>25,279</w:t>
            </w:r>
          </w:p>
        </w:tc>
        <w:tc>
          <w:tcPr>
            <w:tcW w:w="236" w:type="dxa"/>
          </w:tcPr>
          <w:p w14:paraId="45F65F06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17A8354F" w14:textId="20D6F3A6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037">
              <w:rPr>
                <w:rFonts w:ascii="Angsana New" w:hAnsi="Angsana New" w:hint="cs"/>
                <w:sz w:val="30"/>
                <w:szCs w:val="30"/>
              </w:rPr>
              <w:t>125</w:t>
            </w:r>
            <w:r w:rsidRPr="00A93037">
              <w:rPr>
                <w:rFonts w:ascii="Angsana New" w:hAnsi="Angsana New"/>
                <w:sz w:val="30"/>
                <w:szCs w:val="30"/>
              </w:rPr>
              <w:t>,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928</w:t>
            </w:r>
          </w:p>
        </w:tc>
        <w:tc>
          <w:tcPr>
            <w:tcW w:w="284" w:type="dxa"/>
          </w:tcPr>
          <w:p w14:paraId="2B11E028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67D12ACE" w14:textId="7B45ACFA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123,857</w:t>
            </w:r>
          </w:p>
        </w:tc>
        <w:tc>
          <w:tcPr>
            <w:tcW w:w="247" w:type="dxa"/>
          </w:tcPr>
          <w:p w14:paraId="5E641D97" w14:textId="77777777" w:rsidR="00A93037" w:rsidRPr="00A93037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14:paraId="41D01441" w14:textId="3401FD9D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037">
              <w:rPr>
                <w:rFonts w:ascii="Angsana New" w:hAnsi="Angsana New" w:hint="cs"/>
                <w:sz w:val="30"/>
                <w:szCs w:val="30"/>
              </w:rPr>
              <w:t>143</w:t>
            </w:r>
            <w:r w:rsidRPr="00A93037">
              <w:rPr>
                <w:rFonts w:ascii="Angsana New" w:hAnsi="Angsana New"/>
                <w:sz w:val="30"/>
                <w:szCs w:val="30"/>
              </w:rPr>
              <w:t>,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737</w:t>
            </w:r>
          </w:p>
        </w:tc>
      </w:tr>
      <w:tr w:rsidR="00A93037" w:rsidRPr="00A100BB" w14:paraId="157A9B34" w14:textId="77777777" w:rsidTr="00693D85">
        <w:tc>
          <w:tcPr>
            <w:tcW w:w="4076" w:type="dxa"/>
          </w:tcPr>
          <w:p w14:paraId="03794779" w14:textId="77777777" w:rsidR="00A93037" w:rsidRPr="00161CAE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หัก  ดอกเบี้ยจ่ายรอการตัดบัญชี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B79AE3" w14:textId="2AD174EA" w:rsidR="00A93037" w:rsidRPr="00E760D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(</w:t>
            </w:r>
            <w:r w:rsidR="00E760DB" w:rsidRPr="00E760DB">
              <w:rPr>
                <w:rFonts w:ascii="Angsana New" w:hAnsi="Angsana New"/>
                <w:sz w:val="30"/>
                <w:szCs w:val="30"/>
              </w:rPr>
              <w:t>27,407</w:t>
            </w:r>
            <w:r w:rsidRPr="00E760D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4BDDD91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42E9DB1E" w14:textId="5638D503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037">
              <w:rPr>
                <w:rFonts w:ascii="Angsana New" w:hAnsi="Angsana New"/>
                <w:sz w:val="30"/>
                <w:szCs w:val="30"/>
              </w:rPr>
              <w:t>(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29</w:t>
            </w:r>
            <w:r w:rsidRPr="00A93037">
              <w:rPr>
                <w:rFonts w:ascii="Angsana New" w:hAnsi="Angsana New"/>
                <w:sz w:val="30"/>
                <w:szCs w:val="30"/>
              </w:rPr>
              <w:t>,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610</w:t>
            </w:r>
            <w:r w:rsidRPr="00A930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087E6C4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18ACB104" w14:textId="3453E428" w:rsidR="00A93037" w:rsidRPr="00E760D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(</w:t>
            </w:r>
            <w:r w:rsidR="00E760DB" w:rsidRPr="00E760DB">
              <w:rPr>
                <w:rFonts w:ascii="Angsana New" w:hAnsi="Angsana New"/>
                <w:sz w:val="30"/>
                <w:szCs w:val="30"/>
              </w:rPr>
              <w:t>26,411</w:t>
            </w:r>
            <w:r w:rsidRPr="00E760D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340FA8B1" w14:textId="77777777" w:rsidR="00A93037" w:rsidRPr="00A93037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57C757A8" w14:textId="6A3253C2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037">
              <w:rPr>
                <w:rFonts w:ascii="Angsana New" w:hAnsi="Angsana New"/>
                <w:sz w:val="30"/>
                <w:szCs w:val="30"/>
              </w:rPr>
              <w:t>(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93037">
              <w:rPr>
                <w:rFonts w:ascii="Angsana New" w:hAnsi="Angsana New"/>
                <w:sz w:val="30"/>
                <w:szCs w:val="30"/>
              </w:rPr>
              <w:t>,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838</w:t>
            </w:r>
            <w:r w:rsidRPr="00A9303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3037" w:rsidRPr="00A100BB" w14:paraId="06899021" w14:textId="77777777" w:rsidTr="00693D85">
        <w:tc>
          <w:tcPr>
            <w:tcW w:w="4076" w:type="dxa"/>
          </w:tcPr>
          <w:p w14:paraId="1BA0E532" w14:textId="77777777" w:rsidR="00A93037" w:rsidRPr="00161CAE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68577B3" w14:textId="4AEF4836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97,872</w:t>
            </w:r>
          </w:p>
        </w:tc>
        <w:tc>
          <w:tcPr>
            <w:tcW w:w="236" w:type="dxa"/>
          </w:tcPr>
          <w:p w14:paraId="494DBAE9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46084EEA" w14:textId="7D1BBEE3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037">
              <w:rPr>
                <w:rFonts w:ascii="Angsana New" w:hAnsi="Angsana New" w:hint="cs"/>
                <w:sz w:val="30"/>
                <w:szCs w:val="30"/>
              </w:rPr>
              <w:t>96</w:t>
            </w:r>
            <w:r w:rsidRPr="00A93037">
              <w:rPr>
                <w:rFonts w:ascii="Angsana New" w:hAnsi="Angsana New"/>
                <w:sz w:val="30"/>
                <w:szCs w:val="30"/>
              </w:rPr>
              <w:t>,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318</w:t>
            </w:r>
          </w:p>
        </w:tc>
        <w:tc>
          <w:tcPr>
            <w:tcW w:w="284" w:type="dxa"/>
          </w:tcPr>
          <w:p w14:paraId="47C851C8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AF63946" w14:textId="0A6B4654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97,446</w:t>
            </w:r>
          </w:p>
        </w:tc>
        <w:tc>
          <w:tcPr>
            <w:tcW w:w="247" w:type="dxa"/>
          </w:tcPr>
          <w:p w14:paraId="0300278C" w14:textId="77777777" w:rsidR="00A93037" w:rsidRPr="00A93037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37F9D5BD" w14:textId="29DAC871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037">
              <w:rPr>
                <w:rFonts w:ascii="Angsana New" w:hAnsi="Angsana New" w:hint="cs"/>
                <w:sz w:val="30"/>
                <w:szCs w:val="30"/>
              </w:rPr>
              <w:t>111</w:t>
            </w:r>
            <w:r w:rsidRPr="00A93037">
              <w:rPr>
                <w:rFonts w:ascii="Angsana New" w:hAnsi="Angsana New"/>
                <w:sz w:val="30"/>
                <w:szCs w:val="30"/>
              </w:rPr>
              <w:t>,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899</w:t>
            </w:r>
          </w:p>
        </w:tc>
      </w:tr>
      <w:tr w:rsidR="00A93037" w:rsidRPr="00A100BB" w14:paraId="4C875ECA" w14:textId="77777777" w:rsidTr="00693D85">
        <w:tc>
          <w:tcPr>
            <w:tcW w:w="4076" w:type="dxa"/>
          </w:tcPr>
          <w:p w14:paraId="666AEBA5" w14:textId="77777777" w:rsidR="00A93037" w:rsidRPr="00161CAE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EDF18D8" w14:textId="01B3057D" w:rsidR="00A93037" w:rsidRPr="00E760D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(</w:t>
            </w:r>
            <w:r w:rsidR="00E760DB" w:rsidRPr="00E760DB">
              <w:rPr>
                <w:rFonts w:ascii="Angsana New" w:hAnsi="Angsana New"/>
                <w:sz w:val="30"/>
                <w:szCs w:val="30"/>
              </w:rPr>
              <w:t>19,481</w:t>
            </w:r>
            <w:r w:rsidRPr="00E760D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FC8F2A2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1B10F45D" w14:textId="6B127432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037">
              <w:rPr>
                <w:rFonts w:ascii="Angsana New" w:hAnsi="Angsana New"/>
                <w:sz w:val="30"/>
                <w:szCs w:val="30"/>
              </w:rPr>
              <w:t>(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15</w:t>
            </w:r>
            <w:r w:rsidRPr="00A93037">
              <w:rPr>
                <w:rFonts w:ascii="Angsana New" w:hAnsi="Angsana New"/>
                <w:sz w:val="30"/>
                <w:szCs w:val="30"/>
              </w:rPr>
              <w:t>,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852</w:t>
            </w:r>
            <w:r w:rsidRPr="00A930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47B6082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3C325B6E" w14:textId="29D1F7FB" w:rsidR="00A93037" w:rsidRPr="00E760D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(</w:t>
            </w:r>
            <w:r w:rsidR="00E760DB" w:rsidRPr="00E760DB">
              <w:rPr>
                <w:rFonts w:ascii="Angsana New" w:hAnsi="Angsana New"/>
                <w:sz w:val="30"/>
                <w:szCs w:val="30"/>
              </w:rPr>
              <w:t>15,043</w:t>
            </w:r>
            <w:r w:rsidRPr="00E760D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72EA5CB4" w14:textId="77777777" w:rsidR="00A93037" w:rsidRPr="00A93037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14:paraId="23F36C1D" w14:textId="792B8300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037">
              <w:rPr>
                <w:rFonts w:ascii="Angsana New" w:hAnsi="Angsana New"/>
                <w:sz w:val="30"/>
                <w:szCs w:val="30"/>
              </w:rPr>
              <w:t>(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14</w:t>
            </w:r>
            <w:r w:rsidRPr="00A93037">
              <w:rPr>
                <w:rFonts w:ascii="Angsana New" w:hAnsi="Angsana New"/>
                <w:sz w:val="30"/>
                <w:szCs w:val="30"/>
              </w:rPr>
              <w:t>,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458</w:t>
            </w:r>
            <w:r w:rsidRPr="00A9303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3037" w:rsidRPr="00A100BB" w14:paraId="411C02F2" w14:textId="77777777" w:rsidTr="00693D85">
        <w:tc>
          <w:tcPr>
            <w:tcW w:w="4076" w:type="dxa"/>
          </w:tcPr>
          <w:p w14:paraId="004C4573" w14:textId="77777777" w:rsidR="00A93037" w:rsidRPr="00E7492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9110CFF" w14:textId="2EF6F7EC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78,391</w:t>
            </w:r>
          </w:p>
        </w:tc>
        <w:tc>
          <w:tcPr>
            <w:tcW w:w="236" w:type="dxa"/>
          </w:tcPr>
          <w:p w14:paraId="6E2C394C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319F1CB3" w14:textId="39872024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037">
              <w:rPr>
                <w:rFonts w:ascii="Angsana New" w:hAnsi="Angsana New" w:hint="cs"/>
                <w:sz w:val="30"/>
                <w:szCs w:val="30"/>
              </w:rPr>
              <w:t>80</w:t>
            </w:r>
            <w:r w:rsidRPr="00A93037">
              <w:rPr>
                <w:rFonts w:ascii="Angsana New" w:hAnsi="Angsana New"/>
                <w:sz w:val="30"/>
                <w:szCs w:val="30"/>
              </w:rPr>
              <w:t>,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466</w:t>
            </w:r>
          </w:p>
        </w:tc>
        <w:tc>
          <w:tcPr>
            <w:tcW w:w="284" w:type="dxa"/>
          </w:tcPr>
          <w:p w14:paraId="401CD293" w14:textId="77777777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2CC7192F" w14:textId="27DF8119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60DB">
              <w:rPr>
                <w:rFonts w:ascii="Angsana New" w:hAnsi="Angsana New"/>
                <w:sz w:val="30"/>
                <w:szCs w:val="30"/>
              </w:rPr>
              <w:t>82,403</w:t>
            </w:r>
          </w:p>
        </w:tc>
        <w:tc>
          <w:tcPr>
            <w:tcW w:w="247" w:type="dxa"/>
          </w:tcPr>
          <w:p w14:paraId="6D1DFA5C" w14:textId="77777777" w:rsidR="00A93037" w:rsidRPr="00A93037" w:rsidRDefault="00A93037" w:rsidP="00A9303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321A96E8" w14:textId="5AD70CD8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93037">
              <w:rPr>
                <w:rFonts w:ascii="Angsana New" w:hAnsi="Angsana New" w:hint="cs"/>
                <w:sz w:val="30"/>
                <w:szCs w:val="30"/>
              </w:rPr>
              <w:t>97</w:t>
            </w:r>
            <w:r w:rsidRPr="00A93037">
              <w:rPr>
                <w:rFonts w:ascii="Angsana New" w:hAnsi="Angsana New"/>
                <w:sz w:val="30"/>
                <w:szCs w:val="30"/>
              </w:rPr>
              <w:t>,</w:t>
            </w:r>
            <w:r w:rsidRPr="00A93037">
              <w:rPr>
                <w:rFonts w:ascii="Angsana New" w:hAnsi="Angsana New" w:hint="cs"/>
                <w:sz w:val="30"/>
                <w:szCs w:val="30"/>
              </w:rPr>
              <w:t>441</w:t>
            </w:r>
          </w:p>
        </w:tc>
      </w:tr>
    </w:tbl>
    <w:p w14:paraId="6AA9CE63" w14:textId="77777777" w:rsidR="002A275C" w:rsidRDefault="002A275C" w:rsidP="002A275C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</w:p>
    <w:p w14:paraId="0F5F88F4" w14:textId="346E3AE0" w:rsidR="002A275C" w:rsidRDefault="002A275C" w:rsidP="002A275C">
      <w:pPr>
        <w:tabs>
          <w:tab w:val="left" w:pos="709"/>
        </w:tabs>
        <w:ind w:right="-16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</w:t>
      </w:r>
      <w:r w:rsidRPr="00880CC7">
        <w:rPr>
          <w:rFonts w:ascii="Angsana New" w:hAnsi="Angsana New"/>
          <w:sz w:val="30"/>
          <w:szCs w:val="30"/>
          <w:cs/>
        </w:rPr>
        <w:t>าใช้จ่ายที่เกี่ยวกับ</w:t>
      </w:r>
      <w:r>
        <w:rPr>
          <w:rFonts w:ascii="Angsana New" w:hAnsi="Angsana New" w:hint="cs"/>
          <w:sz w:val="30"/>
          <w:szCs w:val="30"/>
          <w:cs/>
        </w:rPr>
        <w:t>สัญญาเช่า</w:t>
      </w:r>
      <w:r w:rsidRPr="00880CC7">
        <w:rPr>
          <w:rFonts w:ascii="Angsana New" w:hAnsi="Angsana New"/>
          <w:sz w:val="30"/>
          <w:szCs w:val="30"/>
          <w:cs/>
        </w:rPr>
        <w:t xml:space="preserve">ที่รับรู้ในกำไรขาดทุนสำหรับปีสิ้นสุดวันที่ </w:t>
      </w:r>
      <w:r w:rsidRPr="00880CC7">
        <w:rPr>
          <w:rFonts w:ascii="Angsana New" w:hAnsi="Angsana New"/>
          <w:sz w:val="30"/>
          <w:szCs w:val="30"/>
        </w:rPr>
        <w:t xml:space="preserve">31 </w:t>
      </w:r>
      <w:r w:rsidRPr="00880CC7">
        <w:rPr>
          <w:rFonts w:ascii="Angsana New" w:hAnsi="Angsana New"/>
          <w:sz w:val="30"/>
          <w:szCs w:val="30"/>
          <w:cs/>
        </w:rPr>
        <w:t xml:space="preserve">ธันวาคม </w:t>
      </w:r>
      <w:r w:rsidR="00DB12AA" w:rsidRPr="00DB12AA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80CC7">
        <w:rPr>
          <w:rFonts w:ascii="Angsana New" w:hAnsi="Angsana New"/>
          <w:sz w:val="30"/>
          <w:szCs w:val="30"/>
          <w:cs/>
        </w:rPr>
        <w:t>ประกอบด้วย</w:t>
      </w:r>
    </w:p>
    <w:p w14:paraId="5F15BC13" w14:textId="77777777" w:rsidR="002A275C" w:rsidRPr="00880CC7" w:rsidRDefault="002A275C" w:rsidP="002A275C">
      <w:pPr>
        <w:tabs>
          <w:tab w:val="left" w:pos="709"/>
        </w:tabs>
        <w:ind w:right="-166"/>
        <w:rPr>
          <w:rFonts w:ascii="Angsana New" w:hAnsi="Angsana New"/>
          <w:sz w:val="16"/>
          <w:szCs w:val="16"/>
        </w:rPr>
      </w:pPr>
    </w:p>
    <w:tbl>
      <w:tblPr>
        <w:tblW w:w="1010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49"/>
        <w:gridCol w:w="1275"/>
        <w:gridCol w:w="283"/>
        <w:gridCol w:w="1277"/>
        <w:gridCol w:w="284"/>
        <w:gridCol w:w="1275"/>
        <w:gridCol w:w="283"/>
        <w:gridCol w:w="1277"/>
      </w:tblGrid>
      <w:tr w:rsidR="00EE31C0" w:rsidRPr="00F51F88" w14:paraId="2349C361" w14:textId="77777777" w:rsidTr="00EE31C0">
        <w:trPr>
          <w:cantSplit/>
        </w:trPr>
        <w:tc>
          <w:tcPr>
            <w:tcW w:w="4149" w:type="dxa"/>
          </w:tcPr>
          <w:p w14:paraId="5FDD1106" w14:textId="77777777" w:rsidR="00EE31C0" w:rsidRPr="00F51F88" w:rsidRDefault="00EE31C0" w:rsidP="005311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3EE2F124" w14:textId="77777777" w:rsidR="00EE31C0" w:rsidRPr="00F51F88" w:rsidRDefault="00EE31C0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E31C0" w:rsidRPr="00402323" w14:paraId="419E863B" w14:textId="77777777" w:rsidTr="00EE31C0">
        <w:trPr>
          <w:cantSplit/>
        </w:trPr>
        <w:tc>
          <w:tcPr>
            <w:tcW w:w="4149" w:type="dxa"/>
          </w:tcPr>
          <w:p w14:paraId="5FD916C9" w14:textId="77777777" w:rsidR="00EE31C0" w:rsidRPr="00C54BB4" w:rsidRDefault="00EE31C0" w:rsidP="00531132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4BFFDA" w14:textId="77777777" w:rsidR="00EE31C0" w:rsidRPr="004F07C8" w:rsidRDefault="00EE31C0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CA31813" w14:textId="77777777" w:rsidR="00EE31C0" w:rsidRPr="004F07C8" w:rsidRDefault="00EE31C0" w:rsidP="0073739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DF6E7D" w14:textId="77777777" w:rsidR="00EE31C0" w:rsidRPr="004F07C8" w:rsidRDefault="00EE31C0" w:rsidP="0073739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EE31C0" w:rsidRPr="00402323" w14:paraId="1A994F89" w14:textId="77777777" w:rsidTr="00A9640B">
        <w:trPr>
          <w:cantSplit/>
        </w:trPr>
        <w:tc>
          <w:tcPr>
            <w:tcW w:w="4149" w:type="dxa"/>
          </w:tcPr>
          <w:p w14:paraId="79905095" w14:textId="77777777" w:rsidR="00EE31C0" w:rsidRPr="00C54BB4" w:rsidRDefault="00EE31C0" w:rsidP="00531132">
            <w:pPr>
              <w:tabs>
                <w:tab w:val="clear" w:pos="6322"/>
              </w:tabs>
              <w:ind w:left="151" w:right="-72" w:hanging="151"/>
              <w:contextualSpacing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0706B73" w14:textId="0FF1AD63" w:rsidR="00EE31C0" w:rsidRDefault="00DB12AA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3D6F66A" w14:textId="77777777" w:rsidR="00EE31C0" w:rsidRPr="00B005CB" w:rsidRDefault="00EE31C0" w:rsidP="00737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48B81FF7" w14:textId="2E73ECB3" w:rsidR="00EE31C0" w:rsidRDefault="00DB12AA" w:rsidP="0073739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5AAF304E" w14:textId="77777777" w:rsidR="00EE31C0" w:rsidRDefault="00EE31C0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DDCF78E" w14:textId="0FBD516A" w:rsidR="00EE31C0" w:rsidRDefault="00DB12AA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111C68B" w14:textId="77777777" w:rsidR="00EE31C0" w:rsidRPr="00B005CB" w:rsidRDefault="00EE31C0" w:rsidP="00531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AB908" w14:textId="7C4C163E" w:rsidR="00EE31C0" w:rsidRDefault="00DB12AA" w:rsidP="0053113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93037" w:rsidRPr="00E438D2" w14:paraId="40ACE965" w14:textId="77777777" w:rsidTr="00A9640B">
        <w:trPr>
          <w:cantSplit/>
        </w:trPr>
        <w:tc>
          <w:tcPr>
            <w:tcW w:w="4149" w:type="dxa"/>
          </w:tcPr>
          <w:p w14:paraId="7E378874" w14:textId="77777777" w:rsidR="00A93037" w:rsidRPr="00C54BB4" w:rsidRDefault="00A93037" w:rsidP="00A93037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5" w:type="dxa"/>
          </w:tcPr>
          <w:p w14:paraId="337AC313" w14:textId="038A6E79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760DB">
              <w:rPr>
                <w:rFonts w:ascii="Angsana New" w:hAnsi="Angsana New"/>
                <w:bCs/>
                <w:sz w:val="30"/>
                <w:szCs w:val="30"/>
              </w:rPr>
              <w:t>4,1</w:t>
            </w:r>
            <w:r w:rsidR="00AD5799">
              <w:rPr>
                <w:rFonts w:ascii="Angsana New" w:hAnsi="Angsana New"/>
                <w:bCs/>
                <w:sz w:val="30"/>
                <w:szCs w:val="30"/>
              </w:rPr>
              <w:t>10</w:t>
            </w:r>
          </w:p>
        </w:tc>
        <w:tc>
          <w:tcPr>
            <w:tcW w:w="283" w:type="dxa"/>
          </w:tcPr>
          <w:p w14:paraId="079A9057" w14:textId="77777777" w:rsid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4FA00450" w14:textId="48929A39" w:rsidR="00A93037" w:rsidRPr="00E914F3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4B6A90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346</w:t>
            </w:r>
          </w:p>
        </w:tc>
        <w:tc>
          <w:tcPr>
            <w:tcW w:w="284" w:type="dxa"/>
          </w:tcPr>
          <w:p w14:paraId="48D25F6F" w14:textId="77777777" w:rsid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49A3EE27" w14:textId="4FDBEE24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760DB">
              <w:rPr>
                <w:rFonts w:ascii="Angsana New" w:hAnsi="Angsana New"/>
                <w:bCs/>
                <w:sz w:val="30"/>
                <w:szCs w:val="30"/>
              </w:rPr>
              <w:t>4,660</w:t>
            </w:r>
          </w:p>
        </w:tc>
        <w:tc>
          <w:tcPr>
            <w:tcW w:w="283" w:type="dxa"/>
          </w:tcPr>
          <w:p w14:paraId="30F43D4A" w14:textId="77777777" w:rsidR="00A93037" w:rsidRPr="00B005C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24E001AC" w14:textId="2173C680" w:rsidR="00A93037" w:rsidRPr="00E914F3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6A90">
              <w:rPr>
                <w:rFonts w:ascii="Angsana New" w:hAnsi="Angsana New"/>
                <w:bCs/>
                <w:sz w:val="30"/>
                <w:szCs w:val="30"/>
              </w:rPr>
              <w:t>3,</w:t>
            </w:r>
            <w:r>
              <w:rPr>
                <w:rFonts w:ascii="Angsana New" w:hAnsi="Angsana New"/>
                <w:bCs/>
                <w:sz w:val="30"/>
                <w:szCs w:val="30"/>
              </w:rPr>
              <w:t>918</w:t>
            </w:r>
          </w:p>
        </w:tc>
      </w:tr>
      <w:tr w:rsidR="00A93037" w:rsidRPr="00680E45" w14:paraId="0B09C6C6" w14:textId="77777777" w:rsidTr="00EE31C0">
        <w:trPr>
          <w:cantSplit/>
        </w:trPr>
        <w:tc>
          <w:tcPr>
            <w:tcW w:w="4149" w:type="dxa"/>
          </w:tcPr>
          <w:p w14:paraId="44828D3A" w14:textId="77777777" w:rsidR="00A93037" w:rsidRPr="00C54BB4" w:rsidRDefault="00A93037" w:rsidP="00A93037">
            <w:pPr>
              <w:ind w:left="151" w:right="-72" w:hanging="151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C54BB4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</w:t>
            </w: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5" w:type="dxa"/>
          </w:tcPr>
          <w:p w14:paraId="5F70B320" w14:textId="77777777" w:rsidR="00A93037" w:rsidRPr="00E760D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194B04A" w14:textId="77777777" w:rsid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403BBC4F" w14:textId="77777777" w:rsidR="00A93037" w:rsidRPr="00E914F3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EB3E9BB" w14:textId="77777777" w:rsid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671A97BA" w14:textId="77777777" w:rsidR="00A93037" w:rsidRPr="00E760D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23BB0E3" w14:textId="77777777" w:rsidR="00A93037" w:rsidRPr="00B005C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</w:tcPr>
          <w:p w14:paraId="46FDA0AC" w14:textId="77777777" w:rsidR="00A93037" w:rsidRPr="00E914F3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93037" w:rsidRPr="00680E45" w14:paraId="1C21CA06" w14:textId="77777777" w:rsidTr="00EE31C0">
        <w:trPr>
          <w:cantSplit/>
        </w:trPr>
        <w:tc>
          <w:tcPr>
            <w:tcW w:w="4149" w:type="dxa"/>
            <w:vAlign w:val="center"/>
          </w:tcPr>
          <w:p w14:paraId="111B4DB5" w14:textId="77777777" w:rsidR="00A93037" w:rsidRDefault="00A93037" w:rsidP="00A93037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C54BB4">
              <w:rPr>
                <w:rFonts w:ascii="Angsana New" w:eastAsia="Calibri" w:hAnsi="Angsana New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275" w:type="dxa"/>
          </w:tcPr>
          <w:p w14:paraId="5F80DFEF" w14:textId="122F0F3A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760DB">
              <w:rPr>
                <w:rFonts w:ascii="Angsana New" w:hAnsi="Angsana New"/>
                <w:bCs/>
                <w:sz w:val="30"/>
                <w:szCs w:val="30"/>
              </w:rPr>
              <w:t>2,583</w:t>
            </w:r>
          </w:p>
        </w:tc>
        <w:tc>
          <w:tcPr>
            <w:tcW w:w="283" w:type="dxa"/>
          </w:tcPr>
          <w:p w14:paraId="6E1BC317" w14:textId="77777777" w:rsid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3A183F71" w14:textId="3EAB2694" w:rsidR="00A93037" w:rsidRPr="00493608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6A90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595</w:t>
            </w:r>
          </w:p>
        </w:tc>
        <w:tc>
          <w:tcPr>
            <w:tcW w:w="284" w:type="dxa"/>
          </w:tcPr>
          <w:p w14:paraId="4F46B614" w14:textId="77777777" w:rsid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66C409E9" w14:textId="56E2E073" w:rsidR="00A93037" w:rsidRPr="00E760D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760DB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="00E760DB" w:rsidRPr="00E760DB">
              <w:rPr>
                <w:rFonts w:ascii="Angsana New" w:hAnsi="Angsana New"/>
                <w:bCs/>
                <w:sz w:val="30"/>
                <w:szCs w:val="30"/>
              </w:rPr>
              <w:t>,509</w:t>
            </w:r>
          </w:p>
        </w:tc>
        <w:tc>
          <w:tcPr>
            <w:tcW w:w="283" w:type="dxa"/>
          </w:tcPr>
          <w:p w14:paraId="09BD1806" w14:textId="77777777" w:rsidR="00A93037" w:rsidRPr="00B005C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</w:tcPr>
          <w:p w14:paraId="364F52A1" w14:textId="29E8087C" w:rsidR="00A93037" w:rsidRPr="00E03DAF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B6A90">
              <w:rPr>
                <w:rFonts w:ascii="Angsana New" w:hAnsi="Angsana New"/>
                <w:bCs/>
                <w:sz w:val="30"/>
                <w:szCs w:val="30"/>
              </w:rPr>
              <w:t>2,</w:t>
            </w:r>
            <w:r>
              <w:rPr>
                <w:rFonts w:ascii="Angsana New" w:hAnsi="Angsana New"/>
                <w:bCs/>
                <w:sz w:val="30"/>
                <w:szCs w:val="30"/>
              </w:rPr>
              <w:t>521</w:t>
            </w:r>
          </w:p>
        </w:tc>
      </w:tr>
      <w:tr w:rsidR="00A93037" w:rsidRPr="00680E45" w14:paraId="668C56A4" w14:textId="77777777" w:rsidTr="00EE31C0">
        <w:trPr>
          <w:cantSplit/>
        </w:trPr>
        <w:tc>
          <w:tcPr>
            <w:tcW w:w="4149" w:type="dxa"/>
            <w:vAlign w:val="center"/>
          </w:tcPr>
          <w:p w14:paraId="5750125C" w14:textId="77777777" w:rsidR="00A93037" w:rsidRDefault="00A93037" w:rsidP="00A93037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ค่าใช้จ่ายที่เกี่ยว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กับค่าเช่าผันแปรซึ่งไม่รวมอยู่ใน</w:t>
            </w:r>
          </w:p>
        </w:tc>
        <w:tc>
          <w:tcPr>
            <w:tcW w:w="1275" w:type="dxa"/>
          </w:tcPr>
          <w:p w14:paraId="35DD2685" w14:textId="77777777" w:rsidR="00A93037" w:rsidRPr="00E760D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01B80A8" w14:textId="77777777" w:rsidR="00A93037" w:rsidRPr="00B005C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14:paraId="3A235352" w14:textId="77777777" w:rsidR="00A93037" w:rsidRPr="00E914F3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84043A8" w14:textId="77777777" w:rsidR="00A93037" w:rsidRPr="00B005C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</w:tcPr>
          <w:p w14:paraId="54708E93" w14:textId="77777777" w:rsidR="00A93037" w:rsidRPr="00E760D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D1A71B1" w14:textId="77777777" w:rsidR="00A93037" w:rsidRPr="00B005C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</w:tcPr>
          <w:p w14:paraId="7A88A0C3" w14:textId="77777777" w:rsidR="00A93037" w:rsidRPr="00E914F3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A93037" w:rsidRPr="00680E45" w14:paraId="4120ADA2" w14:textId="77777777" w:rsidTr="00BE15F9">
        <w:trPr>
          <w:cantSplit/>
        </w:trPr>
        <w:tc>
          <w:tcPr>
            <w:tcW w:w="4149" w:type="dxa"/>
            <w:vAlign w:val="center"/>
          </w:tcPr>
          <w:p w14:paraId="30E4D0E2" w14:textId="77777777" w:rsidR="00A93037" w:rsidRPr="00880CC7" w:rsidRDefault="00A93037" w:rsidP="00A93037">
            <w:pPr>
              <w:ind w:left="141" w:right="72" w:hanging="141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880CC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การวัดมูลค่าของหนี้สินตามสัญญาเช่า</w:t>
            </w:r>
          </w:p>
        </w:tc>
        <w:tc>
          <w:tcPr>
            <w:tcW w:w="1275" w:type="dxa"/>
          </w:tcPr>
          <w:p w14:paraId="552E38E1" w14:textId="34F69E10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760DB">
              <w:rPr>
                <w:rFonts w:ascii="Angsana New" w:hAnsi="Angsana New"/>
                <w:bCs/>
                <w:sz w:val="30"/>
                <w:szCs w:val="30"/>
              </w:rPr>
              <w:t>2,217</w:t>
            </w:r>
          </w:p>
        </w:tc>
        <w:tc>
          <w:tcPr>
            <w:tcW w:w="283" w:type="dxa"/>
          </w:tcPr>
          <w:p w14:paraId="6948F437" w14:textId="77777777" w:rsid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2ECDD213" w14:textId="140E64B5" w:rsidR="00A93037" w:rsidRPr="00E914F3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B6A90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801</w:t>
            </w:r>
          </w:p>
        </w:tc>
        <w:tc>
          <w:tcPr>
            <w:tcW w:w="284" w:type="dxa"/>
          </w:tcPr>
          <w:p w14:paraId="2900F28E" w14:textId="77777777" w:rsid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465E849" w14:textId="40BF2B7F" w:rsidR="00A93037" w:rsidRPr="00E760DB" w:rsidRDefault="00E760DB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760DB">
              <w:rPr>
                <w:rFonts w:ascii="Angsana New" w:hAnsi="Angsana New"/>
                <w:bCs/>
                <w:sz w:val="30"/>
                <w:szCs w:val="30"/>
              </w:rPr>
              <w:t>764</w:t>
            </w:r>
          </w:p>
        </w:tc>
        <w:tc>
          <w:tcPr>
            <w:tcW w:w="283" w:type="dxa"/>
          </w:tcPr>
          <w:p w14:paraId="748D02EC" w14:textId="77777777" w:rsidR="00A93037" w:rsidRPr="00B005CB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  <w:shd w:val="clear" w:color="auto" w:fill="auto"/>
          </w:tcPr>
          <w:p w14:paraId="60B5FFBC" w14:textId="48698929" w:rsidR="00A93037" w:rsidRPr="00A93037" w:rsidRDefault="00A93037" w:rsidP="00A93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394</w:t>
            </w:r>
          </w:p>
        </w:tc>
      </w:tr>
    </w:tbl>
    <w:p w14:paraId="1DB1EDA1" w14:textId="77777777" w:rsidR="00F0151D" w:rsidRPr="00906835" w:rsidRDefault="00F0151D" w:rsidP="009B78DC">
      <w:pPr>
        <w:pStyle w:val="NoSpacing"/>
        <w:tabs>
          <w:tab w:val="left" w:pos="13467"/>
        </w:tabs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4DF601CB" w14:textId="77777777" w:rsidR="002A275C" w:rsidRDefault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0CCE876" w14:textId="2F2ECFFC" w:rsidR="009777BA" w:rsidRPr="00D061EA" w:rsidRDefault="002A275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42183D">
        <w:rPr>
          <w:rFonts w:ascii="Angsana New" w:hAnsi="Angsana New" w:hint="cs"/>
          <w:b/>
          <w:bCs/>
          <w:sz w:val="30"/>
          <w:szCs w:val="30"/>
          <w:cs/>
        </w:rPr>
        <w:t>0</w:t>
      </w:r>
      <w:r w:rsidR="008B2E18">
        <w:rPr>
          <w:rFonts w:ascii="Angsana New" w:hAnsi="Angsana New"/>
          <w:b/>
          <w:bCs/>
          <w:sz w:val="30"/>
          <w:szCs w:val="30"/>
        </w:rPr>
        <w:t>.</w:t>
      </w:r>
      <w:r w:rsidR="009777BA" w:rsidRPr="009777BA">
        <w:rPr>
          <w:rFonts w:ascii="Angsana New" w:hAnsi="Angsana New"/>
          <w:b/>
          <w:bCs/>
          <w:sz w:val="30"/>
          <w:szCs w:val="30"/>
        </w:rPr>
        <w:tab/>
      </w:r>
      <w:r w:rsidR="009777BA" w:rsidRPr="009777BA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0FFED6EE" w14:textId="77777777" w:rsidR="009777BA" w:rsidRPr="009777BA" w:rsidRDefault="009777BA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utlineLvl w:val="0"/>
        <w:rPr>
          <w:rFonts w:ascii="Angsana New" w:hAnsi="Angsana New"/>
          <w:b/>
          <w:bCs/>
          <w:sz w:val="16"/>
          <w:szCs w:val="16"/>
        </w:rPr>
      </w:pPr>
    </w:p>
    <w:p w14:paraId="3E8816B1" w14:textId="0419B8FE" w:rsidR="000E2129" w:rsidRDefault="000E2129" w:rsidP="000E2129">
      <w:pPr>
        <w:jc w:val="both"/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t>รายการเคลื่อนไหวของหนี้สินผลประโยชน์ของพนักงานหลังออกจากงานสำหรับ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F3CE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12AA" w:rsidRPr="00DB12AA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="009777B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/>
          <w:sz w:val="30"/>
          <w:szCs w:val="30"/>
        </w:rPr>
        <w:t>2565</w:t>
      </w:r>
      <w:r w:rsidR="001778C1">
        <w:rPr>
          <w:rFonts w:ascii="Angsana New" w:hAnsi="Angsana New" w:hint="cs"/>
          <w:sz w:val="30"/>
          <w:szCs w:val="30"/>
          <w:cs/>
        </w:rPr>
        <w:t xml:space="preserve"> </w:t>
      </w:r>
      <w:r w:rsidRPr="009F3CE7">
        <w:rPr>
          <w:rFonts w:ascii="Angsana New" w:hAnsi="Angsana New"/>
          <w:sz w:val="30"/>
          <w:szCs w:val="30"/>
          <w:cs/>
        </w:rPr>
        <w:t>มีดังนี้</w:t>
      </w:r>
    </w:p>
    <w:p w14:paraId="05DB60EB" w14:textId="77777777" w:rsidR="00A67781" w:rsidRPr="002C3BD4" w:rsidRDefault="00A67781" w:rsidP="000E2129">
      <w:pPr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9943" w:type="dxa"/>
        <w:tblLayout w:type="fixed"/>
        <w:tblLook w:val="0000" w:firstRow="0" w:lastRow="0" w:firstColumn="0" w:lastColumn="0" w:noHBand="0" w:noVBand="0"/>
      </w:tblPr>
      <w:tblGrid>
        <w:gridCol w:w="4575"/>
        <w:gridCol w:w="1134"/>
        <w:gridCol w:w="270"/>
        <w:gridCol w:w="1148"/>
        <w:gridCol w:w="283"/>
        <w:gridCol w:w="1134"/>
        <w:gridCol w:w="284"/>
        <w:gridCol w:w="1115"/>
      </w:tblGrid>
      <w:tr w:rsidR="00A67781" w:rsidRPr="004F07C8" w14:paraId="16B5C9CF" w14:textId="77777777" w:rsidTr="004C509C">
        <w:trPr>
          <w:cantSplit/>
        </w:trPr>
        <w:tc>
          <w:tcPr>
            <w:tcW w:w="4575" w:type="dxa"/>
          </w:tcPr>
          <w:p w14:paraId="4C21B7F7" w14:textId="77777777"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68" w:type="dxa"/>
            <w:gridSpan w:val="7"/>
            <w:tcBorders>
              <w:bottom w:val="single" w:sz="4" w:space="0" w:color="auto"/>
            </w:tcBorders>
          </w:tcPr>
          <w:p w14:paraId="449B5918" w14:textId="77777777" w:rsidR="00A67781" w:rsidRPr="004F07C8" w:rsidRDefault="00A67781" w:rsidP="0086700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67781" w:rsidRPr="004F07C8" w14:paraId="50664F53" w14:textId="77777777" w:rsidTr="004C509C">
        <w:trPr>
          <w:cantSplit/>
        </w:trPr>
        <w:tc>
          <w:tcPr>
            <w:tcW w:w="4575" w:type="dxa"/>
          </w:tcPr>
          <w:p w14:paraId="570BC6BD" w14:textId="77777777"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D437DE" w14:textId="77777777"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D703F7A" w14:textId="77777777" w:rsidR="00A67781" w:rsidRPr="004F07C8" w:rsidRDefault="00A67781" w:rsidP="00867001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4000AA" w14:textId="77777777" w:rsidR="00A67781" w:rsidRPr="004F07C8" w:rsidRDefault="00A67781" w:rsidP="00867001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7518" w:rsidRPr="00F51F88" w14:paraId="111A774A" w14:textId="77777777" w:rsidTr="004C509C">
        <w:trPr>
          <w:cantSplit/>
        </w:trPr>
        <w:tc>
          <w:tcPr>
            <w:tcW w:w="4575" w:type="dxa"/>
          </w:tcPr>
          <w:p w14:paraId="7FFE0D9F" w14:textId="77777777" w:rsidR="00D97518" w:rsidRPr="00F51F88" w:rsidRDefault="00D97518" w:rsidP="00D9751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5D913C" w14:textId="167AC237" w:rsidR="00D97518" w:rsidRPr="009B78DC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0998A08" w14:textId="77777777" w:rsidR="00D97518" w:rsidRPr="00F51F8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0D512994" w14:textId="7FCA269F" w:rsidR="00D97518" w:rsidRPr="009B78DC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7DB4CFFB" w14:textId="77777777" w:rsidR="00D97518" w:rsidRPr="00F51F88" w:rsidRDefault="00D97518" w:rsidP="00D97518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9BB963" w14:textId="173569FA" w:rsidR="00D97518" w:rsidRPr="009B78DC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D23BF58" w14:textId="77777777" w:rsidR="00D97518" w:rsidRPr="00F51F8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F70452B" w14:textId="5B2643DC" w:rsidR="00D97518" w:rsidRPr="009B78DC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D97518" w:rsidRPr="003823BE" w14:paraId="04326271" w14:textId="77777777" w:rsidTr="004C509C">
        <w:trPr>
          <w:cantSplit/>
        </w:trPr>
        <w:tc>
          <w:tcPr>
            <w:tcW w:w="4575" w:type="dxa"/>
          </w:tcPr>
          <w:p w14:paraId="3F5EFE51" w14:textId="77777777" w:rsidR="00D97518" w:rsidRPr="00161CAE" w:rsidRDefault="00D97518" w:rsidP="00D9751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4F3840" w14:textId="77777777" w:rsidR="00D97518" w:rsidRPr="001E7017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C2DCC64" w14:textId="77777777" w:rsidR="00D97518" w:rsidRPr="00D40D00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406C356" w14:textId="77777777" w:rsidR="00D97518" w:rsidRPr="001E7017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 w:firstLine="3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22809E20" w14:textId="77777777" w:rsidR="00D97518" w:rsidRPr="000233DF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3EE9F9" w14:textId="77777777" w:rsidR="00D97518" w:rsidRPr="001E7017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77A2BFB5" w14:textId="77777777" w:rsidR="00D97518" w:rsidRPr="000233DF" w:rsidRDefault="00D97518" w:rsidP="00D975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39A1832F" w14:textId="77777777" w:rsidR="00D97518" w:rsidRPr="001E7017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</w:tr>
      <w:tr w:rsidR="00715A48" w:rsidRPr="003823BE" w14:paraId="77989470" w14:textId="77777777" w:rsidTr="004C509C">
        <w:trPr>
          <w:cantSplit/>
        </w:trPr>
        <w:tc>
          <w:tcPr>
            <w:tcW w:w="4575" w:type="dxa"/>
          </w:tcPr>
          <w:p w14:paraId="1BF73DA7" w14:textId="77777777" w:rsidR="00715A48" w:rsidRPr="001201DE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21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04F6C6" w14:textId="05B83C62" w:rsidR="00715A48" w:rsidRPr="00053FDD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3FDD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053FDD" w:rsidRPr="00053FDD">
              <w:rPr>
                <w:rFonts w:ascii="Angsana New" w:hAnsi="Angsana New"/>
                <w:bCs/>
                <w:sz w:val="30"/>
                <w:szCs w:val="30"/>
              </w:rPr>
              <w:t>3,909</w:t>
            </w:r>
          </w:p>
        </w:tc>
        <w:tc>
          <w:tcPr>
            <w:tcW w:w="270" w:type="dxa"/>
          </w:tcPr>
          <w:p w14:paraId="147BF23C" w14:textId="77777777" w:rsidR="00715A48" w:rsidRPr="00715A48" w:rsidRDefault="00715A48" w:rsidP="00715A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2089547" w14:textId="07B17C03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5A48">
              <w:rPr>
                <w:rFonts w:ascii="Angsana New" w:hAnsi="Angsana New"/>
                <w:bCs/>
                <w:sz w:val="30"/>
                <w:szCs w:val="30"/>
              </w:rPr>
              <w:t>62,867</w:t>
            </w:r>
          </w:p>
        </w:tc>
        <w:tc>
          <w:tcPr>
            <w:tcW w:w="283" w:type="dxa"/>
          </w:tcPr>
          <w:p w14:paraId="4E53A872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720DBA" w14:textId="6186A80B" w:rsidR="00715A48" w:rsidRPr="00053FDD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53FDD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 w:rsidR="00053FDD" w:rsidRPr="00053FDD">
              <w:rPr>
                <w:rFonts w:ascii="Angsana New" w:hAnsi="Angsana New"/>
                <w:bCs/>
                <w:sz w:val="30"/>
                <w:szCs w:val="30"/>
              </w:rPr>
              <w:t>5,829</w:t>
            </w:r>
          </w:p>
        </w:tc>
        <w:tc>
          <w:tcPr>
            <w:tcW w:w="284" w:type="dxa"/>
          </w:tcPr>
          <w:p w14:paraId="0485A37E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15DDC343" w14:textId="1AAEF870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44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790</w:t>
            </w:r>
          </w:p>
        </w:tc>
      </w:tr>
      <w:tr w:rsidR="00715A48" w:rsidRPr="003823BE" w14:paraId="3CC12F2A" w14:textId="77777777" w:rsidTr="004C509C">
        <w:trPr>
          <w:cantSplit/>
        </w:trPr>
        <w:tc>
          <w:tcPr>
            <w:tcW w:w="4575" w:type="dxa"/>
          </w:tcPr>
          <w:p w14:paraId="3383883F" w14:textId="77777777" w:rsidR="00715A48" w:rsidRPr="00161CAE" w:rsidRDefault="00715A48" w:rsidP="00715A4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80EA098" w14:textId="77E755D2" w:rsidR="00715A48" w:rsidRPr="00053FDD" w:rsidRDefault="00053FDD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3FDD">
              <w:rPr>
                <w:rFonts w:ascii="Angsana New" w:hAnsi="Angsana New"/>
                <w:bCs/>
                <w:sz w:val="30"/>
                <w:szCs w:val="30"/>
              </w:rPr>
              <w:t>4,389</w:t>
            </w:r>
          </w:p>
        </w:tc>
        <w:tc>
          <w:tcPr>
            <w:tcW w:w="270" w:type="dxa"/>
          </w:tcPr>
          <w:p w14:paraId="4433BA8A" w14:textId="77777777" w:rsidR="00715A48" w:rsidRPr="00715A48" w:rsidRDefault="00715A48" w:rsidP="00715A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F881960" w14:textId="4C1E4E81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478</w:t>
            </w:r>
          </w:p>
        </w:tc>
        <w:tc>
          <w:tcPr>
            <w:tcW w:w="283" w:type="dxa"/>
          </w:tcPr>
          <w:p w14:paraId="73423829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E717740" w14:textId="662EEFFE" w:rsidR="00715A48" w:rsidRPr="00053FDD" w:rsidRDefault="00053FDD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53FDD">
              <w:rPr>
                <w:rFonts w:ascii="Angsana New" w:hAnsi="Angsana New"/>
                <w:bCs/>
                <w:sz w:val="30"/>
                <w:szCs w:val="30"/>
              </w:rPr>
              <w:t>2,913</w:t>
            </w:r>
          </w:p>
        </w:tc>
        <w:tc>
          <w:tcPr>
            <w:tcW w:w="284" w:type="dxa"/>
          </w:tcPr>
          <w:p w14:paraId="71F8C3EA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F80D6E6" w14:textId="5449B694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15A48">
              <w:rPr>
                <w:rFonts w:ascii="Angsana New" w:hAnsi="Angsana New"/>
                <w:bCs/>
                <w:sz w:val="30"/>
                <w:szCs w:val="30"/>
              </w:rPr>
              <w:t>2,904</w:t>
            </w:r>
          </w:p>
        </w:tc>
      </w:tr>
      <w:tr w:rsidR="00715A48" w:rsidRPr="003823BE" w14:paraId="19981A76" w14:textId="77777777" w:rsidTr="004C509C">
        <w:trPr>
          <w:cantSplit/>
        </w:trPr>
        <w:tc>
          <w:tcPr>
            <w:tcW w:w="4575" w:type="dxa"/>
          </w:tcPr>
          <w:p w14:paraId="5A3B309A" w14:textId="77777777" w:rsidR="00715A48" w:rsidRDefault="00715A48" w:rsidP="00715A48">
            <w:pPr>
              <w:tabs>
                <w:tab w:val="left" w:pos="342"/>
              </w:tabs>
              <w:ind w:left="72" w:right="-108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9F3CE7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C475B0" w14:textId="1B5BBD61" w:rsidR="00715A48" w:rsidRPr="00053FDD" w:rsidRDefault="00053FDD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53FDD">
              <w:rPr>
                <w:rFonts w:ascii="Angsana New" w:hAnsi="Angsana New"/>
                <w:bCs/>
                <w:sz w:val="30"/>
                <w:szCs w:val="30"/>
              </w:rPr>
              <w:t>1,727</w:t>
            </w:r>
          </w:p>
        </w:tc>
        <w:tc>
          <w:tcPr>
            <w:tcW w:w="270" w:type="dxa"/>
          </w:tcPr>
          <w:p w14:paraId="2AE3B070" w14:textId="77777777" w:rsidR="00715A48" w:rsidRPr="00715A48" w:rsidRDefault="00715A48" w:rsidP="00715A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BF487CF" w14:textId="285C3BC6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15A48">
              <w:rPr>
                <w:rFonts w:ascii="Angsana New" w:hAnsi="Angsana New"/>
                <w:bCs/>
                <w:sz w:val="30"/>
                <w:szCs w:val="30"/>
              </w:rPr>
              <w:t>1,240</w:t>
            </w:r>
          </w:p>
        </w:tc>
        <w:tc>
          <w:tcPr>
            <w:tcW w:w="283" w:type="dxa"/>
          </w:tcPr>
          <w:p w14:paraId="6F0B0935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6D1D95" w14:textId="3148081A" w:rsidR="00715A48" w:rsidRPr="00053FDD" w:rsidRDefault="00053FDD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53FDD">
              <w:rPr>
                <w:rFonts w:ascii="Angsana New" w:hAnsi="Angsana New"/>
                <w:bCs/>
                <w:sz w:val="30"/>
                <w:szCs w:val="30"/>
              </w:rPr>
              <w:t>1,132</w:t>
            </w:r>
          </w:p>
        </w:tc>
        <w:tc>
          <w:tcPr>
            <w:tcW w:w="284" w:type="dxa"/>
          </w:tcPr>
          <w:p w14:paraId="1614A331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0C53BE9" w14:textId="10E871A9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834</w:t>
            </w:r>
          </w:p>
        </w:tc>
      </w:tr>
      <w:tr w:rsidR="00715A48" w:rsidRPr="00AF7DDD" w14:paraId="2DA51197" w14:textId="77777777" w:rsidTr="004C509C">
        <w:trPr>
          <w:cantSplit/>
        </w:trPr>
        <w:tc>
          <w:tcPr>
            <w:tcW w:w="4575" w:type="dxa"/>
          </w:tcPr>
          <w:p w14:paraId="7B3BD8E9" w14:textId="32B4AB16" w:rsidR="00715A48" w:rsidRPr="00543B56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 w:rsidR="0028504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FD5DC0" w14:textId="357883E0" w:rsidR="00715A48" w:rsidRPr="00053FDD" w:rsidRDefault="00053FDD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3FDD">
              <w:rPr>
                <w:rFonts w:ascii="Angsana New" w:hAnsi="Angsana New"/>
                <w:bCs/>
                <w:sz w:val="30"/>
                <w:szCs w:val="30"/>
              </w:rPr>
              <w:t>6,116</w:t>
            </w:r>
          </w:p>
        </w:tc>
        <w:tc>
          <w:tcPr>
            <w:tcW w:w="270" w:type="dxa"/>
          </w:tcPr>
          <w:p w14:paraId="30027960" w14:textId="77777777" w:rsidR="00715A48" w:rsidRPr="00715A48" w:rsidRDefault="00715A48" w:rsidP="00715A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9F71D8E" w14:textId="1320C019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5A48">
              <w:rPr>
                <w:rFonts w:ascii="Angsana New" w:hAnsi="Angsana New"/>
                <w:bCs/>
                <w:sz w:val="30"/>
                <w:szCs w:val="30"/>
              </w:rPr>
              <w:t>5,718</w:t>
            </w:r>
          </w:p>
        </w:tc>
        <w:tc>
          <w:tcPr>
            <w:tcW w:w="283" w:type="dxa"/>
          </w:tcPr>
          <w:p w14:paraId="4835CDF1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32A6BF8" w14:textId="0878C0C0" w:rsidR="00715A48" w:rsidRPr="00053FDD" w:rsidRDefault="00053FDD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3FDD">
              <w:rPr>
                <w:rFonts w:ascii="Angsana New" w:hAnsi="Angsana New"/>
                <w:bCs/>
                <w:sz w:val="30"/>
                <w:szCs w:val="30"/>
              </w:rPr>
              <w:t>4,045</w:t>
            </w:r>
          </w:p>
        </w:tc>
        <w:tc>
          <w:tcPr>
            <w:tcW w:w="284" w:type="dxa"/>
          </w:tcPr>
          <w:p w14:paraId="1D7CE5A2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5B8237D7" w14:textId="4DD3038E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5A48">
              <w:rPr>
                <w:rFonts w:ascii="Angsana New" w:hAnsi="Angsana New"/>
                <w:bCs/>
                <w:sz w:val="30"/>
                <w:szCs w:val="30"/>
              </w:rPr>
              <w:t>3,738</w:t>
            </w:r>
          </w:p>
        </w:tc>
      </w:tr>
      <w:tr w:rsidR="00715A48" w:rsidRPr="00AF7DDD" w14:paraId="5327B3AF" w14:textId="77777777" w:rsidTr="004C509C">
        <w:trPr>
          <w:cantSplit/>
        </w:trPr>
        <w:tc>
          <w:tcPr>
            <w:tcW w:w="4575" w:type="dxa"/>
          </w:tcPr>
          <w:p w14:paraId="30A0A992" w14:textId="6386C7C7" w:rsidR="00715A48" w:rsidRPr="0019486D" w:rsidRDefault="00715A48" w:rsidP="00715A48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948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รายการที่รับรู้</w:t>
            </w:r>
            <w:r w:rsidR="0028504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ใน</w:t>
            </w:r>
            <w:r w:rsidRPr="0019486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vAlign w:val="center"/>
          </w:tcPr>
          <w:p w14:paraId="1E96061B" w14:textId="77777777" w:rsidR="00715A48" w:rsidRPr="00053FDD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4F8E5" w14:textId="77777777" w:rsidR="00715A48" w:rsidRPr="00715A48" w:rsidRDefault="00715A48" w:rsidP="00715A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center"/>
          </w:tcPr>
          <w:p w14:paraId="2E7D6726" w14:textId="77777777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BEADD52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C395554" w14:textId="77777777" w:rsidR="00715A48" w:rsidRPr="00053FDD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E8B3661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vAlign w:val="center"/>
          </w:tcPr>
          <w:p w14:paraId="1DB2104A" w14:textId="77777777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-127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15A48" w:rsidRPr="00AF7DDD" w14:paraId="180FD22D" w14:textId="77777777" w:rsidTr="004C509C">
        <w:trPr>
          <w:cantSplit/>
        </w:trPr>
        <w:tc>
          <w:tcPr>
            <w:tcW w:w="4575" w:type="dxa"/>
          </w:tcPr>
          <w:p w14:paraId="35252162" w14:textId="77777777" w:rsidR="00715A48" w:rsidRPr="009F3CE7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ขาดทุน (กำไร) จากการวัดมูลค่าประมาณการ</w:t>
            </w:r>
          </w:p>
        </w:tc>
        <w:tc>
          <w:tcPr>
            <w:tcW w:w="1134" w:type="dxa"/>
            <w:vAlign w:val="center"/>
          </w:tcPr>
          <w:p w14:paraId="6C7E7A26" w14:textId="77777777" w:rsidR="00715A48" w:rsidRPr="00053FDD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103EF" w14:textId="77777777" w:rsidR="00715A48" w:rsidRPr="00715A48" w:rsidRDefault="00715A48" w:rsidP="00715A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center"/>
          </w:tcPr>
          <w:p w14:paraId="4CA0B2AD" w14:textId="77777777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BF3824B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7DA6337" w14:textId="77777777" w:rsidR="00715A48" w:rsidRPr="00053FDD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01D2B5D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vAlign w:val="center"/>
          </w:tcPr>
          <w:p w14:paraId="2A158EB0" w14:textId="77777777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45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53FDD" w:rsidRPr="00AF7DDD" w14:paraId="65142076" w14:textId="77777777" w:rsidTr="005B3E23">
        <w:trPr>
          <w:cantSplit/>
        </w:trPr>
        <w:tc>
          <w:tcPr>
            <w:tcW w:w="4575" w:type="dxa"/>
          </w:tcPr>
          <w:p w14:paraId="31FED2D4" w14:textId="77777777" w:rsidR="00053FDD" w:rsidRDefault="00053FDD" w:rsidP="00053FD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134" w:type="dxa"/>
          </w:tcPr>
          <w:p w14:paraId="17EAD7A0" w14:textId="3429E3B3" w:rsidR="00053FDD" w:rsidRPr="00053FDD" w:rsidRDefault="00053FDD" w:rsidP="0005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53FDD">
              <w:rPr>
                <w:rFonts w:ascii="Angsana New" w:hAnsi="Angsana New"/>
                <w:bCs/>
                <w:sz w:val="30"/>
                <w:szCs w:val="30"/>
              </w:rPr>
              <w:t>5,537</w:t>
            </w:r>
          </w:p>
        </w:tc>
        <w:tc>
          <w:tcPr>
            <w:tcW w:w="270" w:type="dxa"/>
          </w:tcPr>
          <w:p w14:paraId="275EC8FA" w14:textId="77777777" w:rsidR="00053FDD" w:rsidRPr="00715A48" w:rsidRDefault="00053FDD" w:rsidP="00053FDD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7A50ECF8" w14:textId="56F98187" w:rsidR="00053FDD" w:rsidRPr="00715A48" w:rsidRDefault="00053FDD" w:rsidP="00053FD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715A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048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D9FD13F" w14:textId="77777777" w:rsidR="00053FDD" w:rsidRPr="00715A48" w:rsidRDefault="00053FDD" w:rsidP="00053FDD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72B07C6" w14:textId="7CCB52B4" w:rsidR="00053FDD" w:rsidRPr="00053FDD" w:rsidRDefault="00053FDD" w:rsidP="0005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53FDD">
              <w:rPr>
                <w:rFonts w:ascii="Angsana New" w:hAnsi="Angsana New"/>
                <w:bCs/>
                <w:sz w:val="30"/>
                <w:szCs w:val="30"/>
              </w:rPr>
              <w:t>2,443</w:t>
            </w:r>
          </w:p>
        </w:tc>
        <w:tc>
          <w:tcPr>
            <w:tcW w:w="284" w:type="dxa"/>
          </w:tcPr>
          <w:p w14:paraId="58D5FF02" w14:textId="77777777" w:rsidR="00053FDD" w:rsidRPr="00715A48" w:rsidRDefault="00053FDD" w:rsidP="00053FDD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</w:tcPr>
          <w:p w14:paraId="24A4E5E4" w14:textId="279E2729" w:rsidR="00053FDD" w:rsidRPr="00715A48" w:rsidRDefault="00053FDD" w:rsidP="00053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625</w:t>
            </w:r>
          </w:p>
        </w:tc>
      </w:tr>
      <w:tr w:rsidR="00715A48" w:rsidRPr="00AF7DDD" w14:paraId="067806A2" w14:textId="77777777" w:rsidTr="004C509C">
        <w:trPr>
          <w:cantSplit/>
        </w:trPr>
        <w:tc>
          <w:tcPr>
            <w:tcW w:w="4575" w:type="dxa"/>
          </w:tcPr>
          <w:p w14:paraId="502E3764" w14:textId="77777777" w:rsidR="00715A48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ผลประโยชน์ของพนักงานจ่ายระหว่างปี</w:t>
            </w:r>
          </w:p>
        </w:tc>
        <w:tc>
          <w:tcPr>
            <w:tcW w:w="1134" w:type="dxa"/>
          </w:tcPr>
          <w:p w14:paraId="180FE015" w14:textId="08FDB000" w:rsidR="00715A48" w:rsidRPr="00053FDD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53FDD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053FDD" w:rsidRPr="00053FDD">
              <w:rPr>
                <w:rFonts w:ascii="Angsana New" w:hAnsi="Angsana New"/>
                <w:bCs/>
                <w:sz w:val="30"/>
                <w:szCs w:val="30"/>
              </w:rPr>
              <w:t>2,081</w:t>
            </w:r>
            <w:r w:rsidRPr="00053FD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414368F" w14:textId="77777777" w:rsidR="00715A48" w:rsidRPr="00715A48" w:rsidRDefault="00715A48" w:rsidP="00715A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067DD6E2" w14:textId="20420F41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715A48">
              <w:rPr>
                <w:rFonts w:ascii="Angsana New" w:hAnsi="Angsana New"/>
                <w:bCs/>
                <w:sz w:val="30"/>
                <w:szCs w:val="30"/>
              </w:rPr>
              <w:t>3,628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24A941CB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0C4DCA3D" w14:textId="11AA1062" w:rsidR="00715A48" w:rsidRPr="00053FDD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53FDD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053FDD" w:rsidRPr="00053FDD">
              <w:rPr>
                <w:rFonts w:ascii="Angsana New" w:hAnsi="Angsana New"/>
                <w:bCs/>
                <w:sz w:val="30"/>
                <w:szCs w:val="30"/>
              </w:rPr>
              <w:t>1,652</w:t>
            </w:r>
            <w:r w:rsidRPr="00053FDD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1F543032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</w:tcPr>
          <w:p w14:paraId="7BC9C42E" w14:textId="3717615C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715A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324</w:t>
            </w:r>
            <w:r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715A48" w:rsidRPr="00AF7DDD" w14:paraId="5D8C2AD3" w14:textId="77777777" w:rsidTr="004C509C">
        <w:trPr>
          <w:cantSplit/>
        </w:trPr>
        <w:tc>
          <w:tcPr>
            <w:tcW w:w="4575" w:type="dxa"/>
          </w:tcPr>
          <w:p w14:paraId="45A33A4F" w14:textId="77777777" w:rsidR="00715A48" w:rsidRPr="009F3CE7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นี้สินผลประโยชน์ของพนักงานหลังออกจากงาน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200D127" w14:textId="77777777" w:rsidR="00715A48" w:rsidRPr="00053FDD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48097" w14:textId="77777777" w:rsidR="00715A48" w:rsidRPr="00715A48" w:rsidRDefault="00715A48" w:rsidP="00715A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EA5D5E7" w14:textId="77777777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B0BEFD5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3FCB464" w14:textId="77777777" w:rsidR="00715A48" w:rsidRPr="00053FDD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0A13D77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14:paraId="54BFCF9A" w14:textId="77777777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15A48" w:rsidRPr="003823BE" w14:paraId="1471B687" w14:textId="77777777" w:rsidTr="004C509C">
        <w:trPr>
          <w:cantSplit/>
        </w:trPr>
        <w:tc>
          <w:tcPr>
            <w:tcW w:w="4575" w:type="dxa"/>
          </w:tcPr>
          <w:p w14:paraId="6553BF5C" w14:textId="5E33ABDE" w:rsidR="00715A48" w:rsidRPr="009F3CE7" w:rsidRDefault="00715A48" w:rsidP="00715A48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B12A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8E11D0A" w14:textId="5D4FA654" w:rsidR="00715A48" w:rsidRPr="00053FDD" w:rsidRDefault="00053FDD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53FDD">
              <w:rPr>
                <w:rFonts w:ascii="Angsana New" w:hAnsi="Angsana New"/>
                <w:bCs/>
                <w:sz w:val="30"/>
                <w:szCs w:val="30"/>
              </w:rPr>
              <w:t>73,481</w:t>
            </w:r>
          </w:p>
        </w:tc>
        <w:tc>
          <w:tcPr>
            <w:tcW w:w="270" w:type="dxa"/>
          </w:tcPr>
          <w:p w14:paraId="4F23E2B2" w14:textId="77777777" w:rsidR="00715A48" w:rsidRPr="00715A48" w:rsidRDefault="00715A48" w:rsidP="00715A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2EBCAD3E" w14:textId="11F0CC64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5A48">
              <w:rPr>
                <w:rFonts w:ascii="Angsana New" w:hAnsi="Angsana New"/>
                <w:bCs/>
                <w:sz w:val="30"/>
                <w:szCs w:val="30"/>
              </w:rPr>
              <w:t>63,909</w:t>
            </w:r>
          </w:p>
        </w:tc>
        <w:tc>
          <w:tcPr>
            <w:tcW w:w="283" w:type="dxa"/>
          </w:tcPr>
          <w:p w14:paraId="174EF08D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A6F2092" w14:textId="0293D084" w:rsidR="00715A48" w:rsidRPr="00053FDD" w:rsidRDefault="00053FDD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53FDD">
              <w:rPr>
                <w:rFonts w:ascii="Angsana New" w:hAnsi="Angsana New"/>
                <w:bCs/>
                <w:sz w:val="30"/>
                <w:szCs w:val="30"/>
              </w:rPr>
              <w:t>50,665</w:t>
            </w:r>
          </w:p>
        </w:tc>
        <w:tc>
          <w:tcPr>
            <w:tcW w:w="284" w:type="dxa"/>
          </w:tcPr>
          <w:p w14:paraId="24416898" w14:textId="77777777" w:rsidR="00715A48" w:rsidRPr="00715A48" w:rsidRDefault="00715A48" w:rsidP="00715A48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7C5643BD" w14:textId="08A71AD8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45</w:t>
            </w:r>
            <w:r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829</w:t>
            </w:r>
          </w:p>
        </w:tc>
      </w:tr>
    </w:tbl>
    <w:p w14:paraId="69741F19" w14:textId="77777777" w:rsidR="004C509C" w:rsidRDefault="004C509C" w:rsidP="004C509C">
      <w:pPr>
        <w:outlineLvl w:val="0"/>
        <w:rPr>
          <w:rFonts w:ascii="Angsana New" w:hAnsi="Angsana New"/>
          <w:sz w:val="30"/>
          <w:szCs w:val="30"/>
        </w:rPr>
      </w:pPr>
    </w:p>
    <w:p w14:paraId="26D9FBEB" w14:textId="1828120E" w:rsidR="004C509C" w:rsidRDefault="006503E3" w:rsidP="00BB1C08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ขาดทุน</w:t>
      </w:r>
      <w:r w:rsidR="00BB1C08">
        <w:rPr>
          <w:rFonts w:ascii="Angsana New" w:hAnsi="Angsana New" w:hint="cs"/>
          <w:sz w:val="30"/>
          <w:szCs w:val="30"/>
          <w:cs/>
        </w:rPr>
        <w:t xml:space="preserve"> (กำไร) </w:t>
      </w:r>
      <w:r w:rsidR="00994F62">
        <w:rPr>
          <w:rFonts w:ascii="Angsana New" w:hAnsi="Angsana New" w:hint="cs"/>
          <w:sz w:val="30"/>
          <w:szCs w:val="30"/>
          <w:cs/>
        </w:rPr>
        <w:t>จากการวัดมูลค่าประมาณ</w:t>
      </w:r>
      <w:r w:rsidR="006820DA">
        <w:rPr>
          <w:rFonts w:ascii="Angsana New" w:hAnsi="Angsana New" w:hint="cs"/>
          <w:sz w:val="30"/>
          <w:szCs w:val="30"/>
          <w:cs/>
        </w:rPr>
        <w:t>การ</w:t>
      </w:r>
      <w:r w:rsidR="004C509C">
        <w:rPr>
          <w:rFonts w:ascii="Angsana New" w:hAnsi="Angsana New" w:hint="cs"/>
          <w:sz w:val="30"/>
          <w:szCs w:val="30"/>
          <w:cs/>
        </w:rPr>
        <w:t xml:space="preserve">ตามหลักคณิตศาสตร์ประกันภัยที่รับรู้ในกำไรขาดทุนเบ็ดเสร็จอื่นสำหรับปีสิ้นสุดวันที่ </w:t>
      </w:r>
      <w:r w:rsidR="004C509C">
        <w:rPr>
          <w:rFonts w:ascii="Angsana New" w:hAnsi="Angsana New"/>
          <w:sz w:val="30"/>
          <w:szCs w:val="30"/>
        </w:rPr>
        <w:t>31</w:t>
      </w:r>
      <w:r w:rsidR="005B3E2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 w:hint="cs"/>
          <w:sz w:val="30"/>
          <w:szCs w:val="30"/>
        </w:rPr>
        <w:t>2566</w:t>
      </w:r>
      <w:r w:rsidR="00AD00D8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 w:hint="cs"/>
          <w:sz w:val="30"/>
          <w:szCs w:val="30"/>
        </w:rPr>
        <w:t>2565</w:t>
      </w:r>
      <w:r w:rsidR="004C509C">
        <w:rPr>
          <w:rFonts w:ascii="Angsana New" w:hAnsi="Angsana New" w:hint="cs"/>
          <w:sz w:val="30"/>
          <w:szCs w:val="30"/>
          <w:cs/>
        </w:rPr>
        <w:t xml:space="preserve"> เกิดขึ้นจาก</w:t>
      </w:r>
    </w:p>
    <w:p w14:paraId="13A22730" w14:textId="77777777" w:rsidR="004C509C" w:rsidRPr="004C509C" w:rsidRDefault="004C509C" w:rsidP="004C509C">
      <w:pPr>
        <w:outlineLvl w:val="0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031" w:type="dxa"/>
        <w:tblLayout w:type="fixed"/>
        <w:tblLook w:val="0000" w:firstRow="0" w:lastRow="0" w:firstColumn="0" w:lastColumn="0" w:noHBand="0" w:noVBand="0"/>
      </w:tblPr>
      <w:tblGrid>
        <w:gridCol w:w="4644"/>
        <w:gridCol w:w="1134"/>
        <w:gridCol w:w="283"/>
        <w:gridCol w:w="1135"/>
        <w:gridCol w:w="285"/>
        <w:gridCol w:w="1132"/>
        <w:gridCol w:w="284"/>
        <w:gridCol w:w="1134"/>
      </w:tblGrid>
      <w:tr w:rsidR="005E0ADF" w:rsidRPr="004F07C8" w14:paraId="217408EF" w14:textId="77777777" w:rsidTr="006A02AE">
        <w:trPr>
          <w:cantSplit/>
        </w:trPr>
        <w:tc>
          <w:tcPr>
            <w:tcW w:w="4644" w:type="dxa"/>
          </w:tcPr>
          <w:p w14:paraId="4EC6147C" w14:textId="77777777" w:rsidR="005E0ADF" w:rsidRPr="004F07C8" w:rsidRDefault="005E0ADF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</w:tcPr>
          <w:p w14:paraId="200CADCB" w14:textId="77777777" w:rsidR="005E0ADF" w:rsidRPr="004F07C8" w:rsidRDefault="005E0ADF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E0ADF" w:rsidRPr="004F07C8" w14:paraId="40D4E5E9" w14:textId="77777777" w:rsidTr="006A02AE">
        <w:trPr>
          <w:cantSplit/>
        </w:trPr>
        <w:tc>
          <w:tcPr>
            <w:tcW w:w="4644" w:type="dxa"/>
          </w:tcPr>
          <w:p w14:paraId="7B877789" w14:textId="77777777"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01C440" w14:textId="77777777"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9D279EE" w14:textId="77777777"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</w:tcBorders>
          </w:tcPr>
          <w:p w14:paraId="5A9C7F85" w14:textId="77777777" w:rsidR="005E0ADF" w:rsidRPr="004F07C8" w:rsidRDefault="005E0ADF" w:rsidP="00AB57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D97518" w:rsidRPr="00A67781" w14:paraId="23C217FE" w14:textId="77777777" w:rsidTr="006A02AE">
        <w:trPr>
          <w:cantSplit/>
        </w:trPr>
        <w:tc>
          <w:tcPr>
            <w:tcW w:w="4644" w:type="dxa"/>
          </w:tcPr>
          <w:p w14:paraId="4284F842" w14:textId="77777777" w:rsidR="00D97518" w:rsidRDefault="00D97518" w:rsidP="00D9751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234C2F0" w14:textId="1A53D132" w:rsidR="00D97518" w:rsidRPr="009B78DC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3D272530" w14:textId="77777777" w:rsidR="00D97518" w:rsidRPr="00F51F8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21CA7E87" w14:textId="1CB0024E" w:rsidR="00D97518" w:rsidRPr="009B78DC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5" w:type="dxa"/>
          </w:tcPr>
          <w:p w14:paraId="7064D496" w14:textId="77777777" w:rsidR="00D9751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673C6CA2" w14:textId="6C2DF323" w:rsidR="00D97518" w:rsidRPr="009B78DC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2083A8" w14:textId="77777777" w:rsidR="00D97518" w:rsidRPr="00F51F88" w:rsidRDefault="00D97518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6780B9" w14:textId="0ACC7F0D" w:rsidR="00D97518" w:rsidRPr="009B78DC" w:rsidRDefault="00DB12AA" w:rsidP="00D97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715A48" w:rsidRPr="00A67781" w14:paraId="645F78FC" w14:textId="77777777" w:rsidTr="006A02AE">
        <w:trPr>
          <w:cantSplit/>
        </w:trPr>
        <w:tc>
          <w:tcPr>
            <w:tcW w:w="4644" w:type="dxa"/>
          </w:tcPr>
          <w:p w14:paraId="681F3C7E" w14:textId="77777777" w:rsidR="00715A48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การปรับปรุงมูลค่าตามประสบการณ์จริง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60AA15" w14:textId="03B7E8AB" w:rsidR="00715A48" w:rsidRPr="00C83E2A" w:rsidRDefault="00C83E2A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3E2A">
              <w:rPr>
                <w:rFonts w:ascii="Angsana New" w:hAnsi="Angsana New"/>
                <w:bCs/>
                <w:sz w:val="30"/>
                <w:szCs w:val="30"/>
              </w:rPr>
              <w:t>3,172</w:t>
            </w:r>
          </w:p>
        </w:tc>
        <w:tc>
          <w:tcPr>
            <w:tcW w:w="283" w:type="dxa"/>
          </w:tcPr>
          <w:p w14:paraId="4469A838" w14:textId="77777777" w:rsidR="00715A48" w:rsidRPr="00130D39" w:rsidRDefault="00715A48" w:rsidP="00715A4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246735DA" w14:textId="7B536C7C" w:rsidR="00715A48" w:rsidRPr="00264DE9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11D8F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Cs/>
                <w:sz w:val="30"/>
                <w:szCs w:val="30"/>
              </w:rPr>
              <w:t>903</w:t>
            </w:r>
          </w:p>
        </w:tc>
        <w:tc>
          <w:tcPr>
            <w:tcW w:w="285" w:type="dxa"/>
          </w:tcPr>
          <w:p w14:paraId="2689A6F1" w14:textId="77777777" w:rsidR="00715A48" w:rsidRPr="00130D39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9D62E9E" w14:textId="33534D84" w:rsidR="00715A48" w:rsidRPr="00C83E2A" w:rsidRDefault="00C83E2A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3E2A">
              <w:rPr>
                <w:rFonts w:ascii="Angsana New" w:hAnsi="Angsana New"/>
                <w:bCs/>
                <w:sz w:val="30"/>
                <w:szCs w:val="30"/>
              </w:rPr>
              <w:t>1,776</w:t>
            </w:r>
          </w:p>
        </w:tc>
        <w:tc>
          <w:tcPr>
            <w:tcW w:w="284" w:type="dxa"/>
          </w:tcPr>
          <w:p w14:paraId="78C70650" w14:textId="77777777" w:rsid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4A1DA2" w14:textId="614E8385" w:rsidR="00715A48" w:rsidRPr="00715A48" w:rsidRDefault="00715A48" w:rsidP="00715A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D80534">
              <w:rPr>
                <w:rFonts w:ascii="Angsana New" w:hAnsi="Angsana New"/>
                <w:bCs/>
                <w:sz w:val="30"/>
                <w:szCs w:val="30"/>
              </w:rPr>
              <w:t>2,195</w:t>
            </w:r>
          </w:p>
        </w:tc>
      </w:tr>
      <w:tr w:rsidR="00C83E2A" w:rsidRPr="00A67781" w14:paraId="582184F9" w14:textId="77777777" w:rsidTr="006A02AE">
        <w:trPr>
          <w:cantSplit/>
        </w:trPr>
        <w:tc>
          <w:tcPr>
            <w:tcW w:w="4644" w:type="dxa"/>
          </w:tcPr>
          <w:p w14:paraId="3DB15109" w14:textId="77777777" w:rsidR="00C83E2A" w:rsidRPr="00037439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1134" w:type="dxa"/>
          </w:tcPr>
          <w:p w14:paraId="567E98EA" w14:textId="2BBAE782" w:rsidR="00C83E2A" w:rsidRPr="00C83E2A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3E2A">
              <w:rPr>
                <w:rFonts w:ascii="Angsana New" w:hAnsi="Angsana New"/>
                <w:bCs/>
                <w:sz w:val="30"/>
                <w:szCs w:val="30"/>
              </w:rPr>
              <w:t>423</w:t>
            </w:r>
          </w:p>
        </w:tc>
        <w:tc>
          <w:tcPr>
            <w:tcW w:w="283" w:type="dxa"/>
          </w:tcPr>
          <w:p w14:paraId="51BD3042" w14:textId="77777777" w:rsidR="00C83E2A" w:rsidRPr="00130D39" w:rsidRDefault="00C83E2A" w:rsidP="00C83E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</w:tcPr>
          <w:p w14:paraId="61F1395A" w14:textId="234888D3" w:rsidR="00C83E2A" w:rsidRPr="00715A48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211D8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009</w:t>
            </w:r>
          </w:p>
        </w:tc>
        <w:tc>
          <w:tcPr>
            <w:tcW w:w="285" w:type="dxa"/>
          </w:tcPr>
          <w:p w14:paraId="7E3228AE" w14:textId="77777777" w:rsidR="00C83E2A" w:rsidRPr="00130D39" w:rsidRDefault="00C83E2A" w:rsidP="00C83E2A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132" w:type="dxa"/>
          </w:tcPr>
          <w:p w14:paraId="654F8622" w14:textId="3406F147" w:rsidR="00C83E2A" w:rsidRPr="00C83E2A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3E2A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</w:tcPr>
          <w:p w14:paraId="36D9A7FC" w14:textId="77777777" w:rsidR="00C83E2A" w:rsidRDefault="00C83E2A" w:rsidP="00C83E2A">
            <w:pPr>
              <w:pStyle w:val="BodyText3"/>
              <w:tabs>
                <w:tab w:val="clear" w:pos="907"/>
              </w:tabs>
              <w:ind w:right="57"/>
              <w:jc w:val="right"/>
            </w:pPr>
          </w:p>
        </w:tc>
        <w:tc>
          <w:tcPr>
            <w:tcW w:w="1134" w:type="dxa"/>
          </w:tcPr>
          <w:p w14:paraId="570E3C06" w14:textId="6F1B46C9" w:rsidR="00C83E2A" w:rsidRPr="00715A48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211D8F">
              <w:rPr>
                <w:rFonts w:ascii="Angsana New" w:hAnsi="Angsana New"/>
                <w:bCs/>
                <w:sz w:val="30"/>
                <w:szCs w:val="30"/>
              </w:rPr>
              <w:t>936</w:t>
            </w:r>
          </w:p>
        </w:tc>
      </w:tr>
      <w:tr w:rsidR="00C83E2A" w:rsidRPr="00597AF1" w14:paraId="0A2B0053" w14:textId="77777777" w:rsidTr="006A02AE">
        <w:trPr>
          <w:cantSplit/>
        </w:trPr>
        <w:tc>
          <w:tcPr>
            <w:tcW w:w="4644" w:type="dxa"/>
          </w:tcPr>
          <w:p w14:paraId="18F739A6" w14:textId="77777777" w:rsidR="00C83E2A" w:rsidRPr="009F3CE7" w:rsidRDefault="00C83E2A" w:rsidP="00C83E2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1134" w:type="dxa"/>
          </w:tcPr>
          <w:p w14:paraId="5F6B4C13" w14:textId="25F81B52" w:rsidR="00C83E2A" w:rsidRPr="00C83E2A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3E2A">
              <w:rPr>
                <w:rFonts w:ascii="Angsana New" w:hAnsi="Angsana New"/>
                <w:bCs/>
                <w:sz w:val="30"/>
                <w:szCs w:val="30"/>
              </w:rPr>
              <w:t>1,942</w:t>
            </w:r>
          </w:p>
        </w:tc>
        <w:tc>
          <w:tcPr>
            <w:tcW w:w="283" w:type="dxa"/>
          </w:tcPr>
          <w:p w14:paraId="32526CA4" w14:textId="77777777" w:rsidR="00C83E2A" w:rsidRPr="00130D39" w:rsidRDefault="00C83E2A" w:rsidP="00C83E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F1E8D19" w14:textId="4C07B83B" w:rsidR="00C83E2A" w:rsidRPr="00715A48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5A48">
              <w:rPr>
                <w:rFonts w:ascii="Angsana New" w:hAnsi="Angsana New"/>
                <w:bCs/>
                <w:sz w:val="30"/>
                <w:szCs w:val="30"/>
              </w:rPr>
              <w:t>(4,960)</w:t>
            </w:r>
          </w:p>
        </w:tc>
        <w:tc>
          <w:tcPr>
            <w:tcW w:w="285" w:type="dxa"/>
          </w:tcPr>
          <w:p w14:paraId="7217B06D" w14:textId="77777777" w:rsidR="00C83E2A" w:rsidRPr="00130D39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1D83638" w14:textId="1E8C9777" w:rsidR="00C83E2A" w:rsidRPr="00C83E2A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3E2A">
              <w:rPr>
                <w:rFonts w:ascii="Angsana New" w:hAnsi="Angsana New"/>
                <w:bCs/>
                <w:sz w:val="30"/>
                <w:szCs w:val="30"/>
              </w:rPr>
              <w:t>667</w:t>
            </w:r>
          </w:p>
        </w:tc>
        <w:tc>
          <w:tcPr>
            <w:tcW w:w="284" w:type="dxa"/>
          </w:tcPr>
          <w:p w14:paraId="2EA4B61F" w14:textId="77777777" w:rsidR="00C83E2A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EB8A71" w14:textId="77946AEB" w:rsidR="00C83E2A" w:rsidRPr="00715A48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5A48">
              <w:rPr>
                <w:rFonts w:ascii="Angsana New" w:hAnsi="Angsana New"/>
                <w:bCs/>
                <w:sz w:val="30"/>
                <w:szCs w:val="30"/>
              </w:rPr>
              <w:t>(2,506)</w:t>
            </w:r>
          </w:p>
        </w:tc>
      </w:tr>
      <w:tr w:rsidR="00C83E2A" w:rsidRPr="00597AF1" w14:paraId="5C836A81" w14:textId="77777777" w:rsidTr="006A02AE">
        <w:trPr>
          <w:cantSplit/>
        </w:trPr>
        <w:tc>
          <w:tcPr>
            <w:tcW w:w="4644" w:type="dxa"/>
          </w:tcPr>
          <w:p w14:paraId="2EB81997" w14:textId="77777777" w:rsidR="00C83E2A" w:rsidRPr="00EC7271" w:rsidRDefault="00C83E2A" w:rsidP="00C83E2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7BA7A7D" w14:textId="516E3A5F" w:rsidR="00C83E2A" w:rsidRPr="00C83E2A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3E2A">
              <w:rPr>
                <w:rFonts w:ascii="Angsana New" w:hAnsi="Angsana New"/>
                <w:bCs/>
                <w:sz w:val="30"/>
                <w:szCs w:val="30"/>
              </w:rPr>
              <w:t>5,537</w:t>
            </w:r>
          </w:p>
        </w:tc>
        <w:tc>
          <w:tcPr>
            <w:tcW w:w="283" w:type="dxa"/>
          </w:tcPr>
          <w:p w14:paraId="77F9F5EF" w14:textId="77777777" w:rsidR="00C83E2A" w:rsidRPr="00130D39" w:rsidRDefault="00C83E2A" w:rsidP="00C83E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B5CBA93" w14:textId="56EF768F" w:rsidR="00C83E2A" w:rsidRPr="00715A48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3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5A48">
              <w:rPr>
                <w:rFonts w:ascii="Angsana New" w:hAnsi="Angsana New"/>
                <w:bCs/>
                <w:sz w:val="30"/>
                <w:szCs w:val="30"/>
              </w:rPr>
              <w:t>(1,048)</w:t>
            </w:r>
          </w:p>
        </w:tc>
        <w:tc>
          <w:tcPr>
            <w:tcW w:w="285" w:type="dxa"/>
          </w:tcPr>
          <w:p w14:paraId="3F6E70D8" w14:textId="77777777" w:rsidR="00C83E2A" w:rsidRPr="00130D39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0AEBE756" w14:textId="01A72D49" w:rsidR="00C83E2A" w:rsidRPr="00C83E2A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C83E2A">
              <w:rPr>
                <w:rFonts w:ascii="Angsana New" w:hAnsi="Angsana New"/>
                <w:bCs/>
                <w:sz w:val="30"/>
                <w:szCs w:val="30"/>
              </w:rPr>
              <w:t>2,443</w:t>
            </w:r>
          </w:p>
        </w:tc>
        <w:tc>
          <w:tcPr>
            <w:tcW w:w="284" w:type="dxa"/>
          </w:tcPr>
          <w:p w14:paraId="1716920E" w14:textId="77777777" w:rsidR="00C83E2A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EDE552" w14:textId="2F9CEDF2" w:rsidR="00C83E2A" w:rsidRPr="00715A48" w:rsidRDefault="00C83E2A" w:rsidP="00C83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625</w:t>
            </w:r>
          </w:p>
        </w:tc>
      </w:tr>
    </w:tbl>
    <w:p w14:paraId="3899D066" w14:textId="77777777" w:rsidR="00264DE9" w:rsidRDefault="00264DE9" w:rsidP="004C509C">
      <w:pPr>
        <w:rPr>
          <w:rFonts w:ascii="Angsana New" w:hAnsi="Angsana New"/>
          <w:sz w:val="30"/>
          <w:szCs w:val="30"/>
        </w:rPr>
      </w:pPr>
    </w:p>
    <w:p w14:paraId="4E9A25F4" w14:textId="77777777" w:rsidR="004C509C" w:rsidRPr="009F3CE7" w:rsidRDefault="004C509C" w:rsidP="004C509C">
      <w:pPr>
        <w:rPr>
          <w:rFonts w:ascii="Angsana New" w:hAnsi="Angsana New"/>
          <w:sz w:val="30"/>
          <w:szCs w:val="30"/>
        </w:rPr>
      </w:pPr>
      <w:r w:rsidRPr="009F3CE7">
        <w:rPr>
          <w:rFonts w:ascii="Angsana New" w:hAnsi="Angsana New"/>
          <w:sz w:val="30"/>
          <w:szCs w:val="30"/>
          <w:cs/>
        </w:rPr>
        <w:lastRenderedPageBreak/>
        <w:t>สมมติฐานที่สำคัญซึ่งใช้ในการคำนวณหนี้สินผลประโยชน์ของพนักงานหลังออกจากงานมีดังนี้</w:t>
      </w:r>
    </w:p>
    <w:p w14:paraId="0AAED4E4" w14:textId="77777777" w:rsidR="004C509C" w:rsidRPr="005D0A21" w:rsidRDefault="004C509C" w:rsidP="004C509C">
      <w:pPr>
        <w:rPr>
          <w:rFonts w:ascii="Angsana New" w:hAnsi="Angsana New"/>
          <w:sz w:val="16"/>
          <w:szCs w:val="1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2802"/>
        <w:gridCol w:w="3733"/>
        <w:gridCol w:w="258"/>
        <w:gridCol w:w="3663"/>
      </w:tblGrid>
      <w:tr w:rsidR="00DB793C" w:rsidRPr="009B78DC" w14:paraId="2F350B3C" w14:textId="77777777" w:rsidTr="00DB793C">
        <w:tc>
          <w:tcPr>
            <w:tcW w:w="2802" w:type="dxa"/>
          </w:tcPr>
          <w:p w14:paraId="7029DABC" w14:textId="77777777" w:rsidR="00DB793C" w:rsidRPr="009B78DC" w:rsidRDefault="00DB793C" w:rsidP="009A05C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54" w:type="dxa"/>
            <w:gridSpan w:val="3"/>
          </w:tcPr>
          <w:p w14:paraId="10B94913" w14:textId="77777777" w:rsidR="00DB793C" w:rsidRPr="0019486D" w:rsidRDefault="00DB793C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86D">
              <w:rPr>
                <w:rFonts w:ascii="Angsana New" w:hAnsi="Angsana New" w:hint="cs"/>
                <w:sz w:val="30"/>
                <w:szCs w:val="30"/>
                <w:cs/>
              </w:rPr>
              <w:t>สมมติฐาน</w:t>
            </w:r>
          </w:p>
        </w:tc>
      </w:tr>
      <w:tr w:rsidR="00DB793C" w:rsidRPr="009B78DC" w14:paraId="4A6CD97A" w14:textId="77777777" w:rsidTr="00DB793C">
        <w:tc>
          <w:tcPr>
            <w:tcW w:w="2802" w:type="dxa"/>
          </w:tcPr>
          <w:p w14:paraId="20FCD284" w14:textId="77777777" w:rsidR="00DB793C" w:rsidRPr="009B78DC" w:rsidRDefault="00DB793C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</w:tcPr>
          <w:p w14:paraId="1E24E401" w14:textId="4CDBD86F" w:rsidR="00DB793C" w:rsidRPr="0019486D" w:rsidRDefault="00DB12AA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084BA9DF" w14:textId="77777777" w:rsidR="00DB793C" w:rsidRPr="0019486D" w:rsidRDefault="00DB793C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  <w:tcBorders>
              <w:top w:val="single" w:sz="4" w:space="0" w:color="auto"/>
              <w:bottom w:val="single" w:sz="4" w:space="0" w:color="auto"/>
            </w:tcBorders>
          </w:tcPr>
          <w:p w14:paraId="59C089A1" w14:textId="53E43E1A" w:rsidR="00DB793C" w:rsidRPr="0019486D" w:rsidRDefault="00DB12AA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15A48" w:rsidRPr="009B78DC" w14:paraId="330BFC1F" w14:textId="77777777" w:rsidTr="00DB793C">
        <w:tc>
          <w:tcPr>
            <w:tcW w:w="2802" w:type="dxa"/>
          </w:tcPr>
          <w:p w14:paraId="4CDFFE0D" w14:textId="77777777" w:rsidR="00715A48" w:rsidRPr="00597AF1" w:rsidRDefault="00715A48" w:rsidP="00715A48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3733" w:type="dxa"/>
            <w:tcBorders>
              <w:top w:val="single" w:sz="4" w:space="0" w:color="auto"/>
            </w:tcBorders>
          </w:tcPr>
          <w:p w14:paraId="482225AB" w14:textId="6505934B" w:rsidR="00715A48" w:rsidRPr="00B4325F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325F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4325F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4325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B4325F" w:rsidRPr="00B4325F">
              <w:rPr>
                <w:rFonts w:ascii="Angsana New" w:hAnsi="Angsana New"/>
                <w:sz w:val="30"/>
                <w:szCs w:val="30"/>
              </w:rPr>
              <w:t>74</w:t>
            </w:r>
            <w:r w:rsidRPr="00B4325F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ถึงร้อยละ </w:t>
            </w:r>
            <w:r w:rsidRPr="00B4325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4325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B4325F" w:rsidRPr="00B4325F">
              <w:rPr>
                <w:rFonts w:ascii="Angsana New" w:hAnsi="Angsana New"/>
                <w:sz w:val="30"/>
                <w:szCs w:val="30"/>
              </w:rPr>
              <w:t>12</w:t>
            </w:r>
            <w:r w:rsidRPr="00B432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4325F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58" w:type="dxa"/>
          </w:tcPr>
          <w:p w14:paraId="610BEF01" w14:textId="77777777" w:rsidR="00715A48" w:rsidRPr="00597AF1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  <w:tcBorders>
              <w:top w:val="single" w:sz="4" w:space="0" w:color="auto"/>
            </w:tcBorders>
          </w:tcPr>
          <w:p w14:paraId="21DCEA0F" w14:textId="30859520" w:rsidR="00715A48" w:rsidRPr="0019659D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4B7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92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ถึงร้อยละ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70</w:t>
            </w: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4B73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715A48" w:rsidRPr="009B78DC" w14:paraId="22042132" w14:textId="77777777" w:rsidTr="00DB793C">
        <w:tc>
          <w:tcPr>
            <w:tcW w:w="2802" w:type="dxa"/>
          </w:tcPr>
          <w:p w14:paraId="6DD3ED5A" w14:textId="77777777" w:rsidR="00715A48" w:rsidRPr="00597AF1" w:rsidRDefault="00715A48" w:rsidP="00715A48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3733" w:type="dxa"/>
          </w:tcPr>
          <w:p w14:paraId="76458975" w14:textId="3AD16CA3" w:rsidR="00715A48" w:rsidRPr="00B4325F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325F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B4325F">
              <w:rPr>
                <w:rFonts w:ascii="Angsana New" w:hAnsi="Angsana New"/>
                <w:sz w:val="30"/>
                <w:szCs w:val="30"/>
              </w:rPr>
              <w:t xml:space="preserve">4.00 </w:t>
            </w:r>
            <w:r w:rsidRPr="00B4325F">
              <w:rPr>
                <w:rFonts w:ascii="Angsana New" w:hAnsi="Angsana New" w:hint="cs"/>
                <w:sz w:val="30"/>
                <w:szCs w:val="30"/>
                <w:cs/>
              </w:rPr>
              <w:t xml:space="preserve">ถึงร้อยละ </w:t>
            </w:r>
            <w:r w:rsidRPr="00B4325F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B4325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B4325F">
              <w:rPr>
                <w:rFonts w:ascii="Angsana New" w:hAnsi="Angsana New"/>
                <w:sz w:val="30"/>
                <w:szCs w:val="30"/>
              </w:rPr>
              <w:t>0</w:t>
            </w:r>
            <w:r w:rsidRPr="00B4325F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B4325F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  <w:tc>
          <w:tcPr>
            <w:tcW w:w="258" w:type="dxa"/>
          </w:tcPr>
          <w:p w14:paraId="64B73FC5" w14:textId="77777777" w:rsidR="00715A48" w:rsidRPr="00597AF1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14:paraId="6516428E" w14:textId="6EFA56A7" w:rsidR="00715A48" w:rsidRPr="0019659D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9E4B73">
              <w:rPr>
                <w:rFonts w:ascii="Angsana New" w:hAnsi="Angsana New"/>
                <w:sz w:val="30"/>
                <w:szCs w:val="30"/>
              </w:rPr>
              <w:t xml:space="preserve">4.00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ถึงร้อยละ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9E4B73">
              <w:rPr>
                <w:rFonts w:ascii="Angsana New" w:hAnsi="Angsana New"/>
                <w:sz w:val="30"/>
                <w:szCs w:val="30"/>
              </w:rPr>
              <w:t>0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715A48" w:rsidRPr="009B78DC" w14:paraId="772584B5" w14:textId="77777777" w:rsidTr="00DB793C">
        <w:tc>
          <w:tcPr>
            <w:tcW w:w="2802" w:type="dxa"/>
          </w:tcPr>
          <w:p w14:paraId="137A4C50" w14:textId="77777777" w:rsidR="00715A48" w:rsidRPr="00597AF1" w:rsidRDefault="00715A48" w:rsidP="00715A48">
            <w:pPr>
              <w:rPr>
                <w:rFonts w:ascii="Angsana New" w:hAnsi="Angsana New"/>
                <w:sz w:val="30"/>
                <w:szCs w:val="30"/>
              </w:rPr>
            </w:pPr>
            <w:r w:rsidRPr="00597AF1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3733" w:type="dxa"/>
          </w:tcPr>
          <w:p w14:paraId="55CE6809" w14:textId="68EDAF1E" w:rsidR="00715A48" w:rsidRPr="00B4325F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4325F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B432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4325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4325F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B4325F">
              <w:rPr>
                <w:rFonts w:ascii="Angsana New" w:hAnsi="Angsana New" w:hint="cs"/>
                <w:sz w:val="30"/>
                <w:szCs w:val="30"/>
              </w:rPr>
              <w:t>91</w:t>
            </w:r>
            <w:r w:rsidRPr="00B4325F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ถึงร้อยละ </w:t>
            </w:r>
            <w:r w:rsidRPr="00B4325F">
              <w:rPr>
                <w:rFonts w:ascii="Angsana New" w:hAnsi="Angsana New"/>
                <w:sz w:val="30"/>
                <w:szCs w:val="30"/>
              </w:rPr>
              <w:t>34.38</w:t>
            </w:r>
            <w:r w:rsidRPr="00B432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4325F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58" w:type="dxa"/>
          </w:tcPr>
          <w:p w14:paraId="6A7A0C57" w14:textId="77777777" w:rsidR="00715A48" w:rsidRPr="00597AF1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14:paraId="67385519" w14:textId="3B134F01" w:rsidR="00715A48" w:rsidRPr="0019659D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E4B73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91</w:t>
            </w: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 xml:space="preserve"> ถึงร้อยละ </w:t>
            </w:r>
            <w:r>
              <w:rPr>
                <w:rFonts w:ascii="Angsana New" w:hAnsi="Angsana New"/>
                <w:sz w:val="30"/>
                <w:szCs w:val="30"/>
              </w:rPr>
              <w:t>34.38</w:t>
            </w: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E4B73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</w:p>
        </w:tc>
      </w:tr>
      <w:tr w:rsidR="00715A48" w:rsidRPr="009B78DC" w14:paraId="2963D150" w14:textId="77777777" w:rsidTr="00DB793C">
        <w:tc>
          <w:tcPr>
            <w:tcW w:w="2802" w:type="dxa"/>
          </w:tcPr>
          <w:p w14:paraId="756111C8" w14:textId="77777777" w:rsidR="00715A48" w:rsidRPr="00597AF1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3733" w:type="dxa"/>
          </w:tcPr>
          <w:p w14:paraId="27F41394" w14:textId="5CA44068" w:rsidR="00715A48" w:rsidRPr="00B4325F" w:rsidRDefault="00715A48" w:rsidP="00715A48">
            <w:pPr>
              <w:rPr>
                <w:rFonts w:ascii="Angsana New" w:hAnsi="Angsana New"/>
                <w:sz w:val="30"/>
                <w:szCs w:val="30"/>
              </w:rPr>
            </w:pPr>
            <w:r w:rsidRPr="00B4325F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B4325F">
              <w:rPr>
                <w:rFonts w:ascii="Angsana New" w:hAnsi="Angsana New" w:hint="cs"/>
                <w:sz w:val="30"/>
                <w:szCs w:val="30"/>
              </w:rPr>
              <w:t>105</w:t>
            </w:r>
            <w:r w:rsidRPr="00B4325F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ของตารางมรณะไทย </w:t>
            </w:r>
            <w:r w:rsidRPr="00B4325F">
              <w:rPr>
                <w:rFonts w:ascii="Angsana New" w:hAnsi="Angsana New"/>
                <w:sz w:val="30"/>
                <w:szCs w:val="30"/>
              </w:rPr>
              <w:t>(TMO17)</w:t>
            </w:r>
          </w:p>
        </w:tc>
        <w:tc>
          <w:tcPr>
            <w:tcW w:w="258" w:type="dxa"/>
          </w:tcPr>
          <w:p w14:paraId="599FDA39" w14:textId="77777777" w:rsidR="00715A48" w:rsidRPr="00597AF1" w:rsidRDefault="00715A48" w:rsidP="00715A4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63" w:type="dxa"/>
          </w:tcPr>
          <w:p w14:paraId="6483A528" w14:textId="6EF0DE97" w:rsidR="00715A48" w:rsidRPr="0019659D" w:rsidRDefault="00715A48" w:rsidP="00715A48">
            <w:pPr>
              <w:rPr>
                <w:rFonts w:ascii="Angsana New" w:hAnsi="Angsana New"/>
                <w:sz w:val="30"/>
                <w:szCs w:val="30"/>
              </w:rPr>
            </w:pP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105</w:t>
            </w:r>
            <w:r w:rsidRPr="009E4B73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ของตารางมรณะไทย </w:t>
            </w:r>
            <w:r w:rsidRPr="009E4B73">
              <w:rPr>
                <w:rFonts w:ascii="Angsana New" w:hAnsi="Angsana New"/>
                <w:sz w:val="30"/>
                <w:szCs w:val="30"/>
              </w:rPr>
              <w:t>(TMO17)</w:t>
            </w:r>
          </w:p>
        </w:tc>
      </w:tr>
    </w:tbl>
    <w:p w14:paraId="7561C579" w14:textId="77777777" w:rsidR="00CB6EC0" w:rsidRDefault="00CB6EC0" w:rsidP="004C509C">
      <w:pPr>
        <w:rPr>
          <w:rFonts w:ascii="Angsana New" w:hAnsi="Angsana New"/>
          <w:sz w:val="30"/>
          <w:szCs w:val="30"/>
        </w:rPr>
      </w:pPr>
    </w:p>
    <w:p w14:paraId="42E1A3E0" w14:textId="77777777" w:rsidR="004C509C" w:rsidRPr="0030464C" w:rsidRDefault="004C509C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i/>
          <w:iCs/>
          <w:sz w:val="30"/>
          <w:szCs w:val="30"/>
        </w:rPr>
      </w:pPr>
      <w:r w:rsidRPr="0030464C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65589806" w14:textId="77777777" w:rsidR="004C509C" w:rsidRPr="000F3339" w:rsidRDefault="004C509C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12CCFB3E" w14:textId="259BD18B" w:rsidR="004C509C" w:rsidRDefault="004C509C" w:rsidP="000B2A2C">
      <w:pPr>
        <w:jc w:val="both"/>
        <w:rPr>
          <w:rFonts w:ascii="Angsana New" w:hAnsi="Angsana New"/>
          <w:sz w:val="30"/>
          <w:szCs w:val="30"/>
        </w:rPr>
      </w:pPr>
      <w:r w:rsidRPr="00992A45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</w:t>
      </w:r>
      <w:r w:rsidR="00693D85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DB12AA" w:rsidRPr="00DB12AA">
        <w:rPr>
          <w:rFonts w:ascii="Angsana New" w:hAnsi="Angsana New" w:hint="cs"/>
          <w:sz w:val="30"/>
          <w:szCs w:val="30"/>
        </w:rPr>
        <w:t>31</w:t>
      </w:r>
      <w:r w:rsidR="00693D8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 w:hint="cs"/>
          <w:sz w:val="30"/>
          <w:szCs w:val="30"/>
        </w:rPr>
        <w:t>2566</w:t>
      </w:r>
      <w:r w:rsidR="00D66CB4">
        <w:rPr>
          <w:rFonts w:ascii="Angsana New" w:hAnsi="Angsana New" w:hint="cs"/>
          <w:sz w:val="30"/>
          <w:szCs w:val="30"/>
          <w:cs/>
        </w:rPr>
        <w:t xml:space="preserve"> </w:t>
      </w:r>
      <w:r w:rsidRPr="00992A45">
        <w:rPr>
          <w:rFonts w:ascii="Angsana New" w:hAnsi="Angsana New" w:hint="cs"/>
          <w:sz w:val="30"/>
          <w:szCs w:val="30"/>
          <w:cs/>
        </w:rPr>
        <w:t>ที่กำหนดไว้เป็นจำนวนเงินดังต่อไปนี้</w:t>
      </w:r>
    </w:p>
    <w:p w14:paraId="5CCF43ED" w14:textId="77777777" w:rsidR="00C858C8" w:rsidRPr="004C509C" w:rsidRDefault="00C858C8" w:rsidP="004C5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9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Y="1"/>
        <w:tblOverlap w:val="never"/>
        <w:tblW w:w="10103" w:type="dxa"/>
        <w:tblLayout w:type="fixed"/>
        <w:tblLook w:val="0000" w:firstRow="0" w:lastRow="0" w:firstColumn="0" w:lastColumn="0" w:noHBand="0" w:noVBand="0"/>
      </w:tblPr>
      <w:tblGrid>
        <w:gridCol w:w="2590"/>
        <w:gridCol w:w="2409"/>
        <w:gridCol w:w="284"/>
        <w:gridCol w:w="992"/>
        <w:gridCol w:w="270"/>
        <w:gridCol w:w="1006"/>
        <w:gridCol w:w="283"/>
        <w:gridCol w:w="993"/>
        <w:gridCol w:w="284"/>
        <w:gridCol w:w="992"/>
      </w:tblGrid>
      <w:tr w:rsidR="00994A64" w:rsidRPr="004F07C8" w14:paraId="0E709761" w14:textId="77777777" w:rsidTr="001E65B0">
        <w:trPr>
          <w:cantSplit/>
        </w:trPr>
        <w:tc>
          <w:tcPr>
            <w:tcW w:w="2590" w:type="dxa"/>
          </w:tcPr>
          <w:p w14:paraId="166DC31A" w14:textId="77777777"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14:paraId="0BE2746C" w14:textId="77777777" w:rsidR="00994A64" w:rsidRPr="004F07C8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998FAA6" w14:textId="77777777" w:rsidR="00994A64" w:rsidRPr="004F07C8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14:paraId="4CD47A9C" w14:textId="77777777" w:rsidR="00994A64" w:rsidRPr="004F07C8" w:rsidRDefault="00994A64" w:rsidP="009A0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94A64" w:rsidRPr="004F07C8" w14:paraId="04E91301" w14:textId="77777777" w:rsidTr="001E65B0">
        <w:trPr>
          <w:cantSplit/>
        </w:trPr>
        <w:tc>
          <w:tcPr>
            <w:tcW w:w="2590" w:type="dxa"/>
          </w:tcPr>
          <w:p w14:paraId="106C1C83" w14:textId="77777777"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14:paraId="1E8E90E1" w14:textId="77777777" w:rsidR="00994A64" w:rsidRPr="00992A45" w:rsidRDefault="00994A64" w:rsidP="00B85674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284" w:type="dxa"/>
          </w:tcPr>
          <w:p w14:paraId="5E58BF8F" w14:textId="77777777"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B9B728" w14:textId="77777777"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8B423B8" w14:textId="77777777" w:rsidR="00994A64" w:rsidRPr="004F07C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CB0770" w14:textId="77777777" w:rsidR="00994A64" w:rsidRPr="006A4E57" w:rsidRDefault="00994A64" w:rsidP="006A4E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A4E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994A64" w:rsidRPr="00F51F88" w14:paraId="5B9E9D45" w14:textId="77777777" w:rsidTr="001E65B0">
        <w:trPr>
          <w:cantSplit/>
        </w:trPr>
        <w:tc>
          <w:tcPr>
            <w:tcW w:w="2590" w:type="dxa"/>
          </w:tcPr>
          <w:p w14:paraId="7C8AD37E" w14:textId="77777777" w:rsidR="00994A64" w:rsidRPr="00F51F8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74E08993" w14:textId="77777777" w:rsidR="00994A64" w:rsidRPr="00992A45" w:rsidRDefault="00994A64" w:rsidP="00B85674">
            <w:pPr>
              <w:tabs>
                <w:tab w:val="clear" w:pos="907"/>
                <w:tab w:val="left" w:pos="102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284" w:type="dxa"/>
          </w:tcPr>
          <w:p w14:paraId="650AAF88" w14:textId="77777777"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FCDA3B" w14:textId="77777777"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04D03DE" w14:textId="77777777" w:rsidR="00994A64" w:rsidRPr="00992A45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59A2DD9" w14:textId="77777777"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83" w:type="dxa"/>
          </w:tcPr>
          <w:p w14:paraId="56DD9B46" w14:textId="77777777" w:rsidR="00994A64" w:rsidRPr="00F51F88" w:rsidRDefault="00994A64" w:rsidP="009A0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9AA42D" w14:textId="77777777"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</w:tcPr>
          <w:p w14:paraId="5D98FA5C" w14:textId="77777777" w:rsidR="00994A64" w:rsidRPr="00992A45" w:rsidRDefault="00994A64" w:rsidP="009A0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0C9751C" w14:textId="77777777" w:rsidR="00994A64" w:rsidRPr="00992A45" w:rsidRDefault="00994A64" w:rsidP="009A05C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92A45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9E4B73" w:rsidRPr="004C509C" w14:paraId="3141D131" w14:textId="77777777" w:rsidTr="001E65B0">
        <w:trPr>
          <w:cantSplit/>
        </w:trPr>
        <w:tc>
          <w:tcPr>
            <w:tcW w:w="2590" w:type="dxa"/>
          </w:tcPr>
          <w:p w14:paraId="6F0441B2" w14:textId="77777777" w:rsidR="009E4B73" w:rsidRPr="004C509C" w:rsidRDefault="009E4B73" w:rsidP="009E4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09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409" w:type="dxa"/>
          </w:tcPr>
          <w:p w14:paraId="11593D82" w14:textId="450F3104" w:rsidR="009E4B73" w:rsidRPr="009E4B73" w:rsidRDefault="009E4B73" w:rsidP="009E4B73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9E4B73">
              <w:rPr>
                <w:rFonts w:hint="cs"/>
                <w:cs/>
              </w:rPr>
              <w:t xml:space="preserve">ร้อยละ </w:t>
            </w:r>
            <w:r w:rsidR="00DB12AA" w:rsidRPr="00DB12AA">
              <w:rPr>
                <w:rFonts w:hint="cs"/>
              </w:rPr>
              <w:t>1</w:t>
            </w:r>
          </w:p>
        </w:tc>
        <w:tc>
          <w:tcPr>
            <w:tcW w:w="284" w:type="dxa"/>
          </w:tcPr>
          <w:p w14:paraId="279950D0" w14:textId="77777777" w:rsidR="009E4B73" w:rsidRPr="00693D85" w:rsidRDefault="009E4B73" w:rsidP="009E4B73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14:paraId="3FBDF1F6" w14:textId="6139D508" w:rsidR="009E4B73" w:rsidRPr="00B4325F" w:rsidRDefault="009E4B73" w:rsidP="009E4B73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B4325F">
              <w:t>(</w:t>
            </w:r>
            <w:r w:rsidR="00B4325F" w:rsidRPr="00B4325F">
              <w:t>5,551</w:t>
            </w:r>
            <w:r w:rsidRPr="00B4325F">
              <w:t>)</w:t>
            </w:r>
          </w:p>
        </w:tc>
        <w:tc>
          <w:tcPr>
            <w:tcW w:w="270" w:type="dxa"/>
          </w:tcPr>
          <w:p w14:paraId="74F83F42" w14:textId="77777777" w:rsidR="009E4B73" w:rsidRPr="00B4325F" w:rsidRDefault="009E4B73" w:rsidP="009E4B7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14:paraId="729FBF75" w14:textId="3474B24D" w:rsidR="009E4B73" w:rsidRPr="00B4325F" w:rsidRDefault="00B4325F" w:rsidP="009E4B73">
            <w:pPr>
              <w:pStyle w:val="BodyText3"/>
              <w:ind w:right="137"/>
              <w:jc w:val="right"/>
            </w:pPr>
            <w:r w:rsidRPr="00B4325F">
              <w:t>6,387</w:t>
            </w:r>
          </w:p>
        </w:tc>
        <w:tc>
          <w:tcPr>
            <w:tcW w:w="283" w:type="dxa"/>
          </w:tcPr>
          <w:p w14:paraId="7580EEB3" w14:textId="77777777" w:rsidR="009E4B73" w:rsidRPr="00715A48" w:rsidRDefault="009E4B73" w:rsidP="009E4B73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6E524B53" w14:textId="06A2C947" w:rsidR="009E4B73" w:rsidRPr="00B4325F" w:rsidRDefault="009E4B73" w:rsidP="009E4B73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B4325F">
              <w:t>(</w:t>
            </w:r>
            <w:r w:rsidR="00B4325F" w:rsidRPr="00B4325F">
              <w:t>3,520</w:t>
            </w:r>
            <w:r w:rsidRPr="00B4325F">
              <w:t>)</w:t>
            </w:r>
          </w:p>
        </w:tc>
        <w:tc>
          <w:tcPr>
            <w:tcW w:w="284" w:type="dxa"/>
          </w:tcPr>
          <w:p w14:paraId="6620AA8F" w14:textId="77777777" w:rsidR="009E4B73" w:rsidRPr="00B4325F" w:rsidRDefault="009E4B73" w:rsidP="009E4B73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0E3C1016" w14:textId="70098FB5" w:rsidR="009E4B73" w:rsidRPr="00B4325F" w:rsidRDefault="00B4325F" w:rsidP="009E4B73">
            <w:pPr>
              <w:pStyle w:val="BodyText3"/>
              <w:ind w:right="137"/>
              <w:jc w:val="right"/>
            </w:pPr>
            <w:r w:rsidRPr="00B4325F">
              <w:t>4,027</w:t>
            </w:r>
          </w:p>
        </w:tc>
      </w:tr>
      <w:tr w:rsidR="00994A64" w:rsidRPr="004C509C" w14:paraId="50109632" w14:textId="77777777" w:rsidTr="001E65B0">
        <w:trPr>
          <w:cantSplit/>
        </w:trPr>
        <w:tc>
          <w:tcPr>
            <w:tcW w:w="2590" w:type="dxa"/>
          </w:tcPr>
          <w:p w14:paraId="45031D4B" w14:textId="77777777" w:rsidR="00994A64" w:rsidRPr="004C509C" w:rsidRDefault="00994A64" w:rsidP="009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09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2409" w:type="dxa"/>
          </w:tcPr>
          <w:p w14:paraId="23878D94" w14:textId="6FDEEF9E" w:rsidR="00994A64" w:rsidRPr="009E4B73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9E4B73">
              <w:rPr>
                <w:rFonts w:hint="cs"/>
                <w:cs/>
              </w:rPr>
              <w:t xml:space="preserve">ร้อยละ </w:t>
            </w:r>
            <w:r w:rsidR="00DB12AA" w:rsidRPr="00DB12AA">
              <w:rPr>
                <w:rFonts w:hint="cs"/>
              </w:rPr>
              <w:t>1</w:t>
            </w:r>
          </w:p>
        </w:tc>
        <w:tc>
          <w:tcPr>
            <w:tcW w:w="284" w:type="dxa"/>
          </w:tcPr>
          <w:p w14:paraId="224F3D9C" w14:textId="77777777" w:rsidR="00994A64" w:rsidRPr="00693D85" w:rsidRDefault="00994A64" w:rsidP="00994A64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992" w:type="dxa"/>
          </w:tcPr>
          <w:p w14:paraId="54FB5127" w14:textId="32463D91" w:rsidR="00994A64" w:rsidRPr="00B4325F" w:rsidRDefault="00B4325F" w:rsidP="00994A64">
            <w:pPr>
              <w:pStyle w:val="BodyText3"/>
              <w:ind w:right="137"/>
              <w:jc w:val="right"/>
            </w:pPr>
            <w:r w:rsidRPr="00B4325F">
              <w:t>6,168</w:t>
            </w:r>
          </w:p>
        </w:tc>
        <w:tc>
          <w:tcPr>
            <w:tcW w:w="270" w:type="dxa"/>
          </w:tcPr>
          <w:p w14:paraId="486529F2" w14:textId="77777777" w:rsidR="00994A64" w:rsidRPr="00B4325F" w:rsidRDefault="00994A64" w:rsidP="00994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</w:tcPr>
          <w:p w14:paraId="6C070E84" w14:textId="0CE1E7C1" w:rsidR="00994A64" w:rsidRPr="00B4325F" w:rsidRDefault="009E4B73" w:rsidP="00994A64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B4325F">
              <w:t>(</w:t>
            </w:r>
            <w:r w:rsidR="00B4325F" w:rsidRPr="00B4325F">
              <w:t>5,478</w:t>
            </w:r>
            <w:r w:rsidR="00994A64" w:rsidRPr="00B4325F">
              <w:t>)</w:t>
            </w:r>
          </w:p>
        </w:tc>
        <w:tc>
          <w:tcPr>
            <w:tcW w:w="283" w:type="dxa"/>
          </w:tcPr>
          <w:p w14:paraId="65C4C37B" w14:textId="77777777" w:rsidR="00994A64" w:rsidRPr="00715A48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93" w:type="dxa"/>
          </w:tcPr>
          <w:p w14:paraId="488C2451" w14:textId="548B32C0" w:rsidR="00994A64" w:rsidRPr="00B4325F" w:rsidRDefault="00B4325F" w:rsidP="00994A64">
            <w:pPr>
              <w:pStyle w:val="BodyText3"/>
              <w:ind w:right="137"/>
              <w:jc w:val="right"/>
            </w:pPr>
            <w:r w:rsidRPr="00B4325F">
              <w:t>3,895</w:t>
            </w:r>
          </w:p>
        </w:tc>
        <w:tc>
          <w:tcPr>
            <w:tcW w:w="284" w:type="dxa"/>
          </w:tcPr>
          <w:p w14:paraId="435A2113" w14:textId="77777777" w:rsidR="00994A64" w:rsidRPr="00B4325F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</w:tcPr>
          <w:p w14:paraId="73B3B416" w14:textId="0D09B66F" w:rsidR="00994A64" w:rsidRPr="00B4325F" w:rsidRDefault="009E4B73" w:rsidP="00994A64">
            <w:pPr>
              <w:pStyle w:val="BodyText3"/>
              <w:tabs>
                <w:tab w:val="clear" w:pos="907"/>
              </w:tabs>
              <w:ind w:right="57"/>
              <w:jc w:val="right"/>
            </w:pPr>
            <w:r w:rsidRPr="00B4325F">
              <w:t>(3,</w:t>
            </w:r>
            <w:r w:rsidR="00B4325F" w:rsidRPr="00B4325F">
              <w:t>480</w:t>
            </w:r>
            <w:r w:rsidR="00994A64" w:rsidRPr="00B4325F">
              <w:t>)</w:t>
            </w:r>
          </w:p>
        </w:tc>
      </w:tr>
      <w:tr w:rsidR="00994A64" w:rsidRPr="004C509C" w14:paraId="0BBAFE4D" w14:textId="77777777" w:rsidTr="001E65B0">
        <w:trPr>
          <w:cantSplit/>
        </w:trPr>
        <w:tc>
          <w:tcPr>
            <w:tcW w:w="2590" w:type="dxa"/>
          </w:tcPr>
          <w:p w14:paraId="275ECCB7" w14:textId="77777777" w:rsidR="00994A64" w:rsidRPr="004C509C" w:rsidRDefault="00994A64" w:rsidP="00994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09C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2409" w:type="dxa"/>
          </w:tcPr>
          <w:p w14:paraId="7AE04611" w14:textId="4A67F4CE" w:rsidR="00994A64" w:rsidRPr="009E4B73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center"/>
              <w:rPr>
                <w:cs/>
              </w:rPr>
            </w:pPr>
            <w:r w:rsidRPr="009E4B73">
              <w:rPr>
                <w:rFonts w:hint="cs"/>
                <w:cs/>
              </w:rPr>
              <w:t xml:space="preserve">ร้อยละ </w:t>
            </w:r>
            <w:r w:rsidR="00DB12AA" w:rsidRPr="00DB12AA">
              <w:rPr>
                <w:rFonts w:hint="cs"/>
              </w:rPr>
              <w:t>20</w:t>
            </w:r>
          </w:p>
        </w:tc>
        <w:tc>
          <w:tcPr>
            <w:tcW w:w="284" w:type="dxa"/>
          </w:tcPr>
          <w:p w14:paraId="08ED0638" w14:textId="77777777" w:rsidR="00994A64" w:rsidRPr="00693D85" w:rsidRDefault="00994A64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  <w:rPr>
                <w:highlight w:val="yellow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0814588E" w14:textId="69D17C07" w:rsidR="00994A64" w:rsidRPr="00B4325F" w:rsidRDefault="00130D39" w:rsidP="0019659D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B4325F">
              <w:t>(</w:t>
            </w:r>
            <w:r w:rsidR="00B4325F" w:rsidRPr="00B4325F">
              <w:t>4,869</w:t>
            </w:r>
            <w:r w:rsidR="00994A64" w:rsidRPr="00B4325F">
              <w:t>)</w:t>
            </w:r>
          </w:p>
        </w:tc>
        <w:tc>
          <w:tcPr>
            <w:tcW w:w="270" w:type="dxa"/>
          </w:tcPr>
          <w:p w14:paraId="0F95FAA2" w14:textId="77777777" w:rsidR="00994A64" w:rsidRPr="00B4325F" w:rsidRDefault="00994A64" w:rsidP="00994A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14:paraId="07BCD16D" w14:textId="6D0603E0" w:rsidR="00994A64" w:rsidRPr="00B4325F" w:rsidRDefault="00B4325F" w:rsidP="00994A64">
            <w:pPr>
              <w:pStyle w:val="BodyText3"/>
              <w:ind w:right="137"/>
              <w:jc w:val="right"/>
            </w:pPr>
            <w:r w:rsidRPr="00B4325F">
              <w:t>5,630</w:t>
            </w:r>
          </w:p>
        </w:tc>
        <w:tc>
          <w:tcPr>
            <w:tcW w:w="283" w:type="dxa"/>
          </w:tcPr>
          <w:p w14:paraId="71BAFB64" w14:textId="77777777" w:rsidR="00994A64" w:rsidRPr="00715A48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D4B1F65" w14:textId="060CA465" w:rsidR="00994A64" w:rsidRPr="00B4325F" w:rsidRDefault="009E4B73" w:rsidP="00994A64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B4325F">
              <w:t>(</w:t>
            </w:r>
            <w:r w:rsidR="00B4325F" w:rsidRPr="00B4325F">
              <w:t>3,125</w:t>
            </w:r>
            <w:r w:rsidR="00994A64" w:rsidRPr="00B4325F">
              <w:t>)</w:t>
            </w:r>
          </w:p>
        </w:tc>
        <w:tc>
          <w:tcPr>
            <w:tcW w:w="284" w:type="dxa"/>
          </w:tcPr>
          <w:p w14:paraId="3600271B" w14:textId="77777777" w:rsidR="00994A64" w:rsidRPr="00B4325F" w:rsidRDefault="00994A64" w:rsidP="00994A64">
            <w:pPr>
              <w:pStyle w:val="a1"/>
              <w:tabs>
                <w:tab w:val="left" w:pos="0"/>
                <w:tab w:val="left" w:pos="558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3EE9003D" w14:textId="2CA0D06F" w:rsidR="00994A64" w:rsidRPr="00B4325F" w:rsidRDefault="0019659D" w:rsidP="00994A64">
            <w:pPr>
              <w:pStyle w:val="BodyText3"/>
              <w:ind w:right="137"/>
              <w:jc w:val="right"/>
            </w:pPr>
            <w:r w:rsidRPr="00B4325F">
              <w:t>3</w:t>
            </w:r>
            <w:r w:rsidR="00130D39" w:rsidRPr="00B4325F">
              <w:t>,</w:t>
            </w:r>
            <w:r w:rsidR="00B4325F" w:rsidRPr="00B4325F">
              <w:t>612</w:t>
            </w:r>
          </w:p>
        </w:tc>
      </w:tr>
    </w:tbl>
    <w:p w14:paraId="1FBA9728" w14:textId="77777777" w:rsidR="00D66CB4" w:rsidRDefault="00D66CB4" w:rsidP="00A8708C">
      <w:pPr>
        <w:tabs>
          <w:tab w:val="clear" w:pos="227"/>
          <w:tab w:val="clear" w:pos="454"/>
          <w:tab w:val="clear" w:pos="680"/>
          <w:tab w:val="clear" w:pos="9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445A270" w14:textId="1F184B19" w:rsidR="00FF5FB6" w:rsidRPr="006178D6" w:rsidRDefault="00DB12AA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B12AA">
        <w:rPr>
          <w:rFonts w:ascii="Angsana New" w:hAnsi="Angsana New" w:hint="cs"/>
          <w:b/>
          <w:bCs/>
          <w:sz w:val="30"/>
          <w:szCs w:val="30"/>
        </w:rPr>
        <w:t>2</w:t>
      </w:r>
      <w:r w:rsidR="0042183D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FF5FB6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FF5FB6" w:rsidRPr="003D20A1">
        <w:rPr>
          <w:rFonts w:ascii="Angsana New" w:hAnsi="Angsana New"/>
          <w:b/>
          <w:bCs/>
          <w:sz w:val="30"/>
          <w:szCs w:val="30"/>
        </w:rPr>
        <w:tab/>
      </w:r>
      <w:r w:rsidR="00FF5FB6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0E75726A" w14:textId="77777777" w:rsidR="00FF5FB6" w:rsidRPr="00697329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AB30A2C" w14:textId="0D767F39" w:rsidR="00FF5FB6" w:rsidRPr="00694366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69436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B12AA" w:rsidRPr="00DB12AA">
        <w:rPr>
          <w:rFonts w:ascii="Angsana New" w:hAnsi="Angsana New" w:hint="cs"/>
          <w:sz w:val="30"/>
          <w:szCs w:val="30"/>
        </w:rPr>
        <w:t>31</w:t>
      </w:r>
      <w:r w:rsidRPr="0069436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 w:hint="cs"/>
          <w:sz w:val="30"/>
          <w:szCs w:val="30"/>
        </w:rPr>
        <w:t>2566</w:t>
      </w:r>
      <w:r w:rsidR="00693D8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 w:hint="cs"/>
          <w:sz w:val="30"/>
          <w:szCs w:val="30"/>
        </w:rPr>
        <w:t>2565</w:t>
      </w:r>
      <w:r w:rsidRPr="00694366">
        <w:rPr>
          <w:rFonts w:ascii="Angsana New" w:hAnsi="Angsana New" w:hint="cs"/>
          <w:sz w:val="30"/>
          <w:szCs w:val="30"/>
          <w:cs/>
        </w:rPr>
        <w:t xml:space="preserve"> ทุนเรือนหุ้น</w:t>
      </w:r>
      <w:r>
        <w:rPr>
          <w:rFonts w:ascii="Angsana New" w:hAnsi="Angsana New" w:hint="cs"/>
          <w:sz w:val="30"/>
          <w:szCs w:val="30"/>
          <w:cs/>
        </w:rPr>
        <w:t xml:space="preserve"> - หุ้นสามัญ </w:t>
      </w:r>
      <w:r w:rsidRPr="00694366">
        <w:rPr>
          <w:rFonts w:ascii="Angsana New" w:hAnsi="Angsana New" w:hint="cs"/>
          <w:sz w:val="30"/>
          <w:szCs w:val="30"/>
          <w:cs/>
        </w:rPr>
        <w:t>มี ดังนี้</w:t>
      </w:r>
    </w:p>
    <w:p w14:paraId="519A26A1" w14:textId="77777777" w:rsidR="00FF5FB6" w:rsidRPr="00694366" w:rsidRDefault="00FF5FB6" w:rsidP="00FF5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right="113"/>
        <w:jc w:val="both"/>
        <w:rPr>
          <w:rFonts w:ascii="Angsana New" w:hAnsi="Angsana New"/>
          <w:sz w:val="16"/>
          <w:szCs w:val="16"/>
        </w:rPr>
      </w:pPr>
    </w:p>
    <w:tbl>
      <w:tblPr>
        <w:tblW w:w="9569" w:type="dxa"/>
        <w:tblLook w:val="01E0" w:firstRow="1" w:lastRow="1" w:firstColumn="1" w:lastColumn="1" w:noHBand="0" w:noVBand="0"/>
      </w:tblPr>
      <w:tblGrid>
        <w:gridCol w:w="4219"/>
        <w:gridCol w:w="1701"/>
        <w:gridCol w:w="236"/>
        <w:gridCol w:w="1571"/>
        <w:gridCol w:w="271"/>
        <w:gridCol w:w="1571"/>
      </w:tblGrid>
      <w:tr w:rsidR="00FF5FB6" w:rsidRPr="001C0017" w14:paraId="64907669" w14:textId="77777777" w:rsidTr="00FF5FB6">
        <w:tc>
          <w:tcPr>
            <w:tcW w:w="4219" w:type="dxa"/>
          </w:tcPr>
          <w:p w14:paraId="21C8D6DE" w14:textId="77777777" w:rsidR="00FF5FB6" w:rsidRPr="00590072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0E7B719" w14:textId="77777777"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4468199E" w14:textId="77777777"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68AB8C93" w14:textId="77777777"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มูลค่าหุ้นที่ตราไว้</w:t>
            </w:r>
          </w:p>
        </w:tc>
        <w:tc>
          <w:tcPr>
            <w:tcW w:w="271" w:type="dxa"/>
          </w:tcPr>
          <w:p w14:paraId="183CDCDD" w14:textId="77777777" w:rsidR="00FF5FB6" w:rsidRPr="005D0B91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71F1CE9E" w14:textId="77777777"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F5FB6" w:rsidRPr="001C0017" w14:paraId="09B55CBB" w14:textId="77777777" w:rsidTr="00FF5FB6">
        <w:tc>
          <w:tcPr>
            <w:tcW w:w="4219" w:type="dxa"/>
          </w:tcPr>
          <w:p w14:paraId="151B9375" w14:textId="77777777" w:rsidR="00FF5FB6" w:rsidRPr="00590072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DF4A5E6" w14:textId="77777777"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(หุ้น)</w:t>
            </w:r>
          </w:p>
        </w:tc>
        <w:tc>
          <w:tcPr>
            <w:tcW w:w="236" w:type="dxa"/>
          </w:tcPr>
          <w:p w14:paraId="0D8D63D1" w14:textId="77777777"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043AF4B0" w14:textId="77777777"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271" w:type="dxa"/>
          </w:tcPr>
          <w:p w14:paraId="64C9BA69" w14:textId="77777777" w:rsidR="00FF5FB6" w:rsidRPr="005D0B91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A012A02" w14:textId="77777777"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FF5FB6" w:rsidRPr="00694366" w14:paraId="4EE9C673" w14:textId="77777777" w:rsidTr="00FF5FB6">
        <w:tc>
          <w:tcPr>
            <w:tcW w:w="4219" w:type="dxa"/>
          </w:tcPr>
          <w:p w14:paraId="0DB328C9" w14:textId="77777777"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D305900" w14:textId="77777777"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2D30E65" w14:textId="77777777"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65DC17C6" w14:textId="77777777"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1" w:type="dxa"/>
          </w:tcPr>
          <w:p w14:paraId="4788F406" w14:textId="77777777"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6C067600" w14:textId="77777777"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F5FB6" w:rsidRPr="001C0017" w14:paraId="5A4055E0" w14:textId="77777777" w:rsidTr="00FF5FB6">
        <w:tc>
          <w:tcPr>
            <w:tcW w:w="4219" w:type="dxa"/>
          </w:tcPr>
          <w:p w14:paraId="796F0BB5" w14:textId="77777777" w:rsidR="00FF5FB6" w:rsidRPr="005D0B91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701" w:type="dxa"/>
          </w:tcPr>
          <w:p w14:paraId="3421081B" w14:textId="7621CD60" w:rsidR="00FF5FB6" w:rsidRPr="00715A48" w:rsidRDefault="00DB12AA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="00715A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768</w:t>
            </w:r>
            <w:r w:rsidR="00FF5FB6" w:rsidRPr="00715A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030</w:t>
            </w:r>
            <w:r w:rsidR="00FF5FB6" w:rsidRPr="00715A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181</w:t>
            </w:r>
          </w:p>
        </w:tc>
        <w:tc>
          <w:tcPr>
            <w:tcW w:w="236" w:type="dxa"/>
          </w:tcPr>
          <w:p w14:paraId="7240B644" w14:textId="77777777"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379D5354" w14:textId="77777777"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</w:tcPr>
          <w:p w14:paraId="29928479" w14:textId="77777777"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74F0F051" w14:textId="1EB2F470"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692,</w:t>
            </w:r>
            <w:r w:rsidR="00DB12AA" w:rsidRPr="00DB12AA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1E7D29">
              <w:rPr>
                <w:rFonts w:ascii="Angsana New" w:hAnsi="Angsana New"/>
                <w:sz w:val="30"/>
                <w:szCs w:val="30"/>
              </w:rPr>
              <w:t>7,545</w:t>
            </w:r>
          </w:p>
        </w:tc>
      </w:tr>
      <w:tr w:rsidR="00FF5FB6" w:rsidRPr="00694366" w14:paraId="7B70BC75" w14:textId="77777777" w:rsidTr="00FF5FB6">
        <w:tc>
          <w:tcPr>
            <w:tcW w:w="4219" w:type="dxa"/>
          </w:tcPr>
          <w:p w14:paraId="712B555A" w14:textId="77777777" w:rsidR="00FF5FB6" w:rsidRPr="0069436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26765BE0" w14:textId="77777777" w:rsidR="00FF5FB6" w:rsidRPr="00715A48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5AF75B8" w14:textId="77777777"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571" w:type="dxa"/>
            <w:shd w:val="clear" w:color="auto" w:fill="auto"/>
          </w:tcPr>
          <w:p w14:paraId="5743E969" w14:textId="77777777"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1" w:type="dxa"/>
            <w:shd w:val="clear" w:color="auto" w:fill="auto"/>
          </w:tcPr>
          <w:p w14:paraId="635E4B9E" w14:textId="77777777" w:rsidR="00FF5FB6" w:rsidRPr="001E7D29" w:rsidRDefault="00FF5FB6" w:rsidP="00FF5FB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14:paraId="3387CA82" w14:textId="77777777"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FF5FB6" w:rsidRPr="00BE576E" w14:paraId="1FABE2D7" w14:textId="77777777" w:rsidTr="00FF5FB6">
        <w:tc>
          <w:tcPr>
            <w:tcW w:w="4219" w:type="dxa"/>
          </w:tcPr>
          <w:p w14:paraId="2EFACF8A" w14:textId="77777777" w:rsidR="00FF5FB6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701" w:type="dxa"/>
          </w:tcPr>
          <w:p w14:paraId="66F89E7F" w14:textId="2CCE5AA2" w:rsidR="00FF5FB6" w:rsidRPr="00715A48" w:rsidRDefault="00DB12AA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="00715A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768</w:t>
            </w:r>
            <w:r w:rsidR="00FF5FB6" w:rsidRPr="00715A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030</w:t>
            </w:r>
            <w:r w:rsidR="00FF5FB6" w:rsidRPr="00715A48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715A48">
              <w:rPr>
                <w:rFonts w:ascii="Angsana New" w:hAnsi="Angsana New" w:hint="cs"/>
                <w:bCs/>
                <w:sz w:val="30"/>
                <w:szCs w:val="30"/>
              </w:rPr>
              <w:t>181</w:t>
            </w:r>
          </w:p>
        </w:tc>
        <w:tc>
          <w:tcPr>
            <w:tcW w:w="236" w:type="dxa"/>
          </w:tcPr>
          <w:p w14:paraId="6AE56545" w14:textId="77777777"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7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71" w:type="dxa"/>
            <w:shd w:val="clear" w:color="auto" w:fill="auto"/>
          </w:tcPr>
          <w:p w14:paraId="7D6B00EC" w14:textId="77777777"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0D0F5D7E" w14:textId="77777777" w:rsidR="00FF5FB6" w:rsidRPr="001E7D29" w:rsidRDefault="00FF5FB6" w:rsidP="00FF5FB6">
            <w:pPr>
              <w:pStyle w:val="acctfourfigures"/>
              <w:tabs>
                <w:tab w:val="clear" w:pos="765"/>
                <w:tab w:val="decimal" w:pos="792"/>
                <w:tab w:val="left" w:pos="1026"/>
                <w:tab w:val="left" w:pos="1309"/>
              </w:tabs>
              <w:spacing w:line="240" w:lineRule="atLeast"/>
              <w:ind w:left="-108" w:right="176" w:firstLine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571" w:type="dxa"/>
            <w:shd w:val="clear" w:color="auto" w:fill="auto"/>
          </w:tcPr>
          <w:p w14:paraId="218252B6" w14:textId="648CAE45" w:rsidR="00FF5FB6" w:rsidRPr="001E7D29" w:rsidRDefault="00FF5FB6" w:rsidP="00FF5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D29">
              <w:rPr>
                <w:rFonts w:ascii="Angsana New" w:hAnsi="Angsana New"/>
                <w:sz w:val="30"/>
                <w:szCs w:val="30"/>
              </w:rPr>
              <w:t>692,</w:t>
            </w:r>
            <w:r w:rsidR="00DB12AA" w:rsidRPr="00DB12AA">
              <w:rPr>
                <w:rFonts w:ascii="Angsana New" w:hAnsi="Angsana New" w:hint="cs"/>
                <w:sz w:val="30"/>
                <w:szCs w:val="30"/>
              </w:rPr>
              <w:t>00</w:t>
            </w:r>
            <w:r w:rsidRPr="001E7D29">
              <w:rPr>
                <w:rFonts w:ascii="Angsana New" w:hAnsi="Angsana New"/>
                <w:sz w:val="30"/>
                <w:szCs w:val="30"/>
              </w:rPr>
              <w:t>7,545</w:t>
            </w:r>
          </w:p>
        </w:tc>
      </w:tr>
    </w:tbl>
    <w:p w14:paraId="202A19F7" w14:textId="77777777" w:rsidR="00FF5FB6" w:rsidRDefault="00FF5FB6" w:rsidP="00A8708C">
      <w:pPr>
        <w:tabs>
          <w:tab w:val="clear" w:pos="227"/>
          <w:tab w:val="clear" w:pos="454"/>
          <w:tab w:val="clear" w:pos="680"/>
          <w:tab w:val="clear" w:pos="9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07"/>
        </w:tabs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AED721F" w14:textId="383AD10C" w:rsidR="00F42546" w:rsidRPr="0009390C" w:rsidRDefault="00DB12AA" w:rsidP="00A8708C">
      <w:pPr>
        <w:tabs>
          <w:tab w:val="clear" w:pos="227"/>
          <w:tab w:val="clear" w:pos="454"/>
          <w:tab w:val="clear" w:pos="680"/>
          <w:tab w:val="clear" w:pos="9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07"/>
        </w:tabs>
        <w:ind w:left="567" w:hanging="567"/>
        <w:rPr>
          <w:rFonts w:ascii="Angsana New" w:hAnsi="Angsana New"/>
          <w:sz w:val="30"/>
          <w:szCs w:val="30"/>
          <w:cs/>
        </w:rPr>
      </w:pPr>
      <w:r w:rsidRPr="00DB12AA">
        <w:rPr>
          <w:rFonts w:ascii="Angsana New" w:hAnsi="Angsana New" w:hint="cs"/>
          <w:b/>
          <w:bCs/>
          <w:sz w:val="30"/>
          <w:szCs w:val="30"/>
        </w:rPr>
        <w:lastRenderedPageBreak/>
        <w:t>2</w:t>
      </w:r>
      <w:r w:rsidR="0042183D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F42546" w:rsidRPr="00836535">
        <w:rPr>
          <w:rFonts w:ascii="Angsana New" w:hAnsi="Angsana New"/>
          <w:b/>
          <w:bCs/>
          <w:sz w:val="30"/>
          <w:szCs w:val="30"/>
        </w:rPr>
        <w:t>.</w:t>
      </w:r>
      <w:r w:rsidR="00F42546" w:rsidRPr="00836535">
        <w:rPr>
          <w:rFonts w:ascii="Angsana New" w:hAnsi="Angsana New"/>
          <w:b/>
          <w:bCs/>
          <w:sz w:val="30"/>
          <w:szCs w:val="30"/>
        </w:rPr>
        <w:tab/>
      </w:r>
      <w:r w:rsidR="00F42546" w:rsidRPr="00836535">
        <w:rPr>
          <w:rFonts w:ascii="Angsana New" w:hAnsi="Angsana New" w:hint="cs"/>
          <w:b/>
          <w:bCs/>
          <w:sz w:val="30"/>
          <w:szCs w:val="30"/>
          <w:cs/>
        </w:rPr>
        <w:t>ส่วนเกินมูลค่าหุ้น</w:t>
      </w:r>
      <w:r w:rsidR="00A8708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0D49A280" w14:textId="77777777" w:rsidR="00DA7E80" w:rsidRPr="00DA7E80" w:rsidRDefault="00DA7E80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CEBCDCF" w14:textId="4D52BCD9" w:rsidR="00CB3E85" w:rsidRDefault="00F42546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lang w:val="en-US"/>
        </w:rPr>
      </w:pPr>
      <w:r w:rsidRPr="00A34ECC">
        <w:rPr>
          <w:rFonts w:ascii="Angsana New" w:hAnsi="Angsana New"/>
          <w:cs/>
        </w:rPr>
        <w:t xml:space="preserve">ตามบทบัญญัติแห่งพระราชบัญญัติบริษัทมหาชนจำกัด พ.ศ. </w:t>
      </w:r>
      <w:r w:rsidR="00DB12AA" w:rsidRPr="00DB12AA">
        <w:rPr>
          <w:rFonts w:ascii="Angsana New" w:hAnsi="Angsana New"/>
          <w:lang w:val="en-US"/>
        </w:rPr>
        <w:t>2535</w:t>
      </w:r>
      <w:r w:rsidRPr="00A34ECC">
        <w:rPr>
          <w:rFonts w:ascii="Angsana New" w:hAnsi="Angsana New"/>
          <w:cs/>
        </w:rPr>
        <w:t xml:space="preserve"> มาตรา </w:t>
      </w:r>
      <w:r w:rsidR="00DB12AA" w:rsidRPr="00DB12AA">
        <w:rPr>
          <w:rFonts w:ascii="Angsana New" w:hAnsi="Angsana New"/>
          <w:lang w:val="en-US"/>
        </w:rPr>
        <w:t>51</w:t>
      </w:r>
      <w:r w:rsidRPr="00A34ECC">
        <w:rPr>
          <w:rFonts w:ascii="Angsana New" w:hAnsi="Angsana New"/>
          <w:cs/>
        </w:rPr>
        <w:t xml:space="preserve"> ในกรณีที่บริษัทเสนอขายหุ้นสูงกว่ามูลค่าหุ้นที่จดทะเบียนไว้  บริษัทต้องนำค่าหุ้นส่วนเกินนี้ตั้งเป็นทุนสำรอง (“ส่วนเกินมูลค่าหุ้น”) </w:t>
      </w:r>
      <w:r w:rsidR="007D696B">
        <w:rPr>
          <w:rFonts w:ascii="Angsana New" w:hAnsi="Angsana New" w:hint="cs"/>
          <w:cs/>
        </w:rPr>
        <w:t>ส่วนเกินมูลค่าหุ้นนี้</w:t>
      </w:r>
      <w:r w:rsidRPr="00A34ECC">
        <w:rPr>
          <w:rFonts w:ascii="Angsana New" w:hAnsi="Angsana New"/>
          <w:cs/>
        </w:rPr>
        <w:t>จะนำไปจ่ายเป็นเงินปันผลไม่ได้</w:t>
      </w:r>
      <w:r w:rsidRPr="00A34ECC">
        <w:rPr>
          <w:rFonts w:ascii="Angsana New" w:hAnsi="Angsana New"/>
          <w:cs/>
        </w:rPr>
        <w:tab/>
      </w:r>
    </w:p>
    <w:p w14:paraId="5D4358B6" w14:textId="77777777" w:rsidR="00006568" w:rsidRDefault="00006568" w:rsidP="00C11EED">
      <w:pPr>
        <w:pStyle w:val="a"/>
        <w:tabs>
          <w:tab w:val="clear" w:pos="1080"/>
        </w:tabs>
        <w:jc w:val="thaiDistribute"/>
        <w:rPr>
          <w:rFonts w:ascii="Angsana New" w:hAnsi="Angsana New"/>
          <w:lang w:val="en-US"/>
        </w:rPr>
      </w:pPr>
    </w:p>
    <w:p w14:paraId="0FE45D3E" w14:textId="2298176C" w:rsidR="0042183D" w:rsidRPr="0042183D" w:rsidRDefault="0042183D" w:rsidP="0042183D">
      <w:pPr>
        <w:tabs>
          <w:tab w:val="clear" w:pos="227"/>
          <w:tab w:val="clear" w:pos="454"/>
          <w:tab w:val="clear" w:pos="680"/>
          <w:tab w:val="clear" w:pos="9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07"/>
        </w:tabs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 w:rsidRPr="0042183D">
        <w:rPr>
          <w:rFonts w:ascii="Angsana New" w:hAnsi="Angsana New"/>
          <w:b/>
          <w:bCs/>
          <w:sz w:val="30"/>
          <w:szCs w:val="30"/>
          <w:cs/>
        </w:rPr>
        <w:t>23.</w:t>
      </w:r>
      <w:r w:rsidRPr="0042183D">
        <w:rPr>
          <w:rFonts w:ascii="Angsana New" w:hAnsi="Angsana New"/>
          <w:b/>
          <w:bCs/>
          <w:sz w:val="30"/>
          <w:szCs w:val="30"/>
          <w:cs/>
        </w:rPr>
        <w:tab/>
        <w:t>ทุนสำรองตามกฎหมาย</w:t>
      </w:r>
    </w:p>
    <w:p w14:paraId="09A3C7BF" w14:textId="77777777" w:rsidR="000E2129" w:rsidRPr="002067DC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6B3295C5" w14:textId="77777777" w:rsidR="000E2129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D5BFD">
        <w:rPr>
          <w:rFonts w:ascii="Angsana New" w:hAnsi="Angsana New"/>
          <w:sz w:val="30"/>
          <w:szCs w:val="30"/>
        </w:rPr>
        <w:t>2535</w:t>
      </w:r>
      <w:r w:rsidRPr="002D5BFD">
        <w:rPr>
          <w:rFonts w:ascii="Angsana New" w:hAnsi="Angsana New"/>
          <w:sz w:val="30"/>
          <w:szCs w:val="30"/>
          <w:cs/>
        </w:rPr>
        <w:t xml:space="preserve"> มาตรา </w:t>
      </w:r>
      <w:r w:rsidRPr="002D5BFD">
        <w:rPr>
          <w:rFonts w:ascii="Angsana New" w:hAnsi="Angsana New"/>
          <w:sz w:val="30"/>
          <w:szCs w:val="30"/>
        </w:rPr>
        <w:t>116</w:t>
      </w:r>
      <w:r w:rsidRPr="002D5BF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2D5BFD">
        <w:rPr>
          <w:rFonts w:ascii="Angsana New" w:hAnsi="Angsana New"/>
          <w:sz w:val="30"/>
          <w:szCs w:val="30"/>
        </w:rPr>
        <w:t>“</w:t>
      </w:r>
      <w:r w:rsidRPr="002D5BFD">
        <w:rPr>
          <w:rFonts w:ascii="Angsana New" w:hAnsi="Angsana New"/>
          <w:sz w:val="30"/>
          <w:szCs w:val="30"/>
          <w:cs/>
        </w:rPr>
        <w:t>สำรองตามกฎหมาย</w:t>
      </w:r>
      <w:r w:rsidRPr="002D5BFD">
        <w:rPr>
          <w:rFonts w:ascii="Angsana New" w:hAnsi="Angsana New"/>
          <w:sz w:val="30"/>
          <w:szCs w:val="30"/>
        </w:rPr>
        <w:t>”</w:t>
      </w:r>
      <w:r w:rsidRPr="002D5BFD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2D5BFD">
        <w:rPr>
          <w:rFonts w:ascii="Angsana New" w:hAnsi="Angsana New"/>
          <w:sz w:val="30"/>
          <w:szCs w:val="30"/>
        </w:rPr>
        <w:t>5</w:t>
      </w:r>
      <w:r w:rsidRPr="002D5BFD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</w:t>
      </w:r>
      <w:r w:rsidR="007D696B">
        <w:rPr>
          <w:rFonts w:ascii="Angsana New" w:hAnsi="Angsana New" w:hint="cs"/>
          <w:sz w:val="30"/>
          <w:szCs w:val="30"/>
          <w:cs/>
        </w:rPr>
        <w:t>ทุน</w:t>
      </w:r>
      <w:r w:rsidRPr="002D5BFD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Pr="002D5BFD">
        <w:rPr>
          <w:rFonts w:ascii="Angsana New" w:hAnsi="Angsana New"/>
          <w:sz w:val="30"/>
          <w:szCs w:val="30"/>
        </w:rPr>
        <w:t xml:space="preserve">10 </w:t>
      </w:r>
      <w:r w:rsidRPr="002D5BFD">
        <w:rPr>
          <w:rFonts w:ascii="Angsana New" w:hAnsi="Angsana New"/>
          <w:sz w:val="30"/>
          <w:szCs w:val="30"/>
          <w:cs/>
        </w:rPr>
        <w:t>ของทุนจด</w:t>
      </w:r>
      <w:r w:rsidR="007D696B">
        <w:rPr>
          <w:rFonts w:ascii="Angsana New" w:hAnsi="Angsana New"/>
          <w:sz w:val="30"/>
          <w:szCs w:val="30"/>
          <w:cs/>
        </w:rPr>
        <w:t xml:space="preserve">ทะเบียน </w:t>
      </w:r>
      <w:r w:rsidR="007D696B">
        <w:rPr>
          <w:rFonts w:ascii="Angsana New" w:hAnsi="Angsana New" w:hint="cs"/>
          <w:sz w:val="30"/>
          <w:szCs w:val="30"/>
          <w:cs/>
        </w:rPr>
        <w:t>ทุน</w:t>
      </w:r>
      <w:r w:rsidRPr="002D5BFD">
        <w:rPr>
          <w:rFonts w:ascii="Angsana New" w:hAnsi="Angsana New"/>
          <w:sz w:val="30"/>
          <w:szCs w:val="30"/>
          <w:cs/>
        </w:rPr>
        <w:t>สำรอง</w:t>
      </w:r>
      <w:r w:rsidR="007D696B">
        <w:rPr>
          <w:rFonts w:ascii="Angsana New" w:hAnsi="Angsana New" w:hint="cs"/>
          <w:sz w:val="30"/>
          <w:szCs w:val="30"/>
          <w:cs/>
        </w:rPr>
        <w:t>ตามกฎหมาย</w:t>
      </w:r>
      <w:r w:rsidRPr="002D5BFD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0EA886ED" w14:textId="77777777" w:rsidR="00D66CB4" w:rsidRPr="005B3E23" w:rsidRDefault="00D66CB4" w:rsidP="00DA7E80">
      <w:pPr>
        <w:pStyle w:val="NoSpacing"/>
        <w:jc w:val="both"/>
        <w:rPr>
          <w:rFonts w:ascii="Angsana New" w:hAnsi="Angsana New"/>
          <w:szCs w:val="30"/>
        </w:rPr>
      </w:pPr>
    </w:p>
    <w:p w14:paraId="724CFC59" w14:textId="40AE8CBC" w:rsidR="002A275C" w:rsidRDefault="00264264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3C7BD7">
        <w:rPr>
          <w:rFonts w:ascii="Angsana New" w:hAnsi="Angsana New"/>
          <w:b/>
          <w:bCs/>
          <w:sz w:val="30"/>
          <w:szCs w:val="30"/>
        </w:rPr>
        <w:t>4</w:t>
      </w:r>
      <w:r w:rsidR="002A275C" w:rsidRPr="00111CAE">
        <w:rPr>
          <w:rFonts w:ascii="Angsana New" w:hAnsi="Angsana New"/>
          <w:b/>
          <w:bCs/>
          <w:sz w:val="30"/>
          <w:szCs w:val="30"/>
        </w:rPr>
        <w:t>.</w:t>
      </w:r>
      <w:r w:rsidR="002A275C" w:rsidRPr="00111CAE">
        <w:rPr>
          <w:rFonts w:ascii="Angsana New" w:hAnsi="Angsana New"/>
          <w:b/>
          <w:bCs/>
          <w:sz w:val="30"/>
          <w:szCs w:val="30"/>
        </w:rPr>
        <w:tab/>
      </w:r>
      <w:r w:rsidR="009B48F3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14:paraId="0E79E2C3" w14:textId="77777777" w:rsidR="002A275C" w:rsidRPr="00432322" w:rsidRDefault="002A275C" w:rsidP="002A2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75642B66" w14:textId="5E3AD6AD" w:rsidR="004E2813" w:rsidRDefault="004E2813" w:rsidP="004E2813">
      <w:pPr>
        <w:pStyle w:val="NoSpacing"/>
        <w:jc w:val="both"/>
        <w:rPr>
          <w:rFonts w:ascii="Angsana New" w:hAnsi="Angsana New"/>
          <w:szCs w:val="30"/>
        </w:rPr>
      </w:pPr>
      <w:r w:rsidRPr="00E67D1A">
        <w:rPr>
          <w:rFonts w:ascii="Angsana New" w:hAnsi="Angsana New"/>
          <w:szCs w:val="30"/>
          <w:cs/>
        </w:rPr>
        <w:t>ในที่ประชุม</w:t>
      </w:r>
      <w:r w:rsidRPr="00E67D1A">
        <w:rPr>
          <w:rFonts w:ascii="Angsana New" w:hAnsi="Angsana New" w:hint="cs"/>
          <w:szCs w:val="30"/>
          <w:cs/>
        </w:rPr>
        <w:t xml:space="preserve">สามัญผู้ถือหุ้นประจำปี </w:t>
      </w:r>
      <w:r w:rsidRPr="0066537D">
        <w:rPr>
          <w:rFonts w:ascii="Angsana New" w:hAnsi="Angsana New" w:hint="cs"/>
          <w:szCs w:val="30"/>
        </w:rPr>
        <w:t>2565</w:t>
      </w:r>
      <w:r w:rsidRPr="00E67D1A">
        <w:rPr>
          <w:rFonts w:ascii="Angsana New" w:hAnsi="Angsana New" w:hint="cs"/>
          <w:szCs w:val="30"/>
          <w:cs/>
        </w:rPr>
        <w:t xml:space="preserve"> เมื่อวันที่ </w:t>
      </w:r>
      <w:r w:rsidRPr="0066537D">
        <w:rPr>
          <w:rFonts w:ascii="Angsana New" w:hAnsi="Angsana New" w:hint="cs"/>
          <w:szCs w:val="30"/>
        </w:rPr>
        <w:t>28</w:t>
      </w:r>
      <w:r w:rsidRPr="00E67D1A">
        <w:rPr>
          <w:rFonts w:ascii="Angsana New" w:hAnsi="Angsana New" w:hint="cs"/>
          <w:szCs w:val="30"/>
          <w:cs/>
        </w:rPr>
        <w:t xml:space="preserve"> เมษายน </w:t>
      </w:r>
      <w:r w:rsidRPr="0066537D">
        <w:rPr>
          <w:rFonts w:ascii="Angsana New" w:hAnsi="Angsana New"/>
          <w:szCs w:val="30"/>
        </w:rPr>
        <w:t>256</w:t>
      </w:r>
      <w:r w:rsidRPr="0066537D">
        <w:rPr>
          <w:rFonts w:ascii="Angsana New" w:hAnsi="Angsana New" w:hint="cs"/>
          <w:szCs w:val="30"/>
        </w:rPr>
        <w:t>5</w:t>
      </w:r>
      <w:r w:rsidRPr="00E67D1A">
        <w:rPr>
          <w:rFonts w:ascii="Angsana New" w:hAnsi="Angsana New"/>
          <w:szCs w:val="30"/>
          <w:cs/>
        </w:rPr>
        <w:t xml:space="preserve"> </w:t>
      </w:r>
      <w:r w:rsidRPr="00E67D1A">
        <w:rPr>
          <w:rFonts w:ascii="Angsana New" w:hAnsi="Angsana New" w:hint="cs"/>
          <w:szCs w:val="30"/>
          <w:cs/>
        </w:rPr>
        <w:t>ผู้ถือหุ้น</w:t>
      </w:r>
      <w:r w:rsidRPr="00E67D1A">
        <w:rPr>
          <w:rFonts w:ascii="Angsana New" w:hAnsi="Angsana New"/>
          <w:szCs w:val="30"/>
          <w:cs/>
        </w:rPr>
        <w:t>ได้มีมติ</w:t>
      </w:r>
      <w:r w:rsidRPr="00E67D1A">
        <w:rPr>
          <w:rFonts w:ascii="Angsana New" w:hAnsi="Angsana New" w:hint="cs"/>
          <w:szCs w:val="30"/>
          <w:cs/>
        </w:rPr>
        <w:t>อนุมัติ</w:t>
      </w:r>
      <w:r w:rsidRPr="00E67D1A">
        <w:rPr>
          <w:rFonts w:ascii="Angsana New" w:hAnsi="Angsana New"/>
          <w:szCs w:val="30"/>
          <w:cs/>
        </w:rPr>
        <w:t xml:space="preserve">จ่ายเงินปันผลประจำปี </w:t>
      </w:r>
      <w:r w:rsidRPr="0066537D">
        <w:rPr>
          <w:rFonts w:ascii="Angsana New" w:hAnsi="Angsana New"/>
          <w:szCs w:val="30"/>
        </w:rPr>
        <w:t>256</w:t>
      </w:r>
      <w:r w:rsidRPr="0066537D">
        <w:rPr>
          <w:rFonts w:ascii="Angsana New" w:hAnsi="Angsana New" w:hint="cs"/>
          <w:szCs w:val="30"/>
        </w:rPr>
        <w:t>4</w:t>
      </w:r>
      <w:r w:rsidRPr="00E67D1A">
        <w:rPr>
          <w:rFonts w:ascii="Angsana New" w:hAnsi="Angsana New"/>
          <w:szCs w:val="30"/>
          <w:cs/>
        </w:rPr>
        <w:t xml:space="preserve"> ในอัตรา</w:t>
      </w:r>
      <w:r w:rsidRPr="00E67D1A">
        <w:rPr>
          <w:rFonts w:ascii="Angsana New" w:hAnsi="Angsana New" w:hint="cs"/>
          <w:szCs w:val="30"/>
          <w:cs/>
        </w:rPr>
        <w:t>หุ้นละ</w:t>
      </w:r>
      <w:r w:rsidRPr="00E67D1A">
        <w:rPr>
          <w:rFonts w:ascii="Angsana New" w:hAnsi="Angsana New"/>
          <w:szCs w:val="30"/>
          <w:cs/>
        </w:rPr>
        <w:t xml:space="preserve"> </w:t>
      </w:r>
      <w:r w:rsidRPr="0066537D">
        <w:rPr>
          <w:rFonts w:ascii="Angsana New" w:hAnsi="Angsana New"/>
          <w:szCs w:val="30"/>
        </w:rPr>
        <w:t>0.0</w:t>
      </w:r>
      <w:r w:rsidRPr="0066537D">
        <w:rPr>
          <w:rFonts w:ascii="Angsana New" w:hAnsi="Angsana New" w:hint="cs"/>
          <w:szCs w:val="30"/>
        </w:rPr>
        <w:t>13</w:t>
      </w:r>
      <w:r w:rsidRPr="00E67D1A">
        <w:rPr>
          <w:rFonts w:ascii="Angsana New" w:hAnsi="Angsana New"/>
          <w:szCs w:val="30"/>
          <w:cs/>
        </w:rPr>
        <w:t xml:space="preserve"> </w:t>
      </w:r>
      <w:r w:rsidR="00486DCA">
        <w:rPr>
          <w:rFonts w:ascii="Angsana New" w:hAnsi="Angsana New" w:hint="cs"/>
          <w:szCs w:val="30"/>
          <w:cs/>
        </w:rPr>
        <w:t xml:space="preserve">บาท </w:t>
      </w:r>
      <w:r w:rsidRPr="00E67D1A">
        <w:rPr>
          <w:rFonts w:ascii="Angsana New" w:hAnsi="Angsana New"/>
          <w:szCs w:val="30"/>
          <w:cs/>
        </w:rPr>
        <w:t>เป็นจำนวนเงิน</w:t>
      </w:r>
      <w:r>
        <w:rPr>
          <w:rFonts w:ascii="Angsana New" w:hAnsi="Angsana New" w:hint="cs"/>
          <w:szCs w:val="30"/>
          <w:cs/>
        </w:rPr>
        <w:t>รวม</w:t>
      </w:r>
      <w:r w:rsidRPr="00E67D1A">
        <w:rPr>
          <w:rFonts w:ascii="Angsana New" w:hAnsi="Angsana New" w:hint="cs"/>
          <w:szCs w:val="30"/>
          <w:cs/>
        </w:rPr>
        <w:t xml:space="preserve"> </w:t>
      </w:r>
      <w:r w:rsidRPr="0066537D">
        <w:rPr>
          <w:rFonts w:ascii="Angsana New" w:hAnsi="Angsana New" w:hint="cs"/>
          <w:szCs w:val="30"/>
        </w:rPr>
        <w:t>35.98</w:t>
      </w:r>
      <w:r w:rsidRPr="00E67D1A">
        <w:rPr>
          <w:rFonts w:ascii="Angsana New" w:hAnsi="Angsana New"/>
          <w:szCs w:val="30"/>
        </w:rPr>
        <w:t xml:space="preserve"> </w:t>
      </w:r>
      <w:r w:rsidRPr="00E67D1A">
        <w:rPr>
          <w:rFonts w:ascii="Angsana New" w:hAnsi="Angsana New" w:hint="cs"/>
          <w:szCs w:val="30"/>
          <w:cs/>
        </w:rPr>
        <w:t>ล้าน</w:t>
      </w:r>
      <w:r w:rsidRPr="00E67D1A">
        <w:rPr>
          <w:rFonts w:ascii="Angsana New" w:hAnsi="Angsana New"/>
          <w:szCs w:val="30"/>
          <w:cs/>
        </w:rPr>
        <w:t xml:space="preserve">บาท </w:t>
      </w:r>
      <w:r w:rsidRPr="00E67D1A">
        <w:rPr>
          <w:rFonts w:ascii="Angsana New" w:hAnsi="Angsana New" w:hint="cs"/>
          <w:szCs w:val="30"/>
          <w:cs/>
        </w:rPr>
        <w:t>จ่าย</w:t>
      </w:r>
      <w:r w:rsidRPr="00E67D1A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Pr="0066537D">
        <w:rPr>
          <w:rFonts w:ascii="Angsana New" w:hAnsi="Angsana New" w:hint="cs"/>
          <w:szCs w:val="30"/>
        </w:rPr>
        <w:t>25</w:t>
      </w:r>
      <w:r>
        <w:rPr>
          <w:rFonts w:ascii="Angsana New" w:hAnsi="Angsana New"/>
          <w:szCs w:val="30"/>
          <w:cs/>
        </w:rPr>
        <w:t xml:space="preserve"> พฤษภาคม </w:t>
      </w:r>
      <w:r w:rsidRPr="0066537D">
        <w:rPr>
          <w:rFonts w:ascii="Angsana New" w:hAnsi="Angsana New"/>
          <w:szCs w:val="30"/>
        </w:rPr>
        <w:t>256</w:t>
      </w:r>
      <w:r w:rsidRPr="0066537D">
        <w:rPr>
          <w:rFonts w:ascii="Angsana New" w:hAnsi="Angsana New" w:hint="cs"/>
          <w:szCs w:val="30"/>
        </w:rPr>
        <w:t>5</w:t>
      </w:r>
    </w:p>
    <w:p w14:paraId="041C45CE" w14:textId="77777777" w:rsidR="009B48F3" w:rsidRDefault="009B48F3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E4BA489" w14:textId="7BC70882" w:rsidR="003F6397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 w:hint="cs"/>
          <w:b/>
          <w:bCs/>
          <w:sz w:val="30"/>
          <w:szCs w:val="30"/>
          <w:cs/>
        </w:rPr>
        <w:t>5</w:t>
      </w:r>
      <w:r w:rsidRPr="00111CAE">
        <w:rPr>
          <w:rFonts w:ascii="Angsana New" w:hAnsi="Angsana New"/>
          <w:b/>
          <w:bCs/>
          <w:sz w:val="30"/>
          <w:szCs w:val="30"/>
        </w:rPr>
        <w:t>.</w:t>
      </w:r>
      <w:r w:rsidRPr="00111CAE">
        <w:rPr>
          <w:rFonts w:ascii="Angsana New" w:hAnsi="Angsana New"/>
          <w:b/>
          <w:bCs/>
          <w:sz w:val="30"/>
          <w:szCs w:val="30"/>
        </w:rPr>
        <w:tab/>
      </w:r>
      <w:r w:rsidRPr="003F6397">
        <w:rPr>
          <w:rFonts w:ascii="Angsana New" w:hAnsi="Angsana New"/>
          <w:b/>
          <w:bCs/>
          <w:sz w:val="30"/>
          <w:szCs w:val="30"/>
          <w:cs/>
        </w:rPr>
        <w:t>ค่าใช้จ่าย (รายได้) ภาษีเงินได้</w:t>
      </w:r>
    </w:p>
    <w:p w14:paraId="3CC2FC8B" w14:textId="77777777" w:rsidR="003F6397" w:rsidRPr="009158A0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1F5F4521" w14:textId="77777777" w:rsidR="003F6397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ภาษีเงินได้ที่บันทึกในกำไรขาดทุนสำหรับปีสิ้นสุดวันที่ </w:t>
      </w:r>
      <w:r w:rsidRPr="00DB12AA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B12AA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DB12AA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p w14:paraId="24EBB44B" w14:textId="77777777" w:rsidR="003F6397" w:rsidRPr="00432322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907" w:type="dxa"/>
        <w:tblInd w:w="-18" w:type="dxa"/>
        <w:tblLook w:val="0000" w:firstRow="0" w:lastRow="0" w:firstColumn="0" w:lastColumn="0" w:noHBand="0" w:noVBand="0"/>
      </w:tblPr>
      <w:tblGrid>
        <w:gridCol w:w="3911"/>
        <w:gridCol w:w="1318"/>
        <w:gridCol w:w="279"/>
        <w:gridCol w:w="1288"/>
        <w:gridCol w:w="292"/>
        <w:gridCol w:w="1318"/>
        <w:gridCol w:w="242"/>
        <w:gridCol w:w="1259"/>
      </w:tblGrid>
      <w:tr w:rsidR="003F6397" w:rsidRPr="007554FB" w14:paraId="4DC4AE0B" w14:textId="77777777" w:rsidTr="008135E0">
        <w:trPr>
          <w:tblHeader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14:paraId="017068A8" w14:textId="77777777" w:rsidR="003F6397" w:rsidRPr="007554FB" w:rsidRDefault="003F6397" w:rsidP="008135E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BAC7A" w14:textId="77777777" w:rsidR="003F6397" w:rsidRPr="007554FB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F6397" w:rsidRPr="00885F84" w14:paraId="14369C96" w14:textId="77777777" w:rsidTr="008135E0">
        <w:trPr>
          <w:tblHeader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14:paraId="0D55CC9E" w14:textId="77777777" w:rsidR="003F6397" w:rsidRPr="007554FB" w:rsidRDefault="003F6397" w:rsidP="008135E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77D1A" w14:textId="77777777" w:rsidR="003F6397" w:rsidRPr="004F07C8" w:rsidRDefault="003F6397" w:rsidP="008135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14:paraId="61A70EA8" w14:textId="77777777" w:rsidR="003F6397" w:rsidRPr="004F07C8" w:rsidRDefault="003F6397" w:rsidP="008135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A366B" w14:textId="77777777" w:rsidR="003F6397" w:rsidRPr="006A4E57" w:rsidRDefault="003F6397" w:rsidP="008135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A4E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F6397" w:rsidRPr="00885F84" w14:paraId="1C979A96" w14:textId="77777777" w:rsidTr="008135E0">
        <w:trPr>
          <w:tblHeader/>
        </w:trPr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14:paraId="0E21E7AF" w14:textId="77777777" w:rsidR="003F6397" w:rsidRPr="007554FB" w:rsidRDefault="003F6397" w:rsidP="008135E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1D919" w14:textId="77777777" w:rsidR="003F6397" w:rsidRPr="00885F84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38B27A96" w14:textId="77777777" w:rsidR="003F6397" w:rsidRPr="00885F84" w:rsidRDefault="003F6397" w:rsidP="008135E0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5928D" w14:textId="77777777" w:rsidR="003F6397" w:rsidRPr="00885F84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14:paraId="00A3FEB2" w14:textId="77777777" w:rsidR="003F6397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6EB37A" w14:textId="77777777" w:rsidR="003F6397" w:rsidRPr="00885F84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82DBB" w14:textId="77777777" w:rsidR="003F6397" w:rsidRPr="00885F84" w:rsidRDefault="003F6397" w:rsidP="008135E0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F3F2E" w14:textId="77777777" w:rsidR="003F6397" w:rsidRPr="00885F84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F6397" w:rsidRPr="007554FB" w14:paraId="509D945E" w14:textId="77777777" w:rsidTr="008135E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14:paraId="7F121BEB" w14:textId="77777777" w:rsidR="003F6397" w:rsidRPr="00432322" w:rsidRDefault="003F6397" w:rsidP="008135E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74C605BF" w14:textId="77777777" w:rsidR="003F6397" w:rsidRPr="00465F8C" w:rsidRDefault="003F6397" w:rsidP="008135E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65F8C">
              <w:rPr>
                <w:rFonts w:ascii="Angsana New" w:hAnsi="Angsana New"/>
                <w:sz w:val="30"/>
                <w:szCs w:val="30"/>
              </w:rPr>
              <w:t>38,955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6BD7687F" w14:textId="77777777" w:rsidR="003F6397" w:rsidRPr="00CE43A0" w:rsidRDefault="003F6397" w:rsidP="008135E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vAlign w:val="bottom"/>
          </w:tcPr>
          <w:p w14:paraId="41D0B092" w14:textId="77777777" w:rsidR="003F6397" w:rsidRPr="00CE43A0" w:rsidRDefault="003F6397" w:rsidP="008135E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Pr="00B028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14:paraId="7E12A22F" w14:textId="77777777" w:rsidR="003F6397" w:rsidRPr="001E6B58" w:rsidRDefault="003F6397" w:rsidP="008135E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</w:tcPr>
          <w:p w14:paraId="2BE4DA6A" w14:textId="77777777" w:rsidR="003F6397" w:rsidRPr="005672ED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72ED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059BD95F" w14:textId="77777777" w:rsidR="003F6397" w:rsidRPr="00CE43A0" w:rsidRDefault="003F6397" w:rsidP="008135E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14:paraId="46EEC237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E43A0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3F6397" w:rsidRPr="00D72E17" w14:paraId="43BCC693" w14:textId="77777777" w:rsidTr="008135E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14:paraId="4851B290" w14:textId="77777777" w:rsidR="003F6397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013C250B" w14:textId="77777777" w:rsidR="003F6397" w:rsidRPr="00465F8C" w:rsidRDefault="003F6397" w:rsidP="008135E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7B65CB98" w14:textId="77777777" w:rsidR="003F6397" w:rsidRPr="00CE43A0" w:rsidRDefault="003F6397" w:rsidP="008135E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vAlign w:val="bottom"/>
          </w:tcPr>
          <w:p w14:paraId="0B4073B2" w14:textId="77777777" w:rsidR="003F6397" w:rsidRPr="00CE43A0" w:rsidRDefault="003F6397" w:rsidP="008135E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14:paraId="42A31ADA" w14:textId="77777777" w:rsidR="003F6397" w:rsidRPr="00CE43A0" w:rsidRDefault="003F6397" w:rsidP="008135E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9F6F7" w14:textId="77777777" w:rsidR="003F6397" w:rsidRPr="005672ED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5E940612" w14:textId="77777777" w:rsidR="003F6397" w:rsidRPr="00CE43A0" w:rsidRDefault="003F6397" w:rsidP="008135E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vAlign w:val="bottom"/>
          </w:tcPr>
          <w:p w14:paraId="6FB9BE0C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397" w:rsidRPr="00D72E17" w14:paraId="1583BEB9" w14:textId="77777777" w:rsidTr="008135E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14:paraId="3C1AC4C1" w14:textId="77777777" w:rsidR="003F6397" w:rsidRPr="00AE109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E109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109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AE14C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(3,805</w:t>
            </w:r>
            <w:r w:rsidRPr="005672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right w:val="nil"/>
            </w:tcBorders>
            <w:vAlign w:val="bottom"/>
          </w:tcPr>
          <w:p w14:paraId="58A221DC" w14:textId="77777777" w:rsidR="003F6397" w:rsidRPr="00CE43A0" w:rsidRDefault="003F6397" w:rsidP="008135E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9DB6C" w14:textId="77777777" w:rsidR="003F6397" w:rsidRPr="00CE43A0" w:rsidRDefault="003F6397" w:rsidP="008135E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292" w:type="dxa"/>
            <w:tcBorders>
              <w:top w:val="nil"/>
              <w:left w:val="nil"/>
              <w:right w:val="nil"/>
            </w:tcBorders>
          </w:tcPr>
          <w:p w14:paraId="3263AAA8" w14:textId="77777777" w:rsidR="003F6397" w:rsidRPr="00CE43A0" w:rsidRDefault="003F6397" w:rsidP="008135E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6C281" w14:textId="77777777" w:rsidR="003F6397" w:rsidRPr="00465F8C" w:rsidRDefault="003F6397" w:rsidP="008135E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16B08FAE" w14:textId="77777777" w:rsidR="003F6397" w:rsidRPr="00CE43A0" w:rsidRDefault="003F6397" w:rsidP="008135E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84BE43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(483</w:t>
            </w:r>
            <w:r w:rsidRPr="005672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F6397" w:rsidRPr="00D72E17" w14:paraId="33788980" w14:textId="77777777" w:rsidTr="008135E0">
        <w:tc>
          <w:tcPr>
            <w:tcW w:w="3911" w:type="dxa"/>
            <w:tcBorders>
              <w:top w:val="nil"/>
              <w:left w:val="nil"/>
              <w:bottom w:val="nil"/>
              <w:right w:val="nil"/>
            </w:tcBorders>
          </w:tcPr>
          <w:p w14:paraId="7A388363" w14:textId="77777777" w:rsidR="003F6397" w:rsidRPr="007554FB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57868" w14:textId="77777777" w:rsidR="003F6397" w:rsidRPr="00465F8C" w:rsidRDefault="003F6397" w:rsidP="008135E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35,150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14:paraId="03B908F9" w14:textId="77777777" w:rsidR="003F6397" w:rsidRPr="00CE43A0" w:rsidRDefault="003F6397" w:rsidP="008135E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99EE1A" w14:textId="77777777" w:rsidR="003F6397" w:rsidRPr="00CE43A0" w:rsidRDefault="003F6397" w:rsidP="008135E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B028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92" w:type="dxa"/>
            <w:tcBorders>
              <w:left w:val="nil"/>
              <w:bottom w:val="nil"/>
              <w:right w:val="nil"/>
            </w:tcBorders>
          </w:tcPr>
          <w:p w14:paraId="68505DBE" w14:textId="77777777" w:rsidR="003F6397" w:rsidRPr="00CE43A0" w:rsidRDefault="003F6397" w:rsidP="008135E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293D6E" w14:textId="77777777" w:rsidR="003F6397" w:rsidRPr="00465F8C" w:rsidRDefault="003F6397" w:rsidP="008135E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3F268505" w14:textId="77777777" w:rsidR="003F6397" w:rsidRPr="00CE43A0" w:rsidRDefault="003F6397" w:rsidP="008135E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C9E58F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(483</w:t>
            </w:r>
            <w:r w:rsidRPr="005672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23FB237" w14:textId="77777777" w:rsidR="003F6397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51C9A096" w14:textId="77777777" w:rsidR="00164FC6" w:rsidRDefault="00164FC6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2B6209AF" w14:textId="77777777" w:rsidR="00164FC6" w:rsidRDefault="00164FC6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6CFDE955" w14:textId="77777777" w:rsidR="00164FC6" w:rsidRDefault="00164FC6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22B0AA35" w14:textId="77777777" w:rsidR="00164FC6" w:rsidRDefault="00164FC6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14:paraId="50A4C318" w14:textId="77777777" w:rsidR="003F6397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กระทบยอดค่าใช้จ่าย (รายได้) ภาษีเงินได้สำหรับปีสิ้นสุดวันที่ </w:t>
      </w:r>
      <w:r w:rsidRPr="00DB12AA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B12AA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DB12AA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p w14:paraId="5BDD44C3" w14:textId="77777777" w:rsidR="003F6397" w:rsidRDefault="003F6397" w:rsidP="003F6397">
      <w:pPr>
        <w:tabs>
          <w:tab w:val="left" w:pos="540"/>
          <w:tab w:val="left" w:pos="9356"/>
        </w:tabs>
        <w:rPr>
          <w:rFonts w:ascii="Angsana New" w:hAnsi="Angsana New"/>
          <w:b/>
          <w:sz w:val="16"/>
          <w:szCs w:val="16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070"/>
        <w:gridCol w:w="1134"/>
        <w:gridCol w:w="260"/>
        <w:gridCol w:w="1064"/>
        <w:gridCol w:w="236"/>
        <w:gridCol w:w="1133"/>
        <w:gridCol w:w="249"/>
        <w:gridCol w:w="1168"/>
      </w:tblGrid>
      <w:tr w:rsidR="003F6397" w:rsidRPr="00885F84" w14:paraId="04C0566C" w14:textId="77777777" w:rsidTr="008135E0">
        <w:trPr>
          <w:tblHeader/>
        </w:trPr>
        <w:tc>
          <w:tcPr>
            <w:tcW w:w="5070" w:type="dxa"/>
            <w:vAlign w:val="bottom"/>
          </w:tcPr>
          <w:p w14:paraId="52A3CCE6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70F86825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F6397" w:rsidRPr="00885F84" w14:paraId="36C43C4C" w14:textId="77777777" w:rsidTr="008135E0">
        <w:trPr>
          <w:tblHeader/>
        </w:trPr>
        <w:tc>
          <w:tcPr>
            <w:tcW w:w="5070" w:type="dxa"/>
            <w:vAlign w:val="bottom"/>
          </w:tcPr>
          <w:p w14:paraId="61C00DD4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DF5862" w14:textId="77777777" w:rsidR="003F6397" w:rsidRPr="004F07C8" w:rsidRDefault="003F6397" w:rsidP="008135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4E5D53" w14:textId="77777777" w:rsidR="003F6397" w:rsidRPr="004F07C8" w:rsidRDefault="003F6397" w:rsidP="008135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5F1C0F" w14:textId="77777777" w:rsidR="003F6397" w:rsidRPr="006A4E57" w:rsidRDefault="003F6397" w:rsidP="008135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A4E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F6397" w:rsidRPr="00885F84" w14:paraId="1856E12B" w14:textId="77777777" w:rsidTr="008135E0">
        <w:trPr>
          <w:tblHeader/>
        </w:trPr>
        <w:tc>
          <w:tcPr>
            <w:tcW w:w="5070" w:type="dxa"/>
            <w:vAlign w:val="bottom"/>
          </w:tcPr>
          <w:p w14:paraId="214A0913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AF319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bottom"/>
          </w:tcPr>
          <w:p w14:paraId="465CCDB7" w14:textId="77777777" w:rsidR="003F6397" w:rsidRPr="002E4338" w:rsidRDefault="003F6397" w:rsidP="008135E0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CB1D4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64F15BE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4301DA16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9" w:type="dxa"/>
            <w:vAlign w:val="bottom"/>
          </w:tcPr>
          <w:p w14:paraId="39186372" w14:textId="77777777" w:rsidR="003F6397" w:rsidRPr="002E4338" w:rsidRDefault="003F6397" w:rsidP="008135E0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7ABE401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F6397" w:rsidRPr="00885F84" w14:paraId="334AE02F" w14:textId="77777777" w:rsidTr="008135E0">
        <w:tc>
          <w:tcPr>
            <w:tcW w:w="5070" w:type="dxa"/>
            <w:vAlign w:val="bottom"/>
          </w:tcPr>
          <w:p w14:paraId="5808EA30" w14:textId="77777777" w:rsidR="003F6397" w:rsidRPr="00C61BB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90D1CC9" w14:textId="77777777" w:rsidR="003F6397" w:rsidRPr="00C61BB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60" w:type="dxa"/>
          </w:tcPr>
          <w:p w14:paraId="371633B2" w14:textId="77777777" w:rsidR="003F6397" w:rsidRPr="00C61BB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9CA03FC" w14:textId="77777777" w:rsidR="003F6397" w:rsidRPr="00C61BB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</w:tcPr>
          <w:p w14:paraId="0607CFF7" w14:textId="77777777" w:rsidR="003F6397" w:rsidRPr="00C61BB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1DC0B" w14:textId="77777777" w:rsidR="003F6397" w:rsidRPr="00C61BB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49" w:type="dxa"/>
            <w:vAlign w:val="bottom"/>
          </w:tcPr>
          <w:p w14:paraId="4C237D5E" w14:textId="77777777" w:rsidR="003F6397" w:rsidRPr="00C61BB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8" w:type="dxa"/>
            <w:vAlign w:val="bottom"/>
          </w:tcPr>
          <w:p w14:paraId="088D643B" w14:textId="77777777" w:rsidR="003F6397" w:rsidRPr="00C61BB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</w:tr>
      <w:tr w:rsidR="003F6397" w:rsidRPr="00885F84" w14:paraId="33631887" w14:textId="77777777" w:rsidTr="008135E0">
        <w:tc>
          <w:tcPr>
            <w:tcW w:w="5070" w:type="dxa"/>
            <w:vAlign w:val="bottom"/>
          </w:tcPr>
          <w:p w14:paraId="5A87401E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11B39EF6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65F8C">
              <w:rPr>
                <w:rFonts w:ascii="Angsana New" w:hAnsi="Angsana New"/>
                <w:sz w:val="30"/>
                <w:szCs w:val="30"/>
                <w:lang w:eastAsia="zh-CN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91</w:t>
            </w:r>
            <w:r w:rsidRPr="00465F8C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477</w:t>
            </w:r>
          </w:p>
        </w:tc>
        <w:tc>
          <w:tcPr>
            <w:tcW w:w="260" w:type="dxa"/>
            <w:vAlign w:val="bottom"/>
          </w:tcPr>
          <w:p w14:paraId="32E5F199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3A725732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65F8C">
              <w:rPr>
                <w:rFonts w:ascii="Angsana New" w:hAnsi="Angsana New" w:hint="cs"/>
                <w:sz w:val="30"/>
                <w:szCs w:val="30"/>
                <w:lang w:eastAsia="zh-CN"/>
              </w:rPr>
              <w:t>58</w:t>
            </w:r>
            <w:r w:rsidRPr="00465F8C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465F8C">
              <w:rPr>
                <w:rFonts w:ascii="Angsana New" w:hAnsi="Angsana New" w:hint="cs"/>
                <w:sz w:val="30"/>
                <w:szCs w:val="30"/>
                <w:lang w:eastAsia="zh-CN"/>
              </w:rPr>
              <w:t>205</w:t>
            </w:r>
          </w:p>
        </w:tc>
        <w:tc>
          <w:tcPr>
            <w:tcW w:w="236" w:type="dxa"/>
          </w:tcPr>
          <w:p w14:paraId="4F87E01F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ADDFA0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65F8C">
              <w:rPr>
                <w:rFonts w:ascii="Angsana New" w:hAnsi="Angsana New"/>
                <w:sz w:val="30"/>
                <w:szCs w:val="30"/>
                <w:lang w:eastAsia="zh-CN"/>
              </w:rPr>
              <w:t>47,93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49" w:type="dxa"/>
            <w:vAlign w:val="bottom"/>
          </w:tcPr>
          <w:p w14:paraId="6B68D936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3061CF86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DB12AA">
              <w:rPr>
                <w:rFonts w:ascii="Angsana New" w:hAnsi="Angsana New" w:hint="cs"/>
                <w:sz w:val="30"/>
                <w:szCs w:val="30"/>
                <w:lang w:eastAsia="zh-CN"/>
              </w:rPr>
              <w:t>20</w:t>
            </w:r>
            <w:r w:rsidRPr="00B0289C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  <w:lang w:eastAsia="zh-CN"/>
              </w:rPr>
              <w:t>217</w:t>
            </w:r>
          </w:p>
        </w:tc>
      </w:tr>
      <w:tr w:rsidR="003F6397" w:rsidRPr="002E4338" w14:paraId="7EF37197" w14:textId="77777777" w:rsidTr="008135E0">
        <w:tc>
          <w:tcPr>
            <w:tcW w:w="5070" w:type="dxa"/>
            <w:vAlign w:val="bottom"/>
          </w:tcPr>
          <w:p w14:paraId="7BB0CC81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8A26C6B" w14:textId="77777777" w:rsidR="003F6397" w:rsidRPr="009258E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60" w:type="dxa"/>
            <w:vAlign w:val="bottom"/>
          </w:tcPr>
          <w:p w14:paraId="1A2632F2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vAlign w:val="bottom"/>
          </w:tcPr>
          <w:p w14:paraId="467D1ADF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  <w:tc>
          <w:tcPr>
            <w:tcW w:w="236" w:type="dxa"/>
          </w:tcPr>
          <w:p w14:paraId="487CB640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3689BE6" w14:textId="77777777" w:rsidR="003F6397" w:rsidRPr="009258E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249" w:type="dxa"/>
            <w:vAlign w:val="bottom"/>
          </w:tcPr>
          <w:p w14:paraId="0F31C0EA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14:paraId="02C29C51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  <w:lang w:eastAsia="zh-CN"/>
              </w:rPr>
            </w:pPr>
          </w:p>
        </w:tc>
      </w:tr>
      <w:tr w:rsidR="003F6397" w:rsidRPr="00885F84" w14:paraId="1A414F7E" w14:textId="77777777" w:rsidTr="008135E0">
        <w:tc>
          <w:tcPr>
            <w:tcW w:w="5070" w:type="dxa"/>
            <w:vAlign w:val="bottom"/>
          </w:tcPr>
          <w:p w14:paraId="5C59A777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ภาษีเงินได้ที่คำนวณตามอัตราภาษีที่ประกาศใช้  </w:t>
            </w:r>
            <w:r w:rsidRPr="002E4338">
              <w:rPr>
                <w:rFonts w:ascii="Angsana New" w:hAnsi="Angsana New"/>
                <w:sz w:val="30"/>
                <w:szCs w:val="30"/>
              </w:rPr>
              <w:t>(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B12AA">
              <w:rPr>
                <w:rFonts w:ascii="Angsana New" w:hAnsi="Angsana New"/>
                <w:sz w:val="30"/>
                <w:szCs w:val="30"/>
              </w:rPr>
              <w:t>20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67A6980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65F8C"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8</w:t>
            </w:r>
            <w:r w:rsidRPr="00465F8C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295</w:t>
            </w:r>
          </w:p>
        </w:tc>
        <w:tc>
          <w:tcPr>
            <w:tcW w:w="260" w:type="dxa"/>
            <w:vAlign w:val="bottom"/>
          </w:tcPr>
          <w:p w14:paraId="512E5B92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7A7BC47B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11</w:t>
            </w:r>
            <w:r w:rsidRPr="00B0289C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  <w:lang w:eastAsia="zh-CN"/>
              </w:rPr>
              <w:t>641</w:t>
            </w:r>
          </w:p>
        </w:tc>
        <w:tc>
          <w:tcPr>
            <w:tcW w:w="236" w:type="dxa"/>
          </w:tcPr>
          <w:p w14:paraId="792D97B8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522638E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65F8C">
              <w:rPr>
                <w:rFonts w:ascii="Angsana New" w:hAnsi="Angsana New"/>
                <w:sz w:val="30"/>
                <w:szCs w:val="30"/>
                <w:lang w:eastAsia="zh-CN"/>
              </w:rPr>
              <w:t>9,587</w:t>
            </w:r>
          </w:p>
        </w:tc>
        <w:tc>
          <w:tcPr>
            <w:tcW w:w="249" w:type="dxa"/>
            <w:vAlign w:val="bottom"/>
          </w:tcPr>
          <w:p w14:paraId="73522635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14:paraId="3190C77A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B0289C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043</w:t>
            </w:r>
          </w:p>
        </w:tc>
      </w:tr>
      <w:tr w:rsidR="003F6397" w:rsidRPr="00885F84" w14:paraId="1163AD70" w14:textId="77777777" w:rsidTr="008135E0">
        <w:tc>
          <w:tcPr>
            <w:tcW w:w="5070" w:type="dxa"/>
            <w:vAlign w:val="bottom"/>
          </w:tcPr>
          <w:p w14:paraId="569342C7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รายการที่ถือเป็นรายจ่ายทางภาษีไม่ได้</w:t>
            </w:r>
          </w:p>
        </w:tc>
        <w:tc>
          <w:tcPr>
            <w:tcW w:w="1134" w:type="dxa"/>
            <w:vAlign w:val="bottom"/>
          </w:tcPr>
          <w:p w14:paraId="6A75BA5C" w14:textId="77777777" w:rsidR="003F6397" w:rsidRPr="00592C4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65F8C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65F8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575</w:t>
            </w:r>
            <w:r w:rsidRPr="00465F8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14:paraId="417B551B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337CC60D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B028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236" w:type="dxa"/>
          </w:tcPr>
          <w:p w14:paraId="54C6A103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31BC415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5F8C">
              <w:rPr>
                <w:rFonts w:ascii="Angsana New" w:hAnsi="Angsana New"/>
                <w:sz w:val="30"/>
                <w:szCs w:val="30"/>
              </w:rPr>
              <w:t>1,2</w:t>
            </w: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49" w:type="dxa"/>
            <w:vAlign w:val="bottom"/>
          </w:tcPr>
          <w:p w14:paraId="3B3E4B39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5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14:paraId="5FD88B45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289C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3F6397" w:rsidRPr="00885F84" w14:paraId="6F214C01" w14:textId="77777777" w:rsidTr="008135E0">
        <w:tc>
          <w:tcPr>
            <w:tcW w:w="5070" w:type="dxa"/>
            <w:vAlign w:val="bottom"/>
          </w:tcPr>
          <w:p w14:paraId="38014D39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รายการที่ถือ (ยังไม่สามารถถือ) เป็นรายได้ทางภาษี</w:t>
            </w:r>
          </w:p>
        </w:tc>
        <w:tc>
          <w:tcPr>
            <w:tcW w:w="1134" w:type="dxa"/>
            <w:vAlign w:val="bottom"/>
          </w:tcPr>
          <w:p w14:paraId="24FC4BA4" w14:textId="77777777" w:rsidR="003F6397" w:rsidRPr="00592C4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60" w:type="dxa"/>
            <w:vAlign w:val="bottom"/>
          </w:tcPr>
          <w:p w14:paraId="7DEE9470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44C17FED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B0289C">
              <w:rPr>
                <w:rFonts w:ascii="Angsana New" w:hAnsi="Angsana New"/>
                <w:sz w:val="30"/>
                <w:szCs w:val="30"/>
              </w:rPr>
              <w:t>,7</w:t>
            </w: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4E558F06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35CB08C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65F8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65F8C">
              <w:rPr>
                <w:rFonts w:ascii="Angsana New" w:hAnsi="Angsana New"/>
                <w:sz w:val="30"/>
                <w:szCs w:val="30"/>
              </w:rPr>
              <w:t>7,726</w:t>
            </w:r>
            <w:r w:rsidRPr="00465F8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14:paraId="55EDBCC1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14:paraId="1C6F2669" w14:textId="77777777" w:rsidR="003F6397" w:rsidRPr="009258E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2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B0289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096</w:t>
            </w:r>
            <w:r w:rsidRPr="009258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F6397" w:rsidRPr="00885F84" w14:paraId="37112BE8" w14:textId="77777777" w:rsidTr="008135E0">
        <w:tc>
          <w:tcPr>
            <w:tcW w:w="5070" w:type="dxa"/>
            <w:vAlign w:val="bottom"/>
          </w:tcPr>
          <w:p w14:paraId="6B6DB59A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รายจ่ายฝ่ายทุน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ที่สามารถหักเป็นรายจ่ายทางภาษีได้เพิ่ม</w:t>
            </w:r>
          </w:p>
        </w:tc>
        <w:tc>
          <w:tcPr>
            <w:tcW w:w="1134" w:type="dxa"/>
            <w:vAlign w:val="bottom"/>
          </w:tcPr>
          <w:p w14:paraId="6ADCBCDE" w14:textId="77777777" w:rsidR="003F6397" w:rsidRPr="00592C4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2C4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2C4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92C4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92C4C">
              <w:rPr>
                <w:rFonts w:ascii="Angsana New" w:hAnsi="Angsana New"/>
                <w:sz w:val="30"/>
                <w:szCs w:val="30"/>
              </w:rPr>
              <w:t>219</w:t>
            </w:r>
            <w:r w:rsidRPr="00592C4C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14:paraId="31468E74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7AD3D114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02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289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218</w:t>
            </w:r>
            <w:r w:rsidRPr="00B0289C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B08DD69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E22C36A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65F8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65F8C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65F8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465F8C">
              <w:rPr>
                <w:rFonts w:ascii="Angsana New" w:hAnsi="Angsana New" w:hint="cs"/>
                <w:sz w:val="30"/>
                <w:szCs w:val="30"/>
              </w:rPr>
              <w:t>141</w:t>
            </w:r>
            <w:r w:rsidRPr="00465F8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14:paraId="66AF6ACF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14:paraId="72A174F7" w14:textId="77777777" w:rsidR="003F6397" w:rsidRPr="009258E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2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289C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141</w:t>
            </w:r>
            <w:r w:rsidRPr="009258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F6397" w:rsidRPr="00885F84" w14:paraId="0F3B1193" w14:textId="77777777" w:rsidTr="008135E0">
        <w:tc>
          <w:tcPr>
            <w:tcW w:w="5070" w:type="dxa"/>
            <w:vAlign w:val="bottom"/>
          </w:tcPr>
          <w:p w14:paraId="28CE26A5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รายการที่สามารถหักเป็นรายจ่ายทางภาษีได้เพิ่ม</w:t>
            </w:r>
          </w:p>
        </w:tc>
        <w:tc>
          <w:tcPr>
            <w:tcW w:w="1134" w:type="dxa"/>
            <w:vAlign w:val="bottom"/>
          </w:tcPr>
          <w:p w14:paraId="07AD46BC" w14:textId="77777777" w:rsidR="003F6397" w:rsidRPr="00592C4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2C4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2C4C">
              <w:rPr>
                <w:rFonts w:ascii="Angsana New" w:hAnsi="Angsana New"/>
                <w:sz w:val="30"/>
                <w:szCs w:val="30"/>
              </w:rPr>
              <w:t>554</w:t>
            </w:r>
            <w:r w:rsidRPr="00592C4C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14:paraId="1D7F5604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3913A860" w14:textId="77777777" w:rsidR="003F6397" w:rsidRPr="009258E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2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416</w:t>
            </w:r>
            <w:r w:rsidRPr="009258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22F4B4F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B68E6C6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65F8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65F8C">
              <w:rPr>
                <w:rFonts w:ascii="Angsana New" w:hAnsi="Angsana New"/>
                <w:sz w:val="30"/>
                <w:szCs w:val="30"/>
              </w:rPr>
              <w:t>441</w:t>
            </w:r>
            <w:r w:rsidRPr="00465F8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  <w:vAlign w:val="bottom"/>
          </w:tcPr>
          <w:p w14:paraId="726A01EF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14:paraId="67D91D04" w14:textId="77777777" w:rsidR="003F6397" w:rsidRPr="009258E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2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260</w:t>
            </w:r>
            <w:r w:rsidRPr="009258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F6397" w:rsidRPr="00885F84" w14:paraId="2E07E451" w14:textId="77777777" w:rsidTr="008135E0">
        <w:tc>
          <w:tcPr>
            <w:tcW w:w="5070" w:type="dxa"/>
            <w:vAlign w:val="bottom"/>
          </w:tcPr>
          <w:p w14:paraId="681DF630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5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ผลขาดทุนสุทธิทางภาษี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งวดปัจจุบัน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ยัง</w:t>
            </w:r>
            <w:r w:rsidRPr="002E4338">
              <w:rPr>
                <w:rFonts w:ascii="Angsana New" w:hAnsi="Angsana New"/>
                <w:sz w:val="30"/>
                <w:szCs w:val="30"/>
                <w:cs/>
              </w:rPr>
              <w:t>ไม่ได้บันทึก</w:t>
            </w:r>
          </w:p>
        </w:tc>
        <w:tc>
          <w:tcPr>
            <w:tcW w:w="1134" w:type="dxa"/>
          </w:tcPr>
          <w:p w14:paraId="607A7BB5" w14:textId="77777777" w:rsidR="003F6397" w:rsidRPr="00592C4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2C4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60" w:type="dxa"/>
            <w:vAlign w:val="bottom"/>
          </w:tcPr>
          <w:p w14:paraId="55E8BAA6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5C4D61B9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</w:t>
            </w:r>
            <w:r w:rsidRPr="00B0289C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  <w:lang w:eastAsia="zh-CN"/>
              </w:rPr>
              <w:t>489</w:t>
            </w:r>
          </w:p>
        </w:tc>
        <w:tc>
          <w:tcPr>
            <w:tcW w:w="236" w:type="dxa"/>
          </w:tcPr>
          <w:p w14:paraId="1FAAD3DF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78EC76F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F8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9" w:type="dxa"/>
            <w:vAlign w:val="bottom"/>
          </w:tcPr>
          <w:p w14:paraId="3B85DAB8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14:paraId="1924A62E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B0289C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489</w:t>
            </w:r>
          </w:p>
        </w:tc>
      </w:tr>
      <w:tr w:rsidR="003F6397" w:rsidRPr="00885F84" w14:paraId="103F423B" w14:textId="77777777" w:rsidTr="008135E0">
        <w:tc>
          <w:tcPr>
            <w:tcW w:w="5070" w:type="dxa"/>
            <w:vAlign w:val="bottom"/>
          </w:tcPr>
          <w:p w14:paraId="7FCEB457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ผลขาดทุนสุทธิทางภาษียกมาที่ยังไม่ได้บันทึกในงวดก่อน</w:t>
            </w:r>
          </w:p>
        </w:tc>
        <w:tc>
          <w:tcPr>
            <w:tcW w:w="1134" w:type="dxa"/>
            <w:vAlign w:val="bottom"/>
          </w:tcPr>
          <w:p w14:paraId="37E9614C" w14:textId="77777777" w:rsidR="003F6397" w:rsidRPr="00592C4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vAlign w:val="bottom"/>
          </w:tcPr>
          <w:p w14:paraId="0F466579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1AAF83AA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A5AC6C8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788BF12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9" w:type="dxa"/>
            <w:vAlign w:val="bottom"/>
          </w:tcPr>
          <w:p w14:paraId="0416FC45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14:paraId="00D897AC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3F6397" w:rsidRPr="00885F84" w14:paraId="5DFD78F4" w14:textId="77777777" w:rsidTr="008135E0">
        <w:tc>
          <w:tcPr>
            <w:tcW w:w="5070" w:type="dxa"/>
            <w:vAlign w:val="bottom"/>
          </w:tcPr>
          <w:p w14:paraId="65DC935F" w14:textId="77777777" w:rsidR="003F6397" w:rsidRPr="002E4338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 xml:space="preserve">   แต่นำมาใช้เพื่อลดค่าใช้จ่ายภาษีเงินได้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5A0E82DB" w14:textId="77777777" w:rsidR="003F6397" w:rsidRPr="00592C4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92C4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92C4C">
              <w:rPr>
                <w:rFonts w:ascii="Angsana New" w:hAnsi="Angsana New"/>
                <w:sz w:val="30"/>
                <w:szCs w:val="30"/>
              </w:rPr>
              <w:t>89</w:t>
            </w:r>
            <w:r w:rsidRPr="00592C4C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  <w:vAlign w:val="bottom"/>
          </w:tcPr>
          <w:p w14:paraId="79BEFDE5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2F1F4170" w14:textId="77777777" w:rsidR="003F6397" w:rsidRPr="007515E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2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0289C">
              <w:rPr>
                <w:rFonts w:ascii="Angsana New" w:hAnsi="Angsana New"/>
                <w:sz w:val="30"/>
                <w:szCs w:val="30"/>
              </w:rPr>
              <w:t>,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825</w:t>
            </w:r>
            <w:r w:rsidRPr="007515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D1E3A48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BAEB8C4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5F8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49" w:type="dxa"/>
            <w:vAlign w:val="bottom"/>
          </w:tcPr>
          <w:p w14:paraId="28F32486" w14:textId="77777777" w:rsidR="003F6397" w:rsidRPr="00447F0A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6"/>
                <w:tab w:val="left" w:pos="540"/>
                <w:tab w:val="left" w:pos="743"/>
              </w:tabs>
              <w:ind w:right="1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</w:tcPr>
          <w:p w14:paraId="12CD031F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289C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3F6397" w:rsidRPr="00885F84" w14:paraId="77B05A95" w14:textId="77777777" w:rsidTr="008135E0">
        <w:tc>
          <w:tcPr>
            <w:tcW w:w="5070" w:type="dxa"/>
            <w:vAlign w:val="bottom"/>
          </w:tcPr>
          <w:p w14:paraId="6016076C" w14:textId="77777777" w:rsidR="003F6397" w:rsidRPr="002E4338" w:rsidRDefault="003F6397" w:rsidP="008135E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E4338">
              <w:rPr>
                <w:rFonts w:ascii="Angsana New" w:hAnsi="Angsana New"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7B1D2" w14:textId="77777777" w:rsidR="003F6397" w:rsidRPr="00592C4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35,150</w:t>
            </w:r>
          </w:p>
        </w:tc>
        <w:tc>
          <w:tcPr>
            <w:tcW w:w="260" w:type="dxa"/>
            <w:vAlign w:val="bottom"/>
          </w:tcPr>
          <w:p w14:paraId="35DD9B3C" w14:textId="77777777" w:rsidR="003F6397" w:rsidRPr="00447F0A" w:rsidRDefault="003F6397" w:rsidP="008135E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90D63" w14:textId="77777777" w:rsidR="003F6397" w:rsidRPr="00CE43A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Pr="00B0289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36" w:type="dxa"/>
          </w:tcPr>
          <w:p w14:paraId="37A35878" w14:textId="77777777" w:rsidR="003F6397" w:rsidRPr="00447F0A" w:rsidRDefault="003F6397" w:rsidP="008135E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5D4B4" w14:textId="77777777" w:rsidR="003F6397" w:rsidRPr="00465F8C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  <w:tc>
          <w:tcPr>
            <w:tcW w:w="249" w:type="dxa"/>
            <w:vAlign w:val="bottom"/>
          </w:tcPr>
          <w:p w14:paraId="793DC073" w14:textId="77777777" w:rsidR="003F6397" w:rsidRPr="00447F0A" w:rsidRDefault="003F6397" w:rsidP="008135E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CEB6B" w14:textId="77777777" w:rsidR="003F6397" w:rsidRPr="009258E0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289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B12AA">
              <w:rPr>
                <w:rFonts w:ascii="Angsana New" w:hAnsi="Angsana New" w:hint="cs"/>
                <w:sz w:val="30"/>
                <w:szCs w:val="30"/>
              </w:rPr>
              <w:t>483</w:t>
            </w:r>
            <w:r w:rsidRPr="009258E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439009DA" w14:textId="77777777" w:rsidR="003F6397" w:rsidRPr="009258E0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7D6D6A0" w14:textId="77777777" w:rsidR="003F6397" w:rsidRPr="00502CCD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0297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0297F">
        <w:rPr>
          <w:rFonts w:ascii="Angsana New" w:hAnsi="Angsana New"/>
          <w:sz w:val="30"/>
          <w:szCs w:val="30"/>
        </w:rPr>
        <w:t xml:space="preserve">31 </w:t>
      </w:r>
      <w:r w:rsidRPr="0050297F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Pr="00DB12AA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50297F">
        <w:rPr>
          <w:rFonts w:ascii="Angsana New" w:hAnsi="Angsana New"/>
          <w:sz w:val="30"/>
          <w:szCs w:val="30"/>
          <w:cs/>
        </w:rPr>
        <w:t>บริษัทไม่ได้รับรู้</w:t>
      </w:r>
      <w:r>
        <w:rPr>
          <w:rFonts w:ascii="Angsana New" w:hAnsi="Angsana New" w:hint="cs"/>
          <w:sz w:val="30"/>
          <w:szCs w:val="30"/>
          <w:cs/>
        </w:rPr>
        <w:t>ผล</w:t>
      </w:r>
      <w:r w:rsidRPr="0050297F">
        <w:rPr>
          <w:rFonts w:ascii="Angsana New" w:hAnsi="Angsana New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>ทางภาษียกมาจำนวนเงิน</w:t>
      </w:r>
      <w:r w:rsidRPr="002A4D0F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2A4D0F">
        <w:rPr>
          <w:rFonts w:ascii="Angsana New" w:hAnsi="Angsana New"/>
          <w:sz w:val="30"/>
          <w:szCs w:val="30"/>
        </w:rPr>
        <w:t>30.6</w:t>
      </w:r>
      <w:r w:rsidRPr="002A4D0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2A4D0F">
        <w:rPr>
          <w:rFonts w:ascii="Angsana New" w:hAnsi="Angsana New"/>
          <w:sz w:val="30"/>
          <w:szCs w:val="30"/>
          <w:cs/>
        </w:rPr>
        <w:t>เป็น</w:t>
      </w:r>
      <w:r w:rsidRPr="0050297F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 </w:t>
      </w:r>
      <w:r>
        <w:rPr>
          <w:rFonts w:ascii="Angsana New" w:hAnsi="Angsana New" w:hint="cs"/>
          <w:sz w:val="30"/>
          <w:szCs w:val="30"/>
          <w:cs/>
        </w:rPr>
        <w:t>ผลขาดทุนดังกล่าวจะ</w:t>
      </w:r>
      <w:r w:rsidRPr="0050297F">
        <w:rPr>
          <w:rFonts w:ascii="Angsana New" w:hAnsi="Angsana New"/>
          <w:sz w:val="30"/>
          <w:szCs w:val="30"/>
          <w:cs/>
        </w:rPr>
        <w:t>หมดอายุใน</w:t>
      </w:r>
      <w:r w:rsidRPr="00F16687">
        <w:rPr>
          <w:rFonts w:ascii="Angsana New" w:hAnsi="Angsana New"/>
          <w:sz w:val="30"/>
          <w:szCs w:val="30"/>
          <w:cs/>
        </w:rPr>
        <w:t>ปี</w:t>
      </w:r>
      <w:r w:rsidRPr="00F16687">
        <w:rPr>
          <w:rFonts w:ascii="Angsana New" w:hAnsi="Angsana New"/>
          <w:sz w:val="30"/>
          <w:szCs w:val="30"/>
        </w:rPr>
        <w:t xml:space="preserve"> </w:t>
      </w:r>
      <w:r w:rsidRPr="002A4D0F">
        <w:rPr>
          <w:rFonts w:ascii="Angsana New" w:hAnsi="Angsana New"/>
          <w:sz w:val="30"/>
          <w:szCs w:val="30"/>
        </w:rPr>
        <w:t>2567 - 2570</w:t>
      </w:r>
    </w:p>
    <w:p w14:paraId="57F47737" w14:textId="77777777" w:rsidR="003F6397" w:rsidRPr="004C6999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p w14:paraId="588E5092" w14:textId="77777777" w:rsidR="003F6397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ภาษีเงินได้รอการตัดบัญชีที่บันทึกในกำไรขาดทุนเบ็ดเสร็จอื่นสำหรับปีสิ้นสุดวันที่ </w:t>
      </w:r>
      <w:r w:rsidRPr="00DB12AA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DB12AA">
        <w:rPr>
          <w:rFonts w:ascii="Angsana New" w:hAnsi="Angsana New" w:hint="cs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DB12AA">
        <w:rPr>
          <w:rFonts w:ascii="Angsana New" w:hAnsi="Angsana New" w:hint="cs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</w:t>
      </w:r>
    </w:p>
    <w:p w14:paraId="66B5D7D7" w14:textId="77777777" w:rsidR="003F6397" w:rsidRPr="008F56FE" w:rsidRDefault="003F6397" w:rsidP="003F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907" w:type="dxa"/>
        <w:tblInd w:w="-18" w:type="dxa"/>
        <w:tblLook w:val="0000" w:firstRow="0" w:lastRow="0" w:firstColumn="0" w:lastColumn="0" w:noHBand="0" w:noVBand="0"/>
      </w:tblPr>
      <w:tblGrid>
        <w:gridCol w:w="4444"/>
        <w:gridCol w:w="1176"/>
        <w:gridCol w:w="235"/>
        <w:gridCol w:w="1217"/>
        <w:gridCol w:w="236"/>
        <w:gridCol w:w="1182"/>
        <w:gridCol w:w="246"/>
        <w:gridCol w:w="1171"/>
      </w:tblGrid>
      <w:tr w:rsidR="003F6397" w:rsidRPr="007554FB" w14:paraId="5C3F2D12" w14:textId="77777777" w:rsidTr="008135E0">
        <w:trPr>
          <w:tblHeader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14:paraId="69263509" w14:textId="77777777" w:rsidR="003F6397" w:rsidRPr="007554FB" w:rsidRDefault="003F6397" w:rsidP="008135E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D839E" w14:textId="77777777" w:rsidR="003F6397" w:rsidRPr="007554FB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554FB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3F6397" w:rsidRPr="00885F84" w14:paraId="2E2E5653" w14:textId="77777777" w:rsidTr="008135E0">
        <w:trPr>
          <w:tblHeader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14:paraId="7EB1024C" w14:textId="77777777" w:rsidR="003F6397" w:rsidRPr="007554FB" w:rsidRDefault="003F6397" w:rsidP="008135E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219FD" w14:textId="77777777" w:rsidR="003F6397" w:rsidRPr="004F07C8" w:rsidRDefault="003F6397" w:rsidP="008135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69BECD5" w14:textId="77777777" w:rsidR="003F6397" w:rsidRPr="004F07C8" w:rsidRDefault="003F6397" w:rsidP="008135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96CC4" w14:textId="77777777" w:rsidR="003F6397" w:rsidRPr="006A4E57" w:rsidRDefault="003F6397" w:rsidP="008135E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6A4E57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F6397" w:rsidRPr="00885F84" w14:paraId="24FF8821" w14:textId="77777777" w:rsidTr="008135E0">
        <w:trPr>
          <w:tblHeader/>
        </w:trPr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14:paraId="42B26DB1" w14:textId="77777777" w:rsidR="003F6397" w:rsidRPr="007554FB" w:rsidRDefault="003F6397" w:rsidP="008135E0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6FA56" w14:textId="77777777" w:rsidR="003F6397" w:rsidRPr="00885F84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vAlign w:val="bottom"/>
          </w:tcPr>
          <w:p w14:paraId="3C5EA9AE" w14:textId="77777777" w:rsidR="003F6397" w:rsidRPr="00885F84" w:rsidRDefault="003F6397" w:rsidP="008135E0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05C65" w14:textId="77777777" w:rsidR="003F6397" w:rsidRPr="00885F84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1053C8D" w14:textId="77777777" w:rsidR="003F6397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0A6FE" w14:textId="77777777" w:rsidR="003F6397" w:rsidRPr="00885F84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39D7" w14:textId="77777777" w:rsidR="003F6397" w:rsidRPr="00885F84" w:rsidRDefault="003F6397" w:rsidP="008135E0">
            <w:pPr>
              <w:tabs>
                <w:tab w:val="clear" w:pos="454"/>
                <w:tab w:val="clear" w:pos="680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0E9F3C" w14:textId="77777777" w:rsidR="003F6397" w:rsidRPr="00885F84" w:rsidRDefault="003F6397" w:rsidP="0081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326EC" w:rsidRPr="007C073A" w14:paraId="4A18B505" w14:textId="77777777" w:rsidTr="00FD4BC1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14:paraId="7A1630D4" w14:textId="40A1F2C3" w:rsidR="006326EC" w:rsidRPr="00432322" w:rsidRDefault="006326EC" w:rsidP="006326EC">
            <w:pPr>
              <w:tabs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 (กำไร) จากการวัดมูลค่าใหม่ของ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14:paraId="405C22DC" w14:textId="228AF030" w:rsidR="006326EC" w:rsidRPr="00615D4B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537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vAlign w:val="bottom"/>
          </w:tcPr>
          <w:p w14:paraId="29B236DA" w14:textId="77777777" w:rsidR="006326EC" w:rsidRPr="00155365" w:rsidRDefault="006326EC" w:rsidP="006326E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</w:tcPr>
          <w:p w14:paraId="34EF165F" w14:textId="12535D3C" w:rsidR="006326EC" w:rsidRPr="00155365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048</w:t>
            </w:r>
            <w:r w:rsidRPr="00751DC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33A17CC" w14:textId="77777777" w:rsidR="006326EC" w:rsidRPr="00437EB4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vAlign w:val="bottom"/>
          </w:tcPr>
          <w:p w14:paraId="76AFCC6A" w14:textId="070240D0" w:rsidR="006326EC" w:rsidRPr="00615D4B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443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14:paraId="51420082" w14:textId="77777777" w:rsidR="006326EC" w:rsidRPr="00437EB4" w:rsidRDefault="006326EC" w:rsidP="006326E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6C1A5AC2" w14:textId="41805A62" w:rsidR="006326EC" w:rsidRPr="00437EB4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625</w:t>
            </w:r>
          </w:p>
        </w:tc>
      </w:tr>
      <w:tr w:rsidR="006326EC" w:rsidRPr="00ED534D" w14:paraId="20D523EA" w14:textId="77777777" w:rsidTr="00FD4BC1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14:paraId="30E55410" w14:textId="77777777" w:rsidR="006326EC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ผลประโยชน์พนักงานที่กำหนดไว้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68D6BC15" w14:textId="7FE8692B" w:rsidR="006326EC" w:rsidRPr="006326EC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vAlign w:val="bottom"/>
          </w:tcPr>
          <w:p w14:paraId="10FA5C68" w14:textId="77777777" w:rsidR="006326EC" w:rsidRPr="00155365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vAlign w:val="bottom"/>
          </w:tcPr>
          <w:p w14:paraId="6FB7AF09" w14:textId="77777777" w:rsidR="006326EC" w:rsidRPr="00155365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C2E161" w14:textId="77777777" w:rsidR="006326EC" w:rsidRPr="00437EB4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4D42D7" w14:textId="77777777" w:rsidR="006326EC" w:rsidRPr="00615D4B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14:paraId="760A3501" w14:textId="77777777" w:rsidR="006326EC" w:rsidRPr="00437EB4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00A04DCB" w14:textId="77777777" w:rsidR="006326EC" w:rsidRPr="00437EB4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6EC" w:rsidRPr="00ED534D" w14:paraId="1A63A8EB" w14:textId="77777777" w:rsidTr="00FD4BC1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14:paraId="2BCF8035" w14:textId="77777777" w:rsidR="006326EC" w:rsidRPr="00E94607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ค่าใช้จ่าย (รายได้) ภาษีเงินได้รอการตัดบัญชี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63912" w14:textId="158086ED" w:rsidR="006326EC" w:rsidRPr="00615D4B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366</w:t>
            </w:r>
            <w:r w:rsidRPr="00751DC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vAlign w:val="bottom"/>
          </w:tcPr>
          <w:p w14:paraId="1C78587F" w14:textId="77777777" w:rsidR="006326EC" w:rsidRPr="00155365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7BFFA" w14:textId="7C9EC359" w:rsidR="006326EC" w:rsidRPr="00155365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8BCAA5F" w14:textId="77777777" w:rsidR="006326EC" w:rsidRPr="00437EB4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0BC1A" w14:textId="08D308BC" w:rsidR="006326EC" w:rsidRPr="00615D4B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(488</w:t>
            </w:r>
            <w:r w:rsidRPr="00751DC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14:paraId="709D171F" w14:textId="77777777" w:rsidR="006326EC" w:rsidRPr="00437EB4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CECC2" w14:textId="041A5BCA" w:rsidR="006326EC" w:rsidRPr="00437EB4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(125</w:t>
            </w:r>
            <w:r w:rsidRPr="00751DC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326EC" w:rsidRPr="00ED534D" w14:paraId="57E5C02F" w14:textId="77777777" w:rsidTr="00FD4BC1"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14:paraId="7C53FC0F" w14:textId="77777777" w:rsidR="006326EC" w:rsidRPr="007554FB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"/>
                <w:tab w:val="left" w:pos="2160"/>
              </w:tabs>
              <w:ind w:left="1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F9D099" w14:textId="18B15DEB" w:rsidR="006326EC" w:rsidRPr="00615D4B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171</w:t>
            </w: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  <w:vAlign w:val="bottom"/>
          </w:tcPr>
          <w:p w14:paraId="56C44EE1" w14:textId="77777777" w:rsidR="006326EC" w:rsidRPr="00155365" w:rsidRDefault="006326EC" w:rsidP="006326E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2EAA6" w14:textId="6AEBB5A2" w:rsidR="006326EC" w:rsidRPr="00155365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"/>
                <w:tab w:val="left" w:pos="176"/>
              </w:tabs>
              <w:spacing w:line="240" w:lineRule="auto"/>
              <w:ind w:left="-108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(825</w:t>
            </w:r>
            <w:r w:rsidRPr="00751DC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4C0C523" w14:textId="77777777" w:rsidR="006326EC" w:rsidRPr="00437EB4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79999" w14:textId="1F87DDF6" w:rsidR="006326EC" w:rsidRPr="00615D4B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955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vAlign w:val="bottom"/>
          </w:tcPr>
          <w:p w14:paraId="45AC39CE" w14:textId="77777777" w:rsidR="006326EC" w:rsidRPr="00437EB4" w:rsidRDefault="006326EC" w:rsidP="006326E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3268A7" w14:textId="38FDC90C" w:rsidR="006326EC" w:rsidRPr="00437EB4" w:rsidRDefault="006326EC" w:rsidP="006326E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500</w:t>
            </w:r>
          </w:p>
        </w:tc>
      </w:tr>
    </w:tbl>
    <w:p w14:paraId="1DE51776" w14:textId="77777777" w:rsidR="003F6397" w:rsidRDefault="003F6397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6C9D0F9" w14:textId="77777777" w:rsidR="00164FC6" w:rsidRDefault="00164FC6" w:rsidP="00264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AE9513" w14:textId="5D682697" w:rsidR="0030464C" w:rsidRPr="006178D6" w:rsidRDefault="00EE6469" w:rsidP="00784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67" w:right="29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3F6397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30464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30464C" w:rsidRPr="003D20A1">
        <w:rPr>
          <w:rFonts w:ascii="Angsana New" w:hAnsi="Angsana New"/>
          <w:b/>
          <w:bCs/>
          <w:sz w:val="30"/>
          <w:szCs w:val="30"/>
        </w:rPr>
        <w:tab/>
      </w:r>
      <w:r w:rsidR="00730C3E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  <w:r w:rsidR="00821134">
        <w:rPr>
          <w:rFonts w:ascii="Angsana New" w:hAnsi="Angsana New"/>
          <w:b/>
          <w:bCs/>
          <w:sz w:val="30"/>
          <w:szCs w:val="30"/>
        </w:rPr>
        <w:t xml:space="preserve"> </w:t>
      </w:r>
      <w:r w:rsidR="00821134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0399DE4F" w14:textId="77777777" w:rsidR="0030464C" w:rsidRPr="0036710D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16"/>
          <w:szCs w:val="16"/>
          <w:cs/>
        </w:rPr>
      </w:pPr>
    </w:p>
    <w:p w14:paraId="40F23F76" w14:textId="77777777" w:rsidR="00C858C8" w:rsidRPr="00C858C8" w:rsidRDefault="00C858C8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C858C8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287965A4" w14:textId="77777777" w:rsidR="00C858C8" w:rsidRPr="00C858C8" w:rsidRDefault="00C858C8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543CFAE6" w14:textId="3A861DC3" w:rsidR="0030464C" w:rsidRDefault="0030464C" w:rsidP="00052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 รายได้อื่น ต้นทุนขาย ค่าใช้จ่ายอื่นและกำไรหรือขาดทุนก่อนค่าใช้จ่ายภาษีเงินได้เป็นข้อมูลทางการเงินที่สำคัญ และเป็นข้อมูลหลัก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>
        <w:rPr>
          <w:rFonts w:ascii="Angsana New" w:hAnsi="Angsana New" w:hint="cs"/>
          <w:sz w:val="30"/>
          <w:szCs w:val="30"/>
          <w:cs/>
        </w:rPr>
        <w:t>ส่วนใหญ่</w:t>
      </w:r>
      <w:r w:rsidRPr="00B91A81">
        <w:rPr>
          <w:rFonts w:ascii="Angsana New" w:hAnsi="Angsana New"/>
          <w:sz w:val="30"/>
          <w:szCs w:val="30"/>
          <w:cs/>
        </w:rPr>
        <w:t xml:space="preserve">ในประเทศไทยในหลายธุรกิจได้แก่ ธุรกิจผลิตและจำหน่ายวัสดุก่อสร้าง </w:t>
      </w:r>
      <w:r w:rsidR="00821134">
        <w:rPr>
          <w:rFonts w:ascii="Angsana New" w:hAnsi="Angsana New" w:hint="cs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>
        <w:rPr>
          <w:rFonts w:ascii="Angsana New" w:hAnsi="Angsana New"/>
          <w:sz w:val="30"/>
          <w:szCs w:val="30"/>
          <w:cs/>
        </w:rPr>
        <w:t>รัพย์สิน</w:t>
      </w:r>
      <w:r w:rsidR="009114A2"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>ในระห</w:t>
      </w:r>
      <w:r>
        <w:rPr>
          <w:rFonts w:ascii="Angsana New" w:hAnsi="Angsana New"/>
          <w:sz w:val="30"/>
          <w:szCs w:val="30"/>
          <w:cs/>
        </w:rPr>
        <w:t>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B91A8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B12AA" w:rsidRPr="00DB12AA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Pr="00B91A81">
        <w:rPr>
          <w:rFonts w:ascii="Angsana New" w:hAnsi="Angsana New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/>
          <w:sz w:val="30"/>
          <w:szCs w:val="30"/>
        </w:rPr>
        <w:t>2565</w:t>
      </w:r>
      <w:r w:rsidR="00A6180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B91A81">
        <w:rPr>
          <w:rFonts w:ascii="Angsana New" w:hAnsi="Angsana New"/>
          <w:sz w:val="30"/>
          <w:szCs w:val="30"/>
          <w:cs/>
        </w:rPr>
        <w:t>บริษัทไม่มีกิจกรรมที่เป็นสาระสำคัญในส่วนงานธุรกิจให้เช่าทรัพย์สิน</w:t>
      </w:r>
      <w:r w:rsidR="00E92628">
        <w:rPr>
          <w:rFonts w:ascii="Angsana New" w:hAnsi="Angsana New" w:hint="cs"/>
          <w:sz w:val="30"/>
          <w:szCs w:val="30"/>
          <w:cs/>
        </w:rPr>
        <w:t xml:space="preserve"> </w:t>
      </w:r>
      <w:r w:rsidRPr="00B91A81">
        <w:rPr>
          <w:rFonts w:ascii="Angsana New" w:hAnsi="Angsana New"/>
          <w:sz w:val="30"/>
          <w:szCs w:val="30"/>
          <w:cs/>
        </w:rPr>
        <w:t xml:space="preserve"> ดังนั้นจึงไม่มีการแสดงข้อมูลจำแนกตามส่วนงานทั้งส่วนงานธุรกิจและส่วนงานทางภูมิศาสตร์</w:t>
      </w:r>
    </w:p>
    <w:p w14:paraId="42723DD8" w14:textId="77777777" w:rsidR="008F0507" w:rsidRPr="008C576B" w:rsidRDefault="008F0507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33BB5DB6" w14:textId="4386E3D3" w:rsidR="0030464C" w:rsidRDefault="004E2813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356B5">
        <w:rPr>
          <w:rFonts w:ascii="Angsana New" w:hAnsi="Angsana New"/>
          <w:sz w:val="30"/>
          <w:szCs w:val="30"/>
          <w:cs/>
        </w:rPr>
        <w:t>ข้อมูลเกี่ยวกับ</w:t>
      </w:r>
      <w:r w:rsidRPr="006B6C65">
        <w:rPr>
          <w:rFonts w:ascii="Angsana New" w:hAnsi="Angsana New"/>
          <w:sz w:val="30"/>
          <w:szCs w:val="30"/>
          <w:cs/>
        </w:rPr>
        <w:t xml:space="preserve">ลูกค้ารายใหญ่ </w:t>
      </w:r>
      <w:r w:rsidRPr="006B6C65">
        <w:rPr>
          <w:rFonts w:ascii="Angsana New" w:hAnsi="Angsana New"/>
          <w:sz w:val="30"/>
          <w:szCs w:val="30"/>
        </w:rPr>
        <w:t>1</w:t>
      </w:r>
      <w:r w:rsidRPr="006B6C65">
        <w:rPr>
          <w:rFonts w:ascii="Angsana New" w:hAnsi="Angsana New"/>
          <w:sz w:val="30"/>
          <w:szCs w:val="30"/>
          <w:cs/>
        </w:rPr>
        <w:t xml:space="preserve"> ราย</w:t>
      </w:r>
      <w:r w:rsidRPr="006356B5">
        <w:rPr>
          <w:rFonts w:ascii="Angsana New" w:hAnsi="Angsana New"/>
          <w:sz w:val="30"/>
          <w:szCs w:val="30"/>
          <w:cs/>
        </w:rPr>
        <w:t xml:space="preserve"> (รายได้จากลูกค้ามีมูลค่าตั้งแต่ร้อยละ </w:t>
      </w:r>
      <w:r w:rsidRPr="001706D9">
        <w:rPr>
          <w:rFonts w:ascii="Angsana New" w:hAnsi="Angsana New"/>
          <w:sz w:val="30"/>
          <w:szCs w:val="30"/>
        </w:rPr>
        <w:t>10</w:t>
      </w:r>
      <w:r w:rsidRPr="006356B5">
        <w:rPr>
          <w:rFonts w:ascii="Angsana New" w:hAnsi="Angsana New"/>
          <w:sz w:val="30"/>
          <w:szCs w:val="30"/>
          <w:cs/>
        </w:rPr>
        <w:t xml:space="preserve"> ของรายได้ของกิจการ) </w:t>
      </w:r>
      <w:r w:rsidR="0030464C" w:rsidRPr="002C501E">
        <w:rPr>
          <w:rFonts w:ascii="Angsana New" w:hAnsi="Angsana New" w:hint="cs"/>
          <w:b/>
          <w:sz w:val="30"/>
          <w:szCs w:val="30"/>
          <w:cs/>
        </w:rPr>
        <w:t xml:space="preserve">สำหรับปีสิ้นสุดวันที่ </w:t>
      </w:r>
      <w:r w:rsidR="0030464C" w:rsidRPr="00836535">
        <w:rPr>
          <w:rFonts w:ascii="Angsana New" w:hAnsi="Angsana New"/>
          <w:bCs/>
          <w:sz w:val="30"/>
          <w:szCs w:val="30"/>
        </w:rPr>
        <w:t>31</w:t>
      </w:r>
      <w:r w:rsidR="0030464C" w:rsidRPr="00836535">
        <w:rPr>
          <w:rFonts w:ascii="Angsana New" w:hAnsi="Angsana New" w:hint="cs"/>
          <w:b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/>
          <w:bCs/>
          <w:sz w:val="30"/>
          <w:szCs w:val="30"/>
        </w:rPr>
        <w:t>2566</w:t>
      </w:r>
      <w:r w:rsidR="0030464C" w:rsidRPr="00836535">
        <w:rPr>
          <w:rFonts w:ascii="Angsana New" w:hAnsi="Angsana New" w:hint="cs"/>
          <w:b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/>
          <w:bCs/>
          <w:sz w:val="30"/>
          <w:szCs w:val="30"/>
        </w:rPr>
        <w:t>2565</w:t>
      </w:r>
      <w:r w:rsidR="00A61806">
        <w:rPr>
          <w:rFonts w:ascii="Angsana New" w:hAnsi="Angsana New"/>
          <w:bCs/>
          <w:sz w:val="30"/>
          <w:szCs w:val="30"/>
        </w:rPr>
        <w:t xml:space="preserve"> </w:t>
      </w:r>
      <w:r w:rsidR="0030464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606EB94" w14:textId="77777777" w:rsidR="0030464C" w:rsidRPr="002416A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06" w:type="dxa"/>
        <w:tblInd w:w="108" w:type="dxa"/>
        <w:tblLook w:val="04A0" w:firstRow="1" w:lastRow="0" w:firstColumn="1" w:lastColumn="0" w:noHBand="0" w:noVBand="1"/>
      </w:tblPr>
      <w:tblGrid>
        <w:gridCol w:w="3828"/>
        <w:gridCol w:w="1302"/>
        <w:gridCol w:w="270"/>
        <w:gridCol w:w="1229"/>
        <w:gridCol w:w="283"/>
        <w:gridCol w:w="1206"/>
        <w:gridCol w:w="270"/>
        <w:gridCol w:w="1218"/>
      </w:tblGrid>
      <w:tr w:rsidR="0030464C" w:rsidRPr="00501620" w14:paraId="3BAD277C" w14:textId="77777777" w:rsidTr="00401B65">
        <w:tc>
          <w:tcPr>
            <w:tcW w:w="3828" w:type="dxa"/>
          </w:tcPr>
          <w:p w14:paraId="42886C26" w14:textId="77777777" w:rsidR="0030464C" w:rsidRPr="00501620" w:rsidRDefault="0030464C" w:rsidP="00A51A42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06A9D06A" w14:textId="77777777" w:rsidR="0030464C" w:rsidRPr="00501620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0464C" w:rsidRPr="00501620" w14:paraId="2818D353" w14:textId="77777777" w:rsidTr="00401B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828" w:type="dxa"/>
          </w:tcPr>
          <w:p w14:paraId="7CD083A1" w14:textId="77777777" w:rsidR="0030464C" w:rsidRPr="00501620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56B18B" w14:textId="77777777" w:rsidR="0030464C" w:rsidRPr="00501620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6E61DA7" w14:textId="77777777" w:rsidR="0030464C" w:rsidRPr="00501620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0C68AE" w14:textId="77777777" w:rsidR="0030464C" w:rsidRPr="00501620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61806" w:rsidRPr="006B2360" w14:paraId="017CFB76" w14:textId="77777777" w:rsidTr="00401B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828" w:type="dxa"/>
          </w:tcPr>
          <w:p w14:paraId="5B6FD125" w14:textId="77777777" w:rsidR="00A61806" w:rsidRPr="006B2360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BB768E8" w14:textId="369D0267" w:rsidR="00A61806" w:rsidRPr="006B2360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6407EC5" w14:textId="77777777" w:rsidR="00A61806" w:rsidRPr="006B2360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34C3A63" w14:textId="68804225" w:rsidR="00A61806" w:rsidRPr="006B2360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3" w:type="dxa"/>
          </w:tcPr>
          <w:p w14:paraId="3E68B451" w14:textId="77777777" w:rsidR="00A61806" w:rsidRPr="006B2360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1DA64C9" w14:textId="71278A51" w:rsidR="00A61806" w:rsidRPr="006B2360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259594C" w14:textId="77777777" w:rsidR="00A61806" w:rsidRPr="006B2360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78C3901F" w14:textId="295CE5DF" w:rsidR="00A61806" w:rsidRPr="006B2360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A61806" w:rsidRPr="006B2360" w14:paraId="54EB6FA3" w14:textId="77777777" w:rsidTr="00401B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828" w:type="dxa"/>
          </w:tcPr>
          <w:p w14:paraId="32C79DA2" w14:textId="77777777" w:rsidR="00A61806" w:rsidRPr="006B2360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02" w:type="dxa"/>
          </w:tcPr>
          <w:p w14:paraId="2EF7196F" w14:textId="77777777" w:rsidR="00A61806" w:rsidRPr="006B2360" w:rsidRDefault="00A61806" w:rsidP="00A51A4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58978489" w14:textId="77777777" w:rsidR="00A61806" w:rsidRPr="006B2360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29" w:type="dxa"/>
          </w:tcPr>
          <w:p w14:paraId="47C46FB9" w14:textId="77777777" w:rsidR="00A61806" w:rsidRPr="006B2360" w:rsidRDefault="00A61806" w:rsidP="00BD6D7B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83" w:type="dxa"/>
          </w:tcPr>
          <w:p w14:paraId="55FED63C" w14:textId="77777777" w:rsidR="00A61806" w:rsidRPr="006B2360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06" w:type="dxa"/>
          </w:tcPr>
          <w:p w14:paraId="2C6DA752" w14:textId="77777777" w:rsidR="00A61806" w:rsidRPr="006B2360" w:rsidRDefault="00A61806" w:rsidP="00A51A42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05B8C15F" w14:textId="77777777" w:rsidR="00A61806" w:rsidRPr="006B2360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16"/>
                <w:szCs w:val="16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</w:tcPr>
          <w:p w14:paraId="1BDEFF0E" w14:textId="77777777" w:rsidR="00A61806" w:rsidRPr="006B2360" w:rsidRDefault="00A61806" w:rsidP="00BD6D7B">
            <w:pPr>
              <w:ind w:right="90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6B6C65" w:rsidRPr="009C03E3" w14:paraId="1DAF2A69" w14:textId="77777777" w:rsidTr="00401B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828" w:type="dxa"/>
            <w:vAlign w:val="bottom"/>
          </w:tcPr>
          <w:p w14:paraId="672698DA" w14:textId="77777777" w:rsidR="006B6C65" w:rsidRPr="00767D3F" w:rsidRDefault="006B6C65" w:rsidP="006B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D3F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shd w:val="clear" w:color="auto" w:fill="auto"/>
          </w:tcPr>
          <w:p w14:paraId="4EC2DED4" w14:textId="32A88CA9" w:rsidR="006B6C65" w:rsidRPr="006B6C65" w:rsidRDefault="006B6C65" w:rsidP="006B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302,871</w:t>
            </w:r>
          </w:p>
        </w:tc>
        <w:tc>
          <w:tcPr>
            <w:tcW w:w="270" w:type="dxa"/>
          </w:tcPr>
          <w:p w14:paraId="24EB399E" w14:textId="77777777" w:rsidR="006B6C65" w:rsidRPr="00F25207" w:rsidRDefault="006B6C65" w:rsidP="006B6C6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shd w:val="clear" w:color="auto" w:fill="auto"/>
          </w:tcPr>
          <w:p w14:paraId="6F0E2AA0" w14:textId="77777777" w:rsidR="006B6C65" w:rsidRPr="00F25207" w:rsidRDefault="006B6C65" w:rsidP="006B6C65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52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D86403A" w14:textId="77777777" w:rsidR="006B6C65" w:rsidRPr="00F25207" w:rsidRDefault="006B6C65" w:rsidP="006B6C6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725AAD89" w14:textId="02396DC4" w:rsidR="006B6C65" w:rsidRPr="006B6C65" w:rsidRDefault="006B6C65" w:rsidP="006B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302,871</w:t>
            </w:r>
          </w:p>
        </w:tc>
        <w:tc>
          <w:tcPr>
            <w:tcW w:w="270" w:type="dxa"/>
          </w:tcPr>
          <w:p w14:paraId="1BC05104" w14:textId="77777777" w:rsidR="006B6C65" w:rsidRPr="008C576B" w:rsidRDefault="006B6C65" w:rsidP="006B6C65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BF0BDD3" w14:textId="1D4F2223" w:rsidR="006B6C65" w:rsidRPr="00140B95" w:rsidRDefault="006B6C65" w:rsidP="006B6C65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520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8ECE33B" w14:textId="77777777" w:rsidR="00693D85" w:rsidRDefault="00693D85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02D611A6" w14:textId="51C97184"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3F6397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Pr="00921D15">
        <w:rPr>
          <w:rFonts w:ascii="Angsana New" w:hAnsi="Angsana New"/>
          <w:b/>
          <w:bCs/>
          <w:sz w:val="30"/>
          <w:szCs w:val="30"/>
        </w:rPr>
        <w:t>.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921D15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696FBE28" w14:textId="77777777" w:rsidR="0030464C" w:rsidRPr="002067DC" w:rsidRDefault="0030464C" w:rsidP="0030464C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7EDEEEDA" w14:textId="77777777" w:rsidR="0030464C" w:rsidRPr="00C819C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C819CC">
        <w:rPr>
          <w:rFonts w:ascii="Angsana New" w:hAnsi="Angsana New"/>
          <w:sz w:val="30"/>
          <w:szCs w:val="30"/>
          <w:cs/>
        </w:rPr>
        <w:t>รายการค่าใช้จ่ายแบ่งตามลักษณะ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819CC">
        <w:rPr>
          <w:rFonts w:ascii="Angsana New" w:hAnsi="Angsana New"/>
          <w:sz w:val="30"/>
          <w:szCs w:val="30"/>
          <w:cs/>
        </w:rPr>
        <w:t>สำคัญ</w:t>
      </w:r>
      <w:r w:rsidR="00D01BA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C819CC">
        <w:rPr>
          <w:rFonts w:ascii="Angsana New" w:hAnsi="Angsana New"/>
          <w:sz w:val="30"/>
          <w:szCs w:val="30"/>
          <w:cs/>
        </w:rPr>
        <w:t>ดังนี้</w:t>
      </w:r>
    </w:p>
    <w:p w14:paraId="497E2EBC" w14:textId="77777777" w:rsidR="0030464C" w:rsidRDefault="0030464C" w:rsidP="00304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257"/>
        <w:gridCol w:w="1302"/>
        <w:gridCol w:w="284"/>
        <w:gridCol w:w="1134"/>
        <w:gridCol w:w="283"/>
        <w:gridCol w:w="1276"/>
      </w:tblGrid>
      <w:tr w:rsidR="0030464C" w:rsidRPr="004F07C8" w14:paraId="5823C093" w14:textId="77777777" w:rsidTr="00A51A42">
        <w:trPr>
          <w:cantSplit/>
        </w:trPr>
        <w:tc>
          <w:tcPr>
            <w:tcW w:w="4253" w:type="dxa"/>
          </w:tcPr>
          <w:p w14:paraId="08D3C0C9" w14:textId="77777777"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4" w:space="0" w:color="auto"/>
            </w:tcBorders>
          </w:tcPr>
          <w:p w14:paraId="3E97945E" w14:textId="77777777" w:rsidR="0030464C" w:rsidRPr="004F07C8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30464C" w:rsidRPr="004F07C8" w14:paraId="32F29446" w14:textId="77777777" w:rsidTr="00A51A42">
        <w:trPr>
          <w:cantSplit/>
        </w:trPr>
        <w:tc>
          <w:tcPr>
            <w:tcW w:w="4253" w:type="dxa"/>
          </w:tcPr>
          <w:p w14:paraId="6E9FACDA" w14:textId="77777777"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B72525" w14:textId="77777777"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31909AE" w14:textId="77777777" w:rsidR="0030464C" w:rsidRPr="004F07C8" w:rsidRDefault="0030464C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954131" w14:textId="77777777" w:rsidR="0030464C" w:rsidRPr="004F07C8" w:rsidRDefault="0030464C" w:rsidP="00A51A4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61806" w:rsidRPr="00F51F88" w14:paraId="1292DBC4" w14:textId="77777777" w:rsidTr="00A51A42">
        <w:trPr>
          <w:cantSplit/>
        </w:trPr>
        <w:tc>
          <w:tcPr>
            <w:tcW w:w="4253" w:type="dxa"/>
          </w:tcPr>
          <w:p w14:paraId="1F2F0000" w14:textId="77777777" w:rsidR="00A61806" w:rsidRPr="00F51F88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1FBDD0" w14:textId="5306CFCE" w:rsidR="00A61806" w:rsidRPr="00836535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57" w:type="dxa"/>
          </w:tcPr>
          <w:p w14:paraId="01C1CF26" w14:textId="77777777" w:rsidR="00A61806" w:rsidRPr="00F51F8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03349E94" w14:textId="682AE4AC" w:rsidR="00A61806" w:rsidRPr="00836535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14B448F8" w14:textId="77777777" w:rsidR="00A61806" w:rsidRPr="00F51F88" w:rsidRDefault="00A61806" w:rsidP="00A51A4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601B38" w14:textId="1F983C9E" w:rsidR="00A61806" w:rsidRPr="00836535" w:rsidRDefault="00DB12AA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79011058" w14:textId="77777777" w:rsidR="00A61806" w:rsidRPr="00F51F88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DD0844" w14:textId="46B1057E" w:rsidR="00A61806" w:rsidRPr="00836535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A61806" w:rsidRPr="00E24209" w14:paraId="269E8825" w14:textId="77777777" w:rsidTr="00A51A42">
        <w:trPr>
          <w:cantSplit/>
        </w:trPr>
        <w:tc>
          <w:tcPr>
            <w:tcW w:w="4253" w:type="dxa"/>
          </w:tcPr>
          <w:p w14:paraId="2705B77C" w14:textId="77777777" w:rsidR="00A61806" w:rsidRPr="00AA5D9C" w:rsidRDefault="00A61806" w:rsidP="00A5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 สินค้าซื้อมา</w:t>
            </w:r>
          </w:p>
        </w:tc>
        <w:tc>
          <w:tcPr>
            <w:tcW w:w="1276" w:type="dxa"/>
            <w:vAlign w:val="bottom"/>
          </w:tcPr>
          <w:p w14:paraId="215CDC40" w14:textId="77777777" w:rsidR="00A61806" w:rsidRPr="001E535E" w:rsidRDefault="00A61806" w:rsidP="00A51A4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57" w:type="dxa"/>
          </w:tcPr>
          <w:p w14:paraId="027A52AE" w14:textId="77777777" w:rsidR="00A61806" w:rsidRPr="0040703F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14:paraId="29C27F01" w14:textId="77777777" w:rsidR="00A61806" w:rsidRPr="001E535E" w:rsidRDefault="00A61806" w:rsidP="00BD6D7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258F2022" w14:textId="77777777" w:rsidR="00A61806" w:rsidRPr="0040703F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ED08FDD" w14:textId="77777777" w:rsidR="00A61806" w:rsidRPr="001E535E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3" w:type="dxa"/>
          </w:tcPr>
          <w:p w14:paraId="222C177C" w14:textId="77777777" w:rsidR="00A61806" w:rsidRPr="0040703F" w:rsidRDefault="00A61806" w:rsidP="00A51A4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108DAFD0" w14:textId="77777777" w:rsidR="00A61806" w:rsidRPr="001E535E" w:rsidRDefault="00A61806" w:rsidP="00BD6D7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8E6630" w:rsidRPr="007C5763" w14:paraId="4E15409A" w14:textId="77777777" w:rsidTr="00BD6D7B">
        <w:trPr>
          <w:cantSplit/>
        </w:trPr>
        <w:tc>
          <w:tcPr>
            <w:tcW w:w="4253" w:type="dxa"/>
          </w:tcPr>
          <w:p w14:paraId="2AD9B528" w14:textId="77777777" w:rsidR="008E6630" w:rsidRPr="007C5763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เพื่อขาย </w:t>
            </w: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สินค้ากึ่งสำเร็จรูป และงานระหว่างทำ</w:t>
            </w:r>
          </w:p>
        </w:tc>
        <w:tc>
          <w:tcPr>
            <w:tcW w:w="1276" w:type="dxa"/>
          </w:tcPr>
          <w:p w14:paraId="7D077E78" w14:textId="15AEB532" w:rsidR="008E6630" w:rsidRPr="008E6630" w:rsidRDefault="008E6630" w:rsidP="008E6630">
            <w:pPr>
              <w:pStyle w:val="BodyText3"/>
              <w:tabs>
                <w:tab w:val="clear" w:pos="907"/>
              </w:tabs>
              <w:ind w:right="31"/>
              <w:jc w:val="right"/>
            </w:pPr>
            <w:r w:rsidRPr="0071253E">
              <w:t>(1</w:t>
            </w:r>
            <w:r>
              <w:t>7,</w:t>
            </w:r>
            <w:r w:rsidR="00E721E3">
              <w:t>340</w:t>
            </w:r>
            <w:r w:rsidRPr="0071253E">
              <w:t>)</w:t>
            </w:r>
          </w:p>
        </w:tc>
        <w:tc>
          <w:tcPr>
            <w:tcW w:w="257" w:type="dxa"/>
          </w:tcPr>
          <w:p w14:paraId="238BB19D" w14:textId="77777777" w:rsidR="008E6630" w:rsidRPr="007C5763" w:rsidRDefault="008E6630" w:rsidP="008E6630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14:paraId="41299CCA" w14:textId="21950557" w:rsidR="008E6630" w:rsidRPr="006736A0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343</w:t>
            </w:r>
          </w:p>
        </w:tc>
        <w:tc>
          <w:tcPr>
            <w:tcW w:w="284" w:type="dxa"/>
          </w:tcPr>
          <w:p w14:paraId="7470D988" w14:textId="77777777" w:rsidR="008E6630" w:rsidRPr="007C5763" w:rsidRDefault="008E6630" w:rsidP="008E6630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285622AE" w14:textId="080E6DD7" w:rsidR="008E6630" w:rsidRPr="0071253E" w:rsidRDefault="008E6630" w:rsidP="008E6630">
            <w:pPr>
              <w:pStyle w:val="BodyText3"/>
              <w:tabs>
                <w:tab w:val="clear" w:pos="907"/>
              </w:tabs>
              <w:ind w:right="31"/>
              <w:jc w:val="right"/>
            </w:pPr>
            <w:r w:rsidRPr="0071253E">
              <w:t>(13,471)</w:t>
            </w:r>
          </w:p>
        </w:tc>
        <w:tc>
          <w:tcPr>
            <w:tcW w:w="283" w:type="dxa"/>
          </w:tcPr>
          <w:p w14:paraId="0B7D32D3" w14:textId="77777777" w:rsidR="008E6630" w:rsidRPr="007C5763" w:rsidRDefault="008E6630" w:rsidP="008E6630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5D137250" w14:textId="4E4F6B22" w:rsidR="008E6630" w:rsidRPr="00FF504A" w:rsidRDefault="008E6630" w:rsidP="008E6630">
            <w:pPr>
              <w:pStyle w:val="BodyText3"/>
              <w:tabs>
                <w:tab w:val="clear" w:pos="907"/>
              </w:tabs>
              <w:ind w:right="31"/>
              <w:jc w:val="right"/>
            </w:pPr>
            <w:r>
              <w:t>(4,307</w:t>
            </w:r>
            <w:r w:rsidRPr="009E4B73">
              <w:t>)</w:t>
            </w:r>
          </w:p>
        </w:tc>
      </w:tr>
      <w:tr w:rsidR="008E6630" w:rsidRPr="007C5763" w14:paraId="43C5FB91" w14:textId="77777777" w:rsidTr="00A51A42">
        <w:trPr>
          <w:cantSplit/>
        </w:trPr>
        <w:tc>
          <w:tcPr>
            <w:tcW w:w="4253" w:type="dxa"/>
          </w:tcPr>
          <w:p w14:paraId="205C301C" w14:textId="77777777" w:rsidR="008E6630" w:rsidRPr="007C5763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วัตถุดิบ อะไหล่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และวัสดุโรงงานใช้ไป</w:t>
            </w:r>
          </w:p>
        </w:tc>
        <w:tc>
          <w:tcPr>
            <w:tcW w:w="1276" w:type="dxa"/>
            <w:vAlign w:val="center"/>
          </w:tcPr>
          <w:p w14:paraId="0BAE65B0" w14:textId="69526C91" w:rsidR="008E6630" w:rsidRPr="008E6630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E6630">
              <w:rPr>
                <w:rFonts w:ascii="Angsana New" w:hAnsi="Angsana New"/>
                <w:bCs/>
                <w:sz w:val="30"/>
                <w:szCs w:val="30"/>
              </w:rPr>
              <w:t>969,740</w:t>
            </w:r>
          </w:p>
        </w:tc>
        <w:tc>
          <w:tcPr>
            <w:tcW w:w="257" w:type="dxa"/>
          </w:tcPr>
          <w:p w14:paraId="3C7FB74D" w14:textId="77777777" w:rsidR="008E6630" w:rsidRPr="007C5763" w:rsidRDefault="008E6630" w:rsidP="008E663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center"/>
          </w:tcPr>
          <w:p w14:paraId="0AA7DED1" w14:textId="6534B5C3" w:rsidR="008E6630" w:rsidRPr="008B4446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870</w:t>
            </w:r>
            <w:r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841</w:t>
            </w:r>
          </w:p>
        </w:tc>
        <w:tc>
          <w:tcPr>
            <w:tcW w:w="284" w:type="dxa"/>
          </w:tcPr>
          <w:p w14:paraId="651BA33B" w14:textId="77777777" w:rsidR="008E6630" w:rsidRPr="007C5763" w:rsidRDefault="008E6630" w:rsidP="008E6630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14:paraId="70520E2F" w14:textId="6B5DA1FB" w:rsidR="008E6630" w:rsidRPr="0071253E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253E">
              <w:rPr>
                <w:rFonts w:ascii="Angsana New" w:hAnsi="Angsana New"/>
                <w:bCs/>
                <w:sz w:val="30"/>
                <w:szCs w:val="30"/>
              </w:rPr>
              <w:t>579,420</w:t>
            </w:r>
          </w:p>
        </w:tc>
        <w:tc>
          <w:tcPr>
            <w:tcW w:w="283" w:type="dxa"/>
          </w:tcPr>
          <w:p w14:paraId="16F715AA" w14:textId="77777777" w:rsidR="008E6630" w:rsidRPr="007C5763" w:rsidRDefault="008E6630" w:rsidP="008E6630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2006E683" w14:textId="115A2E63" w:rsidR="008E6630" w:rsidRPr="008B4446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519</w:t>
            </w:r>
            <w:r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259</w:t>
            </w:r>
          </w:p>
        </w:tc>
      </w:tr>
      <w:tr w:rsidR="008E6630" w:rsidRPr="007C5763" w14:paraId="770F2A2C" w14:textId="77777777" w:rsidTr="00A51A42">
        <w:trPr>
          <w:cantSplit/>
        </w:trPr>
        <w:tc>
          <w:tcPr>
            <w:tcW w:w="4253" w:type="dxa"/>
          </w:tcPr>
          <w:p w14:paraId="1D50CA8F" w14:textId="77777777" w:rsidR="008E6630" w:rsidRPr="007C5763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ซื้อสินค้าซื้อมาเพื่อขาย</w:t>
            </w:r>
          </w:p>
        </w:tc>
        <w:tc>
          <w:tcPr>
            <w:tcW w:w="1276" w:type="dxa"/>
          </w:tcPr>
          <w:p w14:paraId="3F77A478" w14:textId="2B99E2C6" w:rsidR="008E6630" w:rsidRPr="008E6630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E6630">
              <w:rPr>
                <w:rFonts w:ascii="Angsana New" w:hAnsi="Angsana New"/>
                <w:bCs/>
                <w:sz w:val="30"/>
                <w:szCs w:val="30"/>
              </w:rPr>
              <w:t>961,8</w:t>
            </w:r>
            <w:r w:rsidR="0087480D">
              <w:rPr>
                <w:rFonts w:ascii="Angsana New" w:hAnsi="Angsana New"/>
                <w:bCs/>
                <w:sz w:val="30"/>
                <w:szCs w:val="30"/>
              </w:rPr>
              <w:t>96</w:t>
            </w:r>
          </w:p>
        </w:tc>
        <w:tc>
          <w:tcPr>
            <w:tcW w:w="257" w:type="dxa"/>
          </w:tcPr>
          <w:p w14:paraId="6BED653C" w14:textId="77777777" w:rsidR="008E6630" w:rsidRPr="00320E03" w:rsidRDefault="008E6630" w:rsidP="008E663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14:paraId="0D51A03E" w14:textId="24C8C64D" w:rsidR="008E6630" w:rsidRPr="00320E03" w:rsidRDefault="009767C2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787,704</w:t>
            </w:r>
          </w:p>
        </w:tc>
        <w:tc>
          <w:tcPr>
            <w:tcW w:w="284" w:type="dxa"/>
          </w:tcPr>
          <w:p w14:paraId="0F7D1E4D" w14:textId="77777777" w:rsidR="008E6630" w:rsidRPr="00320E03" w:rsidRDefault="008E6630" w:rsidP="008E6630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14:paraId="4E003727" w14:textId="620439E2" w:rsidR="008E6630" w:rsidRPr="0071253E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253E">
              <w:rPr>
                <w:rFonts w:ascii="Angsana New" w:hAnsi="Angsana New"/>
                <w:bCs/>
                <w:sz w:val="30"/>
                <w:szCs w:val="30"/>
              </w:rPr>
              <w:t>330,401</w:t>
            </w:r>
          </w:p>
        </w:tc>
        <w:tc>
          <w:tcPr>
            <w:tcW w:w="283" w:type="dxa"/>
          </w:tcPr>
          <w:p w14:paraId="7950C26F" w14:textId="77777777" w:rsidR="008E6630" w:rsidRPr="00320E03" w:rsidRDefault="008E6630" w:rsidP="008E663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2A40126A" w14:textId="0E6CB86B" w:rsidR="008E6630" w:rsidRPr="00320E03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154</w:t>
            </w:r>
            <w:r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351</w:t>
            </w:r>
          </w:p>
        </w:tc>
      </w:tr>
      <w:tr w:rsidR="008E6630" w:rsidRPr="007C5763" w14:paraId="673C4CF7" w14:textId="77777777" w:rsidTr="00A51A42">
        <w:trPr>
          <w:cantSplit/>
        </w:trPr>
        <w:tc>
          <w:tcPr>
            <w:tcW w:w="4253" w:type="dxa"/>
          </w:tcPr>
          <w:p w14:paraId="1BD1C6A2" w14:textId="77777777" w:rsidR="008E6630" w:rsidRPr="007C5763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76" w:type="dxa"/>
          </w:tcPr>
          <w:p w14:paraId="59BDF703" w14:textId="469C5552" w:rsidR="008E6630" w:rsidRPr="008E6630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E6630">
              <w:rPr>
                <w:rFonts w:ascii="Angsana New" w:hAnsi="Angsana New"/>
                <w:bCs/>
                <w:sz w:val="30"/>
                <w:szCs w:val="30"/>
              </w:rPr>
              <w:t>393,927</w:t>
            </w:r>
          </w:p>
        </w:tc>
        <w:tc>
          <w:tcPr>
            <w:tcW w:w="257" w:type="dxa"/>
          </w:tcPr>
          <w:p w14:paraId="67BA16D6" w14:textId="77777777" w:rsidR="008E6630" w:rsidRPr="007C5763" w:rsidRDefault="008E6630" w:rsidP="008E663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</w:tcPr>
          <w:p w14:paraId="690B0D65" w14:textId="21A27B6C" w:rsidR="008E6630" w:rsidRPr="008B4446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355</w:t>
            </w:r>
            <w:r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658</w:t>
            </w:r>
          </w:p>
        </w:tc>
        <w:tc>
          <w:tcPr>
            <w:tcW w:w="284" w:type="dxa"/>
          </w:tcPr>
          <w:p w14:paraId="680DCCFB" w14:textId="77777777" w:rsidR="008E6630" w:rsidRPr="007C5763" w:rsidRDefault="008E6630" w:rsidP="008E6630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</w:tcPr>
          <w:p w14:paraId="747DAB99" w14:textId="1C718E0C" w:rsidR="008E6630" w:rsidRPr="0071253E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253E">
              <w:rPr>
                <w:rFonts w:ascii="Angsana New" w:hAnsi="Angsana New"/>
                <w:bCs/>
                <w:sz w:val="30"/>
                <w:szCs w:val="30"/>
              </w:rPr>
              <w:t>245,136</w:t>
            </w:r>
          </w:p>
        </w:tc>
        <w:tc>
          <w:tcPr>
            <w:tcW w:w="283" w:type="dxa"/>
          </w:tcPr>
          <w:p w14:paraId="142CF470" w14:textId="77777777" w:rsidR="008E6630" w:rsidRPr="007C5763" w:rsidRDefault="008E6630" w:rsidP="008E663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1BAA16E0" w14:textId="18A9A05E" w:rsidR="008E6630" w:rsidRPr="008B4446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227</w:t>
            </w:r>
            <w:r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416</w:t>
            </w:r>
          </w:p>
        </w:tc>
      </w:tr>
      <w:tr w:rsidR="008E6630" w:rsidRPr="00E24209" w14:paraId="6144EC0A" w14:textId="77777777" w:rsidTr="00A51A42">
        <w:trPr>
          <w:cantSplit/>
        </w:trPr>
        <w:tc>
          <w:tcPr>
            <w:tcW w:w="4253" w:type="dxa"/>
          </w:tcPr>
          <w:p w14:paraId="0F618569" w14:textId="77777777" w:rsidR="008E6630" w:rsidRPr="007C5763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576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vAlign w:val="bottom"/>
          </w:tcPr>
          <w:p w14:paraId="2B47D347" w14:textId="1E92349A" w:rsidR="008E6630" w:rsidRPr="008E6630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E6630">
              <w:rPr>
                <w:rFonts w:ascii="Angsana New" w:hAnsi="Angsana New"/>
                <w:bCs/>
                <w:sz w:val="30"/>
                <w:szCs w:val="30"/>
              </w:rPr>
              <w:t>169,147</w:t>
            </w:r>
          </w:p>
        </w:tc>
        <w:tc>
          <w:tcPr>
            <w:tcW w:w="257" w:type="dxa"/>
          </w:tcPr>
          <w:p w14:paraId="7D81253A" w14:textId="77777777" w:rsidR="008E6630" w:rsidRPr="007C5763" w:rsidRDefault="008E6630" w:rsidP="008E663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2" w:type="dxa"/>
            <w:vAlign w:val="bottom"/>
          </w:tcPr>
          <w:p w14:paraId="5E7E2B7D" w14:textId="60FB4022" w:rsidR="008E6630" w:rsidRPr="008B4446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171</w:t>
            </w:r>
            <w:r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395</w:t>
            </w:r>
          </w:p>
        </w:tc>
        <w:tc>
          <w:tcPr>
            <w:tcW w:w="284" w:type="dxa"/>
          </w:tcPr>
          <w:p w14:paraId="29573959" w14:textId="77777777" w:rsidR="008E6630" w:rsidRPr="007C5763" w:rsidRDefault="008E6630" w:rsidP="008E6630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34" w:type="dxa"/>
            <w:vAlign w:val="bottom"/>
          </w:tcPr>
          <w:p w14:paraId="123FC421" w14:textId="6FA325E3" w:rsidR="008E6630" w:rsidRPr="0071253E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1253E">
              <w:rPr>
                <w:rFonts w:ascii="Angsana New" w:hAnsi="Angsana New"/>
                <w:bCs/>
                <w:sz w:val="30"/>
                <w:szCs w:val="30"/>
              </w:rPr>
              <w:t>92,097</w:t>
            </w:r>
          </w:p>
        </w:tc>
        <w:tc>
          <w:tcPr>
            <w:tcW w:w="283" w:type="dxa"/>
          </w:tcPr>
          <w:p w14:paraId="3353F3B1" w14:textId="77777777" w:rsidR="008E6630" w:rsidRPr="007C5763" w:rsidRDefault="008E6630" w:rsidP="008E663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36B88EA4" w14:textId="67DBDB96" w:rsidR="008E6630" w:rsidRPr="008B4446" w:rsidRDefault="008E6630" w:rsidP="008E6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88</w:t>
            </w:r>
            <w:r w:rsidRPr="00BA6A9C">
              <w:rPr>
                <w:rFonts w:ascii="Angsana New" w:hAnsi="Angsana New"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Cs/>
                <w:sz w:val="30"/>
                <w:szCs w:val="30"/>
              </w:rPr>
              <w:t>087</w:t>
            </w:r>
          </w:p>
        </w:tc>
      </w:tr>
    </w:tbl>
    <w:p w14:paraId="668E2CFF" w14:textId="0AC20799" w:rsidR="000E2129" w:rsidRDefault="000E2129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3F6397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Pr="006675A1">
        <w:rPr>
          <w:rFonts w:ascii="Angsana New" w:hAnsi="Angsana New"/>
          <w:b/>
          <w:bCs/>
          <w:sz w:val="30"/>
          <w:szCs w:val="30"/>
        </w:rPr>
        <w:t>.</w:t>
      </w:r>
      <w:r w:rsidRPr="006675A1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กองทุนสำรองเลี้ยงชีพ</w:t>
      </w:r>
    </w:p>
    <w:p w14:paraId="7761256C" w14:textId="77777777" w:rsidR="000E2129" w:rsidRPr="0036710D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64E5AAED" w14:textId="77777777" w:rsidR="005309A3" w:rsidRDefault="000E2129" w:rsidP="00D0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โดยพนักงานจ่ายเงินสะสมและกลุ่มบริษัทจ่ายเงินสมทบในอัตราเท่ากันร้อยละ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</w:t>
      </w:r>
      <w:r w:rsidR="006D69F2">
        <w:rPr>
          <w:rFonts w:ascii="Angsana New" w:hAnsi="Angsana New" w:hint="cs"/>
          <w:sz w:val="30"/>
          <w:szCs w:val="30"/>
          <w:cs/>
        </w:rPr>
        <w:t>กับกระทรวงการคลัง</w:t>
      </w:r>
      <w:r>
        <w:rPr>
          <w:rFonts w:ascii="Angsana New" w:hAnsi="Angsana New" w:hint="cs"/>
          <w:sz w:val="30"/>
          <w:szCs w:val="30"/>
          <w:cs/>
        </w:rPr>
        <w:t>ตามข้อกำหนดของ</w:t>
      </w:r>
      <w:r w:rsidR="00F43308" w:rsidRPr="00006277">
        <w:rPr>
          <w:rFonts w:ascii="Angsana New" w:hAnsi="Angsana New" w:hint="cs"/>
          <w:sz w:val="30"/>
          <w:szCs w:val="30"/>
          <w:cs/>
        </w:rPr>
        <w:t>พระราชบัญญัติกองทุนสำรองเลี้ยงชีพ พ</w:t>
      </w:r>
      <w:r w:rsidR="00F43308" w:rsidRPr="00006277">
        <w:rPr>
          <w:rFonts w:ascii="Angsana New" w:hAnsi="Angsana New" w:hint="cs"/>
          <w:sz w:val="30"/>
          <w:szCs w:val="30"/>
        </w:rPr>
        <w:t>.</w:t>
      </w:r>
      <w:r w:rsidR="00F43308" w:rsidRPr="00006277">
        <w:rPr>
          <w:rFonts w:ascii="Angsana New" w:hAnsi="Angsana New" w:hint="cs"/>
          <w:sz w:val="30"/>
          <w:szCs w:val="30"/>
          <w:cs/>
        </w:rPr>
        <w:t>ศ</w:t>
      </w:r>
      <w:r w:rsidR="00F43308" w:rsidRPr="00006277">
        <w:rPr>
          <w:rFonts w:ascii="Angsana New" w:hAnsi="Angsana New" w:hint="cs"/>
          <w:sz w:val="30"/>
          <w:szCs w:val="30"/>
        </w:rPr>
        <w:t xml:space="preserve">. </w:t>
      </w:r>
      <w:r w:rsidR="00F43308" w:rsidRPr="00006277">
        <w:rPr>
          <w:rFonts w:ascii="Angsana New" w:hAnsi="Angsana New"/>
          <w:sz w:val="30"/>
          <w:szCs w:val="30"/>
        </w:rPr>
        <w:t>2530</w:t>
      </w:r>
      <w:r w:rsidR="004B400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และจัดการกองทุนโดยผู้จัดการกองทุนที่ได้รับอนุญาต</w:t>
      </w:r>
      <w:r w:rsidR="008F715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43308">
        <w:rPr>
          <w:rFonts w:ascii="Angsana New" w:hAnsi="Angsana New" w:hint="cs"/>
          <w:sz w:val="30"/>
          <w:szCs w:val="30"/>
          <w:cs/>
        </w:rPr>
        <w:t>จ่ายสมทบเข้ากองทุน</w:t>
      </w:r>
      <w:r w:rsidR="00DB3CC3">
        <w:rPr>
          <w:rFonts w:ascii="Angsana New" w:hAnsi="Angsana New" w:hint="cs"/>
          <w:sz w:val="30"/>
          <w:szCs w:val="30"/>
          <w:cs/>
        </w:rPr>
        <w:t>ดังนี้</w:t>
      </w:r>
    </w:p>
    <w:p w14:paraId="59DB2854" w14:textId="77777777" w:rsidR="001D45E8" w:rsidRPr="00F43308" w:rsidRDefault="001D45E8" w:rsidP="00D0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678" w:type="dxa"/>
        <w:tblLook w:val="04A0" w:firstRow="1" w:lastRow="0" w:firstColumn="1" w:lastColumn="0" w:noHBand="0" w:noVBand="1"/>
      </w:tblPr>
      <w:tblGrid>
        <w:gridCol w:w="5778"/>
        <w:gridCol w:w="291"/>
        <w:gridCol w:w="1509"/>
        <w:gridCol w:w="540"/>
        <w:gridCol w:w="1560"/>
      </w:tblGrid>
      <w:tr w:rsidR="001B3E01" w:rsidRPr="00EA0007" w14:paraId="02712AF8" w14:textId="77777777" w:rsidTr="001B3E01">
        <w:tc>
          <w:tcPr>
            <w:tcW w:w="5778" w:type="dxa"/>
          </w:tcPr>
          <w:p w14:paraId="47A6FD60" w14:textId="77777777" w:rsidR="001B3E01" w:rsidRPr="00EA0007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6C532410" w14:textId="77777777" w:rsidR="001B3E01" w:rsidRPr="00EA0007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9" w:type="dxa"/>
            <w:gridSpan w:val="3"/>
            <w:tcBorders>
              <w:bottom w:val="single" w:sz="4" w:space="0" w:color="auto"/>
            </w:tcBorders>
          </w:tcPr>
          <w:p w14:paraId="4C9B71FF" w14:textId="77777777" w:rsidR="001B3E01" w:rsidRPr="00EA0007" w:rsidRDefault="001B3E01" w:rsidP="001B3E0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61806" w:rsidRPr="00EA0007" w14:paraId="584F5336" w14:textId="77777777" w:rsidTr="001B3E01">
        <w:tc>
          <w:tcPr>
            <w:tcW w:w="5778" w:type="dxa"/>
          </w:tcPr>
          <w:p w14:paraId="4A8A0BB7" w14:textId="77777777" w:rsidR="00A61806" w:rsidRPr="00EA0007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2CF037FC" w14:textId="77777777" w:rsidR="00A61806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16A09A7D" w14:textId="55D42F66" w:rsidR="00A61806" w:rsidRPr="009E3E3A" w:rsidRDefault="00DB12AA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14:paraId="2A535C04" w14:textId="77777777" w:rsidR="00A61806" w:rsidRPr="00EA0007" w:rsidRDefault="00A61806" w:rsidP="001B3E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AFDDE8B" w14:textId="18DEABEA" w:rsidR="00A61806" w:rsidRPr="009E3E3A" w:rsidRDefault="00DB12AA" w:rsidP="00BD6D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F504A" w:rsidRPr="00EA0007" w14:paraId="692782BB" w14:textId="77777777" w:rsidTr="001B3E01">
        <w:tc>
          <w:tcPr>
            <w:tcW w:w="5778" w:type="dxa"/>
          </w:tcPr>
          <w:p w14:paraId="76381ADA" w14:textId="77777777" w:rsidR="00FF504A" w:rsidRPr="00BB0D13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616B0E09" w14:textId="77777777" w:rsidR="00FF504A" w:rsidRDefault="00FF504A" w:rsidP="00FF504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63065E63" w14:textId="51F768DC" w:rsidR="00FF504A" w:rsidRPr="006B6C65" w:rsidRDefault="006B6C65" w:rsidP="00FF504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6C65">
              <w:rPr>
                <w:rFonts w:ascii="Angsana New" w:hAnsi="Angsana New"/>
                <w:sz w:val="30"/>
                <w:szCs w:val="30"/>
              </w:rPr>
              <w:t>2,023</w:t>
            </w:r>
          </w:p>
        </w:tc>
        <w:tc>
          <w:tcPr>
            <w:tcW w:w="540" w:type="dxa"/>
          </w:tcPr>
          <w:p w14:paraId="065FE41E" w14:textId="77777777" w:rsidR="00FF504A" w:rsidRPr="00EA0007" w:rsidRDefault="00FF504A" w:rsidP="00FF504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7BF18CF" w14:textId="3FDC1475" w:rsidR="00FF504A" w:rsidRPr="00860226" w:rsidRDefault="00FF504A" w:rsidP="00FF504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30821">
              <w:rPr>
                <w:rFonts w:ascii="Angsana New" w:hAnsi="Angsana New"/>
                <w:sz w:val="30"/>
                <w:szCs w:val="30"/>
              </w:rPr>
              <w:t>,9</w:t>
            </w: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FF504A" w:rsidRPr="00EA0007" w14:paraId="40A37E5D" w14:textId="77777777" w:rsidTr="001B3E01">
        <w:tc>
          <w:tcPr>
            <w:tcW w:w="5778" w:type="dxa"/>
          </w:tcPr>
          <w:p w14:paraId="2BCF2F5B" w14:textId="77777777" w:rsidR="00FF504A" w:rsidRPr="00BB0D13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14:paraId="46586D5B" w14:textId="77777777" w:rsidR="00FF504A" w:rsidRDefault="00FF504A" w:rsidP="00FF504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496817D8" w14:textId="6B0E01B7" w:rsidR="00FF504A" w:rsidRPr="006B6C65" w:rsidRDefault="00FF504A" w:rsidP="00FF504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6C65">
              <w:rPr>
                <w:rFonts w:ascii="Angsana New" w:hAnsi="Angsana New"/>
                <w:sz w:val="30"/>
                <w:szCs w:val="30"/>
              </w:rPr>
              <w:t>1,</w:t>
            </w:r>
            <w:r w:rsidR="006B6C65" w:rsidRPr="006B6C65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540" w:type="dxa"/>
          </w:tcPr>
          <w:p w14:paraId="3967A6DD" w14:textId="77777777" w:rsidR="00FF504A" w:rsidRPr="00EA0007" w:rsidRDefault="00FF504A" w:rsidP="00FF504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8794D9E" w14:textId="7EE9960C" w:rsidR="00FF504A" w:rsidRPr="00860226" w:rsidRDefault="00FF504A" w:rsidP="00FF504A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0821">
              <w:rPr>
                <w:rFonts w:ascii="Angsana New" w:hAnsi="Angsana New"/>
                <w:sz w:val="30"/>
                <w:szCs w:val="30"/>
              </w:rPr>
              <w:t>1,2</w:t>
            </w: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</w:tbl>
    <w:p w14:paraId="5B339910" w14:textId="77777777" w:rsidR="0030464C" w:rsidRDefault="0030464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AE4A255" w14:textId="29F35DEF" w:rsidR="000E2129" w:rsidRPr="00805E61" w:rsidRDefault="005A1231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3F6397">
        <w:rPr>
          <w:rFonts w:ascii="Angsana New" w:hAnsi="Angsana New" w:hint="cs"/>
          <w:b/>
          <w:bCs/>
          <w:sz w:val="30"/>
          <w:szCs w:val="30"/>
          <w:cs/>
        </w:rPr>
        <w:t>9</w:t>
      </w:r>
      <w:r w:rsidR="000E2129" w:rsidRPr="009E3E3A">
        <w:rPr>
          <w:rFonts w:ascii="Angsana New" w:hAnsi="Angsana New"/>
          <w:b/>
          <w:bCs/>
          <w:sz w:val="30"/>
          <w:szCs w:val="30"/>
        </w:rPr>
        <w:t>.</w:t>
      </w:r>
      <w:r w:rsidR="000E2129" w:rsidRPr="009E3E3A">
        <w:rPr>
          <w:rFonts w:ascii="Angsana New" w:hAnsi="Angsana New"/>
          <w:b/>
          <w:bCs/>
          <w:sz w:val="30"/>
          <w:szCs w:val="30"/>
        </w:rPr>
        <w:tab/>
      </w:r>
      <w:r w:rsidR="000E2129" w:rsidRPr="009E3E3A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03471D8" w14:textId="77777777" w:rsidR="000E2129" w:rsidRPr="0036710D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7003294" w14:textId="77777777" w:rsidR="00582516" w:rsidRPr="00161CA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นโยบายก</w:t>
      </w:r>
      <w:r>
        <w:rPr>
          <w:rFonts w:ascii="Angsana New" w:hAnsi="Angsana New"/>
          <w:b/>
          <w:bCs/>
          <w:sz w:val="30"/>
          <w:szCs w:val="30"/>
          <w:cs/>
        </w:rPr>
        <w:t>ารจัดการความเสี่ยงทางด้านการเงิ</w:t>
      </w:r>
      <w:r>
        <w:rPr>
          <w:rFonts w:ascii="Angsana New" w:hAnsi="Angsana New" w:hint="cs"/>
          <w:b/>
          <w:bCs/>
          <w:sz w:val="30"/>
          <w:szCs w:val="30"/>
          <w:cs/>
        </w:rPr>
        <w:t>นและเครื่องมือทางการเงิน</w:t>
      </w:r>
    </w:p>
    <w:p w14:paraId="7DA119B3" w14:textId="77777777" w:rsidR="00582516" w:rsidRPr="00682DEA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863E23D" w14:textId="1692F075" w:rsidR="00582516" w:rsidRPr="004078F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161CAE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</w:t>
      </w:r>
      <w:r>
        <w:rPr>
          <w:rFonts w:ascii="Angsana New" w:hAnsi="Angsana New"/>
          <w:sz w:val="30"/>
          <w:szCs w:val="30"/>
          <w:cs/>
        </w:rPr>
        <w:t xml:space="preserve">าแลกเปลี่ยนเงินตราต่างประเทศ </w:t>
      </w:r>
      <w:r w:rsidRPr="00161CAE">
        <w:rPr>
          <w:rFonts w:ascii="Angsana New" w:hAnsi="Angsana New"/>
          <w:sz w:val="30"/>
          <w:szCs w:val="30"/>
          <w:cs/>
        </w:rPr>
        <w:t>จากการไม่ปฏิบัติตามข้อกำหนดตามสัญญาของคู่สัญญา</w:t>
      </w:r>
      <w:r>
        <w:rPr>
          <w:rFonts w:ascii="Angsana New" w:hAnsi="Angsana New" w:hint="cs"/>
          <w:sz w:val="30"/>
          <w:szCs w:val="30"/>
          <w:cs/>
        </w:rPr>
        <w:t>และจากสภาพคล่องทางการเงิน</w:t>
      </w:r>
      <w:r w:rsidR="009114A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บริษัทไม่มี</w:t>
      </w:r>
      <w:r>
        <w:rPr>
          <w:rFonts w:ascii="Angsana New" w:hAnsi="Angsana New" w:hint="cs"/>
          <w:sz w:val="30"/>
          <w:szCs w:val="30"/>
          <w:cs/>
        </w:rPr>
        <w:t>นโยบายในการใช้หรือ</w:t>
      </w:r>
      <w:r w:rsidRPr="00161CAE">
        <w:rPr>
          <w:rFonts w:ascii="Angsana New" w:hAnsi="Angsana New"/>
          <w:sz w:val="30"/>
          <w:szCs w:val="30"/>
          <w:cs/>
        </w:rPr>
        <w:t>ออกเครื่องมือทางการเงินที่เป็นตราสารอนุพันธ์เพื่อการค้า</w:t>
      </w:r>
      <w:r w:rsidR="009114A2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ลุ่มบริษัทไม่มีการเปลี่ยนแปลงนโยบายการจัดการความเสี่ยงทางด้านการเงินและเครื่องมือทางการเงินที่สำคัญในระหว่างปี </w:t>
      </w:r>
      <w:r w:rsidR="00DB12AA" w:rsidRPr="00DB12AA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/>
          <w:sz w:val="30"/>
          <w:szCs w:val="30"/>
        </w:rPr>
        <w:t>2565</w:t>
      </w:r>
    </w:p>
    <w:p w14:paraId="1AEAFB87" w14:textId="77777777"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C03AD1" w14:textId="77777777" w:rsidR="00582516" w:rsidRPr="00CB2819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CB2819">
        <w:rPr>
          <w:rFonts w:ascii="Angsana New" w:hAnsi="Angsana New"/>
          <w:b/>
          <w:bCs/>
          <w:sz w:val="30"/>
          <w:szCs w:val="30"/>
          <w:cs/>
        </w:rPr>
        <w:t>ความเสี่ยงจาก</w:t>
      </w:r>
      <w:r>
        <w:rPr>
          <w:rFonts w:ascii="Angsana New" w:hAnsi="Angsana New" w:hint="cs"/>
          <w:b/>
          <w:bCs/>
          <w:sz w:val="30"/>
          <w:szCs w:val="30"/>
          <w:cs/>
        </w:rPr>
        <w:t>อัตราแลกเปลี่ยน</w:t>
      </w:r>
      <w:r w:rsidRPr="00CB2819">
        <w:rPr>
          <w:rFonts w:ascii="Angsana New" w:hAnsi="Angsana New"/>
          <w:b/>
          <w:bCs/>
          <w:sz w:val="30"/>
          <w:szCs w:val="30"/>
          <w:cs/>
        </w:rPr>
        <w:t>เงินตราต่างประเทศ</w:t>
      </w:r>
    </w:p>
    <w:p w14:paraId="409D366C" w14:textId="77777777" w:rsidR="00582516" w:rsidRPr="0036710D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6A3DA68C" w14:textId="77777777" w:rsidR="003E00CD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2D5BF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</w:t>
      </w:r>
      <w:r>
        <w:rPr>
          <w:rFonts w:ascii="Angsana New" w:hAnsi="Angsana New"/>
          <w:sz w:val="30"/>
          <w:szCs w:val="30"/>
          <w:cs/>
        </w:rPr>
        <w:t>เงินตราต่างประเทศซึ่งเกิดจากกา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2D5BFD">
        <w:rPr>
          <w:rFonts w:ascii="Angsana New" w:hAnsi="Angsana New"/>
          <w:sz w:val="30"/>
          <w:szCs w:val="30"/>
          <w:cs/>
        </w:rPr>
        <w:t>ซื้อ</w:t>
      </w:r>
      <w:r>
        <w:rPr>
          <w:rFonts w:ascii="Angsana New" w:hAnsi="Angsana New" w:hint="cs"/>
          <w:sz w:val="30"/>
          <w:szCs w:val="30"/>
          <w:cs/>
        </w:rPr>
        <w:t>วัตถุดิบ</w:t>
      </w:r>
      <w:r w:rsidR="003A3E41">
        <w:rPr>
          <w:rFonts w:ascii="Angsana New" w:hAnsi="Angsana New" w:hint="cs"/>
          <w:sz w:val="30"/>
          <w:szCs w:val="30"/>
          <w:cs/>
        </w:rPr>
        <w:t xml:space="preserve"> เครื่องจักรและอุปกรณ์</w:t>
      </w:r>
      <w:r w:rsidRPr="002D5BFD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</w:p>
    <w:p w14:paraId="5A2B367A" w14:textId="77777777" w:rsidR="003E00CD" w:rsidRPr="002B2294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46D5DC8F" w14:textId="22EA8D4A" w:rsidR="003E00CD" w:rsidRDefault="003E00CD" w:rsidP="003E00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DB12AA" w:rsidRPr="00DB12AA">
        <w:rPr>
          <w:rFonts w:ascii="Angsana New" w:hAnsi="Angsana New"/>
          <w:sz w:val="30"/>
          <w:szCs w:val="30"/>
        </w:rPr>
        <w:t>31</w:t>
      </w:r>
      <w:r w:rsidRPr="00BB196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969">
        <w:rPr>
          <w:rFonts w:ascii="Angsana New" w:hAnsi="Angsana New" w:hint="cs"/>
          <w:sz w:val="30"/>
          <w:szCs w:val="30"/>
          <w:cs/>
          <w:lang w:val="th-TH"/>
        </w:rPr>
        <w:t xml:space="preserve">ธันวาคม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="00A6180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Pr="003A405C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3A405C">
        <w:rPr>
          <w:rFonts w:ascii="Angsana New" w:hAnsi="Angsana New" w:hint="cs"/>
          <w:sz w:val="30"/>
          <w:szCs w:val="30"/>
          <w:cs/>
          <w:lang w:val="th-TH"/>
        </w:rPr>
        <w:t>มีหนี้สินซึ่งเป็น</w:t>
      </w:r>
      <w:r w:rsidRPr="003A405C">
        <w:rPr>
          <w:rFonts w:ascii="Angsana New" w:hAnsi="Angsana New"/>
          <w:sz w:val="30"/>
          <w:szCs w:val="30"/>
          <w:cs/>
          <w:lang w:val="th-TH"/>
        </w:rPr>
        <w:t>เงินตราต่างประเทศ</w:t>
      </w:r>
      <w:r w:rsidRPr="003A405C">
        <w:rPr>
          <w:rFonts w:ascii="Angsana New" w:hAnsi="Angsana New" w:hint="cs"/>
          <w:sz w:val="30"/>
          <w:szCs w:val="30"/>
          <w:cs/>
          <w:lang w:val="th-TH"/>
        </w:rPr>
        <w:t>ที่ไม่ได้มีการป้องกันความเสี่ยงไว้</w:t>
      </w:r>
      <w:r w:rsidRPr="002F216F">
        <w:rPr>
          <w:rFonts w:ascii="Angsana New" w:hAnsi="Angsana New" w:hint="cs"/>
          <w:sz w:val="30"/>
          <w:szCs w:val="30"/>
          <w:cs/>
          <w:lang w:val="th-TH"/>
        </w:rPr>
        <w:t>จำนวน</w:t>
      </w:r>
      <w:r w:rsidR="002F216F">
        <w:rPr>
          <w:rFonts w:ascii="Angsana New" w:hAnsi="Angsana New" w:hint="cs"/>
          <w:sz w:val="30"/>
          <w:szCs w:val="30"/>
          <w:cs/>
          <w:lang w:val="th-TH"/>
        </w:rPr>
        <w:t>เงินประมาณ</w:t>
      </w:r>
      <w:r w:rsidR="00A61806" w:rsidRPr="002F216F">
        <w:rPr>
          <w:rFonts w:ascii="Angsana New" w:hAnsi="Angsana New"/>
          <w:sz w:val="30"/>
          <w:szCs w:val="30"/>
        </w:rPr>
        <w:t xml:space="preserve"> </w:t>
      </w:r>
      <w:r w:rsidR="00DB12AA" w:rsidRPr="002F216F">
        <w:rPr>
          <w:rFonts w:ascii="Angsana New" w:hAnsi="Angsana New" w:hint="cs"/>
          <w:sz w:val="30"/>
          <w:szCs w:val="30"/>
        </w:rPr>
        <w:t>0</w:t>
      </w:r>
      <w:r w:rsidR="00AC62C5" w:rsidRPr="002F216F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2F216F" w:rsidRPr="002F216F">
        <w:rPr>
          <w:rFonts w:ascii="Angsana New" w:hAnsi="Angsana New"/>
          <w:sz w:val="30"/>
          <w:szCs w:val="30"/>
        </w:rPr>
        <w:t>13</w:t>
      </w:r>
      <w:r w:rsidR="002F216F">
        <w:rPr>
          <w:rFonts w:ascii="Angsana New" w:hAnsi="Angsana New" w:hint="cs"/>
          <w:sz w:val="30"/>
          <w:szCs w:val="30"/>
          <w:cs/>
        </w:rPr>
        <w:t xml:space="preserve"> </w:t>
      </w:r>
      <w:r w:rsidR="00D8788B" w:rsidRPr="005229F8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Pr="005229F8">
        <w:rPr>
          <w:rFonts w:ascii="Angsana New" w:hAnsi="Angsana New" w:hint="cs"/>
          <w:sz w:val="30"/>
          <w:szCs w:val="30"/>
          <w:cs/>
          <w:lang w:val="th-TH"/>
        </w:rPr>
        <w:t>ยูโร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Pr="00C94C68">
        <w:rPr>
          <w:rFonts w:ascii="Angsana New" w:hAnsi="Angsana New"/>
          <w:sz w:val="30"/>
          <w:szCs w:val="30"/>
          <w:cs/>
        </w:rPr>
        <w:t>ผู้บริหารเชื่อว่าความเสี่ยงที่เกิดจากอัตราแลกเปลี่ยนดังกล่าว</w:t>
      </w:r>
      <w:r w:rsidRPr="00C94C68">
        <w:rPr>
          <w:rFonts w:ascii="Angsana New" w:hAnsi="Angsana New" w:hint="cs"/>
          <w:sz w:val="30"/>
          <w:szCs w:val="30"/>
          <w:cs/>
        </w:rPr>
        <w:t>ไม่เป็นสาระสำคัญ</w:t>
      </w:r>
    </w:p>
    <w:p w14:paraId="157B258E" w14:textId="77777777" w:rsidR="00A61806" w:rsidRDefault="00A6180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27D027" w14:textId="77777777" w:rsidR="00486DCA" w:rsidRDefault="00486DCA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540F0B" w14:textId="77777777" w:rsidR="00FF504A" w:rsidRDefault="00FF504A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32AF5A" w14:textId="77777777" w:rsidR="00FF504A" w:rsidRDefault="00FF504A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5C76A1" w14:textId="77777777" w:rsidR="00582516" w:rsidRPr="00161CA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</w:t>
      </w:r>
      <w:r>
        <w:rPr>
          <w:rFonts w:ascii="Angsana New" w:hAnsi="Angsana New" w:hint="cs"/>
          <w:b/>
          <w:bCs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b/>
          <w:bCs/>
          <w:sz w:val="30"/>
          <w:szCs w:val="30"/>
          <w:cs/>
        </w:rPr>
        <w:t>สินเชื่อ</w:t>
      </w:r>
    </w:p>
    <w:p w14:paraId="663FC13F" w14:textId="77777777" w:rsidR="00582516" w:rsidRPr="00682DEA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36E58805" w14:textId="77777777"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>
        <w:rPr>
          <w:rFonts w:ascii="Angsana New" w:hAnsi="Angsana New"/>
          <w:sz w:val="30"/>
          <w:szCs w:val="30"/>
          <w:cs/>
        </w:rPr>
        <w:t>สินเชื่อ</w:t>
      </w:r>
      <w:r w:rsidRPr="00161CAE">
        <w:rPr>
          <w:rFonts w:ascii="Angsana New" w:hAnsi="Angsana New"/>
          <w:sz w:val="30"/>
          <w:szCs w:val="30"/>
          <w:cs/>
        </w:rPr>
        <w:t>คือ ความเสี่ยง</w:t>
      </w:r>
      <w:r>
        <w:rPr>
          <w:rFonts w:ascii="Angsana New" w:hAnsi="Angsana New" w:hint="cs"/>
          <w:sz w:val="30"/>
          <w:szCs w:val="30"/>
          <w:cs/>
        </w:rPr>
        <w:t>ที่เป็นผลเสียหายทางการเงินที่อาจเกิดขึ้นได้จากการ</w:t>
      </w:r>
      <w:r w:rsidRPr="00161CAE">
        <w:rPr>
          <w:rFonts w:ascii="Angsana New" w:hAnsi="Angsana New"/>
          <w:sz w:val="30"/>
          <w:szCs w:val="30"/>
          <w:cs/>
        </w:rPr>
        <w:t>ที่ลูกค้าหรือคู่สัญญาไม่สามารถชำระหนี้แก่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161CAE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161CAE">
        <w:rPr>
          <w:rFonts w:ascii="Angsana New" w:hAnsi="Angsana New"/>
          <w:sz w:val="30"/>
          <w:szCs w:val="30"/>
          <w:cs/>
        </w:rPr>
        <w:t>ตามเงื่อนไขที่ตกลง</w:t>
      </w:r>
      <w:r>
        <w:rPr>
          <w:rFonts w:ascii="Angsana New" w:hAnsi="Angsana New" w:hint="cs"/>
          <w:sz w:val="30"/>
          <w:szCs w:val="30"/>
          <w:cs/>
        </w:rPr>
        <w:t>กัน</w:t>
      </w:r>
      <w:r w:rsidRPr="00161CAE">
        <w:rPr>
          <w:rFonts w:ascii="Angsana New" w:hAnsi="Angsana New"/>
          <w:sz w:val="30"/>
          <w:szCs w:val="30"/>
          <w:cs/>
        </w:rPr>
        <w:t>ไว้เมื่อครบกำหนด</w:t>
      </w:r>
    </w:p>
    <w:p w14:paraId="1EA00481" w14:textId="77777777" w:rsidR="003A3E41" w:rsidRPr="003A3E41" w:rsidRDefault="003A3E4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7BD996C9" w14:textId="227CE004" w:rsidR="00BE21A7" w:rsidRDefault="00BE21A7" w:rsidP="00BE2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161CAE">
        <w:rPr>
          <w:rFonts w:ascii="Angsana New" w:hAnsi="Angsana New"/>
          <w:sz w:val="30"/>
          <w:szCs w:val="30"/>
          <w:cs/>
        </w:rPr>
        <w:t>ฝ่ายบริหารได้กำหนดนโยบาย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สินเชื่อและ</w:t>
      </w:r>
      <w:r>
        <w:rPr>
          <w:rFonts w:ascii="Angsana New" w:hAnsi="Angsana New" w:hint="cs"/>
          <w:sz w:val="30"/>
          <w:szCs w:val="30"/>
          <w:cs/>
        </w:rPr>
        <w:t>กำกับดูแล</w:t>
      </w:r>
      <w:r w:rsidRPr="00161CAE"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สินเชื่อดังกล่าว</w:t>
      </w:r>
      <w:r>
        <w:rPr>
          <w:rFonts w:ascii="Angsana New" w:hAnsi="Angsana New" w:hint="cs"/>
          <w:sz w:val="30"/>
          <w:szCs w:val="30"/>
          <w:cs/>
        </w:rPr>
        <w:t>อย่างสม่ำเสมอโดยการวิเคราะห์ฐานะการเงินของลูกค้าทุกรายที่ขอวงเงินสินเชื่อจากกลุ่มบริษัท ฝ่ายบริหารของกลุ่มบริษัทคาดว่า</w:t>
      </w:r>
      <w:r w:rsidRPr="00161CAE">
        <w:rPr>
          <w:rFonts w:ascii="Angsana New" w:hAnsi="Angsana New"/>
          <w:sz w:val="30"/>
          <w:szCs w:val="30"/>
          <w:cs/>
        </w:rPr>
        <w:t>ไม่มีความเสี่ยงจาก</w:t>
      </w:r>
      <w:r>
        <w:rPr>
          <w:rFonts w:ascii="Angsana New" w:hAnsi="Angsana New" w:hint="cs"/>
          <w:sz w:val="30"/>
          <w:szCs w:val="30"/>
          <w:cs/>
        </w:rPr>
        <w:t>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สินเชื่อที่เป็นสาระสำคัญ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  <w:cs/>
        </w:rPr>
        <w:t>ความเสี่ยง</w:t>
      </w:r>
      <w:r>
        <w:rPr>
          <w:rFonts w:ascii="Angsana New" w:hAnsi="Angsana New" w:hint="cs"/>
          <w:sz w:val="30"/>
          <w:szCs w:val="30"/>
          <w:cs/>
        </w:rPr>
        <w:t>จากการให้</w:t>
      </w:r>
      <w:r w:rsidRPr="00161CAE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จะไม่สูงเกินกว่าจำ</w:t>
      </w:r>
      <w:r w:rsidR="00EB203F">
        <w:rPr>
          <w:rFonts w:ascii="Angsana New" w:hAnsi="Angsana New" w:hint="cs"/>
          <w:sz w:val="30"/>
          <w:szCs w:val="30"/>
          <w:cs/>
        </w:rPr>
        <w:t>นวนเงินของค่าเผื่อผลขาดทุนด้านเครดิตที่คาดว่าจะเกิดขึ้น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0"/>
          <w:szCs w:val="30"/>
          <w:cs/>
        </w:rPr>
        <w:t>ที่ได้บันทึกไว้</w:t>
      </w:r>
      <w:r>
        <w:rPr>
          <w:rFonts w:ascii="Angsana New" w:hAnsi="Angsana New"/>
          <w:sz w:val="30"/>
          <w:szCs w:val="30"/>
          <w:cs/>
        </w:rPr>
        <w:t>ใ</w:t>
      </w:r>
      <w:r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/>
          <w:sz w:val="30"/>
          <w:szCs w:val="30"/>
          <w:cs/>
        </w:rPr>
        <w:t>งบแสดงฐานะการเงิน</w:t>
      </w:r>
    </w:p>
    <w:p w14:paraId="657A99A0" w14:textId="77777777" w:rsidR="006E228C" w:rsidRDefault="006E228C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646BAA" w14:textId="77777777" w:rsidR="00582516" w:rsidRPr="00161CA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3"/>
        <w:jc w:val="thaiDistribute"/>
        <w:rPr>
          <w:rFonts w:ascii="Angsana New" w:hAnsi="Angsana New"/>
          <w:b/>
          <w:bCs/>
          <w:sz w:val="30"/>
          <w:szCs w:val="30"/>
        </w:rPr>
      </w:pPr>
      <w:r w:rsidRPr="00161CAE">
        <w:rPr>
          <w:rFonts w:ascii="Angsana New" w:hAnsi="Angsana New"/>
          <w:b/>
          <w:bCs/>
          <w:sz w:val="30"/>
          <w:szCs w:val="30"/>
          <w:cs/>
        </w:rPr>
        <w:t>ความเสี่ยงจากการขาดสภาพคล่อง</w:t>
      </w:r>
    </w:p>
    <w:p w14:paraId="468318BF" w14:textId="77777777" w:rsidR="00582516" w:rsidRPr="00682DEA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E5935DF" w14:textId="77777777"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/>
          <w:sz w:val="30"/>
          <w:szCs w:val="30"/>
          <w:cs/>
        </w:rPr>
        <w:t>บริษัทมีการ</w:t>
      </w:r>
      <w:r>
        <w:rPr>
          <w:rFonts w:ascii="Angsana New" w:hAnsi="Angsana New" w:hint="cs"/>
          <w:sz w:val="30"/>
          <w:szCs w:val="30"/>
          <w:cs/>
        </w:rPr>
        <w:t>บริหารค</w:t>
      </w:r>
      <w:r w:rsidRPr="00161CAE">
        <w:rPr>
          <w:rFonts w:ascii="Angsana New" w:hAnsi="Angsana New"/>
          <w:sz w:val="30"/>
          <w:szCs w:val="30"/>
          <w:cs/>
        </w:rPr>
        <w:t>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และการลงทุนของกลุ่มบริษัท</w:t>
      </w:r>
      <w:r w:rsidRPr="00161CAE">
        <w:rPr>
          <w:rFonts w:ascii="Angsana New" w:hAnsi="Angsana New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  <w:r>
        <w:rPr>
          <w:rFonts w:ascii="Angsana New" w:hAnsi="Angsana New" w:hint="cs"/>
          <w:sz w:val="30"/>
          <w:szCs w:val="30"/>
          <w:cs/>
        </w:rPr>
        <w:t>โดยอาศัยกระแสเงินสดจากกิจกรรมดำเนินงานและกิจกรรมจัดหาเงินเป็นหลัก</w:t>
      </w:r>
    </w:p>
    <w:p w14:paraId="2487AAA3" w14:textId="77777777" w:rsidR="006E228C" w:rsidRDefault="006E228C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A9EE4F" w14:textId="77777777" w:rsidR="00582516" w:rsidRPr="0081163E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1163E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927FDEE" w14:textId="77777777" w:rsidR="00582516" w:rsidRPr="0081163E" w:rsidRDefault="00582516" w:rsidP="00582516">
      <w:pPr>
        <w:pStyle w:val="a2"/>
        <w:tabs>
          <w:tab w:val="clear" w:pos="1080"/>
        </w:tabs>
        <w:jc w:val="thaiDistribute"/>
        <w:rPr>
          <w:rFonts w:ascii="Angsana New" w:hAnsi="Angsana New"/>
          <w:sz w:val="16"/>
          <w:szCs w:val="16"/>
          <w:cs/>
        </w:rPr>
      </w:pPr>
    </w:p>
    <w:p w14:paraId="7E4553E5" w14:textId="7B2EC51B" w:rsidR="00582516" w:rsidRPr="00006277" w:rsidRDefault="00582516" w:rsidP="00582516">
      <w:pPr>
        <w:pStyle w:val="a2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006277">
        <w:rPr>
          <w:rFonts w:ascii="Angsana New" w:hAnsi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ซึ่งจะส่งผลกระทบต่อผลการดำเนินงานและกระแสเงินสดของ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/>
          <w:cs/>
        </w:rPr>
        <w:t xml:space="preserve">บริษัท </w:t>
      </w:r>
      <w:r w:rsidRPr="00006277">
        <w:rPr>
          <w:rFonts w:ascii="Angsana New" w:hAnsi="Angsana New" w:hint="cs"/>
          <w:cs/>
        </w:rPr>
        <w:t>ฝ่ายบริหารของ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 w:hint="cs"/>
          <w:cs/>
        </w:rPr>
        <w:t>บริษัทเชื่อว่า</w:t>
      </w:r>
      <w:r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/>
          <w:cs/>
        </w:rPr>
        <w:t>บริษัทไม่มีความเสี่ยงจากอัตราดอกเบี้ยที่เป็นสาระสำคัญ เนื่องจาก</w:t>
      </w:r>
      <w:r>
        <w:rPr>
          <w:rFonts w:ascii="Angsana New" w:hAnsi="Angsana New" w:hint="cs"/>
          <w:cs/>
        </w:rPr>
        <w:t>เงิน</w:t>
      </w:r>
      <w:r w:rsidRPr="00006277">
        <w:rPr>
          <w:rFonts w:ascii="Angsana New" w:hAnsi="Angsana New" w:hint="cs"/>
          <w:cs/>
        </w:rPr>
        <w:t>กู้ยืมระยะสั้นและ</w:t>
      </w:r>
      <w:r w:rsidR="003E00CD">
        <w:rPr>
          <w:rFonts w:ascii="Angsana New" w:hAnsi="Angsana New" w:hint="cs"/>
          <w:cs/>
        </w:rPr>
        <w:t>เงินกู้ยืม</w:t>
      </w:r>
      <w:r w:rsidRPr="00006277">
        <w:rPr>
          <w:rFonts w:ascii="Angsana New" w:hAnsi="Angsana New" w:hint="cs"/>
          <w:cs/>
        </w:rPr>
        <w:t>ระยะยาว</w:t>
      </w:r>
      <w:r>
        <w:rPr>
          <w:rFonts w:ascii="Angsana New" w:hAnsi="Angsana New" w:hint="cs"/>
          <w:cs/>
        </w:rPr>
        <w:t>จากสถาบันการเงิน</w:t>
      </w:r>
      <w:r w:rsidRPr="00006277">
        <w:rPr>
          <w:rFonts w:ascii="Angsana New" w:hAnsi="Angsana New" w:hint="cs"/>
          <w:cs/>
        </w:rPr>
        <w:t>ของ</w:t>
      </w:r>
      <w:r w:rsidR="003E00CD">
        <w:rPr>
          <w:rFonts w:ascii="Angsana New" w:hAnsi="Angsana New" w:hint="cs"/>
          <w:cs/>
        </w:rPr>
        <w:t>กลุ่ม</w:t>
      </w:r>
      <w:r w:rsidRPr="00006277">
        <w:rPr>
          <w:rFonts w:ascii="Angsana New" w:hAnsi="Angsana New" w:hint="cs"/>
          <w:cs/>
        </w:rPr>
        <w:t>บริษัทมีอัตราดอกเบี้ยลอยตัวตาม</w:t>
      </w:r>
      <w:r>
        <w:rPr>
          <w:rFonts w:ascii="Angsana New" w:hAnsi="Angsana New" w:hint="cs"/>
          <w:cs/>
        </w:rPr>
        <w:t>หรือมีอัตราดอกเบี้ยใกล้เคียงกันกับ</w:t>
      </w:r>
      <w:r w:rsidRPr="00006277">
        <w:rPr>
          <w:rFonts w:ascii="Angsana New" w:hAnsi="Angsana New" w:hint="cs"/>
          <w:cs/>
        </w:rPr>
        <w:t>อัตราดอกเบี้ยในท้องตลาด</w:t>
      </w:r>
    </w:p>
    <w:p w14:paraId="44B0807C" w14:textId="77777777" w:rsidR="00D26E31" w:rsidRDefault="00D26E31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3DFE79" w14:textId="77777777" w:rsidR="00582516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</w:t>
      </w:r>
      <w:r w:rsidRPr="00241C95">
        <w:rPr>
          <w:rFonts w:ascii="Angsana New" w:hAnsi="Angsana New"/>
          <w:b/>
          <w:bCs/>
          <w:sz w:val="30"/>
          <w:szCs w:val="30"/>
          <w:cs/>
        </w:rPr>
        <w:t>มูลค่ายุติธรรม</w:t>
      </w:r>
      <w:r w:rsidRPr="00241C95">
        <w:rPr>
          <w:rFonts w:ascii="Angsana New" w:hAnsi="Angsana New" w:hint="cs"/>
          <w:b/>
          <w:bCs/>
          <w:sz w:val="30"/>
          <w:szCs w:val="30"/>
          <w:cs/>
        </w:rPr>
        <w:t>ของสินทรัพย์และหนี้สินทางการเงิน</w:t>
      </w:r>
    </w:p>
    <w:p w14:paraId="5F58313C" w14:textId="77777777" w:rsidR="00582516" w:rsidRPr="008255F4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565BD5C" w14:textId="77777777" w:rsidR="00582516" w:rsidRPr="00241C95" w:rsidRDefault="00582516" w:rsidP="00582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241C95">
        <w:rPr>
          <w:rFonts w:ascii="Angsana New" w:hAnsi="Angsana New"/>
          <w:sz w:val="30"/>
          <w:szCs w:val="30"/>
          <w:cs/>
        </w:rPr>
        <w:t>บริษัทใช้</w:t>
      </w:r>
      <w:r w:rsidRPr="00241C95">
        <w:rPr>
          <w:rFonts w:ascii="Angsana New" w:hAnsi="Angsana New" w:hint="cs"/>
          <w:sz w:val="30"/>
          <w:szCs w:val="30"/>
          <w:cs/>
        </w:rPr>
        <w:t xml:space="preserve">ข้อมูลระดับ </w:t>
      </w:r>
      <w:r w:rsidRPr="00241C95">
        <w:rPr>
          <w:rFonts w:ascii="Angsana New" w:hAnsi="Angsana New"/>
          <w:sz w:val="30"/>
          <w:szCs w:val="30"/>
        </w:rPr>
        <w:t>2</w:t>
      </w:r>
      <w:r w:rsidR="00A6180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ของลำดับชั้นของมูลค่ายุติธรรมซึ่งได้แก่ ข้อมูลอื่น</w:t>
      </w:r>
      <w:r w:rsidRPr="00241C95">
        <w:rPr>
          <w:rFonts w:ascii="Angsana New" w:hAnsi="Angsana New" w:hint="cs"/>
          <w:sz w:val="30"/>
          <w:szCs w:val="30"/>
          <w:cs/>
        </w:rPr>
        <w:t>ที่สามารถสังเกตได้โดยตรงหรือโดยอ้อมสำหรับสินทรัพย์หรือหนี้สินนั้น</w:t>
      </w:r>
      <w:r>
        <w:rPr>
          <w:rFonts w:ascii="Angsana New" w:hAnsi="Angsana New"/>
          <w:sz w:val="30"/>
          <w:szCs w:val="30"/>
          <w:cs/>
        </w:rPr>
        <w:t>ในการ</w:t>
      </w:r>
      <w:r>
        <w:rPr>
          <w:rFonts w:ascii="Angsana New" w:hAnsi="Angsana New" w:hint="cs"/>
          <w:sz w:val="30"/>
          <w:szCs w:val="30"/>
          <w:cs/>
        </w:rPr>
        <w:t>วัด</w:t>
      </w:r>
      <w:r w:rsidRPr="00241C95">
        <w:rPr>
          <w:rFonts w:ascii="Angsana New" w:hAnsi="Angsana New"/>
          <w:sz w:val="30"/>
          <w:szCs w:val="30"/>
          <w:cs/>
        </w:rPr>
        <w:t>มูลค่ายุติธรรมข</w:t>
      </w:r>
      <w:r w:rsidRPr="00241C95">
        <w:rPr>
          <w:rFonts w:ascii="Angsana New" w:hAnsi="Angsana New" w:hint="cs"/>
          <w:sz w:val="30"/>
          <w:szCs w:val="30"/>
          <w:cs/>
        </w:rPr>
        <w:t>องสินทรัพย์และหนี้สินทางการเงิน</w:t>
      </w:r>
      <w:r>
        <w:rPr>
          <w:rFonts w:ascii="Angsana New" w:hAnsi="Angsana New" w:hint="cs"/>
          <w:sz w:val="30"/>
          <w:szCs w:val="30"/>
          <w:cs/>
        </w:rPr>
        <w:t>ซึ่งมี</w:t>
      </w:r>
      <w:r w:rsidRPr="00241C95">
        <w:rPr>
          <w:rFonts w:ascii="Angsana New" w:hAnsi="Angsana New" w:hint="cs"/>
          <w:sz w:val="30"/>
          <w:szCs w:val="30"/>
          <w:cs/>
        </w:rPr>
        <w:t>ดังนี้</w:t>
      </w:r>
    </w:p>
    <w:p w14:paraId="3B1E6836" w14:textId="77777777" w:rsidR="00AF1468" w:rsidRDefault="00AF1468" w:rsidP="00A76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1890A7C7" w14:textId="77777777" w:rsidR="008A4C11" w:rsidRDefault="008A4C11" w:rsidP="008A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C3F6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>
        <w:rPr>
          <w:rFonts w:ascii="Angsana New" w:hAnsi="Angsana New" w:hint="cs"/>
          <w:sz w:val="30"/>
          <w:szCs w:val="30"/>
          <w:cs/>
        </w:rPr>
        <w:t>หมุนเวียน</w:t>
      </w:r>
      <w:r w:rsidRPr="004C3F66">
        <w:rPr>
          <w:rFonts w:ascii="Angsana New" w:hAnsi="Angsana New"/>
          <w:sz w:val="30"/>
          <w:szCs w:val="30"/>
          <w:cs/>
        </w:rPr>
        <w:t>อื่น</w:t>
      </w:r>
      <w:r w:rsidRPr="004C3F66">
        <w:rPr>
          <w:rFonts w:ascii="Angsana New" w:hAnsi="Angsana New" w:hint="cs"/>
          <w:sz w:val="30"/>
          <w:szCs w:val="30"/>
          <w:cs/>
        </w:rPr>
        <w:t xml:space="preserve"> </w:t>
      </w:r>
      <w:r w:rsidR="004D29A6" w:rsidRPr="004D29A6">
        <w:rPr>
          <w:rFonts w:ascii="Angsana New" w:hAnsi="Angsana New"/>
          <w:sz w:val="30"/>
          <w:szCs w:val="30"/>
          <w:cs/>
        </w:rPr>
        <w:t>ลูกหนี้ตามสัญญาเช่า</w:t>
      </w:r>
      <w:r w:rsidR="004D29A6">
        <w:rPr>
          <w:rFonts w:ascii="Angsana New" w:hAnsi="Angsana New" w:hint="cs"/>
          <w:sz w:val="30"/>
          <w:szCs w:val="30"/>
          <w:cs/>
        </w:rPr>
        <w:t xml:space="preserve"> </w:t>
      </w:r>
      <w:r w:rsidR="004D29A6">
        <w:rPr>
          <w:rFonts w:ascii="Angsana New" w:hAnsi="Angsana New"/>
          <w:sz w:val="30"/>
          <w:szCs w:val="30"/>
          <w:cs/>
        </w:rPr>
        <w:t>เงิน</w:t>
      </w:r>
      <w:r w:rsidR="004D29A6">
        <w:rPr>
          <w:rFonts w:ascii="Angsana New" w:hAnsi="Angsana New" w:hint="cs"/>
          <w:sz w:val="30"/>
          <w:szCs w:val="30"/>
          <w:cs/>
        </w:rPr>
        <w:t>ให้</w:t>
      </w:r>
      <w:r w:rsidR="004D29A6">
        <w:rPr>
          <w:rFonts w:ascii="Angsana New" w:hAnsi="Angsana New"/>
          <w:sz w:val="30"/>
          <w:szCs w:val="30"/>
          <w:cs/>
        </w:rPr>
        <w:t>กู้</w:t>
      </w:r>
      <w:r w:rsidR="004D29A6">
        <w:rPr>
          <w:rFonts w:ascii="Angsana New" w:hAnsi="Angsana New" w:hint="cs"/>
          <w:sz w:val="30"/>
          <w:szCs w:val="30"/>
          <w:cs/>
        </w:rPr>
        <w:t>ยืม</w:t>
      </w:r>
      <w:r w:rsidR="004D29A6" w:rsidRPr="004D29A6">
        <w:rPr>
          <w:rFonts w:ascii="Angsana New" w:hAnsi="Angsana New"/>
          <w:sz w:val="30"/>
          <w:szCs w:val="30"/>
          <w:cs/>
        </w:rPr>
        <w:t>ระยะสั้น</w:t>
      </w:r>
      <w:r w:rsidR="004D29A6">
        <w:rPr>
          <w:rFonts w:ascii="Angsana New" w:hAnsi="Angsana New" w:hint="cs"/>
          <w:sz w:val="30"/>
          <w:szCs w:val="30"/>
          <w:cs/>
        </w:rPr>
        <w:t xml:space="preserve"> </w:t>
      </w:r>
      <w:r w:rsidRPr="004C3F66">
        <w:rPr>
          <w:rFonts w:ascii="Angsana New" w:hAnsi="Angsana New" w:hint="cs"/>
          <w:sz w:val="30"/>
          <w:szCs w:val="30"/>
          <w:cs/>
        </w:rPr>
        <w:t>สินทรัพย์ทางการเงินหมุนเวียนอื่น</w:t>
      </w:r>
      <w:r w:rsidRPr="004C3F6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เงินฝากสถาบันการเงินที่มีภาระค้ำประกัน </w:t>
      </w:r>
      <w:r w:rsidR="002526AA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สินทรัพย์ทางการเงินไม่หมุนเวียนอื่น </w:t>
      </w:r>
      <w:r w:rsidR="004D29A6">
        <w:rPr>
          <w:rFonts w:ascii="Angsana New" w:hAnsi="Angsana New"/>
          <w:sz w:val="30"/>
          <w:szCs w:val="30"/>
          <w:cs/>
        </w:rPr>
        <w:t>เงินกู้</w:t>
      </w:r>
      <w:r w:rsidR="004D29A6">
        <w:rPr>
          <w:rFonts w:ascii="Angsana New" w:hAnsi="Angsana New" w:hint="cs"/>
          <w:sz w:val="30"/>
          <w:szCs w:val="30"/>
          <w:cs/>
        </w:rPr>
        <w:t>ยืม</w:t>
      </w:r>
      <w:r w:rsidR="004D29A6" w:rsidRPr="004D29A6">
        <w:rPr>
          <w:rFonts w:ascii="Angsana New" w:hAnsi="Angsana New"/>
          <w:sz w:val="30"/>
          <w:szCs w:val="30"/>
          <w:cs/>
        </w:rPr>
        <w:t>ระยะสั้น</w:t>
      </w:r>
      <w:r w:rsidR="004D29A6">
        <w:rPr>
          <w:rFonts w:ascii="Angsana New" w:hAnsi="Angsana New" w:hint="cs"/>
          <w:sz w:val="30"/>
          <w:szCs w:val="30"/>
          <w:cs/>
        </w:rPr>
        <w:t xml:space="preserve"> </w:t>
      </w:r>
      <w:r w:rsidRPr="004C3F66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>
        <w:rPr>
          <w:rFonts w:ascii="Angsana New" w:hAnsi="Angsana New" w:hint="cs"/>
          <w:sz w:val="30"/>
          <w:szCs w:val="30"/>
          <w:cs/>
        </w:rPr>
        <w:t>หมุนเวียน</w:t>
      </w:r>
      <w:r w:rsidRPr="004C3F66">
        <w:rPr>
          <w:rFonts w:ascii="Angsana New" w:hAnsi="Angsana New"/>
          <w:sz w:val="30"/>
          <w:szCs w:val="30"/>
          <w:cs/>
        </w:rPr>
        <w:t>อื่น</w:t>
      </w:r>
      <w:r w:rsidRPr="004C3F6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4C3F66">
        <w:rPr>
          <w:rFonts w:ascii="Angsana New" w:hAnsi="Angsana New"/>
          <w:sz w:val="30"/>
          <w:szCs w:val="30"/>
          <w:cs/>
        </w:rPr>
        <w:t>หนี้สิน</w:t>
      </w:r>
      <w:r w:rsidRPr="004C3F66">
        <w:rPr>
          <w:rFonts w:ascii="Angsana New" w:hAnsi="Angsana New" w:hint="cs"/>
          <w:sz w:val="30"/>
          <w:szCs w:val="30"/>
          <w:cs/>
        </w:rPr>
        <w:t>ตามสัญญาเช่า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00812DB3" w14:textId="77777777" w:rsidR="008A4C11" w:rsidRPr="003B3A3F" w:rsidRDefault="008A4C11" w:rsidP="008A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C2EC8A" w14:textId="77777777" w:rsidR="008A4C11" w:rsidRDefault="008A4C11" w:rsidP="008A4C1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eastAsia="Angsana New" w:hAnsi="Angsana New" w:hint="cs"/>
          <w:sz w:val="30"/>
          <w:szCs w:val="30"/>
          <w:cs/>
        </w:rPr>
        <w:lastRenderedPageBreak/>
        <w:t>มูลค่า</w:t>
      </w:r>
      <w:r w:rsidRPr="00B919F2">
        <w:rPr>
          <w:rFonts w:ascii="Angsana New" w:eastAsia="Angsana New" w:hAnsi="Angsana New"/>
          <w:sz w:val="30"/>
          <w:szCs w:val="30"/>
          <w:cs/>
        </w:rPr>
        <w:t>ตามบัญชีของสินทรัพย์และหนี้สินทางการเงินข้างต้นมีจำนวนใกล้เคียงกับมูลค่ายุติธรรมเนื่องจากเครื่องมือทางการเงินเหล่านี้บางส่วนมีสถานะเป็นเงินสดหรือจะได้รับชำระ</w:t>
      </w:r>
      <w:r w:rsidRPr="00B919F2">
        <w:rPr>
          <w:rFonts w:ascii="Angsana New" w:eastAsia="Angsana New" w:hAnsi="Angsana New"/>
          <w:sz w:val="30"/>
          <w:szCs w:val="30"/>
        </w:rPr>
        <w:t>/</w:t>
      </w:r>
      <w:r w:rsidRPr="00B919F2">
        <w:rPr>
          <w:rFonts w:ascii="Angsana New" w:eastAsia="Angsana New" w:hAnsi="Angsana New"/>
          <w:sz w:val="30"/>
          <w:szCs w:val="30"/>
          <w:cs/>
        </w:rPr>
        <w:t>จ่ายชำระเป็นเงินสดในระยะเวลาอันสั้นในขณะที่บางส่วนมีอัตราดอกเบี้ยลอยตัวหรือคงที่ซึ่งใกล้เคียงกับอัตรา</w:t>
      </w:r>
      <w:r>
        <w:rPr>
          <w:rFonts w:ascii="Angsana New" w:eastAsia="Angsana New" w:hAnsi="Angsana New" w:hint="cs"/>
          <w:sz w:val="30"/>
          <w:szCs w:val="30"/>
          <w:cs/>
        </w:rPr>
        <w:t>ดอกเบี้ย</w:t>
      </w:r>
      <w:r w:rsidRPr="00B919F2">
        <w:rPr>
          <w:rFonts w:ascii="Angsana New" w:eastAsia="Angsana New" w:hAnsi="Angsana New"/>
          <w:sz w:val="30"/>
          <w:szCs w:val="30"/>
          <w:cs/>
        </w:rPr>
        <w:t>ในท้องตลาด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14:paraId="2EF95309" w14:textId="77777777" w:rsidR="008A4C11" w:rsidRDefault="008A4C11" w:rsidP="00A76B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16"/>
          <w:szCs w:val="16"/>
        </w:rPr>
      </w:pPr>
    </w:p>
    <w:p w14:paraId="2DF34AAD" w14:textId="77777777" w:rsidR="0025197A" w:rsidRPr="00510904" w:rsidRDefault="0025197A" w:rsidP="0025197A">
      <w:pPr>
        <w:pStyle w:val="a2"/>
        <w:tabs>
          <w:tab w:val="clear" w:pos="1080"/>
        </w:tabs>
        <w:jc w:val="thaiDistribute"/>
        <w:rPr>
          <w:rFonts w:ascii="Angsana New" w:hAnsi="Angsana New"/>
          <w:cs/>
          <w:lang w:val="en-US"/>
        </w:rPr>
      </w:pPr>
      <w:r w:rsidRPr="00161CAE">
        <w:rPr>
          <w:rFonts w:ascii="Angsana New" w:hAnsi="Angsana New"/>
          <w:cs/>
        </w:rPr>
        <w:t>เงินกู้ยืมระยะยาว</w:t>
      </w:r>
      <w:r>
        <w:rPr>
          <w:rFonts w:ascii="Angsana New" w:hAnsi="Angsana New" w:hint="cs"/>
          <w:cs/>
        </w:rPr>
        <w:t>จากสถาบันการเงิน</w:t>
      </w:r>
      <w:r w:rsidRPr="00006277">
        <w:rPr>
          <w:rFonts w:ascii="Angsana New" w:hAnsi="Angsana New" w:hint="cs"/>
          <w:cs/>
        </w:rPr>
        <w:t>มีอัตราดอกเบี้ยลอยตัวตาม</w:t>
      </w:r>
      <w:r>
        <w:rPr>
          <w:rFonts w:ascii="Angsana New" w:hAnsi="Angsana New" w:hint="cs"/>
          <w:cs/>
        </w:rPr>
        <w:t>หรือมีอัตราดอกเบี้ยใกล้เคียงกันกับ</w:t>
      </w:r>
      <w:r w:rsidRPr="00006277">
        <w:rPr>
          <w:rFonts w:ascii="Angsana New" w:hAnsi="Angsana New" w:hint="cs"/>
          <w:cs/>
        </w:rPr>
        <w:t>อัตราดอกเบี้ยในท้องตลาด</w:t>
      </w:r>
      <w:r w:rsidR="002526AA">
        <w:rPr>
          <w:rFonts w:ascii="Angsana New" w:hAnsi="Angsana New" w:hint="cs"/>
          <w:cs/>
        </w:rPr>
        <w:t xml:space="preserve"> - </w:t>
      </w:r>
      <w:r w:rsidRPr="00161CAE">
        <w:rPr>
          <w:rFonts w:ascii="Angsana New" w:hAnsi="Angsana New"/>
          <w:cs/>
        </w:rPr>
        <w:t>มี</w:t>
      </w:r>
      <w:r>
        <w:rPr>
          <w:rFonts w:ascii="Angsana New" w:hAnsi="Angsana New" w:hint="cs"/>
          <w:cs/>
        </w:rPr>
        <w:t>มูลค่า</w:t>
      </w:r>
      <w:r w:rsidRPr="00161CAE">
        <w:rPr>
          <w:rFonts w:ascii="Angsana New" w:hAnsi="Angsana New"/>
          <w:cs/>
        </w:rPr>
        <w:t>ตามบัญชีใกล้เคียงกับมูลค่ายุติธรรม</w:t>
      </w:r>
    </w:p>
    <w:p w14:paraId="6984907C" w14:textId="77777777" w:rsidR="006E228C" w:rsidRDefault="006E228C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</w:p>
    <w:p w14:paraId="1DA7C362" w14:textId="008B88CD" w:rsidR="000E2129" w:rsidRPr="00161CAE" w:rsidRDefault="003F6397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30</w:t>
      </w:r>
      <w:r w:rsidR="000E2129" w:rsidRPr="009E3E3A">
        <w:rPr>
          <w:rFonts w:ascii="Angsana New" w:hAnsi="Angsana New"/>
          <w:b/>
          <w:bCs/>
          <w:sz w:val="30"/>
          <w:szCs w:val="30"/>
        </w:rPr>
        <w:t>.</w:t>
      </w:r>
      <w:r w:rsidR="000E2129" w:rsidRPr="009E3E3A">
        <w:rPr>
          <w:rFonts w:ascii="Angsana New" w:hAnsi="Angsana New"/>
          <w:b/>
          <w:bCs/>
          <w:sz w:val="30"/>
          <w:szCs w:val="30"/>
        </w:rPr>
        <w:tab/>
      </w:r>
      <w:r w:rsidR="000E2129" w:rsidRPr="009E3E3A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7FF5461" w14:textId="77777777" w:rsidR="000E2129" w:rsidRPr="0036710D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954D58C" w14:textId="38BD33FE" w:rsidR="00C6108F" w:rsidRDefault="00C6108F" w:rsidP="00FE6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วัตถุประสงค์ในการบริหารจัดการทุนที่สำคัญของกลุ่มบริษัทคือ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กลุ่มบริษัทไม่มีการเปลี่ยนแปลงที่สำคัญใด ๆ เกี่ยวกับนโยบายในการบริหา</w:t>
      </w:r>
      <w:r w:rsidR="00155EEA">
        <w:rPr>
          <w:rFonts w:ascii="Angsana New" w:hAnsi="Angsana New" w:hint="cs"/>
          <w:sz w:val="30"/>
          <w:szCs w:val="30"/>
          <w:cs/>
        </w:rPr>
        <w:t xml:space="preserve">รจัดการทุนในระหว่างปี </w:t>
      </w:r>
      <w:r w:rsidR="00DB12AA" w:rsidRPr="00DB12AA">
        <w:rPr>
          <w:rFonts w:ascii="Angsana New" w:hAnsi="Angsana New" w:hint="cs"/>
          <w:sz w:val="30"/>
          <w:szCs w:val="30"/>
        </w:rPr>
        <w:t>2566</w:t>
      </w:r>
      <w:r w:rsidR="00155EEA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B12AA" w:rsidRPr="00DB12AA">
        <w:rPr>
          <w:rFonts w:ascii="Angsana New" w:hAnsi="Angsana New" w:hint="cs"/>
          <w:sz w:val="30"/>
          <w:szCs w:val="30"/>
        </w:rPr>
        <w:t>2565</w:t>
      </w:r>
    </w:p>
    <w:p w14:paraId="70CD2A27" w14:textId="77777777" w:rsidR="008F49B5" w:rsidRPr="00FF504A" w:rsidRDefault="008F49B5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09D708D7" w14:textId="50A6180E" w:rsidR="00AF1468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B342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FB3425">
        <w:rPr>
          <w:rFonts w:ascii="Angsana New" w:hAnsi="Angsana New"/>
          <w:sz w:val="30"/>
          <w:szCs w:val="30"/>
        </w:rPr>
        <w:t>31</w:t>
      </w:r>
      <w:r w:rsidRPr="00FB342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Pr="00FB34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2AA" w:rsidRPr="00DB12AA">
        <w:rPr>
          <w:rFonts w:ascii="Angsana New" w:hAnsi="Angsana New"/>
          <w:sz w:val="30"/>
          <w:szCs w:val="30"/>
        </w:rPr>
        <w:t>2565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Pr="00FB3425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E250E">
        <w:rPr>
          <w:rFonts w:ascii="Angsana New" w:hAnsi="Angsana New" w:hint="cs"/>
          <w:sz w:val="30"/>
          <w:szCs w:val="30"/>
          <w:cs/>
        </w:rPr>
        <w:t>และ</w:t>
      </w:r>
      <w:r w:rsidRPr="00FB3425">
        <w:rPr>
          <w:rFonts w:ascii="Angsana New" w:hAnsi="Angsana New" w:hint="cs"/>
          <w:sz w:val="30"/>
          <w:szCs w:val="30"/>
          <w:cs/>
        </w:rPr>
        <w:t>บริษัทมีอัตราส่วนหนี้สินต่อทุน</w:t>
      </w:r>
      <w:r w:rsidR="009E250E">
        <w:rPr>
          <w:rFonts w:ascii="Angsana New" w:hAnsi="Angsana New" w:hint="cs"/>
          <w:sz w:val="30"/>
          <w:szCs w:val="30"/>
          <w:cs/>
        </w:rPr>
        <w:t>ดังนี้</w:t>
      </w:r>
    </w:p>
    <w:p w14:paraId="197ADE86" w14:textId="77777777" w:rsidR="00A76BD1" w:rsidRPr="00A76BD1" w:rsidRDefault="00A76BD1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4"/>
        <w:gridCol w:w="1235"/>
        <w:gridCol w:w="284"/>
        <w:gridCol w:w="1234"/>
        <w:gridCol w:w="284"/>
        <w:gridCol w:w="1269"/>
      </w:tblGrid>
      <w:tr w:rsidR="00B20AC2" w:rsidRPr="00CE49C9" w14:paraId="0C34831E" w14:textId="77777777" w:rsidTr="00B20AC2">
        <w:trPr>
          <w:cantSplit/>
        </w:trPr>
        <w:tc>
          <w:tcPr>
            <w:tcW w:w="3780" w:type="dxa"/>
          </w:tcPr>
          <w:p w14:paraId="19B779EC" w14:textId="77777777" w:rsidR="00B20AC2" w:rsidRPr="00AF1468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tcBorders>
              <w:bottom w:val="single" w:sz="4" w:space="0" w:color="auto"/>
            </w:tcBorders>
          </w:tcPr>
          <w:p w14:paraId="2ECD11E6" w14:textId="77777777" w:rsidR="00B20AC2" w:rsidRPr="00A20D83" w:rsidRDefault="009E250E" w:rsidP="00B20A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0D83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</w:tr>
      <w:tr w:rsidR="00B20AC2" w:rsidRPr="00C96F56" w14:paraId="15979B9E" w14:textId="77777777" w:rsidTr="00B20AC2">
        <w:trPr>
          <w:cantSplit/>
        </w:trPr>
        <w:tc>
          <w:tcPr>
            <w:tcW w:w="3780" w:type="dxa"/>
          </w:tcPr>
          <w:p w14:paraId="5596D237" w14:textId="77777777" w:rsidR="00B20AC2" w:rsidRPr="00AF1468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0B6A4A" w14:textId="77777777" w:rsidR="00B20AC2" w:rsidRPr="00501620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EF95859" w14:textId="77777777" w:rsidR="00B20AC2" w:rsidRPr="00501620" w:rsidRDefault="00B20AC2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BF2267" w14:textId="77777777" w:rsidR="00B20AC2" w:rsidRPr="00501620" w:rsidRDefault="00B20AC2" w:rsidP="00B20AC2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0162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50162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61806" w:rsidRPr="00F51F88" w14:paraId="1AEF8391" w14:textId="77777777" w:rsidTr="00B20AC2">
        <w:trPr>
          <w:cantSplit/>
        </w:trPr>
        <w:tc>
          <w:tcPr>
            <w:tcW w:w="3780" w:type="dxa"/>
          </w:tcPr>
          <w:p w14:paraId="7439B9D6" w14:textId="77777777" w:rsidR="00A61806" w:rsidRPr="00AF1468" w:rsidRDefault="00A61806" w:rsidP="00B20AC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9B44D8" w14:textId="6882826D" w:rsidR="00A61806" w:rsidRPr="009E3E3A" w:rsidRDefault="00DB12AA" w:rsidP="00364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10AD0749" w14:textId="77777777" w:rsidR="00A61806" w:rsidRPr="006B2360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8FD35D0" w14:textId="033D85AB" w:rsidR="00A61806" w:rsidRPr="009E3E3A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84" w:type="dxa"/>
          </w:tcPr>
          <w:p w14:paraId="0506528B" w14:textId="77777777" w:rsidR="00A61806" w:rsidRPr="006B2360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E995A23" w14:textId="321DA899" w:rsidR="00A61806" w:rsidRPr="009E3E3A" w:rsidRDefault="00DB12AA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284" w:type="dxa"/>
          </w:tcPr>
          <w:p w14:paraId="3C23E108" w14:textId="77777777" w:rsidR="00A61806" w:rsidRPr="006B2360" w:rsidRDefault="00A61806" w:rsidP="005A7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477CD476" w14:textId="5995969E" w:rsidR="00A61806" w:rsidRPr="009E3E3A" w:rsidRDefault="00DB12AA" w:rsidP="00BD6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A61806" w:rsidRPr="00B20AC2" w14:paraId="557DCF35" w14:textId="77777777" w:rsidTr="00B20AC2">
        <w:trPr>
          <w:cantSplit/>
        </w:trPr>
        <w:tc>
          <w:tcPr>
            <w:tcW w:w="3780" w:type="dxa"/>
          </w:tcPr>
          <w:p w14:paraId="71971D33" w14:textId="77777777" w:rsidR="00A61806" w:rsidRPr="00AF1468" w:rsidRDefault="00A61806" w:rsidP="00B20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D483153" w14:textId="77777777" w:rsidR="00A61806" w:rsidRPr="00750080" w:rsidRDefault="00A61806" w:rsidP="00B20AC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14:paraId="65992A79" w14:textId="77777777" w:rsidR="00A61806" w:rsidRPr="00B20AC2" w:rsidRDefault="00A61806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35" w:type="dxa"/>
            <w:shd w:val="clear" w:color="auto" w:fill="auto"/>
          </w:tcPr>
          <w:p w14:paraId="3FFF3E52" w14:textId="77777777" w:rsidR="00A61806" w:rsidRPr="00750080" w:rsidRDefault="00A61806" w:rsidP="00BD6D7B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14:paraId="3E06ABE0" w14:textId="77777777" w:rsidR="00A61806" w:rsidRPr="00B20AC2" w:rsidRDefault="00A61806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20FC9348" w14:textId="77777777" w:rsidR="00A61806" w:rsidRPr="00750080" w:rsidRDefault="00A61806" w:rsidP="00B20AC2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14:paraId="14AB0202" w14:textId="77777777" w:rsidR="00A61806" w:rsidRPr="00B20AC2" w:rsidRDefault="00A61806" w:rsidP="00B20AC2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69" w:type="dxa"/>
          </w:tcPr>
          <w:p w14:paraId="7F78B9D3" w14:textId="77777777" w:rsidR="00A61806" w:rsidRPr="00750080" w:rsidRDefault="00A61806" w:rsidP="00BD6D7B">
            <w:pPr>
              <w:pStyle w:val="acctfourfigures"/>
              <w:tabs>
                <w:tab w:val="clear" w:pos="765"/>
              </w:tabs>
              <w:spacing w:line="240" w:lineRule="atLeast"/>
              <w:ind w:left="-97" w:right="29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  <w:lang w:val="en-US" w:bidi="th-TH"/>
              </w:rPr>
            </w:pPr>
          </w:p>
        </w:tc>
      </w:tr>
      <w:tr w:rsidR="00FF504A" w:rsidRPr="00ED6F3B" w14:paraId="18FBEA24" w14:textId="77777777" w:rsidTr="00B20AC2">
        <w:trPr>
          <w:cantSplit/>
        </w:trPr>
        <w:tc>
          <w:tcPr>
            <w:tcW w:w="3780" w:type="dxa"/>
          </w:tcPr>
          <w:p w14:paraId="56831253" w14:textId="77777777" w:rsidR="00FF504A" w:rsidRPr="00C6108F" w:rsidRDefault="00FF504A" w:rsidP="00FF5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108F">
              <w:rPr>
                <w:rFonts w:ascii="Angsana New" w:hAnsi="Angsana New" w:hint="cs"/>
                <w:sz w:val="30"/>
                <w:szCs w:val="30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62CD78" w14:textId="31E54368" w:rsidR="00FF504A" w:rsidRPr="006B6C65" w:rsidRDefault="00FF504A" w:rsidP="00FF504A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6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0.8</w:t>
            </w:r>
            <w:r w:rsidR="006B6C65" w:rsidRPr="006B6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6B6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14:paraId="52717432" w14:textId="77777777" w:rsidR="00FF504A" w:rsidRPr="006B6C65" w:rsidRDefault="00FF504A" w:rsidP="00FF504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  <w:shd w:val="clear" w:color="auto" w:fill="auto"/>
          </w:tcPr>
          <w:p w14:paraId="658388E4" w14:textId="5B64536D" w:rsidR="00FF504A" w:rsidRPr="006B6C65" w:rsidRDefault="00FF504A" w:rsidP="00FF504A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6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0.84 : 1</w:t>
            </w:r>
          </w:p>
        </w:tc>
        <w:tc>
          <w:tcPr>
            <w:tcW w:w="284" w:type="dxa"/>
          </w:tcPr>
          <w:p w14:paraId="02276DCC" w14:textId="77777777" w:rsidR="00FF504A" w:rsidRPr="006B6C65" w:rsidRDefault="00FF504A" w:rsidP="00FF504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</w:tcPr>
          <w:p w14:paraId="3DABCBDA" w14:textId="228997B3" w:rsidR="00FF504A" w:rsidRPr="006B6C65" w:rsidRDefault="006B6C65" w:rsidP="00FF504A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6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1.00</w:t>
            </w:r>
            <w:r w:rsidR="00FF504A" w:rsidRPr="006B6C6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  <w:tc>
          <w:tcPr>
            <w:tcW w:w="284" w:type="dxa"/>
          </w:tcPr>
          <w:p w14:paraId="02B85280" w14:textId="77777777" w:rsidR="00FF504A" w:rsidRPr="00D8788B" w:rsidRDefault="00FF504A" w:rsidP="00FF504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7441BCFB" w14:textId="542E856F" w:rsidR="00FF504A" w:rsidRPr="00E028A0" w:rsidRDefault="00FF504A" w:rsidP="00FF504A">
            <w:pPr>
              <w:pStyle w:val="acctfourfigures"/>
              <w:tabs>
                <w:tab w:val="clear" w:pos="765"/>
              </w:tabs>
              <w:spacing w:line="240" w:lineRule="atLeast"/>
              <w:ind w:left="-9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0.89</w:t>
            </w:r>
            <w:r w:rsidRPr="00FF7A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: 1</w:t>
            </w:r>
          </w:p>
        </w:tc>
      </w:tr>
    </w:tbl>
    <w:p w14:paraId="13522259" w14:textId="77777777" w:rsidR="00F9482B" w:rsidRDefault="00F9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0FC7DCF" w14:textId="52A13C0A" w:rsidR="000E2129" w:rsidRPr="00D061EA" w:rsidRDefault="003C7BD7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3F6397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0E2129">
        <w:rPr>
          <w:rFonts w:ascii="Angsana New" w:hAnsi="Angsana New"/>
          <w:b/>
          <w:bCs/>
          <w:sz w:val="30"/>
          <w:szCs w:val="30"/>
        </w:rPr>
        <w:t>.</w:t>
      </w:r>
      <w:r w:rsidR="000E2129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0E2129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01734100" w14:textId="77777777" w:rsidR="000E2129" w:rsidRPr="00D84724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3D914576" w14:textId="614CFE23" w:rsidR="00D26E31" w:rsidRPr="009D0E56" w:rsidRDefault="000E2129" w:rsidP="00521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thaiDistribute"/>
        <w:rPr>
          <w:rFonts w:ascii="Angsana New" w:hAnsi="Angsana New"/>
          <w:sz w:val="30"/>
          <w:szCs w:val="30"/>
          <w:cs/>
        </w:rPr>
      </w:pPr>
      <w:r w:rsidRPr="009E3E3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B12AA" w:rsidRPr="00DB12AA">
        <w:rPr>
          <w:rFonts w:ascii="Angsana New" w:hAnsi="Angsana New" w:hint="cs"/>
          <w:sz w:val="30"/>
          <w:szCs w:val="30"/>
        </w:rPr>
        <w:t>31</w:t>
      </w:r>
      <w:r w:rsidRPr="009E3E3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="009D3E75">
        <w:rPr>
          <w:rFonts w:ascii="Angsana New" w:hAnsi="Angsana New" w:hint="cs"/>
          <w:sz w:val="30"/>
          <w:szCs w:val="30"/>
          <w:cs/>
        </w:rPr>
        <w:t xml:space="preserve"> </w:t>
      </w:r>
      <w:r w:rsidR="00521BF2" w:rsidRPr="009D3E75">
        <w:rPr>
          <w:rFonts w:ascii="Angsana New" w:hAnsi="Angsana New" w:hint="cs"/>
          <w:sz w:val="30"/>
          <w:szCs w:val="30"/>
          <w:cs/>
        </w:rPr>
        <w:t>กลุ่ม</w:t>
      </w:r>
      <w:r w:rsidR="00521BF2" w:rsidRPr="009D3E75">
        <w:rPr>
          <w:rFonts w:ascii="Angsana New" w:hAnsi="Angsana New"/>
          <w:sz w:val="30"/>
          <w:szCs w:val="30"/>
          <w:cs/>
        </w:rPr>
        <w:t>บริษัทมี</w:t>
      </w:r>
      <w:r w:rsidR="00521BF2" w:rsidRPr="00CD6E0D">
        <w:rPr>
          <w:rFonts w:ascii="Angsana New" w:hAnsi="Angsana New"/>
          <w:sz w:val="30"/>
          <w:szCs w:val="30"/>
          <w:cs/>
        </w:rPr>
        <w:t>ภาระผูกพันภายใต้สัญญาก่อสร้าง</w:t>
      </w:r>
      <w:r w:rsidR="00521BF2" w:rsidRPr="00CD6E0D">
        <w:rPr>
          <w:rFonts w:ascii="Angsana New" w:hAnsi="Angsana New" w:hint="cs"/>
          <w:sz w:val="30"/>
          <w:szCs w:val="30"/>
          <w:cs/>
        </w:rPr>
        <w:t xml:space="preserve">ส่วนปรับปรุงที่ดินและอาคารโรงงาน </w:t>
      </w:r>
      <w:r w:rsidR="00521BF2">
        <w:rPr>
          <w:rFonts w:ascii="Angsana New" w:hAnsi="Angsana New" w:hint="cs"/>
          <w:sz w:val="30"/>
          <w:szCs w:val="30"/>
          <w:cs/>
        </w:rPr>
        <w:t>และ</w:t>
      </w:r>
      <w:r w:rsidR="00521BF2" w:rsidRPr="00CD6E0D">
        <w:rPr>
          <w:rFonts w:ascii="Angsana New" w:hAnsi="Angsana New" w:hint="cs"/>
          <w:sz w:val="30"/>
          <w:szCs w:val="30"/>
          <w:cs/>
        </w:rPr>
        <w:t>สัญญา</w:t>
      </w:r>
      <w:r w:rsidR="00521BF2" w:rsidRPr="00CD6E0D">
        <w:rPr>
          <w:rFonts w:ascii="Angsana New" w:hAnsi="Angsana New"/>
          <w:sz w:val="30"/>
          <w:szCs w:val="30"/>
          <w:cs/>
        </w:rPr>
        <w:t>ซื้อเครื่องจักร</w:t>
      </w:r>
      <w:r w:rsidR="00521BF2" w:rsidRPr="00CD6E0D">
        <w:rPr>
          <w:rFonts w:ascii="Angsana New" w:hAnsi="Angsana New" w:hint="cs"/>
          <w:sz w:val="30"/>
          <w:szCs w:val="30"/>
          <w:cs/>
        </w:rPr>
        <w:t>และอุปกรณ์</w:t>
      </w:r>
      <w:r w:rsidR="00521BF2" w:rsidRPr="00CD6E0D">
        <w:rPr>
          <w:rFonts w:ascii="Angsana New" w:hAnsi="Angsana New"/>
          <w:sz w:val="30"/>
          <w:szCs w:val="30"/>
        </w:rPr>
        <w:t xml:space="preserve"> </w:t>
      </w:r>
      <w:r w:rsidR="00521BF2" w:rsidRPr="00CD6E0D">
        <w:rPr>
          <w:rFonts w:ascii="Angsana New" w:hAnsi="Angsana New" w:hint="cs"/>
          <w:sz w:val="30"/>
          <w:szCs w:val="30"/>
          <w:cs/>
        </w:rPr>
        <w:t>ยานพาหนะ และโปรแกรมคอมพิวเตอร์</w:t>
      </w:r>
      <w:r w:rsidR="00AF659C" w:rsidRPr="009D3E75">
        <w:rPr>
          <w:rFonts w:ascii="Angsana New" w:hAnsi="Angsana New" w:hint="cs"/>
          <w:sz w:val="30"/>
          <w:szCs w:val="30"/>
          <w:cs/>
        </w:rPr>
        <w:t>เป็น</w:t>
      </w:r>
      <w:r w:rsidR="00AF659C" w:rsidRPr="009D3E75">
        <w:rPr>
          <w:rFonts w:ascii="Angsana New" w:hAnsi="Angsana New"/>
          <w:sz w:val="30"/>
          <w:szCs w:val="30"/>
          <w:cs/>
        </w:rPr>
        <w:t>จำนวนเงิน</w:t>
      </w:r>
      <w:r w:rsidR="00AF659C" w:rsidRPr="009D3E75">
        <w:rPr>
          <w:rFonts w:ascii="Angsana New" w:hAnsi="Angsana New" w:hint="cs"/>
          <w:sz w:val="30"/>
          <w:szCs w:val="30"/>
          <w:cs/>
        </w:rPr>
        <w:t>รวม</w:t>
      </w:r>
      <w:r w:rsidR="00AF659C" w:rsidRPr="00521BF2">
        <w:rPr>
          <w:rFonts w:ascii="Angsana New" w:hAnsi="Angsana New" w:hint="cs"/>
          <w:sz w:val="30"/>
          <w:szCs w:val="30"/>
          <w:cs/>
        </w:rPr>
        <w:t>ประมาณ</w:t>
      </w:r>
      <w:r w:rsidR="00A61806" w:rsidRPr="00521BF2">
        <w:rPr>
          <w:rFonts w:ascii="Angsana New" w:hAnsi="Angsana New"/>
          <w:sz w:val="30"/>
          <w:szCs w:val="30"/>
        </w:rPr>
        <w:t xml:space="preserve"> </w:t>
      </w:r>
      <w:r w:rsidR="00327435" w:rsidRPr="00521BF2">
        <w:rPr>
          <w:rFonts w:ascii="Angsana New" w:hAnsi="Angsana New"/>
          <w:sz w:val="30"/>
          <w:szCs w:val="30"/>
        </w:rPr>
        <w:t>1</w:t>
      </w:r>
      <w:r w:rsidR="00521BF2" w:rsidRPr="00521BF2">
        <w:rPr>
          <w:rFonts w:ascii="Angsana New" w:hAnsi="Angsana New"/>
          <w:sz w:val="30"/>
          <w:szCs w:val="30"/>
        </w:rPr>
        <w:t>3.6</w:t>
      </w:r>
      <w:r w:rsidR="00A61806" w:rsidRPr="00521BF2">
        <w:rPr>
          <w:rFonts w:ascii="Angsana New" w:hAnsi="Angsana New"/>
          <w:sz w:val="30"/>
          <w:szCs w:val="30"/>
        </w:rPr>
        <w:t xml:space="preserve"> </w:t>
      </w:r>
      <w:r w:rsidR="00AF659C" w:rsidRPr="00521BF2">
        <w:rPr>
          <w:rFonts w:ascii="Angsana New" w:hAnsi="Angsana New"/>
          <w:sz w:val="30"/>
          <w:szCs w:val="30"/>
          <w:cs/>
        </w:rPr>
        <w:t>ล้าน</w:t>
      </w:r>
      <w:r w:rsidR="00AF659C" w:rsidRPr="00521BF2">
        <w:rPr>
          <w:rFonts w:ascii="Angsana New" w:hAnsi="Angsana New" w:hint="cs"/>
          <w:sz w:val="30"/>
          <w:szCs w:val="30"/>
          <w:cs/>
        </w:rPr>
        <w:t xml:space="preserve">บาท </w:t>
      </w:r>
      <w:r w:rsidR="00385306" w:rsidRPr="00521BF2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2AA" w:rsidRPr="00521BF2">
        <w:rPr>
          <w:rFonts w:ascii="Angsana New" w:hAnsi="Angsana New" w:hint="cs"/>
          <w:sz w:val="30"/>
          <w:szCs w:val="30"/>
        </w:rPr>
        <w:t>0</w:t>
      </w:r>
      <w:r w:rsidR="00180D80" w:rsidRPr="00521BF2">
        <w:rPr>
          <w:rFonts w:ascii="Angsana New" w:hAnsi="Angsana New" w:hint="cs"/>
          <w:sz w:val="30"/>
          <w:szCs w:val="30"/>
          <w:cs/>
        </w:rPr>
        <w:t>.</w:t>
      </w:r>
      <w:r w:rsidR="00521BF2" w:rsidRPr="00521BF2">
        <w:rPr>
          <w:rFonts w:ascii="Angsana New" w:hAnsi="Angsana New"/>
          <w:sz w:val="30"/>
          <w:szCs w:val="30"/>
        </w:rPr>
        <w:t>9</w:t>
      </w:r>
      <w:r w:rsidR="00A61806" w:rsidRPr="00521BF2">
        <w:rPr>
          <w:rFonts w:ascii="Angsana New" w:hAnsi="Angsana New"/>
          <w:sz w:val="30"/>
          <w:szCs w:val="30"/>
        </w:rPr>
        <w:t xml:space="preserve"> </w:t>
      </w:r>
      <w:r w:rsidR="00385306" w:rsidRPr="00521BF2">
        <w:rPr>
          <w:rFonts w:ascii="Angsana New" w:hAnsi="Angsana New" w:hint="cs"/>
          <w:sz w:val="30"/>
          <w:szCs w:val="30"/>
          <w:cs/>
          <w:lang w:val="th-TH"/>
        </w:rPr>
        <w:t>ล้าน</w:t>
      </w:r>
      <w:r w:rsidR="009D0E56" w:rsidRPr="00521BF2">
        <w:rPr>
          <w:rFonts w:ascii="Angsana New" w:hAnsi="Angsana New" w:hint="cs"/>
          <w:sz w:val="30"/>
          <w:szCs w:val="30"/>
          <w:cs/>
        </w:rPr>
        <w:t>ยู</w:t>
      </w:r>
      <w:r w:rsidR="009D0E56">
        <w:rPr>
          <w:rFonts w:ascii="Angsana New" w:hAnsi="Angsana New" w:hint="cs"/>
          <w:sz w:val="30"/>
          <w:szCs w:val="30"/>
          <w:cs/>
        </w:rPr>
        <w:t>โร</w:t>
      </w:r>
    </w:p>
    <w:p w14:paraId="09229D02" w14:textId="77777777" w:rsidR="009D3E75" w:rsidRPr="009D3E75" w:rsidRDefault="009D3E75" w:rsidP="009D3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3"/>
        <w:jc w:val="both"/>
        <w:rPr>
          <w:rFonts w:ascii="Angsana New" w:hAnsi="Angsana New"/>
          <w:sz w:val="30"/>
          <w:szCs w:val="30"/>
          <w:cs/>
        </w:rPr>
      </w:pPr>
    </w:p>
    <w:p w14:paraId="0FEE0C34" w14:textId="3F2B7E31" w:rsidR="000E2129" w:rsidRPr="00161CAE" w:rsidRDefault="0026426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3F6397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0E2129" w:rsidRPr="00161CAE">
        <w:rPr>
          <w:rFonts w:ascii="Angsana New" w:hAnsi="Angsana New"/>
          <w:b/>
          <w:bCs/>
          <w:sz w:val="30"/>
          <w:szCs w:val="30"/>
        </w:rPr>
        <w:t>.</w:t>
      </w:r>
      <w:r w:rsidR="000E2129" w:rsidRPr="00161CAE">
        <w:rPr>
          <w:rFonts w:ascii="Angsana New" w:hAnsi="Angsana New"/>
          <w:b/>
          <w:bCs/>
          <w:sz w:val="30"/>
          <w:szCs w:val="30"/>
        </w:rPr>
        <w:tab/>
      </w:r>
      <w:r w:rsidR="009D2063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14:paraId="3A56DC64" w14:textId="77777777" w:rsidR="000E2129" w:rsidRPr="00D769EB" w:rsidRDefault="000E2129" w:rsidP="000E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3151B654" w14:textId="3B2A53C6" w:rsidR="00AF659C" w:rsidRDefault="000E2129" w:rsidP="00AF6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3E3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B12AA" w:rsidRPr="00DB12AA">
        <w:rPr>
          <w:rFonts w:ascii="Angsana New" w:hAnsi="Angsana New" w:hint="cs"/>
          <w:sz w:val="30"/>
          <w:szCs w:val="30"/>
        </w:rPr>
        <w:t>31</w:t>
      </w:r>
      <w:r w:rsidRPr="009E3E3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B12AA" w:rsidRPr="00DB12AA">
        <w:rPr>
          <w:rFonts w:ascii="Angsana New" w:hAnsi="Angsana New"/>
          <w:sz w:val="30"/>
          <w:szCs w:val="30"/>
        </w:rPr>
        <w:t>2566</w:t>
      </w:r>
      <w:r w:rsidR="00A61806">
        <w:rPr>
          <w:rFonts w:ascii="Angsana New" w:hAnsi="Angsana New"/>
          <w:sz w:val="30"/>
          <w:szCs w:val="30"/>
        </w:rPr>
        <w:t xml:space="preserve"> </w:t>
      </w:r>
      <w:r w:rsidR="002B62AE" w:rsidRPr="00322330">
        <w:rPr>
          <w:rFonts w:ascii="Angsana New" w:hAnsi="Angsana New"/>
          <w:sz w:val="30"/>
          <w:szCs w:val="30"/>
          <w:cs/>
        </w:rPr>
        <w:t>ธนาคารในประเทศ</w:t>
      </w:r>
      <w:r w:rsidR="009A1ACF">
        <w:rPr>
          <w:rFonts w:ascii="Angsana New" w:hAnsi="Angsana New" w:hint="cs"/>
          <w:sz w:val="30"/>
          <w:szCs w:val="30"/>
          <w:cs/>
        </w:rPr>
        <w:t>หลายแห่ง</w:t>
      </w:r>
      <w:r w:rsidR="002B62AE">
        <w:rPr>
          <w:rFonts w:ascii="Angsana New" w:hAnsi="Angsana New" w:hint="cs"/>
          <w:sz w:val="30"/>
          <w:szCs w:val="30"/>
          <w:cs/>
        </w:rPr>
        <w:t>ได้</w:t>
      </w:r>
      <w:r w:rsidR="002B62AE" w:rsidRPr="00322330">
        <w:rPr>
          <w:rFonts w:ascii="Angsana New" w:hAnsi="Angsana New"/>
          <w:sz w:val="30"/>
          <w:szCs w:val="30"/>
          <w:cs/>
        </w:rPr>
        <w:t>ออกหนังสือค้ำประกันกลุ่มบริษัทให้กับรัฐวิสาหกิจ</w:t>
      </w:r>
      <w:r w:rsidR="002B62AE">
        <w:rPr>
          <w:rFonts w:ascii="Angsana New" w:hAnsi="Angsana New" w:hint="cs"/>
          <w:sz w:val="30"/>
          <w:szCs w:val="30"/>
          <w:cs/>
        </w:rPr>
        <w:t>บางแห่ง หน่วยงานรัฐบาลแห่งหนึ่ง</w:t>
      </w:r>
      <w:r w:rsidR="002B62AE" w:rsidRPr="00322330">
        <w:rPr>
          <w:rFonts w:ascii="Angsana New" w:hAnsi="Angsana New"/>
          <w:sz w:val="30"/>
          <w:szCs w:val="30"/>
          <w:cs/>
        </w:rPr>
        <w:t>และ</w:t>
      </w:r>
      <w:r w:rsidR="002B62AE" w:rsidRPr="00CA72D0">
        <w:rPr>
          <w:rFonts w:ascii="Angsana New" w:hAnsi="Angsana New"/>
          <w:sz w:val="30"/>
          <w:szCs w:val="30"/>
          <w:cs/>
        </w:rPr>
        <w:t>บริษัทเอกชนหลายแห่งเป็นจำนวนเงินรวม</w:t>
      </w:r>
      <w:r w:rsidR="002B62AE" w:rsidRPr="00521BF2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521BF2" w:rsidRPr="00521BF2">
        <w:rPr>
          <w:rFonts w:ascii="Angsana New" w:hAnsi="Angsana New"/>
          <w:sz w:val="30"/>
          <w:szCs w:val="30"/>
        </w:rPr>
        <w:t>193.4</w:t>
      </w:r>
      <w:r w:rsidR="00795568" w:rsidRPr="00521BF2">
        <w:rPr>
          <w:rFonts w:ascii="Angsana New" w:hAnsi="Angsana New"/>
          <w:sz w:val="30"/>
          <w:szCs w:val="30"/>
          <w:cs/>
        </w:rPr>
        <w:t xml:space="preserve"> </w:t>
      </w:r>
      <w:r w:rsidR="00D26E31" w:rsidRPr="00521BF2">
        <w:rPr>
          <w:rFonts w:ascii="Angsana New" w:hAnsi="Angsana New"/>
          <w:sz w:val="30"/>
          <w:szCs w:val="30"/>
          <w:cs/>
        </w:rPr>
        <w:t>ล้านบาท</w:t>
      </w:r>
    </w:p>
    <w:p w14:paraId="26CC91BA" w14:textId="77777777" w:rsidR="00D26E31" w:rsidRDefault="00D26E31" w:rsidP="0097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1EDC75" w14:textId="77777777" w:rsidR="00FF504A" w:rsidRDefault="00FF504A" w:rsidP="009742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FF64EA" w14:textId="25244053" w:rsidR="00891BDA" w:rsidRDefault="00264264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3F6397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03550D">
        <w:rPr>
          <w:rFonts w:ascii="Angsana New" w:hAnsi="Angsana New"/>
          <w:b/>
          <w:bCs/>
          <w:sz w:val="30"/>
          <w:szCs w:val="30"/>
        </w:rPr>
        <w:t>.</w:t>
      </w:r>
      <w:r w:rsidR="00AF1468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891BDA">
        <w:rPr>
          <w:rFonts w:ascii="Angsana New" w:hAnsi="Angsana New" w:hint="cs"/>
          <w:b/>
          <w:bCs/>
          <w:sz w:val="30"/>
          <w:szCs w:val="30"/>
          <w:cs/>
        </w:rPr>
        <w:t>อื่นๆ</w:t>
      </w:r>
    </w:p>
    <w:p w14:paraId="30CF1E67" w14:textId="77777777" w:rsidR="00751009" w:rsidRPr="00751009" w:rsidRDefault="00751009" w:rsidP="00843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16"/>
          <w:szCs w:val="16"/>
        </w:rPr>
      </w:pPr>
    </w:p>
    <w:p w14:paraId="14CE3481" w14:textId="77777777" w:rsidR="00D26E31" w:rsidRPr="00D53B4C" w:rsidRDefault="00D26E31" w:rsidP="00D26E31">
      <w:pPr>
        <w:pStyle w:val="NoSpacing"/>
        <w:outlineLvl w:val="0"/>
        <w:rPr>
          <w:b/>
          <w:bCs/>
          <w:szCs w:val="30"/>
        </w:rPr>
      </w:pPr>
      <w:r w:rsidRPr="00D53B4C">
        <w:rPr>
          <w:rFonts w:hint="cs"/>
          <w:b/>
          <w:bCs/>
          <w:szCs w:val="30"/>
          <w:cs/>
        </w:rPr>
        <w:t>บริษัท ชลบุรีกันยง จำกัด (“บริษัทย่อย”)</w:t>
      </w:r>
    </w:p>
    <w:p w14:paraId="45C0FF98" w14:textId="77777777" w:rsidR="00D26E31" w:rsidRPr="00D53B4C" w:rsidRDefault="00D26E31" w:rsidP="00D26E31">
      <w:pPr>
        <w:pStyle w:val="NoSpacing"/>
        <w:rPr>
          <w:sz w:val="16"/>
          <w:szCs w:val="16"/>
        </w:rPr>
      </w:pPr>
    </w:p>
    <w:p w14:paraId="181A560B" w14:textId="48986EDD" w:rsidR="0035785E" w:rsidRDefault="0035785E" w:rsidP="0035785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5C1C">
        <w:rPr>
          <w:rFonts w:ascii="Angsana New" w:hAnsi="Angsana New"/>
          <w:sz w:val="30"/>
          <w:szCs w:val="30"/>
        </w:rPr>
        <w:t>9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>ได้รับหนังสือแจ้งการประเมินภาษีเงินได้นิติบุคคลและภาษีมูลค่าเพิ่มสำหรับปี</w:t>
      </w:r>
      <w:r w:rsidRPr="00575C1C">
        <w:rPr>
          <w:rFonts w:ascii="Angsana New" w:hAnsi="Angsana New"/>
          <w:sz w:val="30"/>
          <w:szCs w:val="30"/>
        </w:rPr>
        <w:t xml:space="preserve"> 2556</w:t>
      </w:r>
      <w:r w:rsidRPr="00575C1C">
        <w:rPr>
          <w:rFonts w:ascii="Angsana New" w:hAnsi="Angsana New"/>
          <w:sz w:val="30"/>
          <w:szCs w:val="30"/>
          <w:cs/>
        </w:rPr>
        <w:t xml:space="preserve"> (รวมเบี้ยปรับและเงินเพิ่มถึงวันที่ </w:t>
      </w:r>
      <w:r w:rsidRPr="00575C1C">
        <w:rPr>
          <w:rFonts w:ascii="Angsana New" w:hAnsi="Angsana New"/>
          <w:sz w:val="30"/>
          <w:szCs w:val="30"/>
        </w:rPr>
        <w:t>31</w:t>
      </w:r>
      <w:r w:rsidRPr="00575C1C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75C1C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>) จากกรมสรรพากรจำนวนเงิน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575C1C">
        <w:rPr>
          <w:rFonts w:ascii="Angsana New" w:hAnsi="Angsana New"/>
          <w:sz w:val="30"/>
          <w:szCs w:val="30"/>
          <w:cs/>
        </w:rPr>
        <w:t xml:space="preserve">ประมาณ </w:t>
      </w:r>
      <w:r>
        <w:rPr>
          <w:rFonts w:ascii="Angsana New" w:hAnsi="Angsana New"/>
          <w:sz w:val="30"/>
          <w:szCs w:val="30"/>
        </w:rPr>
        <w:t>1</w:t>
      </w:r>
      <w:r w:rsidRPr="00575C1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8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Pr="00575C1C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การประเมินดังกล่าวเกี่ยวกับรายรับจากการขายสิทธิในการซื้อคืนที่ดินพร้อมสิ่งปลูกสร้างในปี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  <w:r w:rsidR="00DB12AA" w:rsidRPr="00DB12AA">
        <w:rPr>
          <w:rFonts w:ascii="Angsana New" w:hAnsi="Angsana New"/>
          <w:sz w:val="30"/>
          <w:szCs w:val="30"/>
        </w:rPr>
        <w:t>2556</w:t>
      </w:r>
      <w:r w:rsidRPr="00575C1C">
        <w:rPr>
          <w:rFonts w:ascii="Angsana New" w:hAnsi="Angsana New"/>
          <w:sz w:val="30"/>
          <w:szCs w:val="30"/>
          <w:cs/>
        </w:rPr>
        <w:t xml:space="preserve"> </w:t>
      </w:r>
    </w:p>
    <w:p w14:paraId="4563A615" w14:textId="77777777" w:rsidR="0035785E" w:rsidRPr="003C4A2A" w:rsidRDefault="0035785E" w:rsidP="0035785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14:paraId="1AE7556A" w14:textId="68B775CD" w:rsidR="0035785E" w:rsidRDefault="0035785E" w:rsidP="0035785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575C1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DB12AA" w:rsidRPr="00DB12AA">
        <w:rPr>
          <w:rFonts w:ascii="Angsana New" w:hAnsi="Angsana New"/>
          <w:sz w:val="30"/>
          <w:szCs w:val="30"/>
        </w:rPr>
        <w:t>5</w:t>
      </w:r>
      <w:r w:rsidRPr="00575C1C">
        <w:rPr>
          <w:rFonts w:ascii="Angsana New" w:hAnsi="Angsana New"/>
          <w:sz w:val="30"/>
          <w:szCs w:val="30"/>
          <w:cs/>
        </w:rPr>
        <w:t xml:space="preserve"> กันยายน </w:t>
      </w:r>
      <w:r w:rsidR="00DB12AA" w:rsidRPr="00DB12AA">
        <w:rPr>
          <w:rFonts w:ascii="Angsana New" w:hAnsi="Angsana New"/>
          <w:sz w:val="30"/>
          <w:szCs w:val="30"/>
        </w:rPr>
        <w:t>2561</w:t>
      </w:r>
      <w:r w:rsidRPr="00575C1C">
        <w:rPr>
          <w:rFonts w:ascii="Angsana New" w:hAnsi="Angsana New"/>
          <w:sz w:val="30"/>
          <w:szCs w:val="30"/>
          <w:cs/>
        </w:rPr>
        <w:t xml:space="preserve"> บริษัท</w:t>
      </w:r>
      <w:r w:rsidRPr="00575C1C">
        <w:rPr>
          <w:rFonts w:ascii="Angsana New" w:hAnsi="Angsana New" w:hint="cs"/>
          <w:sz w:val="30"/>
          <w:szCs w:val="30"/>
          <w:cs/>
        </w:rPr>
        <w:t>ย่อย</w:t>
      </w:r>
      <w:r w:rsidRPr="00575C1C">
        <w:rPr>
          <w:rFonts w:ascii="Angsana New" w:hAnsi="Angsana New"/>
          <w:sz w:val="30"/>
          <w:szCs w:val="30"/>
          <w:cs/>
        </w:rPr>
        <w:t xml:space="preserve">ได้ยื่นอุทธรณ์การประเมินดังกล่าวต่อคณะกรรมการพิจารณาอุทธรณ์ของกรมสรรพากร (“คณะกรรมการ”) </w:t>
      </w:r>
      <w:r w:rsidRPr="00575C1C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DB12AA" w:rsidRPr="00DB12AA">
        <w:rPr>
          <w:rFonts w:ascii="Angsana New" w:hAnsi="Angsana New" w:hint="cs"/>
          <w:sz w:val="30"/>
          <w:szCs w:val="30"/>
        </w:rPr>
        <w:t>1</w:t>
      </w:r>
      <w:r w:rsidRPr="00575C1C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DB12AA" w:rsidRPr="00DB12AA">
        <w:rPr>
          <w:rFonts w:ascii="Angsana New" w:hAnsi="Angsana New" w:hint="cs"/>
          <w:sz w:val="30"/>
          <w:szCs w:val="30"/>
        </w:rPr>
        <w:t>2563</w:t>
      </w:r>
      <w:r w:rsidRPr="00575C1C">
        <w:rPr>
          <w:rFonts w:ascii="Angsana New" w:hAnsi="Angsana New" w:hint="cs"/>
          <w:sz w:val="30"/>
          <w:szCs w:val="30"/>
          <w:cs/>
        </w:rPr>
        <w:t xml:space="preserve"> บริษัทย่อยได้ยื่นคำชี้แจงก</w:t>
      </w:r>
      <w:r>
        <w:rPr>
          <w:rFonts w:ascii="Angsana New" w:hAnsi="Angsana New" w:hint="cs"/>
          <w:sz w:val="30"/>
          <w:szCs w:val="30"/>
          <w:cs/>
        </w:rPr>
        <w:t>าร</w:t>
      </w:r>
      <w:r w:rsidRPr="00575C1C">
        <w:rPr>
          <w:rFonts w:ascii="Angsana New" w:hAnsi="Angsana New" w:hint="cs"/>
          <w:sz w:val="30"/>
          <w:szCs w:val="30"/>
          <w:cs/>
        </w:rPr>
        <w:t>อุทธรณ์</w:t>
      </w:r>
      <w:r>
        <w:rPr>
          <w:rFonts w:ascii="Angsana New" w:hAnsi="Angsana New" w:hint="cs"/>
          <w:sz w:val="30"/>
          <w:szCs w:val="30"/>
          <w:cs/>
        </w:rPr>
        <w:t>ภาษี</w:t>
      </w:r>
      <w:r w:rsidRPr="00575C1C">
        <w:rPr>
          <w:rFonts w:ascii="Angsana New" w:hAnsi="Angsana New" w:hint="cs"/>
          <w:sz w:val="30"/>
          <w:szCs w:val="30"/>
          <w:cs/>
        </w:rPr>
        <w:t xml:space="preserve">เพิ่มเติมต่อคณะกรรมการ </w:t>
      </w:r>
      <w:r w:rsidRPr="00575C1C">
        <w:rPr>
          <w:rFonts w:ascii="Angsana New" w:hAnsi="Angsana New"/>
          <w:sz w:val="30"/>
          <w:szCs w:val="30"/>
          <w:cs/>
        </w:rPr>
        <w:t>ขณะนี้คณะกรรมการ</w:t>
      </w:r>
      <w:r>
        <w:rPr>
          <w:rFonts w:ascii="Angsana New" w:hAnsi="Angsana New" w:hint="cs"/>
          <w:sz w:val="30"/>
          <w:szCs w:val="30"/>
          <w:cs/>
        </w:rPr>
        <w:t>กำลังพิจารณาการ</w:t>
      </w:r>
      <w:r>
        <w:rPr>
          <w:rFonts w:ascii="Angsana New" w:hAnsi="Angsana New"/>
          <w:sz w:val="30"/>
          <w:szCs w:val="30"/>
          <w:cs/>
        </w:rPr>
        <w:t>อุทธรณ์ดังกล่าว</w:t>
      </w:r>
    </w:p>
    <w:p w14:paraId="37C4788F" w14:textId="77777777" w:rsidR="0035785E" w:rsidRPr="003C4A2A" w:rsidRDefault="0035785E" w:rsidP="0035785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16"/>
          <w:szCs w:val="16"/>
        </w:rPr>
      </w:pPr>
    </w:p>
    <w:p w14:paraId="0751D082" w14:textId="501C8724" w:rsidR="0035785E" w:rsidRDefault="0035785E" w:rsidP="0035785E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หนังสือค้ำประกันจำนวน </w:t>
      </w:r>
      <w:r w:rsidR="00DB12AA" w:rsidRPr="00DB12AA">
        <w:rPr>
          <w:rFonts w:ascii="Angsana New" w:hAnsi="Angsana New" w:hint="cs"/>
          <w:sz w:val="30"/>
          <w:szCs w:val="30"/>
        </w:rPr>
        <w:t>29</w:t>
      </w:r>
      <w:r>
        <w:rPr>
          <w:rFonts w:ascii="Angsana New" w:hAnsi="Angsana New" w:hint="cs"/>
          <w:sz w:val="30"/>
          <w:szCs w:val="30"/>
          <w:cs/>
        </w:rPr>
        <w:t>.</w:t>
      </w:r>
      <w:r w:rsidR="00DB12AA" w:rsidRPr="00DB12AA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จากธนาคารในประเทศแห่งหนึ่ง และที่ดินบางแปลงของกลุ่มบริษัท และบุคคลและกิจการที่เกี่ยวข้องกันบางแห่ง ได้ใช้เป็นหลักประกันสำหรับการประเมินนี้ </w:t>
      </w:r>
      <w:r>
        <w:rPr>
          <w:rFonts w:ascii="Angsana New" w:hAnsi="Angsana New"/>
          <w:sz w:val="30"/>
          <w:szCs w:val="30"/>
          <w:cs/>
        </w:rPr>
        <w:t xml:space="preserve">บริษัทย่อยประมาณหนี้สินจากการถูกประเมินภาษีดังกล่าวข้างต้นเป็นจำนวนเงินประมาณ </w:t>
      </w:r>
      <w:r w:rsidR="00DB12AA" w:rsidRPr="00DB12AA">
        <w:rPr>
          <w:rFonts w:ascii="Angsana New" w:hAnsi="Angsana New"/>
          <w:sz w:val="30"/>
          <w:szCs w:val="30"/>
        </w:rPr>
        <w:t>79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ล้านบาท </w:t>
      </w:r>
    </w:p>
    <w:p w14:paraId="68B8B46F" w14:textId="77777777" w:rsidR="00D26E31" w:rsidRPr="00FF504A" w:rsidRDefault="00D26E31" w:rsidP="00D26E31">
      <w:pPr>
        <w:tabs>
          <w:tab w:val="clear" w:pos="227"/>
          <w:tab w:val="clear" w:pos="454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EF02C9" w14:textId="5ECC9685" w:rsidR="003173AA" w:rsidRDefault="00DB12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DB12AA">
        <w:rPr>
          <w:rFonts w:ascii="Angsana New" w:hAnsi="Angsana New" w:hint="cs"/>
          <w:b/>
          <w:bCs/>
          <w:sz w:val="30"/>
          <w:szCs w:val="30"/>
        </w:rPr>
        <w:t>3</w:t>
      </w:r>
      <w:r w:rsidR="003F6397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3173AA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3173AA">
        <w:rPr>
          <w:rFonts w:ascii="Angsana New" w:hAnsi="Angsana New" w:hint="cs"/>
          <w:b/>
          <w:bCs/>
          <w:sz w:val="30"/>
          <w:szCs w:val="30"/>
          <w:cs/>
        </w:rPr>
        <w:tab/>
        <w:t>ส่วนได้เสียที่ไม่มีอำนาจควบคุม</w:t>
      </w:r>
    </w:p>
    <w:p w14:paraId="3C4A812F" w14:textId="77777777" w:rsidR="003173AA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114AA957" w14:textId="77777777" w:rsidR="00791498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91498">
        <w:rPr>
          <w:rFonts w:ascii="Angsana New" w:hAnsi="Angsana New" w:hint="cs"/>
          <w:b/>
          <w:bCs/>
          <w:sz w:val="30"/>
          <w:szCs w:val="30"/>
          <w:cs/>
        </w:rPr>
        <w:t>บริษัท สมาร์ทคอนกรีต จำกัด (มหาชน) (“บริษัทย่อย”)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784F2A18" w14:textId="77777777" w:rsidR="00791498" w:rsidRPr="00791498" w:rsidRDefault="00791498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100EE377" w14:textId="77777777" w:rsidR="003173AA" w:rsidRDefault="003173AA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  <w:cs/>
        </w:rPr>
      </w:pPr>
      <w:r w:rsidRPr="003173AA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  <w:r w:rsidR="00791498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Pr="003173AA">
        <w:rPr>
          <w:rFonts w:ascii="Angsana New" w:hAnsi="Angsana New" w:hint="cs"/>
          <w:sz w:val="30"/>
          <w:szCs w:val="30"/>
          <w:cs/>
        </w:rPr>
        <w:t>มีสาระสำคัญต่องบการเงินรวม</w:t>
      </w:r>
      <w:r w:rsidR="002C40F9">
        <w:rPr>
          <w:rFonts w:ascii="Angsana New" w:hAnsi="Angsana New" w:hint="cs"/>
          <w:sz w:val="30"/>
          <w:szCs w:val="30"/>
          <w:cs/>
        </w:rPr>
        <w:t xml:space="preserve"> ดังนี้</w:t>
      </w:r>
      <w:r w:rsidR="0079149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63912BD" w14:textId="77777777" w:rsidR="00791498" w:rsidRPr="003173AA" w:rsidRDefault="00791498" w:rsidP="00BB0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465" w:type="dxa"/>
        <w:tblLook w:val="04A0" w:firstRow="1" w:lastRow="0" w:firstColumn="1" w:lastColumn="0" w:noHBand="0" w:noVBand="1"/>
      </w:tblPr>
      <w:tblGrid>
        <w:gridCol w:w="5778"/>
        <w:gridCol w:w="291"/>
        <w:gridCol w:w="1509"/>
        <w:gridCol w:w="327"/>
        <w:gridCol w:w="1560"/>
      </w:tblGrid>
      <w:tr w:rsidR="003173AA" w:rsidRPr="00EA0007" w14:paraId="20777411" w14:textId="77777777" w:rsidTr="00E8380F">
        <w:tc>
          <w:tcPr>
            <w:tcW w:w="5778" w:type="dxa"/>
          </w:tcPr>
          <w:p w14:paraId="7690B393" w14:textId="77777777" w:rsidR="003173AA" w:rsidRPr="00EA0007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28460338" w14:textId="77777777" w:rsidR="003173AA" w:rsidRPr="00EA0007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6" w:type="dxa"/>
            <w:gridSpan w:val="3"/>
            <w:tcBorders>
              <w:bottom w:val="single" w:sz="4" w:space="0" w:color="auto"/>
            </w:tcBorders>
          </w:tcPr>
          <w:p w14:paraId="20F635B7" w14:textId="77777777" w:rsidR="003173AA" w:rsidRPr="00EA0007" w:rsidRDefault="007D2DFD" w:rsidP="003173A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</w:tr>
      <w:tr w:rsidR="003173AA" w:rsidRPr="009E3E3A" w14:paraId="79804151" w14:textId="77777777" w:rsidTr="00E8380F">
        <w:tc>
          <w:tcPr>
            <w:tcW w:w="5778" w:type="dxa"/>
          </w:tcPr>
          <w:p w14:paraId="21AC67B3" w14:textId="77777777" w:rsidR="003173AA" w:rsidRPr="00EA0007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6E13085B" w14:textId="77777777" w:rsidR="003173AA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6B346C17" w14:textId="724FCBDF" w:rsidR="003173AA" w:rsidRPr="009E3E3A" w:rsidRDefault="00DB12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14:paraId="552390E3" w14:textId="77777777" w:rsidR="003173AA" w:rsidRPr="00EA0007" w:rsidRDefault="003173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07A28E9" w14:textId="15C64D9E" w:rsidR="003173AA" w:rsidRPr="009E3E3A" w:rsidRDefault="00DB12AA" w:rsidP="003173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F504A" w:rsidRPr="00BE103A" w14:paraId="377840DC" w14:textId="77777777" w:rsidTr="00E8380F">
        <w:tc>
          <w:tcPr>
            <w:tcW w:w="5778" w:type="dxa"/>
          </w:tcPr>
          <w:p w14:paraId="4856B5FD" w14:textId="77777777" w:rsidR="00FF504A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สัดส่วนความเป็นเจ้าของของส่วนได้เสียที่ไม่มีอำนาจควบคุม</w:t>
            </w:r>
          </w:p>
        </w:tc>
        <w:tc>
          <w:tcPr>
            <w:tcW w:w="291" w:type="dxa"/>
          </w:tcPr>
          <w:p w14:paraId="41908499" w14:textId="77777777" w:rsidR="00FF504A" w:rsidRDefault="00FF504A" w:rsidP="00FF504A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603BCBAE" w14:textId="06CC4BBD" w:rsidR="00FF504A" w:rsidRPr="006B6C65" w:rsidRDefault="00FF504A" w:rsidP="00FF504A">
            <w:pPr>
              <w:pStyle w:val="BodyText3"/>
              <w:ind w:right="137"/>
              <w:jc w:val="right"/>
            </w:pPr>
            <w:r w:rsidRPr="006B6C65">
              <w:rPr>
                <w:rFonts w:hint="cs"/>
              </w:rPr>
              <w:t>36</w:t>
            </w:r>
            <w:r w:rsidRPr="006B6C65">
              <w:rPr>
                <w:rFonts w:hint="cs"/>
                <w:cs/>
              </w:rPr>
              <w:t>.</w:t>
            </w:r>
            <w:r w:rsidRPr="006B6C65">
              <w:rPr>
                <w:rFonts w:hint="cs"/>
              </w:rPr>
              <w:t>48</w:t>
            </w:r>
          </w:p>
        </w:tc>
        <w:tc>
          <w:tcPr>
            <w:tcW w:w="327" w:type="dxa"/>
          </w:tcPr>
          <w:p w14:paraId="7101B3D7" w14:textId="77777777" w:rsidR="00FF504A" w:rsidRPr="00EA0007" w:rsidRDefault="00FF504A" w:rsidP="00FF504A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695D32F1" w14:textId="1166392E" w:rsidR="00FF504A" w:rsidRDefault="00FF504A" w:rsidP="00FF504A">
            <w:pPr>
              <w:pStyle w:val="BodyText3"/>
              <w:ind w:right="137"/>
              <w:jc w:val="right"/>
            </w:pPr>
            <w:r w:rsidRPr="00DB12AA">
              <w:rPr>
                <w:rFonts w:hint="cs"/>
              </w:rPr>
              <w:t>36</w:t>
            </w:r>
            <w:r w:rsidRPr="00A07CD0">
              <w:rPr>
                <w:rFonts w:hint="cs"/>
                <w:cs/>
              </w:rPr>
              <w:t>.</w:t>
            </w:r>
            <w:r w:rsidRPr="00DB12AA">
              <w:rPr>
                <w:rFonts w:hint="cs"/>
              </w:rPr>
              <w:t>48</w:t>
            </w:r>
          </w:p>
        </w:tc>
      </w:tr>
    </w:tbl>
    <w:p w14:paraId="1B5D14B0" w14:textId="77777777" w:rsidR="00791498" w:rsidRDefault="00791498">
      <w:pPr>
        <w:rPr>
          <w:sz w:val="30"/>
          <w:szCs w:val="30"/>
        </w:rPr>
      </w:pPr>
    </w:p>
    <w:p w14:paraId="045BC21E" w14:textId="77777777" w:rsidR="00FF504A" w:rsidRDefault="00FF504A">
      <w:pPr>
        <w:rPr>
          <w:sz w:val="30"/>
          <w:szCs w:val="30"/>
        </w:rPr>
      </w:pPr>
    </w:p>
    <w:p w14:paraId="6853364B" w14:textId="77777777" w:rsidR="00FF504A" w:rsidRDefault="00FF504A">
      <w:pPr>
        <w:rPr>
          <w:sz w:val="30"/>
          <w:szCs w:val="30"/>
        </w:rPr>
      </w:pPr>
    </w:p>
    <w:p w14:paraId="297932A3" w14:textId="77777777" w:rsidR="00FF504A" w:rsidRDefault="00FF504A">
      <w:pPr>
        <w:rPr>
          <w:sz w:val="30"/>
          <w:szCs w:val="30"/>
        </w:rPr>
      </w:pPr>
    </w:p>
    <w:p w14:paraId="583317E3" w14:textId="77777777" w:rsidR="00FF504A" w:rsidRDefault="00FF504A">
      <w:pPr>
        <w:rPr>
          <w:sz w:val="30"/>
          <w:szCs w:val="30"/>
        </w:rPr>
      </w:pPr>
    </w:p>
    <w:p w14:paraId="11B810AD" w14:textId="77777777" w:rsidR="00FF504A" w:rsidRDefault="00FF504A">
      <w:pPr>
        <w:rPr>
          <w:sz w:val="30"/>
          <w:szCs w:val="30"/>
        </w:rPr>
      </w:pPr>
    </w:p>
    <w:p w14:paraId="6FA0A40E" w14:textId="77777777" w:rsidR="00FF504A" w:rsidRDefault="00FF504A">
      <w:pPr>
        <w:rPr>
          <w:sz w:val="30"/>
          <w:szCs w:val="30"/>
        </w:rPr>
      </w:pPr>
    </w:p>
    <w:p w14:paraId="484518A2" w14:textId="77777777" w:rsidR="00FF504A" w:rsidRDefault="00FF504A">
      <w:pPr>
        <w:rPr>
          <w:sz w:val="30"/>
          <w:szCs w:val="30"/>
        </w:rPr>
      </w:pPr>
    </w:p>
    <w:p w14:paraId="20EC1781" w14:textId="77777777" w:rsidR="00FF504A" w:rsidRDefault="00FF504A">
      <w:pPr>
        <w:rPr>
          <w:sz w:val="30"/>
          <w:szCs w:val="30"/>
        </w:rPr>
      </w:pPr>
    </w:p>
    <w:p w14:paraId="06CA0C55" w14:textId="77777777" w:rsidR="00FF504A" w:rsidRPr="00791498" w:rsidRDefault="00FF504A">
      <w:pPr>
        <w:rPr>
          <w:sz w:val="30"/>
          <w:szCs w:val="30"/>
        </w:rPr>
      </w:pPr>
    </w:p>
    <w:p w14:paraId="5CEF5277" w14:textId="77777777" w:rsidR="00791498" w:rsidRDefault="00791498">
      <w:r>
        <w:rPr>
          <w:rFonts w:ascii="Angsana New" w:hAnsi="Angsana New" w:hint="cs"/>
          <w:sz w:val="30"/>
          <w:szCs w:val="30"/>
          <w:cs/>
        </w:rPr>
        <w:lastRenderedPageBreak/>
        <w:t>ข้อมูลทางการเงินของบริษัทย่อยก่อนตัดรายการระหว่างกัน มีดังนี้</w:t>
      </w:r>
    </w:p>
    <w:p w14:paraId="643B97B7" w14:textId="77777777" w:rsidR="00791498" w:rsidRPr="006E228C" w:rsidRDefault="00791498">
      <w:pPr>
        <w:rPr>
          <w:sz w:val="16"/>
          <w:szCs w:val="16"/>
        </w:rPr>
      </w:pPr>
    </w:p>
    <w:tbl>
      <w:tblPr>
        <w:tblW w:w="9316" w:type="dxa"/>
        <w:tblLook w:val="04A0" w:firstRow="1" w:lastRow="0" w:firstColumn="1" w:lastColumn="0" w:noHBand="0" w:noVBand="1"/>
      </w:tblPr>
      <w:tblGrid>
        <w:gridCol w:w="5920"/>
        <w:gridCol w:w="1509"/>
        <w:gridCol w:w="327"/>
        <w:gridCol w:w="1560"/>
      </w:tblGrid>
      <w:tr w:rsidR="00FF504A" w:rsidRPr="00BE103A" w14:paraId="54D07A50" w14:textId="77777777" w:rsidTr="00FF504A">
        <w:tc>
          <w:tcPr>
            <w:tcW w:w="5920" w:type="dxa"/>
          </w:tcPr>
          <w:p w14:paraId="5D382451" w14:textId="77777777" w:rsidR="00FF504A" w:rsidRDefault="00FF504A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96" w:type="dxa"/>
            <w:gridSpan w:val="3"/>
          </w:tcPr>
          <w:p w14:paraId="28AECBE3" w14:textId="77777777" w:rsidR="00FF504A" w:rsidRDefault="00FF504A" w:rsidP="007D2DFD">
            <w:pPr>
              <w:pStyle w:val="BodyText3"/>
              <w:ind w:right="137"/>
              <w:jc w:val="center"/>
            </w:pPr>
            <w:r>
              <w:rPr>
                <w:rFonts w:hint="cs"/>
                <w:cs/>
              </w:rPr>
              <w:t>พันบาท</w:t>
            </w:r>
          </w:p>
        </w:tc>
      </w:tr>
      <w:tr w:rsidR="00FF504A" w:rsidRPr="00BE103A" w14:paraId="4EAD3CBB" w14:textId="77777777" w:rsidTr="00FF504A">
        <w:tc>
          <w:tcPr>
            <w:tcW w:w="5920" w:type="dxa"/>
          </w:tcPr>
          <w:p w14:paraId="5CF12767" w14:textId="77777777" w:rsidR="00FF504A" w:rsidRDefault="00FF504A" w:rsidP="003173A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4438EF6F" w14:textId="7987FDB2" w:rsidR="00FF504A" w:rsidRPr="009E3E3A" w:rsidRDefault="00FF504A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27" w:type="dxa"/>
            <w:tcBorders>
              <w:top w:val="single" w:sz="4" w:space="0" w:color="auto"/>
            </w:tcBorders>
          </w:tcPr>
          <w:p w14:paraId="57463C0E" w14:textId="77777777" w:rsidR="00FF504A" w:rsidRPr="00EA0007" w:rsidRDefault="00FF504A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3C7AD0E9" w14:textId="506D1555" w:rsidR="00FF504A" w:rsidRPr="009E3E3A" w:rsidRDefault="00FF504A" w:rsidP="00236E8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2A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F504A" w:rsidRPr="00BE103A" w14:paraId="69658148" w14:textId="77777777" w:rsidTr="00FF504A">
        <w:tc>
          <w:tcPr>
            <w:tcW w:w="5920" w:type="dxa"/>
          </w:tcPr>
          <w:p w14:paraId="66FFB3B7" w14:textId="2013E61D" w:rsidR="00FF504A" w:rsidRPr="006E228C" w:rsidRDefault="00FF504A" w:rsidP="003173AA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E22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ยอดคงเหลือ ณ วันที่ </w:t>
            </w:r>
            <w:r w:rsidRPr="00DB12AA">
              <w:rPr>
                <w:rFonts w:ascii="Angsana New" w:hAnsi="Angsana New" w:hint="cs"/>
                <w:i/>
                <w:iCs/>
                <w:sz w:val="30"/>
                <w:szCs w:val="30"/>
              </w:rPr>
              <w:t>31</w:t>
            </w:r>
            <w:r w:rsidRPr="006E22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264571BF" w14:textId="77777777" w:rsidR="00FF504A" w:rsidRDefault="00FF504A" w:rsidP="0052481B">
            <w:pPr>
              <w:pStyle w:val="BodyText3"/>
              <w:ind w:right="137"/>
              <w:jc w:val="right"/>
            </w:pPr>
          </w:p>
        </w:tc>
        <w:tc>
          <w:tcPr>
            <w:tcW w:w="327" w:type="dxa"/>
          </w:tcPr>
          <w:p w14:paraId="51297C09" w14:textId="77777777" w:rsidR="00FF504A" w:rsidRPr="00EA0007" w:rsidRDefault="00FF504A" w:rsidP="0052481B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F884255" w14:textId="77777777" w:rsidR="00FF504A" w:rsidRDefault="00FF504A" w:rsidP="0052481B">
            <w:pPr>
              <w:pStyle w:val="BodyText3"/>
              <w:ind w:right="137"/>
              <w:jc w:val="right"/>
            </w:pPr>
          </w:p>
        </w:tc>
      </w:tr>
      <w:tr w:rsidR="00FF504A" w:rsidRPr="00BE103A" w14:paraId="448B1A57" w14:textId="77777777" w:rsidTr="00FF504A">
        <w:tc>
          <w:tcPr>
            <w:tcW w:w="5920" w:type="dxa"/>
          </w:tcPr>
          <w:p w14:paraId="761D8F27" w14:textId="77777777" w:rsidR="00FF504A" w:rsidRPr="00BB0D13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09" w:type="dxa"/>
          </w:tcPr>
          <w:p w14:paraId="7E78457F" w14:textId="70CA604C" w:rsidR="00FF504A" w:rsidRPr="006B6C65" w:rsidRDefault="006B6C65" w:rsidP="00FF504A">
            <w:pPr>
              <w:pStyle w:val="BodyText3"/>
              <w:ind w:right="137"/>
              <w:jc w:val="right"/>
            </w:pPr>
            <w:r w:rsidRPr="006B6C65">
              <w:t>402,639</w:t>
            </w:r>
          </w:p>
        </w:tc>
        <w:tc>
          <w:tcPr>
            <w:tcW w:w="327" w:type="dxa"/>
          </w:tcPr>
          <w:p w14:paraId="670F0EC6" w14:textId="77777777" w:rsidR="00FF504A" w:rsidRPr="00EA0007" w:rsidRDefault="00FF504A" w:rsidP="00FF504A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47B6A2A9" w14:textId="6404B9C5" w:rsidR="00FF504A" w:rsidRPr="00860226" w:rsidRDefault="00FF504A" w:rsidP="00FF504A">
            <w:pPr>
              <w:pStyle w:val="BodyText3"/>
              <w:ind w:right="137"/>
              <w:jc w:val="right"/>
            </w:pPr>
            <w:r>
              <w:t>283</w:t>
            </w:r>
            <w:r w:rsidRPr="00A07CD0">
              <w:t>,</w:t>
            </w:r>
            <w:r>
              <w:t>008</w:t>
            </w:r>
          </w:p>
        </w:tc>
      </w:tr>
      <w:tr w:rsidR="00FF504A" w:rsidRPr="00BE103A" w14:paraId="7F1EE47D" w14:textId="77777777" w:rsidTr="00FF504A">
        <w:tc>
          <w:tcPr>
            <w:tcW w:w="5920" w:type="dxa"/>
          </w:tcPr>
          <w:p w14:paraId="277E597E" w14:textId="77777777" w:rsidR="00FF504A" w:rsidRPr="00BB0D13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09" w:type="dxa"/>
          </w:tcPr>
          <w:p w14:paraId="5A03237A" w14:textId="0E1FA0B4" w:rsidR="00FF504A" w:rsidRPr="006B6C65" w:rsidRDefault="006B6C65" w:rsidP="00FF504A">
            <w:pPr>
              <w:pStyle w:val="BodyText3"/>
              <w:ind w:right="137"/>
              <w:jc w:val="right"/>
            </w:pPr>
            <w:r w:rsidRPr="006B6C65">
              <w:t>418,764</w:t>
            </w:r>
          </w:p>
        </w:tc>
        <w:tc>
          <w:tcPr>
            <w:tcW w:w="327" w:type="dxa"/>
          </w:tcPr>
          <w:p w14:paraId="4574E1C7" w14:textId="77777777" w:rsidR="00FF504A" w:rsidRPr="00EA0007" w:rsidRDefault="00FF504A" w:rsidP="00FF504A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30065CB2" w14:textId="4F9D232D" w:rsidR="00FF504A" w:rsidRPr="00860226" w:rsidRDefault="00FF504A" w:rsidP="00FF504A">
            <w:pPr>
              <w:pStyle w:val="BodyText3"/>
              <w:ind w:right="137"/>
              <w:jc w:val="right"/>
            </w:pPr>
            <w:r>
              <w:t>463</w:t>
            </w:r>
            <w:r w:rsidRPr="00A07CD0">
              <w:t>,</w:t>
            </w:r>
            <w:r>
              <w:t>636</w:t>
            </w:r>
          </w:p>
        </w:tc>
      </w:tr>
      <w:tr w:rsidR="00FF504A" w:rsidRPr="0052481B" w14:paraId="225F1855" w14:textId="77777777" w:rsidTr="00FF504A">
        <w:tc>
          <w:tcPr>
            <w:tcW w:w="5920" w:type="dxa"/>
          </w:tcPr>
          <w:p w14:paraId="5F3088B8" w14:textId="77777777" w:rsidR="00FF504A" w:rsidRPr="0052481B" w:rsidRDefault="00FF504A" w:rsidP="00FF504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9" w:type="dxa"/>
          </w:tcPr>
          <w:p w14:paraId="02D40A14" w14:textId="77777777" w:rsidR="00FF504A" w:rsidRPr="006B6C65" w:rsidRDefault="00FF504A" w:rsidP="00FF504A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327" w:type="dxa"/>
          </w:tcPr>
          <w:p w14:paraId="1B9348E8" w14:textId="77777777" w:rsidR="00FF504A" w:rsidRPr="0052481B" w:rsidRDefault="00FF504A" w:rsidP="00FF504A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C60A321" w14:textId="77777777" w:rsidR="00FF504A" w:rsidRPr="0052481B" w:rsidRDefault="00FF504A" w:rsidP="00FF504A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</w:tr>
      <w:tr w:rsidR="00FF504A" w:rsidRPr="00BE103A" w14:paraId="2E9A8118" w14:textId="77777777" w:rsidTr="00FF504A">
        <w:tc>
          <w:tcPr>
            <w:tcW w:w="5920" w:type="dxa"/>
          </w:tcPr>
          <w:p w14:paraId="35354BB9" w14:textId="77777777" w:rsidR="00FF504A" w:rsidRPr="00BB0D13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09" w:type="dxa"/>
          </w:tcPr>
          <w:p w14:paraId="1014A7B8" w14:textId="46918234" w:rsidR="00FF504A" w:rsidRPr="006B6C65" w:rsidRDefault="006B6C65" w:rsidP="00FF504A">
            <w:pPr>
              <w:pStyle w:val="BodyText3"/>
              <w:ind w:right="137"/>
              <w:jc w:val="right"/>
            </w:pPr>
            <w:r w:rsidRPr="006B6C65">
              <w:t>106,262</w:t>
            </w:r>
          </w:p>
        </w:tc>
        <w:tc>
          <w:tcPr>
            <w:tcW w:w="327" w:type="dxa"/>
          </w:tcPr>
          <w:p w14:paraId="0372FD16" w14:textId="77777777" w:rsidR="00FF504A" w:rsidRPr="00EA0007" w:rsidRDefault="00FF504A" w:rsidP="00FF504A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6D63F427" w14:textId="7CA06E9B" w:rsidR="00FF504A" w:rsidRPr="00860226" w:rsidRDefault="00FF504A" w:rsidP="00FF504A">
            <w:pPr>
              <w:pStyle w:val="BodyText3"/>
              <w:ind w:right="137"/>
              <w:jc w:val="right"/>
            </w:pPr>
            <w:r>
              <w:t>99</w:t>
            </w:r>
            <w:r w:rsidRPr="00A07CD0">
              <w:t>,</w:t>
            </w:r>
            <w:r>
              <w:t>998</w:t>
            </w:r>
          </w:p>
        </w:tc>
      </w:tr>
      <w:tr w:rsidR="00FF504A" w:rsidRPr="00BE103A" w14:paraId="70D1CD78" w14:textId="77777777" w:rsidTr="00FF504A">
        <w:tc>
          <w:tcPr>
            <w:tcW w:w="5920" w:type="dxa"/>
          </w:tcPr>
          <w:p w14:paraId="7857322F" w14:textId="77777777" w:rsidR="00FF504A" w:rsidRPr="00BB0D13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09" w:type="dxa"/>
          </w:tcPr>
          <w:p w14:paraId="12FD722A" w14:textId="18F51007" w:rsidR="00FF504A" w:rsidRPr="006B6C65" w:rsidRDefault="006B6C65" w:rsidP="00FF504A">
            <w:pPr>
              <w:pStyle w:val="BodyText3"/>
              <w:ind w:right="137"/>
              <w:jc w:val="right"/>
            </w:pPr>
            <w:r w:rsidRPr="006B6C65">
              <w:t>43,371</w:t>
            </w:r>
          </w:p>
        </w:tc>
        <w:tc>
          <w:tcPr>
            <w:tcW w:w="327" w:type="dxa"/>
          </w:tcPr>
          <w:p w14:paraId="201171A7" w14:textId="77777777" w:rsidR="00FF504A" w:rsidRPr="00EA0007" w:rsidRDefault="00FF504A" w:rsidP="00FF504A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5841D694" w14:textId="33AD7360" w:rsidR="00FF504A" w:rsidRPr="00860226" w:rsidRDefault="00FF504A" w:rsidP="00FF504A">
            <w:pPr>
              <w:pStyle w:val="BodyText3"/>
              <w:ind w:right="137"/>
              <w:jc w:val="right"/>
            </w:pPr>
            <w:r>
              <w:t>41</w:t>
            </w:r>
            <w:r w:rsidRPr="00A07CD0">
              <w:t>,</w:t>
            </w:r>
            <w:r>
              <w:t>731</w:t>
            </w:r>
          </w:p>
        </w:tc>
      </w:tr>
      <w:tr w:rsidR="00FF504A" w:rsidRPr="0052481B" w14:paraId="2D14BFC1" w14:textId="77777777" w:rsidTr="00FF504A">
        <w:tc>
          <w:tcPr>
            <w:tcW w:w="5920" w:type="dxa"/>
          </w:tcPr>
          <w:p w14:paraId="3BC46F67" w14:textId="77777777" w:rsidR="00FF504A" w:rsidRPr="0052481B" w:rsidRDefault="00FF504A" w:rsidP="00FF504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9" w:type="dxa"/>
          </w:tcPr>
          <w:p w14:paraId="69B7F4C9" w14:textId="77777777" w:rsidR="00FF504A" w:rsidRPr="006B6C65" w:rsidRDefault="00FF504A" w:rsidP="00FF504A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327" w:type="dxa"/>
          </w:tcPr>
          <w:p w14:paraId="5136BF06" w14:textId="77777777" w:rsidR="00FF504A" w:rsidRPr="0052481B" w:rsidRDefault="00FF504A" w:rsidP="00FF504A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C4B3A9F" w14:textId="77777777" w:rsidR="00FF504A" w:rsidRPr="0052481B" w:rsidRDefault="00FF504A" w:rsidP="00FF504A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</w:tr>
      <w:tr w:rsidR="00FF504A" w:rsidRPr="00BE103A" w14:paraId="27B25E98" w14:textId="77777777" w:rsidTr="00FF504A">
        <w:tc>
          <w:tcPr>
            <w:tcW w:w="5920" w:type="dxa"/>
          </w:tcPr>
          <w:p w14:paraId="100D085D" w14:textId="77777777" w:rsidR="00FF504A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509" w:type="dxa"/>
          </w:tcPr>
          <w:p w14:paraId="17CBEA04" w14:textId="33171D76" w:rsidR="00FF504A" w:rsidRPr="006B6C65" w:rsidRDefault="006B6C65" w:rsidP="00FF504A">
            <w:pPr>
              <w:pStyle w:val="BodyText3"/>
              <w:ind w:right="137"/>
              <w:jc w:val="right"/>
            </w:pPr>
            <w:r w:rsidRPr="006B6C65">
              <w:t>2</w:t>
            </w:r>
            <w:r w:rsidR="009A1ACF">
              <w:rPr>
                <w:rFonts w:hint="cs"/>
                <w:cs/>
              </w:rPr>
              <w:t>45</w:t>
            </w:r>
            <w:r w:rsidRPr="006B6C65">
              <w:t>,</w:t>
            </w:r>
            <w:r w:rsidR="009A1ACF">
              <w:rPr>
                <w:rFonts w:hint="cs"/>
                <w:cs/>
              </w:rPr>
              <w:t>062</w:t>
            </w:r>
          </w:p>
        </w:tc>
        <w:tc>
          <w:tcPr>
            <w:tcW w:w="327" w:type="dxa"/>
          </w:tcPr>
          <w:p w14:paraId="04DD602B" w14:textId="77777777" w:rsidR="00FF504A" w:rsidRPr="0052481B" w:rsidRDefault="00FF504A" w:rsidP="00FF504A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60" w:type="dxa"/>
          </w:tcPr>
          <w:p w14:paraId="3BBEF463" w14:textId="471CE618" w:rsidR="00FF504A" w:rsidRPr="001A2DD5" w:rsidRDefault="00FF504A" w:rsidP="00FF504A">
            <w:pPr>
              <w:pStyle w:val="BodyText3"/>
              <w:ind w:right="137"/>
              <w:jc w:val="right"/>
            </w:pPr>
            <w:r>
              <w:t>2</w:t>
            </w:r>
            <w:r w:rsidR="009A1ACF">
              <w:rPr>
                <w:rFonts w:hint="cs"/>
                <w:cs/>
              </w:rPr>
              <w:t>20</w:t>
            </w:r>
            <w:r w:rsidRPr="00A07CD0">
              <w:t>,</w:t>
            </w:r>
            <w:r>
              <w:t>6</w:t>
            </w:r>
            <w:r w:rsidR="009A1ACF">
              <w:rPr>
                <w:rFonts w:hint="cs"/>
                <w:cs/>
              </w:rPr>
              <w:t>73</w:t>
            </w:r>
          </w:p>
        </w:tc>
      </w:tr>
      <w:tr w:rsidR="00FF504A" w:rsidRPr="00BE103A" w14:paraId="508EDCD6" w14:textId="77777777" w:rsidTr="00FF504A">
        <w:tc>
          <w:tcPr>
            <w:tcW w:w="5920" w:type="dxa"/>
          </w:tcPr>
          <w:p w14:paraId="795C659C" w14:textId="77777777" w:rsidR="00FF504A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68B3111F" w14:textId="77777777" w:rsidR="00FF504A" w:rsidRPr="006B6C65" w:rsidRDefault="00FF504A" w:rsidP="00FF504A">
            <w:pPr>
              <w:pStyle w:val="BodyText3"/>
              <w:ind w:right="137"/>
              <w:jc w:val="right"/>
            </w:pPr>
          </w:p>
        </w:tc>
        <w:tc>
          <w:tcPr>
            <w:tcW w:w="327" w:type="dxa"/>
          </w:tcPr>
          <w:p w14:paraId="38A4D16A" w14:textId="77777777" w:rsidR="00FF504A" w:rsidRPr="0052481B" w:rsidRDefault="00FF504A" w:rsidP="00FF504A">
            <w:pPr>
              <w:pStyle w:val="BodyText3"/>
              <w:ind w:right="137"/>
              <w:jc w:val="right"/>
              <w:rPr>
                <w:highlight w:val="yellow"/>
              </w:rPr>
            </w:pPr>
          </w:p>
        </w:tc>
        <w:tc>
          <w:tcPr>
            <w:tcW w:w="1560" w:type="dxa"/>
          </w:tcPr>
          <w:p w14:paraId="2602B2B7" w14:textId="77777777" w:rsidR="00FF504A" w:rsidRDefault="00FF504A" w:rsidP="00FF504A">
            <w:pPr>
              <w:pStyle w:val="BodyText3"/>
              <w:ind w:right="137"/>
              <w:jc w:val="right"/>
            </w:pPr>
          </w:p>
        </w:tc>
      </w:tr>
      <w:tr w:rsidR="00E378E8" w:rsidRPr="00BE103A" w14:paraId="482900EC" w14:textId="77777777" w:rsidTr="00FF504A">
        <w:tc>
          <w:tcPr>
            <w:tcW w:w="5920" w:type="dxa"/>
          </w:tcPr>
          <w:p w14:paraId="4578710C" w14:textId="76008DE4" w:rsidR="00E378E8" w:rsidRPr="006E228C" w:rsidRDefault="00E378E8" w:rsidP="008F41C2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E22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DB12AA" w:rsidRPr="00DB12AA">
              <w:rPr>
                <w:rFonts w:ascii="Angsana New" w:hAnsi="Angsana New" w:hint="cs"/>
                <w:i/>
                <w:iCs/>
                <w:sz w:val="30"/>
                <w:szCs w:val="30"/>
              </w:rPr>
              <w:t>31</w:t>
            </w:r>
            <w:r w:rsidRPr="006E228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9" w:type="dxa"/>
          </w:tcPr>
          <w:p w14:paraId="3895A663" w14:textId="77777777" w:rsidR="00E378E8" w:rsidRPr="006B6C65" w:rsidRDefault="00E378E8" w:rsidP="008F41C2">
            <w:pPr>
              <w:pStyle w:val="BodyText3"/>
              <w:ind w:right="137"/>
              <w:jc w:val="right"/>
            </w:pPr>
          </w:p>
        </w:tc>
        <w:tc>
          <w:tcPr>
            <w:tcW w:w="327" w:type="dxa"/>
          </w:tcPr>
          <w:p w14:paraId="601CF350" w14:textId="77777777" w:rsidR="00E378E8" w:rsidRPr="00EA0007" w:rsidRDefault="00E378E8" w:rsidP="008F41C2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51AF2B9D" w14:textId="77777777" w:rsidR="00E378E8" w:rsidRDefault="00E378E8" w:rsidP="008F41C2">
            <w:pPr>
              <w:pStyle w:val="BodyText3"/>
              <w:ind w:right="137"/>
              <w:jc w:val="right"/>
            </w:pPr>
          </w:p>
        </w:tc>
      </w:tr>
      <w:tr w:rsidR="00FF504A" w:rsidRPr="00BE103A" w14:paraId="07110013" w14:textId="77777777" w:rsidTr="00FF504A">
        <w:tc>
          <w:tcPr>
            <w:tcW w:w="5920" w:type="dxa"/>
          </w:tcPr>
          <w:p w14:paraId="6815443C" w14:textId="77777777" w:rsidR="00FF504A" w:rsidRPr="00BB0D13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509" w:type="dxa"/>
          </w:tcPr>
          <w:p w14:paraId="12E79E39" w14:textId="2B6AE6A9" w:rsidR="00FF504A" w:rsidRPr="006B6C65" w:rsidRDefault="006B6C65" w:rsidP="00FF504A">
            <w:pPr>
              <w:pStyle w:val="BodyText3"/>
              <w:ind w:right="137"/>
              <w:jc w:val="right"/>
            </w:pPr>
            <w:r w:rsidRPr="006B6C65">
              <w:t>713,826</w:t>
            </w:r>
          </w:p>
        </w:tc>
        <w:tc>
          <w:tcPr>
            <w:tcW w:w="327" w:type="dxa"/>
          </w:tcPr>
          <w:p w14:paraId="5AAD9DD0" w14:textId="77777777" w:rsidR="00FF504A" w:rsidRPr="00EA0007" w:rsidRDefault="00FF504A" w:rsidP="00FF504A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518C1BBD" w14:textId="6DA9F846" w:rsidR="00FF504A" w:rsidRPr="00860226" w:rsidRDefault="00FF504A" w:rsidP="00FF504A">
            <w:pPr>
              <w:pStyle w:val="BodyText3"/>
              <w:ind w:right="137"/>
              <w:jc w:val="right"/>
            </w:pPr>
            <w:r>
              <w:t>572</w:t>
            </w:r>
            <w:r w:rsidRPr="00A07CD0">
              <w:t>,</w:t>
            </w:r>
            <w:r>
              <w:t>287</w:t>
            </w:r>
          </w:p>
        </w:tc>
      </w:tr>
      <w:tr w:rsidR="00FF504A" w:rsidRPr="003125F5" w14:paraId="1224BBCD" w14:textId="77777777" w:rsidTr="00FF504A">
        <w:tc>
          <w:tcPr>
            <w:tcW w:w="5920" w:type="dxa"/>
          </w:tcPr>
          <w:p w14:paraId="323C8749" w14:textId="77777777" w:rsidR="00FF504A" w:rsidRPr="003125F5" w:rsidRDefault="00FF504A" w:rsidP="00FF504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9" w:type="dxa"/>
          </w:tcPr>
          <w:p w14:paraId="571EBFB4" w14:textId="77777777" w:rsidR="00FF504A" w:rsidRPr="006B6C65" w:rsidRDefault="00FF504A" w:rsidP="00FF504A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327" w:type="dxa"/>
          </w:tcPr>
          <w:p w14:paraId="51AD4178" w14:textId="77777777" w:rsidR="00FF504A" w:rsidRPr="003125F5" w:rsidRDefault="00FF504A" w:rsidP="00FF504A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EB573B4" w14:textId="77777777" w:rsidR="00FF504A" w:rsidRPr="003125F5" w:rsidRDefault="00FF504A" w:rsidP="00FF504A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</w:tr>
      <w:tr w:rsidR="00FF504A" w:rsidRPr="00BE103A" w14:paraId="1331FF15" w14:textId="77777777" w:rsidTr="00FF504A">
        <w:tc>
          <w:tcPr>
            <w:tcW w:w="5920" w:type="dxa"/>
          </w:tcPr>
          <w:p w14:paraId="2645613F" w14:textId="77777777" w:rsidR="00FF504A" w:rsidRPr="00BB0D13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กำไรสำหรับปีของส่วนได้เสียที่ไม่มีอำนาจควบคุม</w:t>
            </w:r>
          </w:p>
        </w:tc>
        <w:tc>
          <w:tcPr>
            <w:tcW w:w="1509" w:type="dxa"/>
          </w:tcPr>
          <w:p w14:paraId="4EB06316" w14:textId="4DD19093" w:rsidR="00FF504A" w:rsidRPr="006B6C65" w:rsidRDefault="002F216F" w:rsidP="00FF504A">
            <w:pPr>
              <w:pStyle w:val="BodyText3"/>
              <w:ind w:right="137"/>
              <w:jc w:val="right"/>
            </w:pPr>
            <w:r>
              <w:t>38,882</w:t>
            </w:r>
          </w:p>
        </w:tc>
        <w:tc>
          <w:tcPr>
            <w:tcW w:w="327" w:type="dxa"/>
          </w:tcPr>
          <w:p w14:paraId="5FD61B7B" w14:textId="77777777" w:rsidR="00FF504A" w:rsidRPr="00EA0007" w:rsidRDefault="00FF504A" w:rsidP="00FF504A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33E92B61" w14:textId="0B4ED60E" w:rsidR="00FF504A" w:rsidRPr="00860226" w:rsidRDefault="00FF504A" w:rsidP="00FF504A">
            <w:pPr>
              <w:pStyle w:val="BodyText3"/>
              <w:ind w:right="137"/>
              <w:jc w:val="right"/>
            </w:pPr>
            <w:r>
              <w:t>14</w:t>
            </w:r>
            <w:r w:rsidRPr="00EE5AA5">
              <w:t>,</w:t>
            </w:r>
            <w:r>
              <w:t>214</w:t>
            </w:r>
          </w:p>
        </w:tc>
      </w:tr>
      <w:tr w:rsidR="00FF504A" w:rsidRPr="00BE103A" w14:paraId="0BD7FDAE" w14:textId="77777777" w:rsidTr="00FF504A">
        <w:tc>
          <w:tcPr>
            <w:tcW w:w="5920" w:type="dxa"/>
          </w:tcPr>
          <w:p w14:paraId="0013901D" w14:textId="77777777" w:rsidR="00FF504A" w:rsidRPr="00BB0D13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กำไรเบ็ดเสร็จรวมสำหรับปีของส่วนได้เสียที่ไม่มีอำนาจควบคุม</w:t>
            </w:r>
          </w:p>
        </w:tc>
        <w:tc>
          <w:tcPr>
            <w:tcW w:w="1509" w:type="dxa"/>
          </w:tcPr>
          <w:p w14:paraId="098C66F4" w14:textId="10C32B61" w:rsidR="00FF504A" w:rsidRPr="006B6C65" w:rsidRDefault="002F216F" w:rsidP="00FF504A">
            <w:pPr>
              <w:pStyle w:val="BodyText3"/>
              <w:ind w:right="137"/>
              <w:jc w:val="right"/>
            </w:pPr>
            <w:r>
              <w:t>38,258</w:t>
            </w:r>
          </w:p>
        </w:tc>
        <w:tc>
          <w:tcPr>
            <w:tcW w:w="327" w:type="dxa"/>
          </w:tcPr>
          <w:p w14:paraId="6A565DE1" w14:textId="77777777" w:rsidR="00FF504A" w:rsidRPr="00EA0007" w:rsidRDefault="00FF504A" w:rsidP="00FF504A">
            <w:pPr>
              <w:pStyle w:val="BodyText3"/>
              <w:ind w:right="137"/>
              <w:jc w:val="right"/>
            </w:pPr>
          </w:p>
        </w:tc>
        <w:tc>
          <w:tcPr>
            <w:tcW w:w="1560" w:type="dxa"/>
          </w:tcPr>
          <w:p w14:paraId="0E5C73ED" w14:textId="5F8C350B" w:rsidR="00FF504A" w:rsidRPr="00860226" w:rsidRDefault="00FF504A" w:rsidP="00FF504A">
            <w:pPr>
              <w:pStyle w:val="BodyText3"/>
              <w:ind w:right="137"/>
              <w:jc w:val="right"/>
            </w:pPr>
            <w:r>
              <w:t>14</w:t>
            </w:r>
            <w:r w:rsidRPr="00EE5AA5">
              <w:t>,</w:t>
            </w:r>
            <w:r>
              <w:t>266</w:t>
            </w:r>
          </w:p>
        </w:tc>
      </w:tr>
      <w:tr w:rsidR="00FF504A" w:rsidRPr="00BE103A" w14:paraId="57ABDE1B" w14:textId="77777777" w:rsidTr="00FF504A">
        <w:tc>
          <w:tcPr>
            <w:tcW w:w="5920" w:type="dxa"/>
          </w:tcPr>
          <w:p w14:paraId="782BA09F" w14:textId="77777777" w:rsidR="00FF504A" w:rsidRPr="00AC2BF0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เงินปันผลจ่ายแก่ส่วนได้เสียที่ไม่มีอำนาจควบคุม</w:t>
            </w:r>
          </w:p>
        </w:tc>
        <w:tc>
          <w:tcPr>
            <w:tcW w:w="1509" w:type="dxa"/>
          </w:tcPr>
          <w:p w14:paraId="3CBDFE9B" w14:textId="0AC2A550" w:rsidR="00FF504A" w:rsidRPr="006B6C65" w:rsidRDefault="00FF504A" w:rsidP="00FF504A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6B6C65">
              <w:t>(</w:t>
            </w:r>
            <w:r w:rsidR="002F216F">
              <w:t>13,869</w:t>
            </w:r>
            <w:r w:rsidRPr="006B6C65">
              <w:t>)</w:t>
            </w:r>
          </w:p>
        </w:tc>
        <w:tc>
          <w:tcPr>
            <w:tcW w:w="327" w:type="dxa"/>
          </w:tcPr>
          <w:p w14:paraId="5FDD4A1D" w14:textId="77777777" w:rsidR="00FF504A" w:rsidRPr="00EA0007" w:rsidRDefault="00FF504A" w:rsidP="00FF504A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</w:p>
        </w:tc>
        <w:tc>
          <w:tcPr>
            <w:tcW w:w="1560" w:type="dxa"/>
          </w:tcPr>
          <w:p w14:paraId="47711127" w14:textId="2E52CBEF" w:rsidR="00FF504A" w:rsidRPr="00860226" w:rsidRDefault="00FF504A" w:rsidP="00FF504A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(15,198</w:t>
            </w:r>
            <w:r w:rsidRPr="00A07CD0">
              <w:t>)</w:t>
            </w:r>
          </w:p>
        </w:tc>
      </w:tr>
      <w:tr w:rsidR="00FF504A" w:rsidRPr="003125F5" w14:paraId="5E1628DE" w14:textId="77777777" w:rsidTr="00FF504A">
        <w:tc>
          <w:tcPr>
            <w:tcW w:w="5920" w:type="dxa"/>
          </w:tcPr>
          <w:p w14:paraId="7774A2F2" w14:textId="77777777" w:rsidR="00FF504A" w:rsidRPr="003125F5" w:rsidRDefault="00FF504A" w:rsidP="00FF504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9" w:type="dxa"/>
          </w:tcPr>
          <w:p w14:paraId="509C28C1" w14:textId="77777777" w:rsidR="00FF504A" w:rsidRPr="00FF504A" w:rsidRDefault="00FF504A" w:rsidP="00FF504A">
            <w:pPr>
              <w:pStyle w:val="BodyText3"/>
              <w:ind w:right="137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27" w:type="dxa"/>
          </w:tcPr>
          <w:p w14:paraId="11D46449" w14:textId="77777777" w:rsidR="00FF504A" w:rsidRPr="003125F5" w:rsidRDefault="00FF504A" w:rsidP="00FF504A">
            <w:pPr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0" w:type="dxa"/>
          </w:tcPr>
          <w:p w14:paraId="1C17F4C7" w14:textId="77777777" w:rsidR="00FF504A" w:rsidRPr="003125F5" w:rsidRDefault="00FF504A" w:rsidP="00FF504A">
            <w:pPr>
              <w:pStyle w:val="BodyText3"/>
              <w:ind w:right="137"/>
              <w:jc w:val="right"/>
              <w:rPr>
                <w:sz w:val="16"/>
                <w:szCs w:val="16"/>
              </w:rPr>
            </w:pPr>
          </w:p>
        </w:tc>
      </w:tr>
      <w:tr w:rsidR="00FF504A" w:rsidRPr="00BE103A" w14:paraId="42A82995" w14:textId="77777777" w:rsidTr="00FF504A">
        <w:tc>
          <w:tcPr>
            <w:tcW w:w="5920" w:type="dxa"/>
          </w:tcPr>
          <w:p w14:paraId="132ABDCB" w14:textId="77777777" w:rsidR="00FF504A" w:rsidRPr="00BB0D13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509" w:type="dxa"/>
          </w:tcPr>
          <w:p w14:paraId="69BFD2DC" w14:textId="6B95FBE2" w:rsidR="00FF504A" w:rsidRPr="006B6C65" w:rsidRDefault="006B6C65" w:rsidP="00FF504A">
            <w:pPr>
              <w:pStyle w:val="BodyText3"/>
              <w:ind w:right="137"/>
              <w:jc w:val="right"/>
            </w:pPr>
            <w:r w:rsidRPr="006B6C65">
              <w:t>162,417</w:t>
            </w:r>
          </w:p>
        </w:tc>
        <w:tc>
          <w:tcPr>
            <w:tcW w:w="327" w:type="dxa"/>
          </w:tcPr>
          <w:p w14:paraId="7F093203" w14:textId="77777777" w:rsidR="00FF504A" w:rsidRPr="00EA0007" w:rsidRDefault="00FF504A" w:rsidP="00FF504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ED0931B" w14:textId="286396C5" w:rsidR="00FF504A" w:rsidRPr="00860226" w:rsidRDefault="00FF504A" w:rsidP="00FF504A">
            <w:pPr>
              <w:pStyle w:val="BodyText3"/>
              <w:ind w:right="137"/>
              <w:jc w:val="right"/>
            </w:pPr>
            <w:r>
              <w:t>84</w:t>
            </w:r>
            <w:r w:rsidRPr="00A07CD0">
              <w:t>,</w:t>
            </w:r>
            <w:r>
              <w:t>648</w:t>
            </w:r>
          </w:p>
        </w:tc>
      </w:tr>
      <w:tr w:rsidR="00FF504A" w:rsidRPr="00BE103A" w14:paraId="0F568279" w14:textId="77777777" w:rsidTr="00FF504A">
        <w:tc>
          <w:tcPr>
            <w:tcW w:w="5920" w:type="dxa"/>
          </w:tcPr>
          <w:p w14:paraId="48500A80" w14:textId="77777777" w:rsidR="00FF504A" w:rsidRPr="00AC2BF0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509" w:type="dxa"/>
          </w:tcPr>
          <w:p w14:paraId="41AFB461" w14:textId="7A2E1F2A" w:rsidR="00FF504A" w:rsidRPr="006B6C65" w:rsidRDefault="00FF504A" w:rsidP="00FF504A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6B6C65">
              <w:t>(</w:t>
            </w:r>
            <w:r w:rsidR="006B6C65" w:rsidRPr="006B6C65">
              <w:t>56,208</w:t>
            </w:r>
            <w:r w:rsidRPr="006B6C65">
              <w:t>)</w:t>
            </w:r>
          </w:p>
        </w:tc>
        <w:tc>
          <w:tcPr>
            <w:tcW w:w="327" w:type="dxa"/>
          </w:tcPr>
          <w:p w14:paraId="0CA7CBF3" w14:textId="77777777" w:rsidR="00FF504A" w:rsidRPr="00EA0007" w:rsidRDefault="00FF504A" w:rsidP="00FF504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14:paraId="1C47F389" w14:textId="653CC1FC" w:rsidR="00FF504A" w:rsidRPr="00860226" w:rsidRDefault="00FF504A" w:rsidP="00FF504A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(81,127</w:t>
            </w:r>
            <w:r w:rsidRPr="00A07CD0">
              <w:t>)</w:t>
            </w:r>
          </w:p>
        </w:tc>
      </w:tr>
      <w:tr w:rsidR="00FF504A" w:rsidRPr="00BE103A" w14:paraId="772075EA" w14:textId="77777777" w:rsidTr="00FF504A">
        <w:tc>
          <w:tcPr>
            <w:tcW w:w="5920" w:type="dxa"/>
          </w:tcPr>
          <w:p w14:paraId="04D81C2D" w14:textId="6EF5EEB1" w:rsidR="00FF504A" w:rsidRPr="00BB0D13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71BD9102" w14:textId="5CC2F538" w:rsidR="00FF504A" w:rsidRPr="006B6C65" w:rsidRDefault="00FF504A" w:rsidP="00FF504A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 w:rsidRPr="006B6C65">
              <w:t>(</w:t>
            </w:r>
            <w:r w:rsidR="006B6C65" w:rsidRPr="006B6C65">
              <w:t>44,551</w:t>
            </w:r>
            <w:r w:rsidRPr="006B6C65">
              <w:t>)</w:t>
            </w:r>
          </w:p>
        </w:tc>
        <w:tc>
          <w:tcPr>
            <w:tcW w:w="327" w:type="dxa"/>
          </w:tcPr>
          <w:p w14:paraId="1070EF71" w14:textId="77777777" w:rsidR="00FF504A" w:rsidRPr="00EA0007" w:rsidRDefault="00FF504A" w:rsidP="00FF504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79E8350" w14:textId="56BDD0F9" w:rsidR="00FF504A" w:rsidRPr="00860226" w:rsidRDefault="00FF504A" w:rsidP="00FF504A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(48,086</w:t>
            </w:r>
            <w:r w:rsidRPr="00A07CD0">
              <w:t>)</w:t>
            </w:r>
          </w:p>
        </w:tc>
      </w:tr>
      <w:tr w:rsidR="00FF504A" w:rsidRPr="00BE103A" w14:paraId="17239F0E" w14:textId="77777777" w:rsidTr="00FF504A">
        <w:tc>
          <w:tcPr>
            <w:tcW w:w="5920" w:type="dxa"/>
          </w:tcPr>
          <w:p w14:paraId="33589AC1" w14:textId="77777777" w:rsidR="00FF504A" w:rsidRPr="00BB0D13" w:rsidRDefault="00FF504A" w:rsidP="00FF504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กระแสเงินสดเพิ่มขึ้น (ลดลง) สุทธิ</w:t>
            </w: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935A49E" w14:textId="1BBD9CAA" w:rsidR="00FF504A" w:rsidRPr="006B6C65" w:rsidRDefault="006B6C65" w:rsidP="006B6C65">
            <w:pPr>
              <w:pStyle w:val="BodyText3"/>
              <w:ind w:right="137"/>
              <w:jc w:val="right"/>
            </w:pPr>
            <w:r w:rsidRPr="006B6C65">
              <w:t>61,658</w:t>
            </w:r>
          </w:p>
        </w:tc>
        <w:tc>
          <w:tcPr>
            <w:tcW w:w="327" w:type="dxa"/>
          </w:tcPr>
          <w:p w14:paraId="49F93EAE" w14:textId="77777777" w:rsidR="00FF504A" w:rsidRPr="00EA0007" w:rsidRDefault="00FF504A" w:rsidP="00FF504A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9E667A8" w14:textId="5AF2351E" w:rsidR="00FF504A" w:rsidRPr="00860226" w:rsidRDefault="00FF504A" w:rsidP="00FF504A">
            <w:pPr>
              <w:pStyle w:val="BodyText3"/>
              <w:tabs>
                <w:tab w:val="clear" w:pos="907"/>
                <w:tab w:val="left" w:pos="1309"/>
              </w:tabs>
              <w:ind w:right="68"/>
              <w:jc w:val="right"/>
            </w:pPr>
            <w:r>
              <w:t>(44,565</w:t>
            </w:r>
            <w:r w:rsidRPr="00A07CD0">
              <w:t>)</w:t>
            </w:r>
          </w:p>
        </w:tc>
      </w:tr>
    </w:tbl>
    <w:p w14:paraId="4C999BD9" w14:textId="77777777" w:rsidR="00BB0DC1" w:rsidRDefault="00BB0DC1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AA98018" w14:textId="77777777" w:rsidR="00A01D5F" w:rsidRDefault="00A01D5F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47EA1817" w14:textId="77777777" w:rsidR="00A01D5F" w:rsidRDefault="00A01D5F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CE9AE0E" w14:textId="77777777" w:rsidR="00A01D5F" w:rsidRDefault="00A01D5F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F77806E" w14:textId="77777777" w:rsidR="00A01D5F" w:rsidRDefault="00A01D5F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C82F9A1" w14:textId="77777777" w:rsidR="00A01D5F" w:rsidRDefault="00A01D5F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06B79E4" w14:textId="77777777" w:rsidR="00A01D5F" w:rsidRDefault="00A01D5F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ECB2A58" w14:textId="77777777" w:rsidR="00A01D5F" w:rsidRDefault="00A01D5F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1E4BCBA" w14:textId="77777777" w:rsidR="00A01D5F" w:rsidRDefault="00A01D5F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71226E74" w14:textId="37FCB357" w:rsidR="000C0123" w:rsidRPr="00EE3B56" w:rsidRDefault="000C0123" w:rsidP="000C0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3F6397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Pr="00EE3B56">
        <w:rPr>
          <w:rFonts w:ascii="Angsana New" w:hAnsi="Angsana New"/>
          <w:b/>
          <w:bCs/>
          <w:sz w:val="30"/>
          <w:szCs w:val="30"/>
        </w:rPr>
        <w:t>.</w:t>
      </w:r>
      <w:r w:rsidRPr="00EE3B56">
        <w:rPr>
          <w:rFonts w:ascii="Angsana New" w:hAnsi="Angsana New"/>
          <w:b/>
          <w:bCs/>
          <w:sz w:val="30"/>
          <w:szCs w:val="30"/>
        </w:rPr>
        <w:tab/>
      </w:r>
      <w:r w:rsidRPr="00EE3B56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0F43DAB" w14:textId="77777777" w:rsidR="000C0123" w:rsidRPr="00EE3B56" w:rsidRDefault="000C0123" w:rsidP="000C0123">
      <w:pPr>
        <w:pStyle w:val="NoSpacing"/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44EEA7C1" w14:textId="714F0DAB" w:rsidR="000C0123" w:rsidRPr="00436089" w:rsidRDefault="000C0123" w:rsidP="000C0123">
      <w:pPr>
        <w:pStyle w:val="NoSpacing"/>
        <w:jc w:val="thaiDistribute"/>
        <w:rPr>
          <w:rFonts w:ascii="AngsanaUPC" w:hAnsi="AngsanaUPC" w:cs="AngsanaUPC"/>
          <w:b/>
          <w:bCs/>
          <w:sz w:val="16"/>
          <w:szCs w:val="16"/>
          <w:cs/>
        </w:rPr>
      </w:pPr>
      <w:r w:rsidRPr="00436089">
        <w:rPr>
          <w:rFonts w:ascii="Angsana New" w:hAnsi="Angsana New" w:hint="cs"/>
          <w:szCs w:val="30"/>
          <w:cs/>
        </w:rPr>
        <w:t>ในที่ประช</w:t>
      </w:r>
      <w:r>
        <w:rPr>
          <w:rFonts w:ascii="Angsana New" w:hAnsi="Angsana New" w:hint="cs"/>
          <w:szCs w:val="30"/>
          <w:cs/>
        </w:rPr>
        <w:t>ุมคณะกรรมการบริษัทเมื่อ</w:t>
      </w:r>
      <w:r w:rsidRPr="00A01D5F">
        <w:rPr>
          <w:rFonts w:ascii="Angsana New" w:hAnsi="Angsana New" w:hint="cs"/>
          <w:szCs w:val="30"/>
          <w:cs/>
        </w:rPr>
        <w:t xml:space="preserve">วันที่ </w:t>
      </w:r>
      <w:r w:rsidRPr="00A01D5F">
        <w:rPr>
          <w:rFonts w:ascii="Angsana New" w:hAnsi="Angsana New"/>
          <w:szCs w:val="30"/>
        </w:rPr>
        <w:t>28</w:t>
      </w:r>
      <w:r w:rsidRPr="00A01D5F">
        <w:rPr>
          <w:rFonts w:ascii="Angsana New" w:hAnsi="Angsana New" w:hint="cs"/>
          <w:szCs w:val="30"/>
          <w:cs/>
        </w:rPr>
        <w:t xml:space="preserve"> กุมภาพันธ์ </w:t>
      </w:r>
      <w:r w:rsidRPr="00A01D5F">
        <w:rPr>
          <w:rFonts w:ascii="Angsana New" w:hAnsi="Angsana New"/>
          <w:szCs w:val="30"/>
        </w:rPr>
        <w:t>256</w:t>
      </w:r>
      <w:r w:rsidR="00A01D5F" w:rsidRPr="00A01D5F">
        <w:rPr>
          <w:rFonts w:ascii="Angsana New" w:hAnsi="Angsana New"/>
          <w:szCs w:val="30"/>
        </w:rPr>
        <w:t>7</w:t>
      </w:r>
      <w:r w:rsidRPr="00A01D5F">
        <w:rPr>
          <w:rFonts w:ascii="Angsana New" w:hAnsi="Angsana New" w:hint="cs"/>
          <w:szCs w:val="30"/>
          <w:cs/>
        </w:rPr>
        <w:t xml:space="preserve"> คณะกรรมการ</w:t>
      </w:r>
      <w:r w:rsidRPr="00436089">
        <w:rPr>
          <w:rFonts w:ascii="Angsana New" w:hAnsi="Angsana New" w:hint="cs"/>
          <w:szCs w:val="30"/>
          <w:cs/>
        </w:rPr>
        <w:t>บริษัทได้มีมติให้เสนอที่ประชุมสามัญผู้ถือหุ้นเพื่ออนุมัติ</w:t>
      </w:r>
      <w:r>
        <w:rPr>
          <w:rFonts w:ascii="Angsana New" w:hAnsi="Angsana New"/>
          <w:szCs w:val="30"/>
          <w:cs/>
        </w:rPr>
        <w:t xml:space="preserve">จ่ายเงินปันผลประจำปี </w:t>
      </w:r>
      <w:r>
        <w:rPr>
          <w:rFonts w:ascii="Angsana New" w:hAnsi="Angsana New"/>
          <w:szCs w:val="30"/>
        </w:rPr>
        <w:t>2566</w:t>
      </w:r>
      <w:r w:rsidRPr="00436089">
        <w:rPr>
          <w:rFonts w:ascii="Angsana New" w:hAnsi="Angsana New"/>
          <w:szCs w:val="30"/>
          <w:cs/>
        </w:rPr>
        <w:t xml:space="preserve"> ในอัตรา</w:t>
      </w:r>
      <w:r w:rsidRPr="00A01D5F">
        <w:rPr>
          <w:rFonts w:ascii="Angsana New" w:hAnsi="Angsana New" w:hint="cs"/>
          <w:szCs w:val="30"/>
          <w:cs/>
        </w:rPr>
        <w:t>หุ้นละ</w:t>
      </w:r>
      <w:r w:rsidRPr="00A01D5F">
        <w:rPr>
          <w:rFonts w:ascii="Angsana New" w:hAnsi="Angsana New"/>
          <w:szCs w:val="30"/>
          <w:cs/>
        </w:rPr>
        <w:t xml:space="preserve"> </w:t>
      </w:r>
      <w:r w:rsidRPr="00A01D5F">
        <w:rPr>
          <w:rFonts w:ascii="Angsana New" w:hAnsi="Angsana New"/>
          <w:szCs w:val="30"/>
        </w:rPr>
        <w:t>0.01</w:t>
      </w:r>
      <w:r w:rsidRPr="00A01D5F">
        <w:rPr>
          <w:rFonts w:ascii="Angsana New" w:hAnsi="Angsana New"/>
          <w:szCs w:val="30"/>
          <w:cs/>
        </w:rPr>
        <w:t xml:space="preserve"> บาท</w:t>
      </w:r>
      <w:r w:rsidRPr="00A01D5F">
        <w:rPr>
          <w:rFonts w:ascii="Angsana New" w:hAnsi="Angsana New" w:hint="cs"/>
          <w:szCs w:val="30"/>
          <w:cs/>
        </w:rPr>
        <w:t xml:space="preserve"> </w:t>
      </w:r>
      <w:r w:rsidRPr="00A01D5F">
        <w:rPr>
          <w:rFonts w:ascii="Angsana New" w:hAnsi="Angsana New"/>
          <w:szCs w:val="30"/>
          <w:cs/>
        </w:rPr>
        <w:t>เป็น</w:t>
      </w:r>
      <w:r w:rsidRPr="00436089">
        <w:rPr>
          <w:rFonts w:ascii="Angsana New" w:hAnsi="Angsana New"/>
          <w:szCs w:val="30"/>
          <w:cs/>
        </w:rPr>
        <w:t>จำนวนเงิน</w:t>
      </w:r>
      <w:r w:rsidRPr="00436089">
        <w:rPr>
          <w:rFonts w:ascii="Angsana New" w:hAnsi="Angsana New" w:hint="cs"/>
          <w:szCs w:val="30"/>
          <w:cs/>
        </w:rPr>
        <w:t xml:space="preserve">รวมไม่เกิน </w:t>
      </w:r>
      <w:r w:rsidR="00A01D5F">
        <w:rPr>
          <w:rFonts w:ascii="Angsana New" w:hAnsi="Angsana New"/>
          <w:szCs w:val="30"/>
        </w:rPr>
        <w:t>27,680,301.81</w:t>
      </w:r>
      <w:r w:rsidRPr="00436089">
        <w:rPr>
          <w:rFonts w:ascii="Angsana New" w:hAnsi="Angsana New"/>
          <w:szCs w:val="30"/>
        </w:rPr>
        <w:t xml:space="preserve"> </w:t>
      </w:r>
      <w:r w:rsidRPr="00436089">
        <w:rPr>
          <w:rFonts w:ascii="Angsana New" w:hAnsi="Angsana New"/>
          <w:szCs w:val="30"/>
          <w:cs/>
        </w:rPr>
        <w:t xml:space="preserve">บาท </w:t>
      </w:r>
      <w:r>
        <w:rPr>
          <w:rFonts w:ascii="Angsana New" w:hAnsi="Angsana New" w:hint="cs"/>
          <w:szCs w:val="30"/>
          <w:cs/>
        </w:rPr>
        <w:t>และ</w:t>
      </w:r>
      <w:r w:rsidRPr="00436089">
        <w:rPr>
          <w:rFonts w:ascii="Angsana New" w:hAnsi="Angsana New" w:hint="cs"/>
          <w:szCs w:val="30"/>
          <w:cs/>
        </w:rPr>
        <w:t>จะจ่าย</w:t>
      </w:r>
      <w:r w:rsidRPr="00436089">
        <w:rPr>
          <w:rFonts w:ascii="Angsana New" w:hAnsi="Angsana New"/>
          <w:szCs w:val="30"/>
          <w:cs/>
        </w:rPr>
        <w:t xml:space="preserve">ให้กับผู้ถือหุ้นในวันที่ </w:t>
      </w:r>
      <w:r w:rsidR="00164FC6">
        <w:rPr>
          <w:rFonts w:ascii="Angsana New" w:hAnsi="Angsana New"/>
          <w:szCs w:val="30"/>
        </w:rPr>
        <w:t xml:space="preserve">29 </w:t>
      </w:r>
      <w:r w:rsidR="00164FC6">
        <w:rPr>
          <w:rFonts w:ascii="Angsana New" w:hAnsi="Angsana New" w:hint="cs"/>
          <w:szCs w:val="30"/>
          <w:cs/>
        </w:rPr>
        <w:t>พฤษภาคม 2567</w:t>
      </w:r>
    </w:p>
    <w:p w14:paraId="12A680C4" w14:textId="77777777" w:rsidR="000C0123" w:rsidRPr="00436089" w:rsidRDefault="000C0123" w:rsidP="000C0123">
      <w:pPr>
        <w:pStyle w:val="NoSpacing"/>
        <w:rPr>
          <w:rFonts w:ascii="AngsanaUPC" w:hAnsi="AngsanaUPC" w:cs="AngsanaUPC"/>
          <w:b/>
          <w:bCs/>
          <w:sz w:val="16"/>
          <w:szCs w:val="16"/>
        </w:rPr>
      </w:pPr>
    </w:p>
    <w:p w14:paraId="18A69707" w14:textId="354AB44F" w:rsidR="000C0123" w:rsidRPr="007072A6" w:rsidRDefault="000C0123" w:rsidP="000C0123">
      <w:pPr>
        <w:pStyle w:val="NoSpacing"/>
        <w:jc w:val="thaiDistribute"/>
        <w:rPr>
          <w:rFonts w:ascii="Angsana New" w:hAnsi="Angsana New"/>
          <w:szCs w:val="30"/>
        </w:rPr>
      </w:pPr>
      <w:r w:rsidRPr="00436089">
        <w:rPr>
          <w:rFonts w:ascii="Angsana New" w:hAnsi="Angsana New"/>
          <w:szCs w:val="30"/>
          <w:cs/>
        </w:rPr>
        <w:t>อย่างไรก็ตาม เรื่องดังกล่าวข้างต้นขึ้นอยู่กับผลที่สุดของมติของผู้ถือหุ้นในการประชุมสามัญผู้ถือหุ้นที่จะมีขึ้นในวันที่</w:t>
      </w:r>
      <w:r>
        <w:rPr>
          <w:rFonts w:ascii="Angsana New" w:hAnsi="Angsana New"/>
          <w:szCs w:val="30"/>
        </w:rPr>
        <w:t xml:space="preserve"> </w:t>
      </w:r>
      <w:r w:rsidR="00164FC6">
        <w:rPr>
          <w:rFonts w:ascii="Angsana New" w:hAnsi="Angsana New" w:hint="cs"/>
          <w:szCs w:val="30"/>
          <w:cs/>
        </w:rPr>
        <w:t>29 เมษายน 2567</w:t>
      </w:r>
    </w:p>
    <w:p w14:paraId="01D4A2A5" w14:textId="77777777" w:rsidR="000C0123" w:rsidRDefault="000C0123" w:rsidP="00D26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351EB8B" w14:textId="5D932B6A" w:rsidR="00240E4F" w:rsidRPr="00FC66FC" w:rsidRDefault="00240E4F" w:rsidP="00D77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FC66FC">
        <w:rPr>
          <w:rFonts w:ascii="Angsana New" w:hAnsi="Angsana New"/>
          <w:b/>
          <w:bCs/>
          <w:sz w:val="30"/>
          <w:szCs w:val="30"/>
        </w:rPr>
        <w:t>3</w:t>
      </w:r>
      <w:r w:rsidR="003F6397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843905">
        <w:rPr>
          <w:rFonts w:ascii="Angsana New" w:hAnsi="Angsana New"/>
          <w:b/>
          <w:bCs/>
          <w:sz w:val="30"/>
          <w:szCs w:val="30"/>
        </w:rPr>
        <w:t>.</w:t>
      </w:r>
      <w:r w:rsidR="00843905">
        <w:rPr>
          <w:rFonts w:ascii="Angsana New" w:hAnsi="Angsana New"/>
          <w:b/>
          <w:bCs/>
          <w:sz w:val="30"/>
          <w:szCs w:val="30"/>
        </w:rPr>
        <w:tab/>
      </w:r>
      <w:r w:rsidRPr="00FC66FC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58C6143A" w14:textId="77777777" w:rsidR="00240E4F" w:rsidRDefault="00240E4F" w:rsidP="0024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4202E204" w14:textId="71B66EA6" w:rsidR="00392A2E" w:rsidRDefault="0009051F" w:rsidP="00791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งบการเงินนี้ได้รับการอนุมัติให้ออกโดยที่ประชุมคณะกรรมการของ</w:t>
      </w:r>
      <w:r w:rsidRPr="00264264">
        <w:rPr>
          <w:rFonts w:ascii="Angsana New" w:hAnsi="Angsana New" w:hint="cs"/>
          <w:sz w:val="30"/>
          <w:szCs w:val="30"/>
          <w:cs/>
        </w:rPr>
        <w:t>บริษัท</w:t>
      </w:r>
      <w:r w:rsidRPr="001348E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42248" w:rsidRPr="001348E5">
        <w:rPr>
          <w:rFonts w:ascii="Angsana New" w:hAnsi="Angsana New"/>
          <w:sz w:val="30"/>
          <w:szCs w:val="30"/>
        </w:rPr>
        <w:t>2</w:t>
      </w:r>
      <w:r w:rsidR="001348E5" w:rsidRPr="001348E5">
        <w:rPr>
          <w:rFonts w:ascii="Angsana New" w:hAnsi="Angsana New"/>
          <w:sz w:val="30"/>
          <w:szCs w:val="30"/>
        </w:rPr>
        <w:t>8</w:t>
      </w:r>
      <w:r w:rsidR="00A61806" w:rsidRPr="001348E5">
        <w:rPr>
          <w:rFonts w:ascii="Angsana New" w:hAnsi="Angsana New"/>
          <w:sz w:val="30"/>
          <w:szCs w:val="30"/>
        </w:rPr>
        <w:t xml:space="preserve"> </w:t>
      </w:r>
      <w:r w:rsidRPr="001348E5">
        <w:rPr>
          <w:rFonts w:ascii="Angsana New" w:hAnsi="Angsana New" w:hint="cs"/>
          <w:sz w:val="30"/>
          <w:szCs w:val="30"/>
          <w:cs/>
        </w:rPr>
        <w:t>กุมภาพันธ์</w:t>
      </w:r>
      <w:r w:rsidR="00AC4788">
        <w:rPr>
          <w:rFonts w:ascii="Angsana New" w:hAnsi="Angsana New"/>
          <w:sz w:val="30"/>
          <w:szCs w:val="30"/>
        </w:rPr>
        <w:t xml:space="preserve"> 256</w:t>
      </w:r>
      <w:r w:rsidR="00FF504A">
        <w:rPr>
          <w:rFonts w:ascii="Angsana New" w:hAnsi="Angsana New"/>
          <w:sz w:val="30"/>
          <w:szCs w:val="30"/>
        </w:rPr>
        <w:t>7</w:t>
      </w:r>
    </w:p>
    <w:p w14:paraId="03A59158" w14:textId="77777777" w:rsidR="0009051F" w:rsidRPr="00392A2E" w:rsidRDefault="00392A2E" w:rsidP="00392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ab/>
      </w:r>
    </w:p>
    <w:sectPr w:rsidR="0009051F" w:rsidRPr="00392A2E" w:rsidSect="00B05AE5">
      <w:footerReference w:type="default" r:id="rId16"/>
      <w:footerReference w:type="first" r:id="rId17"/>
      <w:pgSz w:w="11909" w:h="16834" w:code="9"/>
      <w:pgMar w:top="261" w:right="1134" w:bottom="1134" w:left="1361" w:header="476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988C7" w14:textId="77777777" w:rsidR="00B05AE5" w:rsidRDefault="00B05AE5">
      <w:r>
        <w:separator/>
      </w:r>
    </w:p>
  </w:endnote>
  <w:endnote w:type="continuationSeparator" w:id="0">
    <w:p w14:paraId="612F77A6" w14:textId="77777777" w:rsidR="00B05AE5" w:rsidRDefault="00B05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AF9D0" w14:textId="77777777" w:rsidR="00635F59" w:rsidRDefault="0097229E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35F5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DE51DE" w14:textId="77777777" w:rsidR="00635F59" w:rsidRDefault="00635F59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BEBE5" w14:textId="24014DFB" w:rsidR="00635F59" w:rsidRDefault="00000000" w:rsidP="00A8083E">
    <w:pPr>
      <w:pStyle w:val="Footer"/>
      <w:tabs>
        <w:tab w:val="clear" w:pos="9072"/>
      </w:tabs>
      <w:ind w:right="283"/>
      <w:jc w:val="right"/>
      <w:rPr>
        <w:rFonts w:ascii="Angsana New" w:hAnsi="Angsana New"/>
        <w:noProof/>
        <w:sz w:val="30"/>
        <w:szCs w:val="30"/>
      </w:rPr>
    </w:pPr>
    <w:r w:rsidRPr="00A8083E">
      <w:rPr>
        <w:rFonts w:ascii="Angsana New" w:hAnsi="Angsana New"/>
        <w:sz w:val="30"/>
        <w:szCs w:val="30"/>
      </w:rPr>
      <w:fldChar w:fldCharType="begin"/>
    </w:r>
    <w:r w:rsidRPr="00A8083E">
      <w:rPr>
        <w:rFonts w:ascii="Angsana New" w:hAnsi="Angsana New"/>
        <w:sz w:val="30"/>
        <w:szCs w:val="30"/>
      </w:rPr>
      <w:instrText xml:space="preserve"> PAGE   \* MERGEFORMAT </w:instrText>
    </w:r>
    <w:r w:rsidRPr="00A8083E">
      <w:rPr>
        <w:rFonts w:ascii="Angsana New" w:hAnsi="Angsana New"/>
        <w:sz w:val="30"/>
        <w:szCs w:val="30"/>
      </w:rPr>
      <w:fldChar w:fldCharType="separate"/>
    </w:r>
    <w:r w:rsidR="00B00906" w:rsidRPr="00A8083E">
      <w:rPr>
        <w:rFonts w:ascii="Angsana New" w:hAnsi="Angsana New"/>
        <w:noProof/>
        <w:sz w:val="30"/>
        <w:szCs w:val="30"/>
      </w:rPr>
      <w:t>21</w:t>
    </w:r>
    <w:r w:rsidRPr="00A8083E">
      <w:rPr>
        <w:rFonts w:ascii="Angsana New" w:hAnsi="Angsana New"/>
        <w:noProof/>
        <w:sz w:val="30"/>
        <w:szCs w:val="30"/>
      </w:rPr>
      <w:fldChar w:fldCharType="end"/>
    </w:r>
  </w:p>
  <w:p w14:paraId="0CFF57D2" w14:textId="77777777" w:rsidR="00A8083E" w:rsidRPr="00A8083E" w:rsidRDefault="00A8083E" w:rsidP="00A8083E">
    <w:pPr>
      <w:pStyle w:val="Footer"/>
      <w:tabs>
        <w:tab w:val="clear" w:pos="9072"/>
      </w:tabs>
      <w:ind w:right="-21"/>
      <w:jc w:val="right"/>
      <w:rPr>
        <w:rFonts w:ascii="Angsana New" w:hAnsi="Angsana New"/>
        <w:noProof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89FA8" w14:textId="5B4097BA" w:rsidR="00635F59" w:rsidRDefault="00DB12AA" w:rsidP="00A8083E">
    <w:pPr>
      <w:pStyle w:val="Footer"/>
      <w:tabs>
        <w:tab w:val="clear" w:pos="9072"/>
      </w:tabs>
      <w:ind w:right="246"/>
      <w:jc w:val="right"/>
      <w:rPr>
        <w:rFonts w:ascii="Angsana New" w:hAnsi="Angsana New"/>
        <w:sz w:val="30"/>
        <w:szCs w:val="30"/>
      </w:rPr>
    </w:pPr>
    <w:r w:rsidRPr="00A8083E">
      <w:rPr>
        <w:rFonts w:ascii="Angsana New" w:hAnsi="Angsana New"/>
        <w:sz w:val="30"/>
        <w:szCs w:val="30"/>
      </w:rPr>
      <w:t>17</w:t>
    </w:r>
  </w:p>
  <w:p w14:paraId="4C2EA250" w14:textId="77777777" w:rsidR="00A8083E" w:rsidRPr="00A8083E" w:rsidRDefault="00A8083E" w:rsidP="00A8083E">
    <w:pPr>
      <w:pStyle w:val="Footer"/>
      <w:tabs>
        <w:tab w:val="clear" w:pos="9072"/>
      </w:tabs>
      <w:ind w:right="104"/>
      <w:jc w:val="right"/>
      <w:rPr>
        <w:rFonts w:ascii="Angsana New" w:hAnsi="Angsana New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DE1EE" w14:textId="77777777" w:rsidR="00635F59" w:rsidRDefault="00000000" w:rsidP="00CF2F39">
    <w:pPr>
      <w:pStyle w:val="Footer"/>
      <w:ind w:right="39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5F59">
      <w:rPr>
        <w:noProof/>
      </w:rPr>
      <w:t>43</w:t>
    </w:r>
    <w:r>
      <w:rPr>
        <w:noProof/>
      </w:rPr>
      <w:fldChar w:fldCharType="end"/>
    </w:r>
  </w:p>
  <w:p w14:paraId="6361475D" w14:textId="77777777" w:rsidR="00635F59" w:rsidRPr="00792103" w:rsidRDefault="00635F59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C3BE2" w14:textId="77777777" w:rsidR="00635F59" w:rsidRPr="00A8083E" w:rsidRDefault="00000000" w:rsidP="00031ADF">
    <w:pPr>
      <w:pStyle w:val="Footer"/>
      <w:ind w:right="674"/>
      <w:jc w:val="right"/>
      <w:rPr>
        <w:rFonts w:ascii="Angsana New" w:hAnsi="Angsana New"/>
        <w:sz w:val="30"/>
        <w:szCs w:val="30"/>
      </w:rPr>
    </w:pPr>
    <w:r w:rsidRPr="00A8083E">
      <w:rPr>
        <w:rFonts w:ascii="Angsana New" w:hAnsi="Angsana New"/>
        <w:sz w:val="30"/>
        <w:szCs w:val="30"/>
      </w:rPr>
      <w:fldChar w:fldCharType="begin"/>
    </w:r>
    <w:r w:rsidRPr="00A8083E">
      <w:rPr>
        <w:rFonts w:ascii="Angsana New" w:hAnsi="Angsana New"/>
        <w:sz w:val="30"/>
        <w:szCs w:val="30"/>
      </w:rPr>
      <w:instrText xml:space="preserve"> PAGE   \* MERGEFORMAT </w:instrText>
    </w:r>
    <w:r w:rsidRPr="00A8083E">
      <w:rPr>
        <w:rFonts w:ascii="Angsana New" w:hAnsi="Angsana New"/>
        <w:sz w:val="30"/>
        <w:szCs w:val="30"/>
      </w:rPr>
      <w:fldChar w:fldCharType="separate"/>
    </w:r>
    <w:r w:rsidR="00B00906" w:rsidRPr="00A8083E">
      <w:rPr>
        <w:rFonts w:ascii="Angsana New" w:hAnsi="Angsana New"/>
        <w:noProof/>
        <w:sz w:val="30"/>
        <w:szCs w:val="30"/>
      </w:rPr>
      <w:t>49</w:t>
    </w:r>
    <w:r w:rsidRPr="00A8083E">
      <w:rPr>
        <w:rFonts w:ascii="Angsana New" w:hAnsi="Angsana New"/>
        <w:noProof/>
        <w:sz w:val="30"/>
        <w:szCs w:val="30"/>
      </w:rPr>
      <w:fldChar w:fldCharType="end"/>
    </w:r>
  </w:p>
  <w:p w14:paraId="3ED211A9" w14:textId="77777777" w:rsidR="00635F59" w:rsidRDefault="00635F59" w:rsidP="00A8083E">
    <w:pPr>
      <w:pStyle w:val="Footer"/>
      <w:ind w:right="373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69426" w14:textId="77777777" w:rsidR="00635F59" w:rsidRDefault="00000000" w:rsidP="00031ADF">
    <w:pPr>
      <w:pStyle w:val="Footer"/>
      <w:tabs>
        <w:tab w:val="clear" w:pos="9072"/>
        <w:tab w:val="right" w:pos="9214"/>
      </w:tabs>
      <w:ind w:right="67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5F59">
      <w:rPr>
        <w:noProof/>
      </w:rPr>
      <w:t>52</w:t>
    </w:r>
    <w:r>
      <w:rPr>
        <w:noProof/>
      </w:rPr>
      <w:fldChar w:fldCharType="end"/>
    </w:r>
  </w:p>
  <w:p w14:paraId="7AAE4CB8" w14:textId="77777777" w:rsidR="00635F59" w:rsidRPr="00792103" w:rsidRDefault="00635F59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DEC4C4" w14:textId="77777777" w:rsidR="00635F59" w:rsidRPr="00A8083E" w:rsidRDefault="00000000" w:rsidP="00A8083E">
    <w:pPr>
      <w:pStyle w:val="Footer"/>
      <w:tabs>
        <w:tab w:val="clear" w:pos="9072"/>
      </w:tabs>
      <w:ind w:right="342"/>
      <w:jc w:val="right"/>
      <w:rPr>
        <w:rFonts w:ascii="Angsana New" w:hAnsi="Angsana New"/>
        <w:sz w:val="30"/>
        <w:szCs w:val="30"/>
      </w:rPr>
    </w:pPr>
    <w:r w:rsidRPr="00A8083E">
      <w:rPr>
        <w:rFonts w:ascii="Angsana New" w:hAnsi="Angsana New"/>
        <w:sz w:val="30"/>
        <w:szCs w:val="30"/>
      </w:rPr>
      <w:fldChar w:fldCharType="begin"/>
    </w:r>
    <w:r w:rsidRPr="00A8083E">
      <w:rPr>
        <w:rFonts w:ascii="Angsana New" w:hAnsi="Angsana New"/>
        <w:sz w:val="30"/>
        <w:szCs w:val="30"/>
      </w:rPr>
      <w:instrText xml:space="preserve"> PAGE   \* MERGEFORMAT </w:instrText>
    </w:r>
    <w:r w:rsidRPr="00A8083E">
      <w:rPr>
        <w:rFonts w:ascii="Angsana New" w:hAnsi="Angsana New"/>
        <w:sz w:val="30"/>
        <w:szCs w:val="30"/>
      </w:rPr>
      <w:fldChar w:fldCharType="separate"/>
    </w:r>
    <w:r w:rsidR="00B00906" w:rsidRPr="00A8083E">
      <w:rPr>
        <w:rFonts w:ascii="Angsana New" w:hAnsi="Angsana New"/>
        <w:noProof/>
        <w:sz w:val="30"/>
        <w:szCs w:val="30"/>
      </w:rPr>
      <w:t>73</w:t>
    </w:r>
    <w:r w:rsidRPr="00A8083E">
      <w:rPr>
        <w:rFonts w:ascii="Angsana New" w:hAnsi="Angsana New"/>
        <w:noProof/>
        <w:sz w:val="30"/>
        <w:szCs w:val="30"/>
      </w:rPr>
      <w:fldChar w:fldCharType="end"/>
    </w:r>
  </w:p>
  <w:p w14:paraId="4A2F59C9" w14:textId="77777777" w:rsidR="00635F59" w:rsidRPr="00A8083E" w:rsidRDefault="00635F59" w:rsidP="00A8083E">
    <w:pPr>
      <w:pStyle w:val="Footer"/>
      <w:ind w:right="373"/>
      <w:jc w:val="right"/>
      <w:rPr>
        <w:rFonts w:ascii="Angsana New" w:hAnsi="Angsana New"/>
        <w:sz w:val="16"/>
        <w:szCs w:val="16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6FB9B" w14:textId="77777777" w:rsidR="00635F59" w:rsidRDefault="00000000" w:rsidP="00031ADF">
    <w:pPr>
      <w:pStyle w:val="Footer"/>
      <w:tabs>
        <w:tab w:val="clear" w:pos="9072"/>
        <w:tab w:val="right" w:pos="9214"/>
      </w:tabs>
      <w:ind w:right="-8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5F59">
      <w:rPr>
        <w:noProof/>
      </w:rPr>
      <w:t>51</w:t>
    </w:r>
    <w:r>
      <w:rPr>
        <w:noProof/>
      </w:rPr>
      <w:fldChar w:fldCharType="end"/>
    </w:r>
  </w:p>
  <w:p w14:paraId="6ABF70B4" w14:textId="77777777" w:rsidR="00635F59" w:rsidRPr="00792103" w:rsidRDefault="00635F59" w:rsidP="003242F2">
    <w:pPr>
      <w:pStyle w:val="Footer"/>
      <w:jc w:val="right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41C399" w14:textId="77777777" w:rsidR="00B05AE5" w:rsidRDefault="00B05AE5">
      <w:r>
        <w:separator/>
      </w:r>
    </w:p>
  </w:footnote>
  <w:footnote w:type="continuationSeparator" w:id="0">
    <w:p w14:paraId="548743AC" w14:textId="77777777" w:rsidR="00B05AE5" w:rsidRDefault="00B05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87CB7" w14:textId="77777777" w:rsidR="00635F59" w:rsidRDefault="00635F59" w:rsidP="007A33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rPr>
        <w:rFonts w:ascii="Angsana New" w:hAnsi="Angsana New"/>
        <w:b/>
        <w:bCs/>
        <w:sz w:val="32"/>
        <w:szCs w:val="32"/>
      </w:rPr>
    </w:pPr>
  </w:p>
  <w:p w14:paraId="7A25699E" w14:textId="77777777" w:rsidR="00635F59" w:rsidRDefault="00635F59" w:rsidP="003258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851DD3F" w14:textId="77777777" w:rsidR="00635F59" w:rsidRPr="00D27ADF" w:rsidRDefault="00635F59" w:rsidP="003258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(ต่อ)</w:t>
    </w:r>
  </w:p>
  <w:p w14:paraId="47A15D54" w14:textId="562F1F12" w:rsidR="00635F59" w:rsidRDefault="00635F59" w:rsidP="00E42B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B12AA" w:rsidRPr="00DB12AA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DB12AA" w:rsidRPr="00DB12AA"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DB12AA" w:rsidRPr="00DB12AA">
      <w:rPr>
        <w:rFonts w:ascii="Angsana New" w:hAnsi="Angsana New"/>
        <w:b/>
        <w:bCs/>
        <w:sz w:val="32"/>
        <w:szCs w:val="32"/>
      </w:rPr>
      <w:t>2565</w:t>
    </w:r>
  </w:p>
  <w:p w14:paraId="14863623" w14:textId="77777777" w:rsidR="00635F59" w:rsidRDefault="00635F5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14:paraId="7BD78F4A" w14:textId="77777777" w:rsidR="00635F59" w:rsidRPr="008F2B0D" w:rsidRDefault="00635F59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D85FB" w14:textId="77777777" w:rsidR="00635F59" w:rsidRDefault="00635F5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BA998BE" w14:textId="77777777" w:rsidR="00635F59" w:rsidRPr="005F70D0" w:rsidRDefault="00635F5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4559175" w14:textId="77777777" w:rsidR="00635F59" w:rsidRPr="00D27ADF" w:rsidRDefault="00635F5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</w:p>
  <w:p w14:paraId="21BA0694" w14:textId="578AA9F5" w:rsidR="00635F59" w:rsidRPr="00D27ADF" w:rsidRDefault="00635F59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DB12AA" w:rsidRPr="00DB12AA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DB12AA" w:rsidRPr="00DB12AA"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="00DB12AA" w:rsidRPr="00DB12AA">
      <w:rPr>
        <w:rFonts w:ascii="Angsana New" w:hAnsi="Angsana New"/>
        <w:b/>
        <w:bCs/>
        <w:sz w:val="32"/>
        <w:szCs w:val="32"/>
      </w:rPr>
      <w:t>2565</w:t>
    </w:r>
  </w:p>
  <w:p w14:paraId="789B23C5" w14:textId="77777777" w:rsidR="00635F59" w:rsidRDefault="00635F59">
    <w:pPr>
      <w:pStyle w:val="Header"/>
      <w:rPr>
        <w:sz w:val="30"/>
        <w:szCs w:val="30"/>
      </w:rPr>
    </w:pPr>
  </w:p>
  <w:p w14:paraId="72B82BC2" w14:textId="77777777" w:rsidR="00635F59" w:rsidRPr="008F2B0D" w:rsidRDefault="00635F59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85BE8"/>
    <w:multiLevelType w:val="hybridMultilevel"/>
    <w:tmpl w:val="8B027244"/>
    <w:lvl w:ilvl="0" w:tplc="CD70FDCE">
      <w:start w:val="1"/>
      <w:numFmt w:val="thaiLetters"/>
      <w:lvlText w:val="%1)"/>
      <w:lvlJc w:val="left"/>
      <w:pPr>
        <w:ind w:left="1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1" w:hanging="360"/>
      </w:pPr>
    </w:lvl>
    <w:lvl w:ilvl="2" w:tplc="0409001B" w:tentative="1">
      <w:start w:val="1"/>
      <w:numFmt w:val="lowerRoman"/>
      <w:lvlText w:val="%3."/>
      <w:lvlJc w:val="right"/>
      <w:pPr>
        <w:ind w:left="2841" w:hanging="180"/>
      </w:pPr>
    </w:lvl>
    <w:lvl w:ilvl="3" w:tplc="0409000F" w:tentative="1">
      <w:start w:val="1"/>
      <w:numFmt w:val="decimal"/>
      <w:lvlText w:val="%4."/>
      <w:lvlJc w:val="left"/>
      <w:pPr>
        <w:ind w:left="3561" w:hanging="360"/>
      </w:pPr>
    </w:lvl>
    <w:lvl w:ilvl="4" w:tplc="04090019" w:tentative="1">
      <w:start w:val="1"/>
      <w:numFmt w:val="lowerLetter"/>
      <w:lvlText w:val="%5."/>
      <w:lvlJc w:val="left"/>
      <w:pPr>
        <w:ind w:left="4281" w:hanging="360"/>
      </w:pPr>
    </w:lvl>
    <w:lvl w:ilvl="5" w:tplc="0409001B" w:tentative="1">
      <w:start w:val="1"/>
      <w:numFmt w:val="lowerRoman"/>
      <w:lvlText w:val="%6."/>
      <w:lvlJc w:val="right"/>
      <w:pPr>
        <w:ind w:left="5001" w:hanging="180"/>
      </w:pPr>
    </w:lvl>
    <w:lvl w:ilvl="6" w:tplc="0409000F" w:tentative="1">
      <w:start w:val="1"/>
      <w:numFmt w:val="decimal"/>
      <w:lvlText w:val="%7."/>
      <w:lvlJc w:val="left"/>
      <w:pPr>
        <w:ind w:left="5721" w:hanging="360"/>
      </w:pPr>
    </w:lvl>
    <w:lvl w:ilvl="7" w:tplc="04090019" w:tentative="1">
      <w:start w:val="1"/>
      <w:numFmt w:val="lowerLetter"/>
      <w:lvlText w:val="%8."/>
      <w:lvlJc w:val="left"/>
      <w:pPr>
        <w:ind w:left="6441" w:hanging="360"/>
      </w:pPr>
    </w:lvl>
    <w:lvl w:ilvl="8" w:tplc="0409001B" w:tentative="1">
      <w:start w:val="1"/>
      <w:numFmt w:val="lowerRoman"/>
      <w:lvlText w:val="%9."/>
      <w:lvlJc w:val="right"/>
      <w:pPr>
        <w:ind w:left="7161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526F3030"/>
    <w:multiLevelType w:val="hybridMultilevel"/>
    <w:tmpl w:val="8D800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11A51E4"/>
    <w:multiLevelType w:val="hybridMultilevel"/>
    <w:tmpl w:val="F76A53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123792">
    <w:abstractNumId w:val="6"/>
  </w:num>
  <w:num w:numId="2" w16cid:durableId="316616648">
    <w:abstractNumId w:val="5"/>
  </w:num>
  <w:num w:numId="3" w16cid:durableId="1056203537">
    <w:abstractNumId w:val="9"/>
  </w:num>
  <w:num w:numId="4" w16cid:durableId="1924992988">
    <w:abstractNumId w:val="7"/>
  </w:num>
  <w:num w:numId="5" w16cid:durableId="103817617">
    <w:abstractNumId w:val="8"/>
  </w:num>
  <w:num w:numId="6" w16cid:durableId="1825000463">
    <w:abstractNumId w:val="3"/>
  </w:num>
  <w:num w:numId="7" w16cid:durableId="1760906371">
    <w:abstractNumId w:val="2"/>
  </w:num>
  <w:num w:numId="8" w16cid:durableId="1019576260">
    <w:abstractNumId w:val="0"/>
  </w:num>
  <w:num w:numId="9" w16cid:durableId="1623270878">
    <w:abstractNumId w:val="1"/>
  </w:num>
  <w:num w:numId="10" w16cid:durableId="1907446985">
    <w:abstractNumId w:val="4"/>
  </w:num>
  <w:num w:numId="11" w16cid:durableId="2143302322">
    <w:abstractNumId w:val="16"/>
  </w:num>
  <w:num w:numId="12" w16cid:durableId="1861560">
    <w:abstractNumId w:val="12"/>
  </w:num>
  <w:num w:numId="13" w16cid:durableId="732969675">
    <w:abstractNumId w:val="19"/>
  </w:num>
  <w:num w:numId="14" w16cid:durableId="637998443">
    <w:abstractNumId w:val="15"/>
  </w:num>
  <w:num w:numId="15" w16cid:durableId="1864245914">
    <w:abstractNumId w:val="17"/>
  </w:num>
  <w:num w:numId="16" w16cid:durableId="58137466">
    <w:abstractNumId w:val="14"/>
  </w:num>
  <w:num w:numId="17" w16cid:durableId="1163812882">
    <w:abstractNumId w:val="13"/>
  </w:num>
  <w:num w:numId="18" w16cid:durableId="1778409339">
    <w:abstractNumId w:val="20"/>
  </w:num>
  <w:num w:numId="19" w16cid:durableId="243808567">
    <w:abstractNumId w:val="10"/>
  </w:num>
  <w:num w:numId="20" w16cid:durableId="99842913">
    <w:abstractNumId w:val="18"/>
  </w:num>
  <w:num w:numId="21" w16cid:durableId="151069646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1CE8"/>
    <w:rsid w:val="00001FC6"/>
    <w:rsid w:val="00002028"/>
    <w:rsid w:val="00002473"/>
    <w:rsid w:val="0000263F"/>
    <w:rsid w:val="00002655"/>
    <w:rsid w:val="00002A6E"/>
    <w:rsid w:val="00003227"/>
    <w:rsid w:val="000032E3"/>
    <w:rsid w:val="000033EE"/>
    <w:rsid w:val="00003B58"/>
    <w:rsid w:val="00004141"/>
    <w:rsid w:val="0000423F"/>
    <w:rsid w:val="000043BC"/>
    <w:rsid w:val="000046AC"/>
    <w:rsid w:val="00004D36"/>
    <w:rsid w:val="00005198"/>
    <w:rsid w:val="000058E3"/>
    <w:rsid w:val="00005D82"/>
    <w:rsid w:val="00005FF2"/>
    <w:rsid w:val="00006228"/>
    <w:rsid w:val="00006568"/>
    <w:rsid w:val="0000670C"/>
    <w:rsid w:val="00006A26"/>
    <w:rsid w:val="00006BB8"/>
    <w:rsid w:val="00006F8E"/>
    <w:rsid w:val="00007515"/>
    <w:rsid w:val="00007594"/>
    <w:rsid w:val="00007921"/>
    <w:rsid w:val="00007BEA"/>
    <w:rsid w:val="00010C3B"/>
    <w:rsid w:val="00010E0E"/>
    <w:rsid w:val="000112DA"/>
    <w:rsid w:val="0001131E"/>
    <w:rsid w:val="000117B0"/>
    <w:rsid w:val="00011B30"/>
    <w:rsid w:val="00011C5A"/>
    <w:rsid w:val="00011D0A"/>
    <w:rsid w:val="00011F82"/>
    <w:rsid w:val="0001217E"/>
    <w:rsid w:val="0001223B"/>
    <w:rsid w:val="000125C1"/>
    <w:rsid w:val="00012B39"/>
    <w:rsid w:val="00012D76"/>
    <w:rsid w:val="00012FA7"/>
    <w:rsid w:val="00013069"/>
    <w:rsid w:val="00013349"/>
    <w:rsid w:val="00013416"/>
    <w:rsid w:val="00013545"/>
    <w:rsid w:val="000140B9"/>
    <w:rsid w:val="00014CAB"/>
    <w:rsid w:val="00015154"/>
    <w:rsid w:val="000153F4"/>
    <w:rsid w:val="00015725"/>
    <w:rsid w:val="000157A8"/>
    <w:rsid w:val="00016282"/>
    <w:rsid w:val="00017389"/>
    <w:rsid w:val="000173A1"/>
    <w:rsid w:val="0001744B"/>
    <w:rsid w:val="0001748B"/>
    <w:rsid w:val="000174EC"/>
    <w:rsid w:val="0001783A"/>
    <w:rsid w:val="00017841"/>
    <w:rsid w:val="000178F8"/>
    <w:rsid w:val="00017A88"/>
    <w:rsid w:val="00017AA4"/>
    <w:rsid w:val="00017DB7"/>
    <w:rsid w:val="00017F8E"/>
    <w:rsid w:val="0002004E"/>
    <w:rsid w:val="00020429"/>
    <w:rsid w:val="00020824"/>
    <w:rsid w:val="00020964"/>
    <w:rsid w:val="00020979"/>
    <w:rsid w:val="0002099D"/>
    <w:rsid w:val="00020C34"/>
    <w:rsid w:val="00020E42"/>
    <w:rsid w:val="00021261"/>
    <w:rsid w:val="000214DF"/>
    <w:rsid w:val="00021AFF"/>
    <w:rsid w:val="00021F0D"/>
    <w:rsid w:val="000222CA"/>
    <w:rsid w:val="00022604"/>
    <w:rsid w:val="000229A9"/>
    <w:rsid w:val="000231B7"/>
    <w:rsid w:val="0002330A"/>
    <w:rsid w:val="00023D45"/>
    <w:rsid w:val="00023DDB"/>
    <w:rsid w:val="00023EB1"/>
    <w:rsid w:val="00023F08"/>
    <w:rsid w:val="000245F4"/>
    <w:rsid w:val="00024842"/>
    <w:rsid w:val="00024A21"/>
    <w:rsid w:val="00025048"/>
    <w:rsid w:val="00025234"/>
    <w:rsid w:val="00025802"/>
    <w:rsid w:val="00025CD8"/>
    <w:rsid w:val="000260CB"/>
    <w:rsid w:val="00026102"/>
    <w:rsid w:val="00026153"/>
    <w:rsid w:val="000264A4"/>
    <w:rsid w:val="00026707"/>
    <w:rsid w:val="0002671B"/>
    <w:rsid w:val="000268B9"/>
    <w:rsid w:val="00026DA5"/>
    <w:rsid w:val="0002735D"/>
    <w:rsid w:val="0002742E"/>
    <w:rsid w:val="00027479"/>
    <w:rsid w:val="00027789"/>
    <w:rsid w:val="00027800"/>
    <w:rsid w:val="0003046A"/>
    <w:rsid w:val="00030922"/>
    <w:rsid w:val="00030926"/>
    <w:rsid w:val="00030B8F"/>
    <w:rsid w:val="00030DC0"/>
    <w:rsid w:val="00030E2A"/>
    <w:rsid w:val="00031A22"/>
    <w:rsid w:val="00031ADF"/>
    <w:rsid w:val="00031EEF"/>
    <w:rsid w:val="000320D8"/>
    <w:rsid w:val="0003210E"/>
    <w:rsid w:val="000321EB"/>
    <w:rsid w:val="00032781"/>
    <w:rsid w:val="000327B7"/>
    <w:rsid w:val="00032995"/>
    <w:rsid w:val="00032C37"/>
    <w:rsid w:val="00032C38"/>
    <w:rsid w:val="00032E12"/>
    <w:rsid w:val="00033182"/>
    <w:rsid w:val="00033570"/>
    <w:rsid w:val="00033798"/>
    <w:rsid w:val="00033820"/>
    <w:rsid w:val="00033C13"/>
    <w:rsid w:val="00034035"/>
    <w:rsid w:val="0003484F"/>
    <w:rsid w:val="000348CE"/>
    <w:rsid w:val="000351B2"/>
    <w:rsid w:val="0003550D"/>
    <w:rsid w:val="00035755"/>
    <w:rsid w:val="000358F0"/>
    <w:rsid w:val="00035B90"/>
    <w:rsid w:val="00036EE0"/>
    <w:rsid w:val="000372A9"/>
    <w:rsid w:val="000375E1"/>
    <w:rsid w:val="00037754"/>
    <w:rsid w:val="00037831"/>
    <w:rsid w:val="00040018"/>
    <w:rsid w:val="0004006D"/>
    <w:rsid w:val="000400F6"/>
    <w:rsid w:val="00040654"/>
    <w:rsid w:val="000408CB"/>
    <w:rsid w:val="00040C07"/>
    <w:rsid w:val="00041119"/>
    <w:rsid w:val="00041155"/>
    <w:rsid w:val="000414BE"/>
    <w:rsid w:val="00041582"/>
    <w:rsid w:val="00041D36"/>
    <w:rsid w:val="00042061"/>
    <w:rsid w:val="00042461"/>
    <w:rsid w:val="000424F2"/>
    <w:rsid w:val="0004263C"/>
    <w:rsid w:val="00042A87"/>
    <w:rsid w:val="00042C1B"/>
    <w:rsid w:val="000433A8"/>
    <w:rsid w:val="000434F8"/>
    <w:rsid w:val="00043761"/>
    <w:rsid w:val="00043E82"/>
    <w:rsid w:val="00044092"/>
    <w:rsid w:val="000441A5"/>
    <w:rsid w:val="00044306"/>
    <w:rsid w:val="00044530"/>
    <w:rsid w:val="00044648"/>
    <w:rsid w:val="000446A9"/>
    <w:rsid w:val="000451F8"/>
    <w:rsid w:val="000454F6"/>
    <w:rsid w:val="000456BA"/>
    <w:rsid w:val="00045A4B"/>
    <w:rsid w:val="000461B1"/>
    <w:rsid w:val="0004636C"/>
    <w:rsid w:val="00046569"/>
    <w:rsid w:val="0004661A"/>
    <w:rsid w:val="00046644"/>
    <w:rsid w:val="00046BB7"/>
    <w:rsid w:val="00046FBF"/>
    <w:rsid w:val="00047467"/>
    <w:rsid w:val="000477E4"/>
    <w:rsid w:val="0004786F"/>
    <w:rsid w:val="00047EC7"/>
    <w:rsid w:val="00050817"/>
    <w:rsid w:val="00050905"/>
    <w:rsid w:val="00050929"/>
    <w:rsid w:val="00050F38"/>
    <w:rsid w:val="000510D2"/>
    <w:rsid w:val="000518B0"/>
    <w:rsid w:val="00051BFB"/>
    <w:rsid w:val="00051D04"/>
    <w:rsid w:val="00052224"/>
    <w:rsid w:val="0005273D"/>
    <w:rsid w:val="00052B4C"/>
    <w:rsid w:val="00052D77"/>
    <w:rsid w:val="00053684"/>
    <w:rsid w:val="0005379C"/>
    <w:rsid w:val="00053B09"/>
    <w:rsid w:val="00053DA7"/>
    <w:rsid w:val="00053ED2"/>
    <w:rsid w:val="00053FDD"/>
    <w:rsid w:val="00054342"/>
    <w:rsid w:val="000546FA"/>
    <w:rsid w:val="00054A49"/>
    <w:rsid w:val="00054F9F"/>
    <w:rsid w:val="00055013"/>
    <w:rsid w:val="000554E3"/>
    <w:rsid w:val="0005552B"/>
    <w:rsid w:val="00055807"/>
    <w:rsid w:val="000558B0"/>
    <w:rsid w:val="00055C11"/>
    <w:rsid w:val="00055C32"/>
    <w:rsid w:val="00056022"/>
    <w:rsid w:val="000566F8"/>
    <w:rsid w:val="00056EF7"/>
    <w:rsid w:val="00056F4A"/>
    <w:rsid w:val="00057577"/>
    <w:rsid w:val="000576C3"/>
    <w:rsid w:val="00057813"/>
    <w:rsid w:val="00057A56"/>
    <w:rsid w:val="00057AB9"/>
    <w:rsid w:val="00057D11"/>
    <w:rsid w:val="00060AA0"/>
    <w:rsid w:val="00060F63"/>
    <w:rsid w:val="00061853"/>
    <w:rsid w:val="00061CFF"/>
    <w:rsid w:val="00062267"/>
    <w:rsid w:val="0006226A"/>
    <w:rsid w:val="000624A8"/>
    <w:rsid w:val="00062681"/>
    <w:rsid w:val="000626AE"/>
    <w:rsid w:val="000639D7"/>
    <w:rsid w:val="00064239"/>
    <w:rsid w:val="00064319"/>
    <w:rsid w:val="000644F1"/>
    <w:rsid w:val="000645DB"/>
    <w:rsid w:val="00064606"/>
    <w:rsid w:val="00064800"/>
    <w:rsid w:val="00064929"/>
    <w:rsid w:val="00064DE5"/>
    <w:rsid w:val="0006574D"/>
    <w:rsid w:val="00065917"/>
    <w:rsid w:val="00066359"/>
    <w:rsid w:val="00066A2E"/>
    <w:rsid w:val="00066A44"/>
    <w:rsid w:val="00066D28"/>
    <w:rsid w:val="00067110"/>
    <w:rsid w:val="000671D2"/>
    <w:rsid w:val="00067663"/>
    <w:rsid w:val="00067688"/>
    <w:rsid w:val="000678D5"/>
    <w:rsid w:val="00067E38"/>
    <w:rsid w:val="00067FB8"/>
    <w:rsid w:val="000705C9"/>
    <w:rsid w:val="00070738"/>
    <w:rsid w:val="00070E33"/>
    <w:rsid w:val="00071108"/>
    <w:rsid w:val="0007174E"/>
    <w:rsid w:val="00071857"/>
    <w:rsid w:val="00071BBB"/>
    <w:rsid w:val="000722F2"/>
    <w:rsid w:val="000725DD"/>
    <w:rsid w:val="00072CA7"/>
    <w:rsid w:val="00072CD0"/>
    <w:rsid w:val="00073298"/>
    <w:rsid w:val="00073935"/>
    <w:rsid w:val="00073E9C"/>
    <w:rsid w:val="00074061"/>
    <w:rsid w:val="00074082"/>
    <w:rsid w:val="0007409D"/>
    <w:rsid w:val="00074C18"/>
    <w:rsid w:val="00074DA2"/>
    <w:rsid w:val="0007532D"/>
    <w:rsid w:val="00075AC7"/>
    <w:rsid w:val="00075DA8"/>
    <w:rsid w:val="00076170"/>
    <w:rsid w:val="00076190"/>
    <w:rsid w:val="00076240"/>
    <w:rsid w:val="000764B6"/>
    <w:rsid w:val="000767A6"/>
    <w:rsid w:val="00076C83"/>
    <w:rsid w:val="0007724B"/>
    <w:rsid w:val="0007742F"/>
    <w:rsid w:val="0007793B"/>
    <w:rsid w:val="00077B9D"/>
    <w:rsid w:val="00077BDB"/>
    <w:rsid w:val="00080735"/>
    <w:rsid w:val="00080C8F"/>
    <w:rsid w:val="00080F75"/>
    <w:rsid w:val="00081389"/>
    <w:rsid w:val="000813F6"/>
    <w:rsid w:val="0008156D"/>
    <w:rsid w:val="0008163B"/>
    <w:rsid w:val="0008191F"/>
    <w:rsid w:val="000843F3"/>
    <w:rsid w:val="00084564"/>
    <w:rsid w:val="0008474C"/>
    <w:rsid w:val="00084A7A"/>
    <w:rsid w:val="0008504F"/>
    <w:rsid w:val="00085071"/>
    <w:rsid w:val="00085345"/>
    <w:rsid w:val="000854BE"/>
    <w:rsid w:val="00085743"/>
    <w:rsid w:val="00085B4E"/>
    <w:rsid w:val="0008670F"/>
    <w:rsid w:val="00086831"/>
    <w:rsid w:val="00086AF0"/>
    <w:rsid w:val="00086D61"/>
    <w:rsid w:val="000870BB"/>
    <w:rsid w:val="00090090"/>
    <w:rsid w:val="00090340"/>
    <w:rsid w:val="0009051F"/>
    <w:rsid w:val="00090595"/>
    <w:rsid w:val="00090B6C"/>
    <w:rsid w:val="00090C2E"/>
    <w:rsid w:val="0009169A"/>
    <w:rsid w:val="0009187C"/>
    <w:rsid w:val="00091B2D"/>
    <w:rsid w:val="00091BE6"/>
    <w:rsid w:val="0009208F"/>
    <w:rsid w:val="0009262F"/>
    <w:rsid w:val="00092733"/>
    <w:rsid w:val="00092A02"/>
    <w:rsid w:val="00093CF4"/>
    <w:rsid w:val="00094002"/>
    <w:rsid w:val="000940EF"/>
    <w:rsid w:val="00094104"/>
    <w:rsid w:val="00094DD9"/>
    <w:rsid w:val="0009530D"/>
    <w:rsid w:val="0009545D"/>
    <w:rsid w:val="00095682"/>
    <w:rsid w:val="00095861"/>
    <w:rsid w:val="00095B0B"/>
    <w:rsid w:val="000962C0"/>
    <w:rsid w:val="0009730C"/>
    <w:rsid w:val="00097821"/>
    <w:rsid w:val="000A0935"/>
    <w:rsid w:val="000A097A"/>
    <w:rsid w:val="000A0CAA"/>
    <w:rsid w:val="000A14D1"/>
    <w:rsid w:val="000A164C"/>
    <w:rsid w:val="000A1842"/>
    <w:rsid w:val="000A2143"/>
    <w:rsid w:val="000A28EF"/>
    <w:rsid w:val="000A29E1"/>
    <w:rsid w:val="000A2DEE"/>
    <w:rsid w:val="000A3466"/>
    <w:rsid w:val="000A3681"/>
    <w:rsid w:val="000A3B9F"/>
    <w:rsid w:val="000A3C39"/>
    <w:rsid w:val="000A3CC9"/>
    <w:rsid w:val="000A48FE"/>
    <w:rsid w:val="000A4B14"/>
    <w:rsid w:val="000A4D8A"/>
    <w:rsid w:val="000A4DF4"/>
    <w:rsid w:val="000A528D"/>
    <w:rsid w:val="000A52BF"/>
    <w:rsid w:val="000A5858"/>
    <w:rsid w:val="000A5DEC"/>
    <w:rsid w:val="000A5EEE"/>
    <w:rsid w:val="000A60C4"/>
    <w:rsid w:val="000A64EE"/>
    <w:rsid w:val="000A71F1"/>
    <w:rsid w:val="000A71FB"/>
    <w:rsid w:val="000A7201"/>
    <w:rsid w:val="000A78C3"/>
    <w:rsid w:val="000A78DF"/>
    <w:rsid w:val="000A7A3D"/>
    <w:rsid w:val="000A7EF9"/>
    <w:rsid w:val="000B0207"/>
    <w:rsid w:val="000B0518"/>
    <w:rsid w:val="000B089B"/>
    <w:rsid w:val="000B08C9"/>
    <w:rsid w:val="000B0BD2"/>
    <w:rsid w:val="000B0E11"/>
    <w:rsid w:val="000B0F70"/>
    <w:rsid w:val="000B0FD5"/>
    <w:rsid w:val="000B14D0"/>
    <w:rsid w:val="000B1A3B"/>
    <w:rsid w:val="000B1AE6"/>
    <w:rsid w:val="000B22E9"/>
    <w:rsid w:val="000B266D"/>
    <w:rsid w:val="000B284F"/>
    <w:rsid w:val="000B2A2C"/>
    <w:rsid w:val="000B2AAA"/>
    <w:rsid w:val="000B33EF"/>
    <w:rsid w:val="000B3C0F"/>
    <w:rsid w:val="000B3C86"/>
    <w:rsid w:val="000B42FF"/>
    <w:rsid w:val="000B453A"/>
    <w:rsid w:val="000B492A"/>
    <w:rsid w:val="000B4956"/>
    <w:rsid w:val="000B49DE"/>
    <w:rsid w:val="000B4B3D"/>
    <w:rsid w:val="000B4B40"/>
    <w:rsid w:val="000B545F"/>
    <w:rsid w:val="000B6130"/>
    <w:rsid w:val="000B6261"/>
    <w:rsid w:val="000B65BA"/>
    <w:rsid w:val="000B6723"/>
    <w:rsid w:val="000B6C88"/>
    <w:rsid w:val="000B73D9"/>
    <w:rsid w:val="000B7444"/>
    <w:rsid w:val="000B7A9A"/>
    <w:rsid w:val="000B7DA6"/>
    <w:rsid w:val="000C008C"/>
    <w:rsid w:val="000C0123"/>
    <w:rsid w:val="000C07CD"/>
    <w:rsid w:val="000C0914"/>
    <w:rsid w:val="000C0DEA"/>
    <w:rsid w:val="000C12B8"/>
    <w:rsid w:val="000C1595"/>
    <w:rsid w:val="000C1603"/>
    <w:rsid w:val="000C1864"/>
    <w:rsid w:val="000C1D73"/>
    <w:rsid w:val="000C1D85"/>
    <w:rsid w:val="000C1F89"/>
    <w:rsid w:val="000C234E"/>
    <w:rsid w:val="000C2594"/>
    <w:rsid w:val="000C275E"/>
    <w:rsid w:val="000C28C0"/>
    <w:rsid w:val="000C2923"/>
    <w:rsid w:val="000C2CA9"/>
    <w:rsid w:val="000C32A7"/>
    <w:rsid w:val="000C32F8"/>
    <w:rsid w:val="000C333B"/>
    <w:rsid w:val="000C37A5"/>
    <w:rsid w:val="000C3A5B"/>
    <w:rsid w:val="000C3CBC"/>
    <w:rsid w:val="000C3E4D"/>
    <w:rsid w:val="000C3FC9"/>
    <w:rsid w:val="000C406D"/>
    <w:rsid w:val="000C4291"/>
    <w:rsid w:val="000C4350"/>
    <w:rsid w:val="000C44DA"/>
    <w:rsid w:val="000C455F"/>
    <w:rsid w:val="000C4DC3"/>
    <w:rsid w:val="000C5268"/>
    <w:rsid w:val="000C546F"/>
    <w:rsid w:val="000C5AFA"/>
    <w:rsid w:val="000C5C2D"/>
    <w:rsid w:val="000C5CCB"/>
    <w:rsid w:val="000C6614"/>
    <w:rsid w:val="000C67A3"/>
    <w:rsid w:val="000C67C1"/>
    <w:rsid w:val="000C68DD"/>
    <w:rsid w:val="000C779E"/>
    <w:rsid w:val="000C7CBD"/>
    <w:rsid w:val="000C7D82"/>
    <w:rsid w:val="000D0427"/>
    <w:rsid w:val="000D05CA"/>
    <w:rsid w:val="000D05DB"/>
    <w:rsid w:val="000D0627"/>
    <w:rsid w:val="000D08C8"/>
    <w:rsid w:val="000D0A4E"/>
    <w:rsid w:val="000D10DD"/>
    <w:rsid w:val="000D120A"/>
    <w:rsid w:val="000D1542"/>
    <w:rsid w:val="000D19FD"/>
    <w:rsid w:val="000D1B9D"/>
    <w:rsid w:val="000D1E20"/>
    <w:rsid w:val="000D269A"/>
    <w:rsid w:val="000D27EB"/>
    <w:rsid w:val="000D28BE"/>
    <w:rsid w:val="000D29EF"/>
    <w:rsid w:val="000D2E40"/>
    <w:rsid w:val="000D2F80"/>
    <w:rsid w:val="000D300A"/>
    <w:rsid w:val="000D3E3D"/>
    <w:rsid w:val="000D4A48"/>
    <w:rsid w:val="000D524A"/>
    <w:rsid w:val="000D52BF"/>
    <w:rsid w:val="000D53BB"/>
    <w:rsid w:val="000D5956"/>
    <w:rsid w:val="000D67E2"/>
    <w:rsid w:val="000D6858"/>
    <w:rsid w:val="000D6BAF"/>
    <w:rsid w:val="000D6D84"/>
    <w:rsid w:val="000D6E73"/>
    <w:rsid w:val="000D6FB7"/>
    <w:rsid w:val="000D70BA"/>
    <w:rsid w:val="000D72A3"/>
    <w:rsid w:val="000D7757"/>
    <w:rsid w:val="000D7B32"/>
    <w:rsid w:val="000D7BED"/>
    <w:rsid w:val="000D7C61"/>
    <w:rsid w:val="000D7C64"/>
    <w:rsid w:val="000E110F"/>
    <w:rsid w:val="000E1497"/>
    <w:rsid w:val="000E2129"/>
    <w:rsid w:val="000E2565"/>
    <w:rsid w:val="000E28B5"/>
    <w:rsid w:val="000E2A88"/>
    <w:rsid w:val="000E2B8A"/>
    <w:rsid w:val="000E2BFD"/>
    <w:rsid w:val="000E2C24"/>
    <w:rsid w:val="000E2CF8"/>
    <w:rsid w:val="000E3C9F"/>
    <w:rsid w:val="000E3EBB"/>
    <w:rsid w:val="000E457C"/>
    <w:rsid w:val="000E462B"/>
    <w:rsid w:val="000E5047"/>
    <w:rsid w:val="000E5361"/>
    <w:rsid w:val="000E5C59"/>
    <w:rsid w:val="000E658A"/>
    <w:rsid w:val="000E6F90"/>
    <w:rsid w:val="000E733D"/>
    <w:rsid w:val="000E75D9"/>
    <w:rsid w:val="000F0144"/>
    <w:rsid w:val="000F146E"/>
    <w:rsid w:val="000F1553"/>
    <w:rsid w:val="000F1577"/>
    <w:rsid w:val="000F192A"/>
    <w:rsid w:val="000F1B02"/>
    <w:rsid w:val="000F1CEB"/>
    <w:rsid w:val="000F1F11"/>
    <w:rsid w:val="000F22F5"/>
    <w:rsid w:val="000F292A"/>
    <w:rsid w:val="000F2AF4"/>
    <w:rsid w:val="000F35E8"/>
    <w:rsid w:val="000F38DF"/>
    <w:rsid w:val="000F3D15"/>
    <w:rsid w:val="000F4778"/>
    <w:rsid w:val="000F4A39"/>
    <w:rsid w:val="000F4D91"/>
    <w:rsid w:val="000F4DC4"/>
    <w:rsid w:val="000F4E60"/>
    <w:rsid w:val="000F4F0F"/>
    <w:rsid w:val="000F5085"/>
    <w:rsid w:val="000F5DC3"/>
    <w:rsid w:val="000F5E50"/>
    <w:rsid w:val="000F60A9"/>
    <w:rsid w:val="000F62C5"/>
    <w:rsid w:val="000F6842"/>
    <w:rsid w:val="000F7053"/>
    <w:rsid w:val="000F7BB6"/>
    <w:rsid w:val="001005EF"/>
    <w:rsid w:val="00101199"/>
    <w:rsid w:val="0010142B"/>
    <w:rsid w:val="001019A3"/>
    <w:rsid w:val="001019B0"/>
    <w:rsid w:val="00101B39"/>
    <w:rsid w:val="00101E71"/>
    <w:rsid w:val="00101EA5"/>
    <w:rsid w:val="0010212D"/>
    <w:rsid w:val="001022C7"/>
    <w:rsid w:val="0010239A"/>
    <w:rsid w:val="00102532"/>
    <w:rsid w:val="0010294A"/>
    <w:rsid w:val="00102AEE"/>
    <w:rsid w:val="00102B7D"/>
    <w:rsid w:val="0010324E"/>
    <w:rsid w:val="00103751"/>
    <w:rsid w:val="00103C82"/>
    <w:rsid w:val="0010423A"/>
    <w:rsid w:val="00104388"/>
    <w:rsid w:val="001045C8"/>
    <w:rsid w:val="00104BB9"/>
    <w:rsid w:val="00104DDF"/>
    <w:rsid w:val="00104FBC"/>
    <w:rsid w:val="00105088"/>
    <w:rsid w:val="00105381"/>
    <w:rsid w:val="001054DB"/>
    <w:rsid w:val="00105550"/>
    <w:rsid w:val="00105596"/>
    <w:rsid w:val="001056A6"/>
    <w:rsid w:val="00105847"/>
    <w:rsid w:val="0010595F"/>
    <w:rsid w:val="001060C1"/>
    <w:rsid w:val="00107352"/>
    <w:rsid w:val="00107757"/>
    <w:rsid w:val="00107A0C"/>
    <w:rsid w:val="00107B98"/>
    <w:rsid w:val="00110079"/>
    <w:rsid w:val="00110251"/>
    <w:rsid w:val="0011038C"/>
    <w:rsid w:val="001103DB"/>
    <w:rsid w:val="00110C25"/>
    <w:rsid w:val="0011111D"/>
    <w:rsid w:val="001112F9"/>
    <w:rsid w:val="001114CA"/>
    <w:rsid w:val="0011185C"/>
    <w:rsid w:val="00111AE3"/>
    <w:rsid w:val="00112081"/>
    <w:rsid w:val="0011210F"/>
    <w:rsid w:val="00112D22"/>
    <w:rsid w:val="001130C1"/>
    <w:rsid w:val="001132E7"/>
    <w:rsid w:val="001134CF"/>
    <w:rsid w:val="00113664"/>
    <w:rsid w:val="001136CF"/>
    <w:rsid w:val="00113A10"/>
    <w:rsid w:val="00113C75"/>
    <w:rsid w:val="00113E77"/>
    <w:rsid w:val="00113FAE"/>
    <w:rsid w:val="001145FD"/>
    <w:rsid w:val="00114692"/>
    <w:rsid w:val="001147C9"/>
    <w:rsid w:val="00114B43"/>
    <w:rsid w:val="001151B0"/>
    <w:rsid w:val="00115624"/>
    <w:rsid w:val="00115BF4"/>
    <w:rsid w:val="001164A7"/>
    <w:rsid w:val="001164B4"/>
    <w:rsid w:val="001165BC"/>
    <w:rsid w:val="001166DB"/>
    <w:rsid w:val="00116E07"/>
    <w:rsid w:val="001172BE"/>
    <w:rsid w:val="00117AE8"/>
    <w:rsid w:val="00117C74"/>
    <w:rsid w:val="00117CA0"/>
    <w:rsid w:val="001201A7"/>
    <w:rsid w:val="001208B2"/>
    <w:rsid w:val="0012183F"/>
    <w:rsid w:val="001218FE"/>
    <w:rsid w:val="00121FBD"/>
    <w:rsid w:val="00122009"/>
    <w:rsid w:val="00122220"/>
    <w:rsid w:val="00122268"/>
    <w:rsid w:val="001228AE"/>
    <w:rsid w:val="00123DBD"/>
    <w:rsid w:val="00124782"/>
    <w:rsid w:val="00124939"/>
    <w:rsid w:val="00124AC3"/>
    <w:rsid w:val="00124B8C"/>
    <w:rsid w:val="00124F94"/>
    <w:rsid w:val="00125129"/>
    <w:rsid w:val="001259C9"/>
    <w:rsid w:val="00125AFE"/>
    <w:rsid w:val="00125D8E"/>
    <w:rsid w:val="0012603E"/>
    <w:rsid w:val="0012647A"/>
    <w:rsid w:val="00126B9C"/>
    <w:rsid w:val="00126E20"/>
    <w:rsid w:val="001273BF"/>
    <w:rsid w:val="00130560"/>
    <w:rsid w:val="0013074A"/>
    <w:rsid w:val="001308D4"/>
    <w:rsid w:val="001309EC"/>
    <w:rsid w:val="00130C02"/>
    <w:rsid w:val="00130D39"/>
    <w:rsid w:val="00130E50"/>
    <w:rsid w:val="00130EC9"/>
    <w:rsid w:val="00131AEE"/>
    <w:rsid w:val="00131B59"/>
    <w:rsid w:val="00131C85"/>
    <w:rsid w:val="0013227B"/>
    <w:rsid w:val="00132340"/>
    <w:rsid w:val="001328C9"/>
    <w:rsid w:val="00132963"/>
    <w:rsid w:val="001329CE"/>
    <w:rsid w:val="00132BBB"/>
    <w:rsid w:val="00132D53"/>
    <w:rsid w:val="00132D6C"/>
    <w:rsid w:val="00132D8C"/>
    <w:rsid w:val="00133541"/>
    <w:rsid w:val="001338BA"/>
    <w:rsid w:val="00133F3B"/>
    <w:rsid w:val="001342FE"/>
    <w:rsid w:val="001348E5"/>
    <w:rsid w:val="00134B0D"/>
    <w:rsid w:val="00134DEB"/>
    <w:rsid w:val="00134ED7"/>
    <w:rsid w:val="00135138"/>
    <w:rsid w:val="001354D8"/>
    <w:rsid w:val="00135740"/>
    <w:rsid w:val="001360BB"/>
    <w:rsid w:val="0013692C"/>
    <w:rsid w:val="00136F9B"/>
    <w:rsid w:val="001370BB"/>
    <w:rsid w:val="00137178"/>
    <w:rsid w:val="00137A4B"/>
    <w:rsid w:val="00137FF3"/>
    <w:rsid w:val="0014010A"/>
    <w:rsid w:val="001401BD"/>
    <w:rsid w:val="001403B1"/>
    <w:rsid w:val="001408AF"/>
    <w:rsid w:val="00140AFD"/>
    <w:rsid w:val="00140B95"/>
    <w:rsid w:val="00140D72"/>
    <w:rsid w:val="0014123F"/>
    <w:rsid w:val="00141CD4"/>
    <w:rsid w:val="00141FE3"/>
    <w:rsid w:val="00142274"/>
    <w:rsid w:val="00142F19"/>
    <w:rsid w:val="0014335B"/>
    <w:rsid w:val="0014342E"/>
    <w:rsid w:val="00144320"/>
    <w:rsid w:val="0014441A"/>
    <w:rsid w:val="00144503"/>
    <w:rsid w:val="001451C4"/>
    <w:rsid w:val="0014523E"/>
    <w:rsid w:val="00145421"/>
    <w:rsid w:val="001457F6"/>
    <w:rsid w:val="00146A64"/>
    <w:rsid w:val="00146D9D"/>
    <w:rsid w:val="00146E5E"/>
    <w:rsid w:val="001471E3"/>
    <w:rsid w:val="00147334"/>
    <w:rsid w:val="0014749A"/>
    <w:rsid w:val="00147772"/>
    <w:rsid w:val="00147E54"/>
    <w:rsid w:val="00147F37"/>
    <w:rsid w:val="00150027"/>
    <w:rsid w:val="0015041C"/>
    <w:rsid w:val="00150636"/>
    <w:rsid w:val="001506EA"/>
    <w:rsid w:val="00150EFF"/>
    <w:rsid w:val="00151210"/>
    <w:rsid w:val="00151C9B"/>
    <w:rsid w:val="0015214B"/>
    <w:rsid w:val="001522A6"/>
    <w:rsid w:val="0015298A"/>
    <w:rsid w:val="00152E8F"/>
    <w:rsid w:val="0015314C"/>
    <w:rsid w:val="001539DD"/>
    <w:rsid w:val="00154262"/>
    <w:rsid w:val="0015428C"/>
    <w:rsid w:val="001544BD"/>
    <w:rsid w:val="001545CA"/>
    <w:rsid w:val="001545EF"/>
    <w:rsid w:val="0015462F"/>
    <w:rsid w:val="00154B83"/>
    <w:rsid w:val="00155365"/>
    <w:rsid w:val="001557CC"/>
    <w:rsid w:val="00155810"/>
    <w:rsid w:val="00155CB3"/>
    <w:rsid w:val="00155EBB"/>
    <w:rsid w:val="00155EEA"/>
    <w:rsid w:val="001569A4"/>
    <w:rsid w:val="00157581"/>
    <w:rsid w:val="00157FE9"/>
    <w:rsid w:val="001600EF"/>
    <w:rsid w:val="001605B1"/>
    <w:rsid w:val="0016097F"/>
    <w:rsid w:val="00160B94"/>
    <w:rsid w:val="00160C77"/>
    <w:rsid w:val="00160E0B"/>
    <w:rsid w:val="00161984"/>
    <w:rsid w:val="00161CA5"/>
    <w:rsid w:val="00162026"/>
    <w:rsid w:val="00162065"/>
    <w:rsid w:val="001621A7"/>
    <w:rsid w:val="00162398"/>
    <w:rsid w:val="0016268A"/>
    <w:rsid w:val="0016278A"/>
    <w:rsid w:val="001627CF"/>
    <w:rsid w:val="00162816"/>
    <w:rsid w:val="00162AF1"/>
    <w:rsid w:val="00162B6C"/>
    <w:rsid w:val="00162E67"/>
    <w:rsid w:val="00163196"/>
    <w:rsid w:val="001632F7"/>
    <w:rsid w:val="001634A9"/>
    <w:rsid w:val="00163F9F"/>
    <w:rsid w:val="00164117"/>
    <w:rsid w:val="00164133"/>
    <w:rsid w:val="001647A3"/>
    <w:rsid w:val="00164933"/>
    <w:rsid w:val="00164B59"/>
    <w:rsid w:val="00164B98"/>
    <w:rsid w:val="00164FC6"/>
    <w:rsid w:val="0016500D"/>
    <w:rsid w:val="00165048"/>
    <w:rsid w:val="0016569B"/>
    <w:rsid w:val="00165FA9"/>
    <w:rsid w:val="00166A78"/>
    <w:rsid w:val="00167537"/>
    <w:rsid w:val="0016771D"/>
    <w:rsid w:val="00167895"/>
    <w:rsid w:val="0017001C"/>
    <w:rsid w:val="001702C4"/>
    <w:rsid w:val="0017036C"/>
    <w:rsid w:val="00170826"/>
    <w:rsid w:val="001709D5"/>
    <w:rsid w:val="00170CFB"/>
    <w:rsid w:val="0017129E"/>
    <w:rsid w:val="00171460"/>
    <w:rsid w:val="00171844"/>
    <w:rsid w:val="001725BB"/>
    <w:rsid w:val="001725D7"/>
    <w:rsid w:val="00172740"/>
    <w:rsid w:val="001728B6"/>
    <w:rsid w:val="00172FC7"/>
    <w:rsid w:val="00173396"/>
    <w:rsid w:val="00173427"/>
    <w:rsid w:val="0017375B"/>
    <w:rsid w:val="00173914"/>
    <w:rsid w:val="001740FD"/>
    <w:rsid w:val="001746F0"/>
    <w:rsid w:val="001749A8"/>
    <w:rsid w:val="00174B80"/>
    <w:rsid w:val="00175025"/>
    <w:rsid w:val="0017555E"/>
    <w:rsid w:val="001757E7"/>
    <w:rsid w:val="00175D19"/>
    <w:rsid w:val="001762C9"/>
    <w:rsid w:val="00176393"/>
    <w:rsid w:val="00176876"/>
    <w:rsid w:val="00176B14"/>
    <w:rsid w:val="00176CDE"/>
    <w:rsid w:val="00176D14"/>
    <w:rsid w:val="00176DBC"/>
    <w:rsid w:val="00176EDF"/>
    <w:rsid w:val="00176FEF"/>
    <w:rsid w:val="001778C1"/>
    <w:rsid w:val="00177B46"/>
    <w:rsid w:val="00177C92"/>
    <w:rsid w:val="0018077F"/>
    <w:rsid w:val="001809E1"/>
    <w:rsid w:val="00180D80"/>
    <w:rsid w:val="0018119F"/>
    <w:rsid w:val="0018141C"/>
    <w:rsid w:val="001817DF"/>
    <w:rsid w:val="00181933"/>
    <w:rsid w:val="00181D6B"/>
    <w:rsid w:val="00181E44"/>
    <w:rsid w:val="00182224"/>
    <w:rsid w:val="00182564"/>
    <w:rsid w:val="0018288D"/>
    <w:rsid w:val="00182B43"/>
    <w:rsid w:val="00182F24"/>
    <w:rsid w:val="001834FE"/>
    <w:rsid w:val="00183635"/>
    <w:rsid w:val="0018393B"/>
    <w:rsid w:val="00184693"/>
    <w:rsid w:val="00184EF2"/>
    <w:rsid w:val="001856CC"/>
    <w:rsid w:val="0018590B"/>
    <w:rsid w:val="00185EC9"/>
    <w:rsid w:val="001862CB"/>
    <w:rsid w:val="001863CD"/>
    <w:rsid w:val="001865F1"/>
    <w:rsid w:val="001869F9"/>
    <w:rsid w:val="00187000"/>
    <w:rsid w:val="00187146"/>
    <w:rsid w:val="001871BD"/>
    <w:rsid w:val="0018728A"/>
    <w:rsid w:val="00187B9B"/>
    <w:rsid w:val="001902B0"/>
    <w:rsid w:val="001907F9"/>
    <w:rsid w:val="00190804"/>
    <w:rsid w:val="0019093B"/>
    <w:rsid w:val="001914D3"/>
    <w:rsid w:val="00191592"/>
    <w:rsid w:val="00191A36"/>
    <w:rsid w:val="00191BD2"/>
    <w:rsid w:val="00192526"/>
    <w:rsid w:val="0019345A"/>
    <w:rsid w:val="0019346C"/>
    <w:rsid w:val="001935EC"/>
    <w:rsid w:val="00193BB6"/>
    <w:rsid w:val="00193D25"/>
    <w:rsid w:val="001940A2"/>
    <w:rsid w:val="00194112"/>
    <w:rsid w:val="0019433B"/>
    <w:rsid w:val="00194664"/>
    <w:rsid w:val="0019486D"/>
    <w:rsid w:val="001948CD"/>
    <w:rsid w:val="0019506A"/>
    <w:rsid w:val="001960FF"/>
    <w:rsid w:val="0019655F"/>
    <w:rsid w:val="0019659D"/>
    <w:rsid w:val="00196F4B"/>
    <w:rsid w:val="001972F3"/>
    <w:rsid w:val="00197804"/>
    <w:rsid w:val="001979F2"/>
    <w:rsid w:val="00197C3F"/>
    <w:rsid w:val="001A0740"/>
    <w:rsid w:val="001A0BCF"/>
    <w:rsid w:val="001A0CD3"/>
    <w:rsid w:val="001A0D92"/>
    <w:rsid w:val="001A0F79"/>
    <w:rsid w:val="001A0FE8"/>
    <w:rsid w:val="001A1371"/>
    <w:rsid w:val="001A1747"/>
    <w:rsid w:val="001A1960"/>
    <w:rsid w:val="001A1C29"/>
    <w:rsid w:val="001A1C63"/>
    <w:rsid w:val="001A1D84"/>
    <w:rsid w:val="001A1FA3"/>
    <w:rsid w:val="001A2538"/>
    <w:rsid w:val="001A259B"/>
    <w:rsid w:val="001A2C32"/>
    <w:rsid w:val="001A2DD5"/>
    <w:rsid w:val="001A30C7"/>
    <w:rsid w:val="001A31E5"/>
    <w:rsid w:val="001A31EB"/>
    <w:rsid w:val="001A36A1"/>
    <w:rsid w:val="001A39AF"/>
    <w:rsid w:val="001A3C03"/>
    <w:rsid w:val="001A3E47"/>
    <w:rsid w:val="001A4057"/>
    <w:rsid w:val="001A4256"/>
    <w:rsid w:val="001A44C5"/>
    <w:rsid w:val="001A49C4"/>
    <w:rsid w:val="001A4A7B"/>
    <w:rsid w:val="001A4AAE"/>
    <w:rsid w:val="001A4C26"/>
    <w:rsid w:val="001A4E4A"/>
    <w:rsid w:val="001A4F9B"/>
    <w:rsid w:val="001A530B"/>
    <w:rsid w:val="001A55FF"/>
    <w:rsid w:val="001A58AB"/>
    <w:rsid w:val="001A5955"/>
    <w:rsid w:val="001A5B99"/>
    <w:rsid w:val="001A5D77"/>
    <w:rsid w:val="001A616C"/>
    <w:rsid w:val="001A6380"/>
    <w:rsid w:val="001A6489"/>
    <w:rsid w:val="001A693E"/>
    <w:rsid w:val="001A6CAA"/>
    <w:rsid w:val="001A7738"/>
    <w:rsid w:val="001A78BD"/>
    <w:rsid w:val="001A7A27"/>
    <w:rsid w:val="001B01FE"/>
    <w:rsid w:val="001B0A6A"/>
    <w:rsid w:val="001B132C"/>
    <w:rsid w:val="001B1501"/>
    <w:rsid w:val="001B1700"/>
    <w:rsid w:val="001B1ED0"/>
    <w:rsid w:val="001B1FB0"/>
    <w:rsid w:val="001B2113"/>
    <w:rsid w:val="001B2282"/>
    <w:rsid w:val="001B24E5"/>
    <w:rsid w:val="001B257E"/>
    <w:rsid w:val="001B2683"/>
    <w:rsid w:val="001B2782"/>
    <w:rsid w:val="001B287F"/>
    <w:rsid w:val="001B296A"/>
    <w:rsid w:val="001B2B64"/>
    <w:rsid w:val="001B2C21"/>
    <w:rsid w:val="001B2D51"/>
    <w:rsid w:val="001B2DB1"/>
    <w:rsid w:val="001B30E8"/>
    <w:rsid w:val="001B32D8"/>
    <w:rsid w:val="001B38EB"/>
    <w:rsid w:val="001B3979"/>
    <w:rsid w:val="001B3DE2"/>
    <w:rsid w:val="001B3E01"/>
    <w:rsid w:val="001B3F96"/>
    <w:rsid w:val="001B3FD7"/>
    <w:rsid w:val="001B3FFB"/>
    <w:rsid w:val="001B4328"/>
    <w:rsid w:val="001B458F"/>
    <w:rsid w:val="001B47A9"/>
    <w:rsid w:val="001B4867"/>
    <w:rsid w:val="001B510B"/>
    <w:rsid w:val="001B5C55"/>
    <w:rsid w:val="001B5D92"/>
    <w:rsid w:val="001B60CE"/>
    <w:rsid w:val="001B61EB"/>
    <w:rsid w:val="001B6469"/>
    <w:rsid w:val="001B647D"/>
    <w:rsid w:val="001B6BD9"/>
    <w:rsid w:val="001B6D4B"/>
    <w:rsid w:val="001B7244"/>
    <w:rsid w:val="001B72DE"/>
    <w:rsid w:val="001B79CD"/>
    <w:rsid w:val="001B7A3B"/>
    <w:rsid w:val="001B7B6C"/>
    <w:rsid w:val="001B7C28"/>
    <w:rsid w:val="001B7E72"/>
    <w:rsid w:val="001C024C"/>
    <w:rsid w:val="001C0C3D"/>
    <w:rsid w:val="001C1033"/>
    <w:rsid w:val="001C10FF"/>
    <w:rsid w:val="001C1271"/>
    <w:rsid w:val="001C1275"/>
    <w:rsid w:val="001C1BF3"/>
    <w:rsid w:val="001C1C7E"/>
    <w:rsid w:val="001C238B"/>
    <w:rsid w:val="001C2425"/>
    <w:rsid w:val="001C2477"/>
    <w:rsid w:val="001C26BF"/>
    <w:rsid w:val="001C27DB"/>
    <w:rsid w:val="001C34CE"/>
    <w:rsid w:val="001C39A3"/>
    <w:rsid w:val="001C3B2D"/>
    <w:rsid w:val="001C3F29"/>
    <w:rsid w:val="001C4458"/>
    <w:rsid w:val="001C4B5A"/>
    <w:rsid w:val="001C4DA1"/>
    <w:rsid w:val="001C539B"/>
    <w:rsid w:val="001C54C0"/>
    <w:rsid w:val="001C559D"/>
    <w:rsid w:val="001C5A7D"/>
    <w:rsid w:val="001C5A8A"/>
    <w:rsid w:val="001C5E78"/>
    <w:rsid w:val="001C62DE"/>
    <w:rsid w:val="001C6A9A"/>
    <w:rsid w:val="001C6BA4"/>
    <w:rsid w:val="001C7AA4"/>
    <w:rsid w:val="001C7B67"/>
    <w:rsid w:val="001D0081"/>
    <w:rsid w:val="001D0116"/>
    <w:rsid w:val="001D02CD"/>
    <w:rsid w:val="001D0609"/>
    <w:rsid w:val="001D098C"/>
    <w:rsid w:val="001D0BA5"/>
    <w:rsid w:val="001D0C6B"/>
    <w:rsid w:val="001D0DB1"/>
    <w:rsid w:val="001D1501"/>
    <w:rsid w:val="001D19CA"/>
    <w:rsid w:val="001D236E"/>
    <w:rsid w:val="001D2618"/>
    <w:rsid w:val="001D2956"/>
    <w:rsid w:val="001D346B"/>
    <w:rsid w:val="001D3692"/>
    <w:rsid w:val="001D36B5"/>
    <w:rsid w:val="001D3836"/>
    <w:rsid w:val="001D3BAD"/>
    <w:rsid w:val="001D3D42"/>
    <w:rsid w:val="001D426B"/>
    <w:rsid w:val="001D44F6"/>
    <w:rsid w:val="001D45E8"/>
    <w:rsid w:val="001D4AB0"/>
    <w:rsid w:val="001D513F"/>
    <w:rsid w:val="001D54C3"/>
    <w:rsid w:val="001D5AB3"/>
    <w:rsid w:val="001D62F4"/>
    <w:rsid w:val="001D67EB"/>
    <w:rsid w:val="001D6DAD"/>
    <w:rsid w:val="001D6EEA"/>
    <w:rsid w:val="001D7530"/>
    <w:rsid w:val="001D75CC"/>
    <w:rsid w:val="001D7786"/>
    <w:rsid w:val="001D7899"/>
    <w:rsid w:val="001E0041"/>
    <w:rsid w:val="001E0309"/>
    <w:rsid w:val="001E0382"/>
    <w:rsid w:val="001E07F9"/>
    <w:rsid w:val="001E0898"/>
    <w:rsid w:val="001E0E2A"/>
    <w:rsid w:val="001E10B3"/>
    <w:rsid w:val="001E130F"/>
    <w:rsid w:val="001E144A"/>
    <w:rsid w:val="001E1479"/>
    <w:rsid w:val="001E1735"/>
    <w:rsid w:val="001E1A61"/>
    <w:rsid w:val="001E1A99"/>
    <w:rsid w:val="001E1AD1"/>
    <w:rsid w:val="001E1C8A"/>
    <w:rsid w:val="001E1F4F"/>
    <w:rsid w:val="001E2023"/>
    <w:rsid w:val="001E211F"/>
    <w:rsid w:val="001E2696"/>
    <w:rsid w:val="001E2925"/>
    <w:rsid w:val="001E2C2D"/>
    <w:rsid w:val="001E2F09"/>
    <w:rsid w:val="001E2F55"/>
    <w:rsid w:val="001E35F0"/>
    <w:rsid w:val="001E3719"/>
    <w:rsid w:val="001E3DF5"/>
    <w:rsid w:val="001E3DF7"/>
    <w:rsid w:val="001E408A"/>
    <w:rsid w:val="001E4A6F"/>
    <w:rsid w:val="001E4F08"/>
    <w:rsid w:val="001E52CB"/>
    <w:rsid w:val="001E535E"/>
    <w:rsid w:val="001E5EB3"/>
    <w:rsid w:val="001E65B0"/>
    <w:rsid w:val="001E6A35"/>
    <w:rsid w:val="001E6AFC"/>
    <w:rsid w:val="001E6B58"/>
    <w:rsid w:val="001E6DBB"/>
    <w:rsid w:val="001E6F64"/>
    <w:rsid w:val="001E7017"/>
    <w:rsid w:val="001E718B"/>
    <w:rsid w:val="001E790F"/>
    <w:rsid w:val="001E7B35"/>
    <w:rsid w:val="001E7F70"/>
    <w:rsid w:val="001F03A8"/>
    <w:rsid w:val="001F069A"/>
    <w:rsid w:val="001F0ABF"/>
    <w:rsid w:val="001F0AC7"/>
    <w:rsid w:val="001F0BD0"/>
    <w:rsid w:val="001F0DF0"/>
    <w:rsid w:val="001F1616"/>
    <w:rsid w:val="001F18CF"/>
    <w:rsid w:val="001F1A34"/>
    <w:rsid w:val="001F1C7B"/>
    <w:rsid w:val="001F209C"/>
    <w:rsid w:val="001F22CE"/>
    <w:rsid w:val="001F29D1"/>
    <w:rsid w:val="001F2C62"/>
    <w:rsid w:val="001F2DCC"/>
    <w:rsid w:val="001F2ED0"/>
    <w:rsid w:val="001F2FE2"/>
    <w:rsid w:val="001F3206"/>
    <w:rsid w:val="001F3262"/>
    <w:rsid w:val="001F34C5"/>
    <w:rsid w:val="001F3578"/>
    <w:rsid w:val="001F3615"/>
    <w:rsid w:val="001F3952"/>
    <w:rsid w:val="001F3D28"/>
    <w:rsid w:val="001F3D53"/>
    <w:rsid w:val="001F4171"/>
    <w:rsid w:val="001F4AFF"/>
    <w:rsid w:val="001F4C59"/>
    <w:rsid w:val="001F54A5"/>
    <w:rsid w:val="001F54F9"/>
    <w:rsid w:val="001F5B21"/>
    <w:rsid w:val="001F5B39"/>
    <w:rsid w:val="001F5F6E"/>
    <w:rsid w:val="001F60C5"/>
    <w:rsid w:val="001F6868"/>
    <w:rsid w:val="001F6AE8"/>
    <w:rsid w:val="001F7047"/>
    <w:rsid w:val="001F7751"/>
    <w:rsid w:val="001F77E8"/>
    <w:rsid w:val="001F7E4E"/>
    <w:rsid w:val="00200041"/>
    <w:rsid w:val="002000D7"/>
    <w:rsid w:val="00200298"/>
    <w:rsid w:val="0020099C"/>
    <w:rsid w:val="00201133"/>
    <w:rsid w:val="002017DF"/>
    <w:rsid w:val="0020199E"/>
    <w:rsid w:val="00201AC9"/>
    <w:rsid w:val="00201ADC"/>
    <w:rsid w:val="00201FA0"/>
    <w:rsid w:val="00202101"/>
    <w:rsid w:val="002024F0"/>
    <w:rsid w:val="00202A96"/>
    <w:rsid w:val="00202DC0"/>
    <w:rsid w:val="0020305D"/>
    <w:rsid w:val="00203093"/>
    <w:rsid w:val="00203214"/>
    <w:rsid w:val="00203289"/>
    <w:rsid w:val="00203395"/>
    <w:rsid w:val="002035B8"/>
    <w:rsid w:val="00203708"/>
    <w:rsid w:val="0020394A"/>
    <w:rsid w:val="00204043"/>
    <w:rsid w:val="002043D5"/>
    <w:rsid w:val="00205128"/>
    <w:rsid w:val="002055A9"/>
    <w:rsid w:val="00205853"/>
    <w:rsid w:val="00205C39"/>
    <w:rsid w:val="002061DA"/>
    <w:rsid w:val="002063C1"/>
    <w:rsid w:val="0020693B"/>
    <w:rsid w:val="0020711B"/>
    <w:rsid w:val="00210006"/>
    <w:rsid w:val="00210310"/>
    <w:rsid w:val="002104BE"/>
    <w:rsid w:val="002104F2"/>
    <w:rsid w:val="002104F7"/>
    <w:rsid w:val="002106E7"/>
    <w:rsid w:val="00211056"/>
    <w:rsid w:val="002111E4"/>
    <w:rsid w:val="002118DB"/>
    <w:rsid w:val="00211B08"/>
    <w:rsid w:val="00211D8F"/>
    <w:rsid w:val="00212164"/>
    <w:rsid w:val="0021258E"/>
    <w:rsid w:val="00212617"/>
    <w:rsid w:val="00212CA1"/>
    <w:rsid w:val="00212D6B"/>
    <w:rsid w:val="00213143"/>
    <w:rsid w:val="002138F6"/>
    <w:rsid w:val="002139C5"/>
    <w:rsid w:val="00214CC2"/>
    <w:rsid w:val="00214D73"/>
    <w:rsid w:val="00214DC9"/>
    <w:rsid w:val="00214FB0"/>
    <w:rsid w:val="00214FD6"/>
    <w:rsid w:val="002155E0"/>
    <w:rsid w:val="00215B5F"/>
    <w:rsid w:val="00215FA1"/>
    <w:rsid w:val="0021606D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204CA"/>
    <w:rsid w:val="00220717"/>
    <w:rsid w:val="002207F2"/>
    <w:rsid w:val="0022139A"/>
    <w:rsid w:val="00221684"/>
    <w:rsid w:val="0022226B"/>
    <w:rsid w:val="00222276"/>
    <w:rsid w:val="0022267E"/>
    <w:rsid w:val="00222977"/>
    <w:rsid w:val="00222D7B"/>
    <w:rsid w:val="00223518"/>
    <w:rsid w:val="002237E9"/>
    <w:rsid w:val="0022390F"/>
    <w:rsid w:val="00223B98"/>
    <w:rsid w:val="00223F8D"/>
    <w:rsid w:val="00223FB9"/>
    <w:rsid w:val="0022426F"/>
    <w:rsid w:val="00224837"/>
    <w:rsid w:val="00225184"/>
    <w:rsid w:val="00225964"/>
    <w:rsid w:val="00225C20"/>
    <w:rsid w:val="00225D96"/>
    <w:rsid w:val="00225F02"/>
    <w:rsid w:val="00225F5B"/>
    <w:rsid w:val="00225FB2"/>
    <w:rsid w:val="0022658D"/>
    <w:rsid w:val="00226D7D"/>
    <w:rsid w:val="0022743F"/>
    <w:rsid w:val="0022745A"/>
    <w:rsid w:val="00227879"/>
    <w:rsid w:val="00227920"/>
    <w:rsid w:val="00227F74"/>
    <w:rsid w:val="002302FE"/>
    <w:rsid w:val="00230745"/>
    <w:rsid w:val="00230AD8"/>
    <w:rsid w:val="002310DA"/>
    <w:rsid w:val="00231DDC"/>
    <w:rsid w:val="00231E67"/>
    <w:rsid w:val="00232E73"/>
    <w:rsid w:val="00233476"/>
    <w:rsid w:val="00233977"/>
    <w:rsid w:val="00233B2F"/>
    <w:rsid w:val="00233D00"/>
    <w:rsid w:val="0023411B"/>
    <w:rsid w:val="00234177"/>
    <w:rsid w:val="00234609"/>
    <w:rsid w:val="002359D1"/>
    <w:rsid w:val="00235F31"/>
    <w:rsid w:val="00236843"/>
    <w:rsid w:val="00236CEA"/>
    <w:rsid w:val="00236E89"/>
    <w:rsid w:val="00236EB5"/>
    <w:rsid w:val="0023716C"/>
    <w:rsid w:val="002372D9"/>
    <w:rsid w:val="002373C6"/>
    <w:rsid w:val="002376AB"/>
    <w:rsid w:val="002378DD"/>
    <w:rsid w:val="00237A36"/>
    <w:rsid w:val="00237ACE"/>
    <w:rsid w:val="00237C35"/>
    <w:rsid w:val="00240E4F"/>
    <w:rsid w:val="002410D3"/>
    <w:rsid w:val="0024130A"/>
    <w:rsid w:val="0024132C"/>
    <w:rsid w:val="0024152D"/>
    <w:rsid w:val="002416AC"/>
    <w:rsid w:val="00241868"/>
    <w:rsid w:val="00241BAC"/>
    <w:rsid w:val="00241C0F"/>
    <w:rsid w:val="00241F21"/>
    <w:rsid w:val="00241F2B"/>
    <w:rsid w:val="00241FDE"/>
    <w:rsid w:val="00242D58"/>
    <w:rsid w:val="00242DDD"/>
    <w:rsid w:val="00243202"/>
    <w:rsid w:val="002435B8"/>
    <w:rsid w:val="00243D2F"/>
    <w:rsid w:val="0024492C"/>
    <w:rsid w:val="00244F08"/>
    <w:rsid w:val="0024538F"/>
    <w:rsid w:val="002454CE"/>
    <w:rsid w:val="00245B8A"/>
    <w:rsid w:val="00245C9E"/>
    <w:rsid w:val="002463CF"/>
    <w:rsid w:val="00246EB4"/>
    <w:rsid w:val="00246EE4"/>
    <w:rsid w:val="00246F92"/>
    <w:rsid w:val="002473F9"/>
    <w:rsid w:val="00247441"/>
    <w:rsid w:val="002476E9"/>
    <w:rsid w:val="00247E6B"/>
    <w:rsid w:val="00250390"/>
    <w:rsid w:val="00250475"/>
    <w:rsid w:val="002504C4"/>
    <w:rsid w:val="00250B7F"/>
    <w:rsid w:val="002515CE"/>
    <w:rsid w:val="002518DD"/>
    <w:rsid w:val="00251901"/>
    <w:rsid w:val="00251919"/>
    <w:rsid w:val="0025197A"/>
    <w:rsid w:val="0025225F"/>
    <w:rsid w:val="002526AA"/>
    <w:rsid w:val="002529C2"/>
    <w:rsid w:val="00252BB5"/>
    <w:rsid w:val="00252C7A"/>
    <w:rsid w:val="002532AD"/>
    <w:rsid w:val="002539AA"/>
    <w:rsid w:val="00253D7C"/>
    <w:rsid w:val="00254357"/>
    <w:rsid w:val="00254905"/>
    <w:rsid w:val="00254A53"/>
    <w:rsid w:val="00254DD0"/>
    <w:rsid w:val="00255189"/>
    <w:rsid w:val="002565F7"/>
    <w:rsid w:val="002576DA"/>
    <w:rsid w:val="00257CD3"/>
    <w:rsid w:val="00260AC9"/>
    <w:rsid w:val="00261332"/>
    <w:rsid w:val="002617CF"/>
    <w:rsid w:val="002617ED"/>
    <w:rsid w:val="002618B0"/>
    <w:rsid w:val="00261F5C"/>
    <w:rsid w:val="00261F8B"/>
    <w:rsid w:val="00262572"/>
    <w:rsid w:val="00262DF2"/>
    <w:rsid w:val="002639C9"/>
    <w:rsid w:val="00263AF7"/>
    <w:rsid w:val="00264264"/>
    <w:rsid w:val="002642A8"/>
    <w:rsid w:val="00264431"/>
    <w:rsid w:val="0026453D"/>
    <w:rsid w:val="00264AC2"/>
    <w:rsid w:val="00264C94"/>
    <w:rsid w:val="00264DE9"/>
    <w:rsid w:val="00264FC5"/>
    <w:rsid w:val="00265994"/>
    <w:rsid w:val="00265CAB"/>
    <w:rsid w:val="00265D5A"/>
    <w:rsid w:val="00266057"/>
    <w:rsid w:val="00266F5A"/>
    <w:rsid w:val="00266F5C"/>
    <w:rsid w:val="002671F2"/>
    <w:rsid w:val="002673BA"/>
    <w:rsid w:val="00267446"/>
    <w:rsid w:val="002674BE"/>
    <w:rsid w:val="002675FD"/>
    <w:rsid w:val="00267760"/>
    <w:rsid w:val="002679DE"/>
    <w:rsid w:val="00267BFF"/>
    <w:rsid w:val="00267E95"/>
    <w:rsid w:val="00270006"/>
    <w:rsid w:val="002703CE"/>
    <w:rsid w:val="00271296"/>
    <w:rsid w:val="0027196C"/>
    <w:rsid w:val="00271C71"/>
    <w:rsid w:val="00271E38"/>
    <w:rsid w:val="00271F03"/>
    <w:rsid w:val="002722F8"/>
    <w:rsid w:val="00272465"/>
    <w:rsid w:val="00272614"/>
    <w:rsid w:val="002727BD"/>
    <w:rsid w:val="00272BA5"/>
    <w:rsid w:val="00272DA5"/>
    <w:rsid w:val="00273281"/>
    <w:rsid w:val="002732DE"/>
    <w:rsid w:val="0027344B"/>
    <w:rsid w:val="002738B6"/>
    <w:rsid w:val="002739F1"/>
    <w:rsid w:val="00273DE3"/>
    <w:rsid w:val="002743C1"/>
    <w:rsid w:val="002756D0"/>
    <w:rsid w:val="002759CE"/>
    <w:rsid w:val="00275B61"/>
    <w:rsid w:val="002764FE"/>
    <w:rsid w:val="0027670E"/>
    <w:rsid w:val="00276B29"/>
    <w:rsid w:val="00277166"/>
    <w:rsid w:val="002775FC"/>
    <w:rsid w:val="0027778F"/>
    <w:rsid w:val="00277916"/>
    <w:rsid w:val="00277BCF"/>
    <w:rsid w:val="00277D37"/>
    <w:rsid w:val="00280993"/>
    <w:rsid w:val="00280A87"/>
    <w:rsid w:val="00280D9B"/>
    <w:rsid w:val="002810C7"/>
    <w:rsid w:val="002811D0"/>
    <w:rsid w:val="0028173E"/>
    <w:rsid w:val="00281A8F"/>
    <w:rsid w:val="00281CEE"/>
    <w:rsid w:val="002827AA"/>
    <w:rsid w:val="00282D25"/>
    <w:rsid w:val="00282D5F"/>
    <w:rsid w:val="00283583"/>
    <w:rsid w:val="00283A17"/>
    <w:rsid w:val="00283C37"/>
    <w:rsid w:val="00283C9E"/>
    <w:rsid w:val="00285046"/>
    <w:rsid w:val="00285121"/>
    <w:rsid w:val="00285428"/>
    <w:rsid w:val="00285696"/>
    <w:rsid w:val="00285912"/>
    <w:rsid w:val="00285DC7"/>
    <w:rsid w:val="00285F76"/>
    <w:rsid w:val="0028611C"/>
    <w:rsid w:val="00286984"/>
    <w:rsid w:val="00287081"/>
    <w:rsid w:val="002878A0"/>
    <w:rsid w:val="00287A4E"/>
    <w:rsid w:val="002904A7"/>
    <w:rsid w:val="0029098E"/>
    <w:rsid w:val="00290F03"/>
    <w:rsid w:val="00290F5A"/>
    <w:rsid w:val="00290FB2"/>
    <w:rsid w:val="002918CA"/>
    <w:rsid w:val="00291A03"/>
    <w:rsid w:val="00291B12"/>
    <w:rsid w:val="002922F3"/>
    <w:rsid w:val="00292320"/>
    <w:rsid w:val="002927B4"/>
    <w:rsid w:val="002927CF"/>
    <w:rsid w:val="00292CDE"/>
    <w:rsid w:val="002931D3"/>
    <w:rsid w:val="00293227"/>
    <w:rsid w:val="00293264"/>
    <w:rsid w:val="00294392"/>
    <w:rsid w:val="002944D4"/>
    <w:rsid w:val="002945CD"/>
    <w:rsid w:val="002947CF"/>
    <w:rsid w:val="002948BE"/>
    <w:rsid w:val="00294A61"/>
    <w:rsid w:val="00294AF1"/>
    <w:rsid w:val="00295241"/>
    <w:rsid w:val="00295470"/>
    <w:rsid w:val="00295775"/>
    <w:rsid w:val="0029597E"/>
    <w:rsid w:val="00295EAF"/>
    <w:rsid w:val="002963D9"/>
    <w:rsid w:val="002965D8"/>
    <w:rsid w:val="0029697D"/>
    <w:rsid w:val="00296B9F"/>
    <w:rsid w:val="00296C70"/>
    <w:rsid w:val="00296E8B"/>
    <w:rsid w:val="00297334"/>
    <w:rsid w:val="00297735"/>
    <w:rsid w:val="00297AD0"/>
    <w:rsid w:val="00297F16"/>
    <w:rsid w:val="002A0659"/>
    <w:rsid w:val="002A072F"/>
    <w:rsid w:val="002A1086"/>
    <w:rsid w:val="002A150A"/>
    <w:rsid w:val="002A165C"/>
    <w:rsid w:val="002A21ED"/>
    <w:rsid w:val="002A2667"/>
    <w:rsid w:val="002A26E0"/>
    <w:rsid w:val="002A2733"/>
    <w:rsid w:val="002A275C"/>
    <w:rsid w:val="002A278E"/>
    <w:rsid w:val="002A2C4C"/>
    <w:rsid w:val="002A2DAE"/>
    <w:rsid w:val="002A3462"/>
    <w:rsid w:val="002A38E0"/>
    <w:rsid w:val="002A3A5F"/>
    <w:rsid w:val="002A3B70"/>
    <w:rsid w:val="002A462D"/>
    <w:rsid w:val="002A46AA"/>
    <w:rsid w:val="002A4A78"/>
    <w:rsid w:val="002A4D0F"/>
    <w:rsid w:val="002A4D2F"/>
    <w:rsid w:val="002A50DE"/>
    <w:rsid w:val="002A51DA"/>
    <w:rsid w:val="002A5563"/>
    <w:rsid w:val="002A562A"/>
    <w:rsid w:val="002A5833"/>
    <w:rsid w:val="002A58C1"/>
    <w:rsid w:val="002A58FF"/>
    <w:rsid w:val="002A64F9"/>
    <w:rsid w:val="002A67A1"/>
    <w:rsid w:val="002A6DD1"/>
    <w:rsid w:val="002B00BF"/>
    <w:rsid w:val="002B02B4"/>
    <w:rsid w:val="002B0649"/>
    <w:rsid w:val="002B0686"/>
    <w:rsid w:val="002B071B"/>
    <w:rsid w:val="002B0B6C"/>
    <w:rsid w:val="002B1057"/>
    <w:rsid w:val="002B120C"/>
    <w:rsid w:val="002B1802"/>
    <w:rsid w:val="002B1C45"/>
    <w:rsid w:val="002B1C82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4EF8"/>
    <w:rsid w:val="002B5A6A"/>
    <w:rsid w:val="002B5B5F"/>
    <w:rsid w:val="002B5C74"/>
    <w:rsid w:val="002B62AE"/>
    <w:rsid w:val="002B62DB"/>
    <w:rsid w:val="002B63D9"/>
    <w:rsid w:val="002B6488"/>
    <w:rsid w:val="002B6767"/>
    <w:rsid w:val="002B6A72"/>
    <w:rsid w:val="002B6A74"/>
    <w:rsid w:val="002B6D2F"/>
    <w:rsid w:val="002B6F36"/>
    <w:rsid w:val="002B7510"/>
    <w:rsid w:val="002B768B"/>
    <w:rsid w:val="002B7E24"/>
    <w:rsid w:val="002B7EFE"/>
    <w:rsid w:val="002B7FC7"/>
    <w:rsid w:val="002C04CB"/>
    <w:rsid w:val="002C04EF"/>
    <w:rsid w:val="002C0AD9"/>
    <w:rsid w:val="002C0E9D"/>
    <w:rsid w:val="002C13D6"/>
    <w:rsid w:val="002C148A"/>
    <w:rsid w:val="002C1791"/>
    <w:rsid w:val="002C18BD"/>
    <w:rsid w:val="002C1D77"/>
    <w:rsid w:val="002C1DD1"/>
    <w:rsid w:val="002C1F4E"/>
    <w:rsid w:val="002C1FB4"/>
    <w:rsid w:val="002C224A"/>
    <w:rsid w:val="002C23F8"/>
    <w:rsid w:val="002C247F"/>
    <w:rsid w:val="002C275B"/>
    <w:rsid w:val="002C28AD"/>
    <w:rsid w:val="002C29F4"/>
    <w:rsid w:val="002C2B2D"/>
    <w:rsid w:val="002C2C26"/>
    <w:rsid w:val="002C2C89"/>
    <w:rsid w:val="002C3160"/>
    <w:rsid w:val="002C359F"/>
    <w:rsid w:val="002C35FC"/>
    <w:rsid w:val="002C3611"/>
    <w:rsid w:val="002C3779"/>
    <w:rsid w:val="002C37B5"/>
    <w:rsid w:val="002C3BD4"/>
    <w:rsid w:val="002C3C48"/>
    <w:rsid w:val="002C3CBE"/>
    <w:rsid w:val="002C3EC4"/>
    <w:rsid w:val="002C40F9"/>
    <w:rsid w:val="002C424A"/>
    <w:rsid w:val="002C46BA"/>
    <w:rsid w:val="002C4779"/>
    <w:rsid w:val="002C514F"/>
    <w:rsid w:val="002C530A"/>
    <w:rsid w:val="002C5648"/>
    <w:rsid w:val="002C62BB"/>
    <w:rsid w:val="002C642F"/>
    <w:rsid w:val="002C6470"/>
    <w:rsid w:val="002C65BE"/>
    <w:rsid w:val="002C6850"/>
    <w:rsid w:val="002C6C54"/>
    <w:rsid w:val="002C6EBA"/>
    <w:rsid w:val="002C6F4B"/>
    <w:rsid w:val="002C74FF"/>
    <w:rsid w:val="002D0391"/>
    <w:rsid w:val="002D0738"/>
    <w:rsid w:val="002D1058"/>
    <w:rsid w:val="002D1207"/>
    <w:rsid w:val="002D19AC"/>
    <w:rsid w:val="002D1AE7"/>
    <w:rsid w:val="002D1F68"/>
    <w:rsid w:val="002D2B5D"/>
    <w:rsid w:val="002D34AB"/>
    <w:rsid w:val="002D3709"/>
    <w:rsid w:val="002D39D4"/>
    <w:rsid w:val="002D3CFF"/>
    <w:rsid w:val="002D47B3"/>
    <w:rsid w:val="002D4CC3"/>
    <w:rsid w:val="002D4FDC"/>
    <w:rsid w:val="002D50DF"/>
    <w:rsid w:val="002D511D"/>
    <w:rsid w:val="002D5409"/>
    <w:rsid w:val="002D5513"/>
    <w:rsid w:val="002D5B29"/>
    <w:rsid w:val="002D5BFC"/>
    <w:rsid w:val="002D611F"/>
    <w:rsid w:val="002D6216"/>
    <w:rsid w:val="002D6712"/>
    <w:rsid w:val="002D6D02"/>
    <w:rsid w:val="002D77B1"/>
    <w:rsid w:val="002D7D69"/>
    <w:rsid w:val="002E0661"/>
    <w:rsid w:val="002E1711"/>
    <w:rsid w:val="002E19E1"/>
    <w:rsid w:val="002E2BDF"/>
    <w:rsid w:val="002E2C6D"/>
    <w:rsid w:val="002E2CAD"/>
    <w:rsid w:val="002E2F7B"/>
    <w:rsid w:val="002E3604"/>
    <w:rsid w:val="002E4052"/>
    <w:rsid w:val="002E4107"/>
    <w:rsid w:val="002E46A4"/>
    <w:rsid w:val="002E5688"/>
    <w:rsid w:val="002E56A1"/>
    <w:rsid w:val="002E5AC6"/>
    <w:rsid w:val="002E5B19"/>
    <w:rsid w:val="002E5B69"/>
    <w:rsid w:val="002E61DB"/>
    <w:rsid w:val="002E6254"/>
    <w:rsid w:val="002E6256"/>
    <w:rsid w:val="002E62A5"/>
    <w:rsid w:val="002E6375"/>
    <w:rsid w:val="002E6406"/>
    <w:rsid w:val="002E665C"/>
    <w:rsid w:val="002E6DC3"/>
    <w:rsid w:val="002E6DF0"/>
    <w:rsid w:val="002E71E9"/>
    <w:rsid w:val="002E7926"/>
    <w:rsid w:val="002E79CB"/>
    <w:rsid w:val="002E7BB7"/>
    <w:rsid w:val="002F0737"/>
    <w:rsid w:val="002F0770"/>
    <w:rsid w:val="002F0C75"/>
    <w:rsid w:val="002F10DB"/>
    <w:rsid w:val="002F11B5"/>
    <w:rsid w:val="002F15B0"/>
    <w:rsid w:val="002F1FC0"/>
    <w:rsid w:val="002F216F"/>
    <w:rsid w:val="002F2507"/>
    <w:rsid w:val="002F2740"/>
    <w:rsid w:val="002F27E3"/>
    <w:rsid w:val="002F2918"/>
    <w:rsid w:val="002F2E12"/>
    <w:rsid w:val="002F3164"/>
    <w:rsid w:val="002F34FB"/>
    <w:rsid w:val="002F365B"/>
    <w:rsid w:val="002F38BA"/>
    <w:rsid w:val="002F394C"/>
    <w:rsid w:val="002F5173"/>
    <w:rsid w:val="002F558E"/>
    <w:rsid w:val="002F55B9"/>
    <w:rsid w:val="002F5BE0"/>
    <w:rsid w:val="002F5C05"/>
    <w:rsid w:val="002F637D"/>
    <w:rsid w:val="002F6408"/>
    <w:rsid w:val="002F675B"/>
    <w:rsid w:val="002F6947"/>
    <w:rsid w:val="002F6978"/>
    <w:rsid w:val="002F726F"/>
    <w:rsid w:val="002F76EC"/>
    <w:rsid w:val="0030012E"/>
    <w:rsid w:val="003003C2"/>
    <w:rsid w:val="00300875"/>
    <w:rsid w:val="0030090C"/>
    <w:rsid w:val="00300966"/>
    <w:rsid w:val="0030097A"/>
    <w:rsid w:val="00300B0A"/>
    <w:rsid w:val="00300E40"/>
    <w:rsid w:val="00300F92"/>
    <w:rsid w:val="00301049"/>
    <w:rsid w:val="00302003"/>
    <w:rsid w:val="003023BA"/>
    <w:rsid w:val="0030243C"/>
    <w:rsid w:val="0030265D"/>
    <w:rsid w:val="00302BE1"/>
    <w:rsid w:val="00302BE8"/>
    <w:rsid w:val="00302C9A"/>
    <w:rsid w:val="00302DB3"/>
    <w:rsid w:val="00302E7A"/>
    <w:rsid w:val="00302EB7"/>
    <w:rsid w:val="00302EE3"/>
    <w:rsid w:val="003031B6"/>
    <w:rsid w:val="003032F2"/>
    <w:rsid w:val="00304052"/>
    <w:rsid w:val="00304080"/>
    <w:rsid w:val="003040AD"/>
    <w:rsid w:val="0030464C"/>
    <w:rsid w:val="00304A48"/>
    <w:rsid w:val="00304D5C"/>
    <w:rsid w:val="00304E79"/>
    <w:rsid w:val="00305290"/>
    <w:rsid w:val="0030537D"/>
    <w:rsid w:val="003053DC"/>
    <w:rsid w:val="00306057"/>
    <w:rsid w:val="0030618A"/>
    <w:rsid w:val="0030653E"/>
    <w:rsid w:val="0030681C"/>
    <w:rsid w:val="00306A6C"/>
    <w:rsid w:val="00306CC5"/>
    <w:rsid w:val="00306FD9"/>
    <w:rsid w:val="00307070"/>
    <w:rsid w:val="003070E5"/>
    <w:rsid w:val="00307AD3"/>
    <w:rsid w:val="0031025B"/>
    <w:rsid w:val="003102C6"/>
    <w:rsid w:val="003102F0"/>
    <w:rsid w:val="0031040B"/>
    <w:rsid w:val="00310A4A"/>
    <w:rsid w:val="00310BE1"/>
    <w:rsid w:val="00310BEC"/>
    <w:rsid w:val="00310E8B"/>
    <w:rsid w:val="0031160A"/>
    <w:rsid w:val="0031178A"/>
    <w:rsid w:val="00312312"/>
    <w:rsid w:val="003125F5"/>
    <w:rsid w:val="0031279C"/>
    <w:rsid w:val="003134C7"/>
    <w:rsid w:val="003138CF"/>
    <w:rsid w:val="003139EF"/>
    <w:rsid w:val="00313B28"/>
    <w:rsid w:val="00314682"/>
    <w:rsid w:val="00314A1F"/>
    <w:rsid w:val="00315582"/>
    <w:rsid w:val="00315AD9"/>
    <w:rsid w:val="00315B8B"/>
    <w:rsid w:val="00315C36"/>
    <w:rsid w:val="00315E4A"/>
    <w:rsid w:val="003160F2"/>
    <w:rsid w:val="003161FF"/>
    <w:rsid w:val="0031666A"/>
    <w:rsid w:val="003166F4"/>
    <w:rsid w:val="00316EED"/>
    <w:rsid w:val="0031729F"/>
    <w:rsid w:val="003173AA"/>
    <w:rsid w:val="0031758F"/>
    <w:rsid w:val="00317593"/>
    <w:rsid w:val="00317EEF"/>
    <w:rsid w:val="00317F6E"/>
    <w:rsid w:val="0032050F"/>
    <w:rsid w:val="0032051D"/>
    <w:rsid w:val="00320662"/>
    <w:rsid w:val="003207A5"/>
    <w:rsid w:val="00320E03"/>
    <w:rsid w:val="00321047"/>
    <w:rsid w:val="003210D2"/>
    <w:rsid w:val="00321346"/>
    <w:rsid w:val="0032134F"/>
    <w:rsid w:val="0032167A"/>
    <w:rsid w:val="00321788"/>
    <w:rsid w:val="00321939"/>
    <w:rsid w:val="003220EE"/>
    <w:rsid w:val="0032222A"/>
    <w:rsid w:val="0032232C"/>
    <w:rsid w:val="0032256E"/>
    <w:rsid w:val="00322814"/>
    <w:rsid w:val="003229BB"/>
    <w:rsid w:val="00322BB1"/>
    <w:rsid w:val="00322C6A"/>
    <w:rsid w:val="00322CD8"/>
    <w:rsid w:val="00323A96"/>
    <w:rsid w:val="00323BC0"/>
    <w:rsid w:val="00323C5E"/>
    <w:rsid w:val="00323CAA"/>
    <w:rsid w:val="00323F09"/>
    <w:rsid w:val="003241DB"/>
    <w:rsid w:val="003242F2"/>
    <w:rsid w:val="00324437"/>
    <w:rsid w:val="00325177"/>
    <w:rsid w:val="003252B0"/>
    <w:rsid w:val="003258FF"/>
    <w:rsid w:val="0032599E"/>
    <w:rsid w:val="00325A17"/>
    <w:rsid w:val="00325D54"/>
    <w:rsid w:val="00325F91"/>
    <w:rsid w:val="00325FFB"/>
    <w:rsid w:val="0032618C"/>
    <w:rsid w:val="003261F6"/>
    <w:rsid w:val="0032636A"/>
    <w:rsid w:val="00326719"/>
    <w:rsid w:val="00326978"/>
    <w:rsid w:val="003270C7"/>
    <w:rsid w:val="00327258"/>
    <w:rsid w:val="00327435"/>
    <w:rsid w:val="0032760A"/>
    <w:rsid w:val="00330070"/>
    <w:rsid w:val="0033081D"/>
    <w:rsid w:val="00330ADD"/>
    <w:rsid w:val="003310B1"/>
    <w:rsid w:val="003310CA"/>
    <w:rsid w:val="00331322"/>
    <w:rsid w:val="0033237A"/>
    <w:rsid w:val="00332B3D"/>
    <w:rsid w:val="00333126"/>
    <w:rsid w:val="003333E7"/>
    <w:rsid w:val="00333413"/>
    <w:rsid w:val="00333447"/>
    <w:rsid w:val="0033376E"/>
    <w:rsid w:val="00333CCF"/>
    <w:rsid w:val="00334006"/>
    <w:rsid w:val="003347E2"/>
    <w:rsid w:val="003347EE"/>
    <w:rsid w:val="00334B89"/>
    <w:rsid w:val="00334DE5"/>
    <w:rsid w:val="0033593B"/>
    <w:rsid w:val="00336328"/>
    <w:rsid w:val="00336486"/>
    <w:rsid w:val="00336A22"/>
    <w:rsid w:val="00336DCA"/>
    <w:rsid w:val="00336F3C"/>
    <w:rsid w:val="00337110"/>
    <w:rsid w:val="003375C4"/>
    <w:rsid w:val="00337808"/>
    <w:rsid w:val="00337A45"/>
    <w:rsid w:val="0034059E"/>
    <w:rsid w:val="00340A40"/>
    <w:rsid w:val="003413AE"/>
    <w:rsid w:val="00341A0C"/>
    <w:rsid w:val="00341C6F"/>
    <w:rsid w:val="00341CDD"/>
    <w:rsid w:val="00341D85"/>
    <w:rsid w:val="00341E4B"/>
    <w:rsid w:val="00342297"/>
    <w:rsid w:val="003425E4"/>
    <w:rsid w:val="00342884"/>
    <w:rsid w:val="00342D51"/>
    <w:rsid w:val="00342DA1"/>
    <w:rsid w:val="00343208"/>
    <w:rsid w:val="003432E9"/>
    <w:rsid w:val="003433A0"/>
    <w:rsid w:val="003439BB"/>
    <w:rsid w:val="00343BFB"/>
    <w:rsid w:val="00343ECC"/>
    <w:rsid w:val="00344116"/>
    <w:rsid w:val="003449D4"/>
    <w:rsid w:val="003451F6"/>
    <w:rsid w:val="0034545E"/>
    <w:rsid w:val="003455AE"/>
    <w:rsid w:val="00345980"/>
    <w:rsid w:val="00346066"/>
    <w:rsid w:val="0034648D"/>
    <w:rsid w:val="003468D1"/>
    <w:rsid w:val="00346AB9"/>
    <w:rsid w:val="00346B23"/>
    <w:rsid w:val="00347546"/>
    <w:rsid w:val="003478CE"/>
    <w:rsid w:val="00347E40"/>
    <w:rsid w:val="00347F01"/>
    <w:rsid w:val="003502B0"/>
    <w:rsid w:val="0035073F"/>
    <w:rsid w:val="00350A66"/>
    <w:rsid w:val="00351020"/>
    <w:rsid w:val="00351544"/>
    <w:rsid w:val="003519F6"/>
    <w:rsid w:val="00352115"/>
    <w:rsid w:val="00352266"/>
    <w:rsid w:val="00352543"/>
    <w:rsid w:val="00353107"/>
    <w:rsid w:val="00353218"/>
    <w:rsid w:val="00353321"/>
    <w:rsid w:val="00353453"/>
    <w:rsid w:val="0035394B"/>
    <w:rsid w:val="00353B8A"/>
    <w:rsid w:val="00353CC9"/>
    <w:rsid w:val="00353FD5"/>
    <w:rsid w:val="0035411D"/>
    <w:rsid w:val="003543AD"/>
    <w:rsid w:val="0035441A"/>
    <w:rsid w:val="0035444B"/>
    <w:rsid w:val="003544D5"/>
    <w:rsid w:val="00354F78"/>
    <w:rsid w:val="00355A9C"/>
    <w:rsid w:val="00356085"/>
    <w:rsid w:val="003567EB"/>
    <w:rsid w:val="00356D23"/>
    <w:rsid w:val="00356E8E"/>
    <w:rsid w:val="00356F97"/>
    <w:rsid w:val="003571DB"/>
    <w:rsid w:val="0035734D"/>
    <w:rsid w:val="0035757C"/>
    <w:rsid w:val="0035785E"/>
    <w:rsid w:val="003578F4"/>
    <w:rsid w:val="00357E3B"/>
    <w:rsid w:val="00360826"/>
    <w:rsid w:val="00360C77"/>
    <w:rsid w:val="00361089"/>
    <w:rsid w:val="003613B1"/>
    <w:rsid w:val="00362578"/>
    <w:rsid w:val="003625F8"/>
    <w:rsid w:val="00362895"/>
    <w:rsid w:val="00363215"/>
    <w:rsid w:val="0036335C"/>
    <w:rsid w:val="003633A2"/>
    <w:rsid w:val="003639CD"/>
    <w:rsid w:val="00363CE9"/>
    <w:rsid w:val="0036408A"/>
    <w:rsid w:val="003643DE"/>
    <w:rsid w:val="0036504B"/>
    <w:rsid w:val="003650FE"/>
    <w:rsid w:val="00365340"/>
    <w:rsid w:val="003658E6"/>
    <w:rsid w:val="00365FBD"/>
    <w:rsid w:val="00366086"/>
    <w:rsid w:val="003661C1"/>
    <w:rsid w:val="003664DA"/>
    <w:rsid w:val="00366A6B"/>
    <w:rsid w:val="00367EAE"/>
    <w:rsid w:val="00370053"/>
    <w:rsid w:val="00370426"/>
    <w:rsid w:val="00370D48"/>
    <w:rsid w:val="003713D1"/>
    <w:rsid w:val="003713D7"/>
    <w:rsid w:val="00371633"/>
    <w:rsid w:val="0037181F"/>
    <w:rsid w:val="00372892"/>
    <w:rsid w:val="00372C10"/>
    <w:rsid w:val="00372FF5"/>
    <w:rsid w:val="0037339C"/>
    <w:rsid w:val="00373AC8"/>
    <w:rsid w:val="00373C0B"/>
    <w:rsid w:val="00374AB9"/>
    <w:rsid w:val="00374D15"/>
    <w:rsid w:val="00375373"/>
    <w:rsid w:val="00375550"/>
    <w:rsid w:val="00375591"/>
    <w:rsid w:val="00375698"/>
    <w:rsid w:val="003758D3"/>
    <w:rsid w:val="00375C87"/>
    <w:rsid w:val="00375E80"/>
    <w:rsid w:val="00376366"/>
    <w:rsid w:val="00376769"/>
    <w:rsid w:val="00376D2F"/>
    <w:rsid w:val="00377229"/>
    <w:rsid w:val="0037778F"/>
    <w:rsid w:val="0038057D"/>
    <w:rsid w:val="00380F12"/>
    <w:rsid w:val="003810EC"/>
    <w:rsid w:val="003815BA"/>
    <w:rsid w:val="00381733"/>
    <w:rsid w:val="00381DC7"/>
    <w:rsid w:val="0038226D"/>
    <w:rsid w:val="00382D32"/>
    <w:rsid w:val="00382D34"/>
    <w:rsid w:val="003837C1"/>
    <w:rsid w:val="003837CF"/>
    <w:rsid w:val="00383CF0"/>
    <w:rsid w:val="00383E93"/>
    <w:rsid w:val="00383E99"/>
    <w:rsid w:val="003841BF"/>
    <w:rsid w:val="00384284"/>
    <w:rsid w:val="0038476F"/>
    <w:rsid w:val="00384D01"/>
    <w:rsid w:val="00385306"/>
    <w:rsid w:val="0038536A"/>
    <w:rsid w:val="0038595A"/>
    <w:rsid w:val="00385A95"/>
    <w:rsid w:val="00385C4C"/>
    <w:rsid w:val="00385EA2"/>
    <w:rsid w:val="00385F5B"/>
    <w:rsid w:val="003862E0"/>
    <w:rsid w:val="003863BB"/>
    <w:rsid w:val="00386FDD"/>
    <w:rsid w:val="003876B4"/>
    <w:rsid w:val="00387D65"/>
    <w:rsid w:val="00390BAE"/>
    <w:rsid w:val="00390FC2"/>
    <w:rsid w:val="003911CF"/>
    <w:rsid w:val="003911D1"/>
    <w:rsid w:val="003914B0"/>
    <w:rsid w:val="003916BB"/>
    <w:rsid w:val="00391866"/>
    <w:rsid w:val="00391A05"/>
    <w:rsid w:val="00391EA4"/>
    <w:rsid w:val="0039210A"/>
    <w:rsid w:val="00392128"/>
    <w:rsid w:val="003924F4"/>
    <w:rsid w:val="003925B5"/>
    <w:rsid w:val="00392A2E"/>
    <w:rsid w:val="00392AA1"/>
    <w:rsid w:val="00392CB7"/>
    <w:rsid w:val="00393430"/>
    <w:rsid w:val="003936D0"/>
    <w:rsid w:val="00393A93"/>
    <w:rsid w:val="00393CC3"/>
    <w:rsid w:val="00394181"/>
    <w:rsid w:val="00394197"/>
    <w:rsid w:val="00394238"/>
    <w:rsid w:val="003946E4"/>
    <w:rsid w:val="0039478B"/>
    <w:rsid w:val="0039494F"/>
    <w:rsid w:val="00394B53"/>
    <w:rsid w:val="00394F0C"/>
    <w:rsid w:val="00394F5C"/>
    <w:rsid w:val="00395323"/>
    <w:rsid w:val="00395713"/>
    <w:rsid w:val="003959BD"/>
    <w:rsid w:val="003959E5"/>
    <w:rsid w:val="00395DFE"/>
    <w:rsid w:val="00395F89"/>
    <w:rsid w:val="0039606C"/>
    <w:rsid w:val="0039647F"/>
    <w:rsid w:val="00396576"/>
    <w:rsid w:val="003967C1"/>
    <w:rsid w:val="003971B3"/>
    <w:rsid w:val="00397373"/>
    <w:rsid w:val="00397572"/>
    <w:rsid w:val="0039765D"/>
    <w:rsid w:val="00397BF2"/>
    <w:rsid w:val="00397EE4"/>
    <w:rsid w:val="00397F4B"/>
    <w:rsid w:val="003A0293"/>
    <w:rsid w:val="003A04D5"/>
    <w:rsid w:val="003A0685"/>
    <w:rsid w:val="003A0988"/>
    <w:rsid w:val="003A0E8C"/>
    <w:rsid w:val="003A0FC2"/>
    <w:rsid w:val="003A13AC"/>
    <w:rsid w:val="003A1557"/>
    <w:rsid w:val="003A156B"/>
    <w:rsid w:val="003A1656"/>
    <w:rsid w:val="003A1822"/>
    <w:rsid w:val="003A1A42"/>
    <w:rsid w:val="003A1D10"/>
    <w:rsid w:val="003A24D7"/>
    <w:rsid w:val="003A31FD"/>
    <w:rsid w:val="003A33A9"/>
    <w:rsid w:val="003A3E11"/>
    <w:rsid w:val="003A3E41"/>
    <w:rsid w:val="003A3FBC"/>
    <w:rsid w:val="003A405C"/>
    <w:rsid w:val="003A42C6"/>
    <w:rsid w:val="003A4397"/>
    <w:rsid w:val="003A4427"/>
    <w:rsid w:val="003A4653"/>
    <w:rsid w:val="003A5199"/>
    <w:rsid w:val="003A5332"/>
    <w:rsid w:val="003A535A"/>
    <w:rsid w:val="003A5896"/>
    <w:rsid w:val="003A5A26"/>
    <w:rsid w:val="003A6554"/>
    <w:rsid w:val="003A6E02"/>
    <w:rsid w:val="003A7876"/>
    <w:rsid w:val="003A7A50"/>
    <w:rsid w:val="003A7C7D"/>
    <w:rsid w:val="003A7C9D"/>
    <w:rsid w:val="003A7D18"/>
    <w:rsid w:val="003B00F5"/>
    <w:rsid w:val="003B0747"/>
    <w:rsid w:val="003B0A92"/>
    <w:rsid w:val="003B0B8B"/>
    <w:rsid w:val="003B0E27"/>
    <w:rsid w:val="003B10C0"/>
    <w:rsid w:val="003B10F9"/>
    <w:rsid w:val="003B1238"/>
    <w:rsid w:val="003B1AC0"/>
    <w:rsid w:val="003B1EA3"/>
    <w:rsid w:val="003B2469"/>
    <w:rsid w:val="003B3646"/>
    <w:rsid w:val="003B3D58"/>
    <w:rsid w:val="003B3E86"/>
    <w:rsid w:val="003B3EAE"/>
    <w:rsid w:val="003B4C62"/>
    <w:rsid w:val="003B4C6F"/>
    <w:rsid w:val="003B4E6D"/>
    <w:rsid w:val="003B4EA5"/>
    <w:rsid w:val="003B52C8"/>
    <w:rsid w:val="003B559E"/>
    <w:rsid w:val="003B579D"/>
    <w:rsid w:val="003B5FD3"/>
    <w:rsid w:val="003B6136"/>
    <w:rsid w:val="003B619A"/>
    <w:rsid w:val="003B64ED"/>
    <w:rsid w:val="003B6680"/>
    <w:rsid w:val="003B66E5"/>
    <w:rsid w:val="003B6A33"/>
    <w:rsid w:val="003B6E5D"/>
    <w:rsid w:val="003B6EB2"/>
    <w:rsid w:val="003B74B2"/>
    <w:rsid w:val="003B7B12"/>
    <w:rsid w:val="003C0C6B"/>
    <w:rsid w:val="003C1694"/>
    <w:rsid w:val="003C1E2A"/>
    <w:rsid w:val="003C23F6"/>
    <w:rsid w:val="003C244D"/>
    <w:rsid w:val="003C2A02"/>
    <w:rsid w:val="003C2B67"/>
    <w:rsid w:val="003C3226"/>
    <w:rsid w:val="003C339E"/>
    <w:rsid w:val="003C3466"/>
    <w:rsid w:val="003C3475"/>
    <w:rsid w:val="003C3F0B"/>
    <w:rsid w:val="003C40A8"/>
    <w:rsid w:val="003C4239"/>
    <w:rsid w:val="003C448A"/>
    <w:rsid w:val="003C548F"/>
    <w:rsid w:val="003C5A60"/>
    <w:rsid w:val="003C64BB"/>
    <w:rsid w:val="003C6669"/>
    <w:rsid w:val="003C6670"/>
    <w:rsid w:val="003C6990"/>
    <w:rsid w:val="003C7BD4"/>
    <w:rsid w:val="003C7BD7"/>
    <w:rsid w:val="003D0131"/>
    <w:rsid w:val="003D07F8"/>
    <w:rsid w:val="003D0910"/>
    <w:rsid w:val="003D0BF5"/>
    <w:rsid w:val="003D0D2A"/>
    <w:rsid w:val="003D12FC"/>
    <w:rsid w:val="003D145F"/>
    <w:rsid w:val="003D15D3"/>
    <w:rsid w:val="003D16E2"/>
    <w:rsid w:val="003D1C43"/>
    <w:rsid w:val="003D269F"/>
    <w:rsid w:val="003D26A9"/>
    <w:rsid w:val="003D2AFA"/>
    <w:rsid w:val="003D3571"/>
    <w:rsid w:val="003D3C4D"/>
    <w:rsid w:val="003D3C78"/>
    <w:rsid w:val="003D40E6"/>
    <w:rsid w:val="003D429F"/>
    <w:rsid w:val="003D43CF"/>
    <w:rsid w:val="003D493D"/>
    <w:rsid w:val="003D4F1C"/>
    <w:rsid w:val="003D4FE3"/>
    <w:rsid w:val="003D52DF"/>
    <w:rsid w:val="003D52EA"/>
    <w:rsid w:val="003D5360"/>
    <w:rsid w:val="003D5521"/>
    <w:rsid w:val="003D5765"/>
    <w:rsid w:val="003D5807"/>
    <w:rsid w:val="003D5A83"/>
    <w:rsid w:val="003D5DAF"/>
    <w:rsid w:val="003D5F57"/>
    <w:rsid w:val="003D604A"/>
    <w:rsid w:val="003D6256"/>
    <w:rsid w:val="003D6888"/>
    <w:rsid w:val="003D768F"/>
    <w:rsid w:val="003D7E94"/>
    <w:rsid w:val="003E008D"/>
    <w:rsid w:val="003E008E"/>
    <w:rsid w:val="003E00CD"/>
    <w:rsid w:val="003E00F7"/>
    <w:rsid w:val="003E06A0"/>
    <w:rsid w:val="003E0F00"/>
    <w:rsid w:val="003E0F68"/>
    <w:rsid w:val="003E1407"/>
    <w:rsid w:val="003E14F9"/>
    <w:rsid w:val="003E1901"/>
    <w:rsid w:val="003E1924"/>
    <w:rsid w:val="003E1CF7"/>
    <w:rsid w:val="003E226A"/>
    <w:rsid w:val="003E2726"/>
    <w:rsid w:val="003E2C08"/>
    <w:rsid w:val="003E2ECF"/>
    <w:rsid w:val="003E3457"/>
    <w:rsid w:val="003E3482"/>
    <w:rsid w:val="003E3CAF"/>
    <w:rsid w:val="003E3D16"/>
    <w:rsid w:val="003E457C"/>
    <w:rsid w:val="003E48A1"/>
    <w:rsid w:val="003E4A21"/>
    <w:rsid w:val="003E4A26"/>
    <w:rsid w:val="003E5280"/>
    <w:rsid w:val="003E55CF"/>
    <w:rsid w:val="003E5754"/>
    <w:rsid w:val="003E5B01"/>
    <w:rsid w:val="003E5BA8"/>
    <w:rsid w:val="003E5DD8"/>
    <w:rsid w:val="003E5ED2"/>
    <w:rsid w:val="003E5EE9"/>
    <w:rsid w:val="003E5EF4"/>
    <w:rsid w:val="003E6103"/>
    <w:rsid w:val="003E671F"/>
    <w:rsid w:val="003E689B"/>
    <w:rsid w:val="003E6D93"/>
    <w:rsid w:val="003E7731"/>
    <w:rsid w:val="003E7E29"/>
    <w:rsid w:val="003F01B6"/>
    <w:rsid w:val="003F0331"/>
    <w:rsid w:val="003F05A8"/>
    <w:rsid w:val="003F0A92"/>
    <w:rsid w:val="003F0E26"/>
    <w:rsid w:val="003F0E3D"/>
    <w:rsid w:val="003F1869"/>
    <w:rsid w:val="003F20CA"/>
    <w:rsid w:val="003F29BB"/>
    <w:rsid w:val="003F2ACB"/>
    <w:rsid w:val="003F2ADE"/>
    <w:rsid w:val="003F2FE1"/>
    <w:rsid w:val="003F3124"/>
    <w:rsid w:val="003F37AF"/>
    <w:rsid w:val="003F3CBF"/>
    <w:rsid w:val="003F3D3D"/>
    <w:rsid w:val="003F403B"/>
    <w:rsid w:val="003F458C"/>
    <w:rsid w:val="003F46E7"/>
    <w:rsid w:val="003F4C32"/>
    <w:rsid w:val="003F4E22"/>
    <w:rsid w:val="003F4E51"/>
    <w:rsid w:val="003F56C8"/>
    <w:rsid w:val="003F5D28"/>
    <w:rsid w:val="003F6397"/>
    <w:rsid w:val="003F6AE5"/>
    <w:rsid w:val="003F798C"/>
    <w:rsid w:val="003F7BA0"/>
    <w:rsid w:val="003F7BE1"/>
    <w:rsid w:val="004001ED"/>
    <w:rsid w:val="00400E4B"/>
    <w:rsid w:val="00401227"/>
    <w:rsid w:val="004014AF"/>
    <w:rsid w:val="004017BF"/>
    <w:rsid w:val="00401800"/>
    <w:rsid w:val="00401B65"/>
    <w:rsid w:val="00401EC0"/>
    <w:rsid w:val="00401FF5"/>
    <w:rsid w:val="0040210C"/>
    <w:rsid w:val="0040236E"/>
    <w:rsid w:val="004027A2"/>
    <w:rsid w:val="00402990"/>
    <w:rsid w:val="00402C11"/>
    <w:rsid w:val="00402EF8"/>
    <w:rsid w:val="004034E7"/>
    <w:rsid w:val="0040381B"/>
    <w:rsid w:val="00403945"/>
    <w:rsid w:val="00403B4D"/>
    <w:rsid w:val="00403C0D"/>
    <w:rsid w:val="004049EA"/>
    <w:rsid w:val="00404EE2"/>
    <w:rsid w:val="0040595E"/>
    <w:rsid w:val="00405A5C"/>
    <w:rsid w:val="00405D19"/>
    <w:rsid w:val="0040619C"/>
    <w:rsid w:val="004062F3"/>
    <w:rsid w:val="00406C3D"/>
    <w:rsid w:val="0040708D"/>
    <w:rsid w:val="00407706"/>
    <w:rsid w:val="004077EC"/>
    <w:rsid w:val="00407A34"/>
    <w:rsid w:val="00407BF7"/>
    <w:rsid w:val="0041017D"/>
    <w:rsid w:val="004101C3"/>
    <w:rsid w:val="00410D01"/>
    <w:rsid w:val="00410DDC"/>
    <w:rsid w:val="00410F83"/>
    <w:rsid w:val="004111EC"/>
    <w:rsid w:val="0041137E"/>
    <w:rsid w:val="00411546"/>
    <w:rsid w:val="004117E6"/>
    <w:rsid w:val="00411981"/>
    <w:rsid w:val="00411D78"/>
    <w:rsid w:val="00411FC2"/>
    <w:rsid w:val="00412317"/>
    <w:rsid w:val="004124B6"/>
    <w:rsid w:val="00412556"/>
    <w:rsid w:val="0041320F"/>
    <w:rsid w:val="00413349"/>
    <w:rsid w:val="004135A0"/>
    <w:rsid w:val="004135C1"/>
    <w:rsid w:val="0041370F"/>
    <w:rsid w:val="00414EE6"/>
    <w:rsid w:val="00415A12"/>
    <w:rsid w:val="00415B1F"/>
    <w:rsid w:val="00415BAD"/>
    <w:rsid w:val="00415C54"/>
    <w:rsid w:val="00415F44"/>
    <w:rsid w:val="0041658E"/>
    <w:rsid w:val="00416CDA"/>
    <w:rsid w:val="00416FB4"/>
    <w:rsid w:val="00417AEA"/>
    <w:rsid w:val="004200C1"/>
    <w:rsid w:val="00420315"/>
    <w:rsid w:val="004204F6"/>
    <w:rsid w:val="00420AE5"/>
    <w:rsid w:val="00420C2A"/>
    <w:rsid w:val="00420D87"/>
    <w:rsid w:val="00420F3E"/>
    <w:rsid w:val="004212A8"/>
    <w:rsid w:val="0042183D"/>
    <w:rsid w:val="00421978"/>
    <w:rsid w:val="00421AC5"/>
    <w:rsid w:val="00421C0F"/>
    <w:rsid w:val="004220A6"/>
    <w:rsid w:val="004221EF"/>
    <w:rsid w:val="0042247A"/>
    <w:rsid w:val="004224DC"/>
    <w:rsid w:val="00422C1B"/>
    <w:rsid w:val="004232B5"/>
    <w:rsid w:val="0042340C"/>
    <w:rsid w:val="004236E7"/>
    <w:rsid w:val="00423775"/>
    <w:rsid w:val="00424257"/>
    <w:rsid w:val="00424795"/>
    <w:rsid w:val="0042481D"/>
    <w:rsid w:val="00424D0C"/>
    <w:rsid w:val="00424EC5"/>
    <w:rsid w:val="00425F49"/>
    <w:rsid w:val="0042612B"/>
    <w:rsid w:val="00426469"/>
    <w:rsid w:val="00426C31"/>
    <w:rsid w:val="00426D86"/>
    <w:rsid w:val="00426F51"/>
    <w:rsid w:val="00427022"/>
    <w:rsid w:val="004276EC"/>
    <w:rsid w:val="00427D0C"/>
    <w:rsid w:val="00430383"/>
    <w:rsid w:val="0043044B"/>
    <w:rsid w:val="00430A17"/>
    <w:rsid w:val="00430A6C"/>
    <w:rsid w:val="00431100"/>
    <w:rsid w:val="004312B7"/>
    <w:rsid w:val="00431418"/>
    <w:rsid w:val="004316D6"/>
    <w:rsid w:val="00431724"/>
    <w:rsid w:val="00431BAB"/>
    <w:rsid w:val="00431C44"/>
    <w:rsid w:val="00432F0E"/>
    <w:rsid w:val="00432FE7"/>
    <w:rsid w:val="0043392D"/>
    <w:rsid w:val="00433C21"/>
    <w:rsid w:val="0043432E"/>
    <w:rsid w:val="00434646"/>
    <w:rsid w:val="00434650"/>
    <w:rsid w:val="0043491F"/>
    <w:rsid w:val="00434CDC"/>
    <w:rsid w:val="004353E2"/>
    <w:rsid w:val="00435E80"/>
    <w:rsid w:val="00435FB3"/>
    <w:rsid w:val="00436089"/>
    <w:rsid w:val="00436187"/>
    <w:rsid w:val="0043646E"/>
    <w:rsid w:val="004365D0"/>
    <w:rsid w:val="004366A9"/>
    <w:rsid w:val="00436D33"/>
    <w:rsid w:val="00436F39"/>
    <w:rsid w:val="0043740A"/>
    <w:rsid w:val="0043786A"/>
    <w:rsid w:val="00437A06"/>
    <w:rsid w:val="00437D04"/>
    <w:rsid w:val="00437EB4"/>
    <w:rsid w:val="0044018B"/>
    <w:rsid w:val="004404AC"/>
    <w:rsid w:val="0044074B"/>
    <w:rsid w:val="0044074C"/>
    <w:rsid w:val="004408B9"/>
    <w:rsid w:val="00441C3B"/>
    <w:rsid w:val="004423E9"/>
    <w:rsid w:val="004434A9"/>
    <w:rsid w:val="004436CA"/>
    <w:rsid w:val="00443794"/>
    <w:rsid w:val="004438C2"/>
    <w:rsid w:val="004439C7"/>
    <w:rsid w:val="00444225"/>
    <w:rsid w:val="0044445B"/>
    <w:rsid w:val="00444826"/>
    <w:rsid w:val="004449BA"/>
    <w:rsid w:val="00445347"/>
    <w:rsid w:val="00445EEE"/>
    <w:rsid w:val="00445FCD"/>
    <w:rsid w:val="004461F3"/>
    <w:rsid w:val="00446218"/>
    <w:rsid w:val="00446449"/>
    <w:rsid w:val="004464A1"/>
    <w:rsid w:val="0044688F"/>
    <w:rsid w:val="00446B98"/>
    <w:rsid w:val="00446D5B"/>
    <w:rsid w:val="00446FAC"/>
    <w:rsid w:val="0044741C"/>
    <w:rsid w:val="004474C8"/>
    <w:rsid w:val="0044757A"/>
    <w:rsid w:val="00447972"/>
    <w:rsid w:val="00447A30"/>
    <w:rsid w:val="00447DFB"/>
    <w:rsid w:val="00447F0A"/>
    <w:rsid w:val="004507D9"/>
    <w:rsid w:val="004513D1"/>
    <w:rsid w:val="004515D6"/>
    <w:rsid w:val="004522AF"/>
    <w:rsid w:val="00452552"/>
    <w:rsid w:val="004529EC"/>
    <w:rsid w:val="00452A88"/>
    <w:rsid w:val="00452A95"/>
    <w:rsid w:val="00452C95"/>
    <w:rsid w:val="00452EEE"/>
    <w:rsid w:val="00452F60"/>
    <w:rsid w:val="00453737"/>
    <w:rsid w:val="004538A8"/>
    <w:rsid w:val="00453B77"/>
    <w:rsid w:val="00453D31"/>
    <w:rsid w:val="00453D71"/>
    <w:rsid w:val="00454A59"/>
    <w:rsid w:val="00454B7E"/>
    <w:rsid w:val="0045503C"/>
    <w:rsid w:val="00455194"/>
    <w:rsid w:val="004554C9"/>
    <w:rsid w:val="00455EFE"/>
    <w:rsid w:val="00455FAC"/>
    <w:rsid w:val="0045613E"/>
    <w:rsid w:val="004568D7"/>
    <w:rsid w:val="00456C08"/>
    <w:rsid w:val="00457149"/>
    <w:rsid w:val="00457686"/>
    <w:rsid w:val="004579D1"/>
    <w:rsid w:val="00457B72"/>
    <w:rsid w:val="00457C18"/>
    <w:rsid w:val="0046032B"/>
    <w:rsid w:val="00460720"/>
    <w:rsid w:val="00460C93"/>
    <w:rsid w:val="00460D78"/>
    <w:rsid w:val="00460FA0"/>
    <w:rsid w:val="004612B7"/>
    <w:rsid w:val="004616E5"/>
    <w:rsid w:val="00461756"/>
    <w:rsid w:val="004619B8"/>
    <w:rsid w:val="004619D6"/>
    <w:rsid w:val="00461EA0"/>
    <w:rsid w:val="00461F06"/>
    <w:rsid w:val="0046242E"/>
    <w:rsid w:val="00462572"/>
    <w:rsid w:val="0046275F"/>
    <w:rsid w:val="00462F55"/>
    <w:rsid w:val="004633D2"/>
    <w:rsid w:val="004638C4"/>
    <w:rsid w:val="004639CC"/>
    <w:rsid w:val="0046434D"/>
    <w:rsid w:val="0046444B"/>
    <w:rsid w:val="00464A7D"/>
    <w:rsid w:val="00464AB3"/>
    <w:rsid w:val="00464D06"/>
    <w:rsid w:val="0046538E"/>
    <w:rsid w:val="004654F4"/>
    <w:rsid w:val="004657F6"/>
    <w:rsid w:val="00465E22"/>
    <w:rsid w:val="00465EC1"/>
    <w:rsid w:val="00465F8C"/>
    <w:rsid w:val="0046600D"/>
    <w:rsid w:val="00466512"/>
    <w:rsid w:val="004668A3"/>
    <w:rsid w:val="004670E4"/>
    <w:rsid w:val="004674C0"/>
    <w:rsid w:val="004675AA"/>
    <w:rsid w:val="00467745"/>
    <w:rsid w:val="00467A34"/>
    <w:rsid w:val="00467EB2"/>
    <w:rsid w:val="00467EE4"/>
    <w:rsid w:val="00467F6C"/>
    <w:rsid w:val="00467FF9"/>
    <w:rsid w:val="00470288"/>
    <w:rsid w:val="0047045D"/>
    <w:rsid w:val="0047049A"/>
    <w:rsid w:val="0047054E"/>
    <w:rsid w:val="004707A5"/>
    <w:rsid w:val="00470A39"/>
    <w:rsid w:val="00470E60"/>
    <w:rsid w:val="00471790"/>
    <w:rsid w:val="00471A60"/>
    <w:rsid w:val="00471D27"/>
    <w:rsid w:val="00471D8C"/>
    <w:rsid w:val="004720A2"/>
    <w:rsid w:val="00472263"/>
    <w:rsid w:val="004727C9"/>
    <w:rsid w:val="00472DD6"/>
    <w:rsid w:val="00473082"/>
    <w:rsid w:val="0047424E"/>
    <w:rsid w:val="0047432C"/>
    <w:rsid w:val="00474887"/>
    <w:rsid w:val="00474D44"/>
    <w:rsid w:val="00475266"/>
    <w:rsid w:val="0047555E"/>
    <w:rsid w:val="004756C2"/>
    <w:rsid w:val="004757AC"/>
    <w:rsid w:val="00475B4B"/>
    <w:rsid w:val="00475F36"/>
    <w:rsid w:val="00476849"/>
    <w:rsid w:val="004768D2"/>
    <w:rsid w:val="00476DD6"/>
    <w:rsid w:val="0047772B"/>
    <w:rsid w:val="00477808"/>
    <w:rsid w:val="00477923"/>
    <w:rsid w:val="00477D03"/>
    <w:rsid w:val="00480256"/>
    <w:rsid w:val="0048052D"/>
    <w:rsid w:val="004805D9"/>
    <w:rsid w:val="004808D3"/>
    <w:rsid w:val="00480A42"/>
    <w:rsid w:val="00480EC7"/>
    <w:rsid w:val="00481670"/>
    <w:rsid w:val="00481818"/>
    <w:rsid w:val="00482542"/>
    <w:rsid w:val="004825CE"/>
    <w:rsid w:val="00482BEA"/>
    <w:rsid w:val="00482BEE"/>
    <w:rsid w:val="00483630"/>
    <w:rsid w:val="00483713"/>
    <w:rsid w:val="0048406A"/>
    <w:rsid w:val="0048412C"/>
    <w:rsid w:val="00484AAD"/>
    <w:rsid w:val="00484D48"/>
    <w:rsid w:val="00485073"/>
    <w:rsid w:val="004850E3"/>
    <w:rsid w:val="004854DD"/>
    <w:rsid w:val="004867DB"/>
    <w:rsid w:val="0048682C"/>
    <w:rsid w:val="00486CCC"/>
    <w:rsid w:val="00486DCA"/>
    <w:rsid w:val="004874B2"/>
    <w:rsid w:val="00487799"/>
    <w:rsid w:val="004877CB"/>
    <w:rsid w:val="00487F84"/>
    <w:rsid w:val="0049059D"/>
    <w:rsid w:val="004907F5"/>
    <w:rsid w:val="0049094F"/>
    <w:rsid w:val="00490C76"/>
    <w:rsid w:val="004914E9"/>
    <w:rsid w:val="0049175D"/>
    <w:rsid w:val="004917DB"/>
    <w:rsid w:val="00491C42"/>
    <w:rsid w:val="00491C45"/>
    <w:rsid w:val="0049257A"/>
    <w:rsid w:val="0049271E"/>
    <w:rsid w:val="00492761"/>
    <w:rsid w:val="004930C6"/>
    <w:rsid w:val="00493269"/>
    <w:rsid w:val="004937FE"/>
    <w:rsid w:val="004938AC"/>
    <w:rsid w:val="004940A2"/>
    <w:rsid w:val="00494515"/>
    <w:rsid w:val="00494E4F"/>
    <w:rsid w:val="0049532E"/>
    <w:rsid w:val="004956AF"/>
    <w:rsid w:val="004956E8"/>
    <w:rsid w:val="00495B14"/>
    <w:rsid w:val="00495C19"/>
    <w:rsid w:val="00495CF5"/>
    <w:rsid w:val="00495D72"/>
    <w:rsid w:val="00495E77"/>
    <w:rsid w:val="00496362"/>
    <w:rsid w:val="004963E2"/>
    <w:rsid w:val="00496536"/>
    <w:rsid w:val="004968AF"/>
    <w:rsid w:val="00496964"/>
    <w:rsid w:val="00496BD2"/>
    <w:rsid w:val="00496D4B"/>
    <w:rsid w:val="00497159"/>
    <w:rsid w:val="004975AA"/>
    <w:rsid w:val="0049767A"/>
    <w:rsid w:val="004A0835"/>
    <w:rsid w:val="004A0A44"/>
    <w:rsid w:val="004A0C60"/>
    <w:rsid w:val="004A1037"/>
    <w:rsid w:val="004A15CC"/>
    <w:rsid w:val="004A15D0"/>
    <w:rsid w:val="004A196A"/>
    <w:rsid w:val="004A198E"/>
    <w:rsid w:val="004A1992"/>
    <w:rsid w:val="004A199E"/>
    <w:rsid w:val="004A2064"/>
    <w:rsid w:val="004A2300"/>
    <w:rsid w:val="004A244A"/>
    <w:rsid w:val="004A24CA"/>
    <w:rsid w:val="004A31C4"/>
    <w:rsid w:val="004A3471"/>
    <w:rsid w:val="004A4328"/>
    <w:rsid w:val="004A4395"/>
    <w:rsid w:val="004A450E"/>
    <w:rsid w:val="004A4D08"/>
    <w:rsid w:val="004A52EB"/>
    <w:rsid w:val="004A54F1"/>
    <w:rsid w:val="004A59FD"/>
    <w:rsid w:val="004A5C4C"/>
    <w:rsid w:val="004A5DFA"/>
    <w:rsid w:val="004A5FF2"/>
    <w:rsid w:val="004A608F"/>
    <w:rsid w:val="004A60AC"/>
    <w:rsid w:val="004A63FE"/>
    <w:rsid w:val="004A68D4"/>
    <w:rsid w:val="004A6A0D"/>
    <w:rsid w:val="004A6B15"/>
    <w:rsid w:val="004A7031"/>
    <w:rsid w:val="004A7120"/>
    <w:rsid w:val="004A7410"/>
    <w:rsid w:val="004A74D5"/>
    <w:rsid w:val="004A7685"/>
    <w:rsid w:val="004A76EE"/>
    <w:rsid w:val="004A7855"/>
    <w:rsid w:val="004A7CF8"/>
    <w:rsid w:val="004A7EFC"/>
    <w:rsid w:val="004B036D"/>
    <w:rsid w:val="004B0B9A"/>
    <w:rsid w:val="004B1208"/>
    <w:rsid w:val="004B1936"/>
    <w:rsid w:val="004B1F22"/>
    <w:rsid w:val="004B2459"/>
    <w:rsid w:val="004B269F"/>
    <w:rsid w:val="004B2909"/>
    <w:rsid w:val="004B2F84"/>
    <w:rsid w:val="004B33D6"/>
    <w:rsid w:val="004B400C"/>
    <w:rsid w:val="004B4159"/>
    <w:rsid w:val="004B4682"/>
    <w:rsid w:val="004B49B1"/>
    <w:rsid w:val="004B4A09"/>
    <w:rsid w:val="004B4CBF"/>
    <w:rsid w:val="004B5442"/>
    <w:rsid w:val="004B5E39"/>
    <w:rsid w:val="004B69E0"/>
    <w:rsid w:val="004B6A90"/>
    <w:rsid w:val="004B6F38"/>
    <w:rsid w:val="004B6F3E"/>
    <w:rsid w:val="004B78B2"/>
    <w:rsid w:val="004B7991"/>
    <w:rsid w:val="004B7D4B"/>
    <w:rsid w:val="004B7DE3"/>
    <w:rsid w:val="004C0487"/>
    <w:rsid w:val="004C0691"/>
    <w:rsid w:val="004C06B6"/>
    <w:rsid w:val="004C0846"/>
    <w:rsid w:val="004C0A4E"/>
    <w:rsid w:val="004C0E2D"/>
    <w:rsid w:val="004C16D7"/>
    <w:rsid w:val="004C188B"/>
    <w:rsid w:val="004C19CE"/>
    <w:rsid w:val="004C1B62"/>
    <w:rsid w:val="004C2E64"/>
    <w:rsid w:val="004C3397"/>
    <w:rsid w:val="004C34FA"/>
    <w:rsid w:val="004C35E6"/>
    <w:rsid w:val="004C36B7"/>
    <w:rsid w:val="004C3D03"/>
    <w:rsid w:val="004C3E7E"/>
    <w:rsid w:val="004C3F61"/>
    <w:rsid w:val="004C46AE"/>
    <w:rsid w:val="004C47ED"/>
    <w:rsid w:val="004C4832"/>
    <w:rsid w:val="004C4B93"/>
    <w:rsid w:val="004C4E4E"/>
    <w:rsid w:val="004C509C"/>
    <w:rsid w:val="004C52EB"/>
    <w:rsid w:val="004C5658"/>
    <w:rsid w:val="004C5847"/>
    <w:rsid w:val="004C5A79"/>
    <w:rsid w:val="004C5B04"/>
    <w:rsid w:val="004C5CBC"/>
    <w:rsid w:val="004C5CE6"/>
    <w:rsid w:val="004C5FC8"/>
    <w:rsid w:val="004C6138"/>
    <w:rsid w:val="004C6999"/>
    <w:rsid w:val="004C7441"/>
    <w:rsid w:val="004C7737"/>
    <w:rsid w:val="004C77E2"/>
    <w:rsid w:val="004C7B12"/>
    <w:rsid w:val="004C7DBE"/>
    <w:rsid w:val="004C7E56"/>
    <w:rsid w:val="004C7ED7"/>
    <w:rsid w:val="004D0065"/>
    <w:rsid w:val="004D0720"/>
    <w:rsid w:val="004D08A2"/>
    <w:rsid w:val="004D099E"/>
    <w:rsid w:val="004D0A25"/>
    <w:rsid w:val="004D0F7F"/>
    <w:rsid w:val="004D10B4"/>
    <w:rsid w:val="004D1188"/>
    <w:rsid w:val="004D1AC6"/>
    <w:rsid w:val="004D1CED"/>
    <w:rsid w:val="004D1EE0"/>
    <w:rsid w:val="004D2017"/>
    <w:rsid w:val="004D233C"/>
    <w:rsid w:val="004D2910"/>
    <w:rsid w:val="004D29A6"/>
    <w:rsid w:val="004D2A51"/>
    <w:rsid w:val="004D2BEC"/>
    <w:rsid w:val="004D2E2F"/>
    <w:rsid w:val="004D2EC1"/>
    <w:rsid w:val="004D32CB"/>
    <w:rsid w:val="004D32DE"/>
    <w:rsid w:val="004D37EE"/>
    <w:rsid w:val="004D3E29"/>
    <w:rsid w:val="004D45B1"/>
    <w:rsid w:val="004D4913"/>
    <w:rsid w:val="004D493D"/>
    <w:rsid w:val="004D5244"/>
    <w:rsid w:val="004D5607"/>
    <w:rsid w:val="004D5BDF"/>
    <w:rsid w:val="004D5FDA"/>
    <w:rsid w:val="004D6B7E"/>
    <w:rsid w:val="004D6F2D"/>
    <w:rsid w:val="004D6F3D"/>
    <w:rsid w:val="004D70B8"/>
    <w:rsid w:val="004D72E5"/>
    <w:rsid w:val="004D7433"/>
    <w:rsid w:val="004D75AA"/>
    <w:rsid w:val="004D7976"/>
    <w:rsid w:val="004D79F7"/>
    <w:rsid w:val="004D7D80"/>
    <w:rsid w:val="004D7E8B"/>
    <w:rsid w:val="004D7F28"/>
    <w:rsid w:val="004E0171"/>
    <w:rsid w:val="004E02B2"/>
    <w:rsid w:val="004E06C1"/>
    <w:rsid w:val="004E0725"/>
    <w:rsid w:val="004E0960"/>
    <w:rsid w:val="004E097E"/>
    <w:rsid w:val="004E0D28"/>
    <w:rsid w:val="004E12F8"/>
    <w:rsid w:val="004E1819"/>
    <w:rsid w:val="004E1B20"/>
    <w:rsid w:val="004E233A"/>
    <w:rsid w:val="004E239A"/>
    <w:rsid w:val="004E24C4"/>
    <w:rsid w:val="004E2637"/>
    <w:rsid w:val="004E2813"/>
    <w:rsid w:val="004E3958"/>
    <w:rsid w:val="004E43C5"/>
    <w:rsid w:val="004E49DF"/>
    <w:rsid w:val="004E4A53"/>
    <w:rsid w:val="004E4DAA"/>
    <w:rsid w:val="004E50D7"/>
    <w:rsid w:val="004E50DB"/>
    <w:rsid w:val="004E51A7"/>
    <w:rsid w:val="004E5915"/>
    <w:rsid w:val="004E59C2"/>
    <w:rsid w:val="004E5BF9"/>
    <w:rsid w:val="004E76CB"/>
    <w:rsid w:val="004E79F1"/>
    <w:rsid w:val="004F0105"/>
    <w:rsid w:val="004F01CE"/>
    <w:rsid w:val="004F0A38"/>
    <w:rsid w:val="004F1178"/>
    <w:rsid w:val="004F11E8"/>
    <w:rsid w:val="004F14A0"/>
    <w:rsid w:val="004F1534"/>
    <w:rsid w:val="004F1537"/>
    <w:rsid w:val="004F1A2A"/>
    <w:rsid w:val="004F1E47"/>
    <w:rsid w:val="004F21E6"/>
    <w:rsid w:val="004F23BA"/>
    <w:rsid w:val="004F2806"/>
    <w:rsid w:val="004F2835"/>
    <w:rsid w:val="004F2B61"/>
    <w:rsid w:val="004F2EA7"/>
    <w:rsid w:val="004F30BD"/>
    <w:rsid w:val="004F3174"/>
    <w:rsid w:val="004F32AF"/>
    <w:rsid w:val="004F336E"/>
    <w:rsid w:val="004F33AB"/>
    <w:rsid w:val="004F34EC"/>
    <w:rsid w:val="004F3946"/>
    <w:rsid w:val="004F3D7C"/>
    <w:rsid w:val="004F449E"/>
    <w:rsid w:val="004F45A8"/>
    <w:rsid w:val="004F522F"/>
    <w:rsid w:val="004F5771"/>
    <w:rsid w:val="004F5E42"/>
    <w:rsid w:val="004F61FF"/>
    <w:rsid w:val="004F6561"/>
    <w:rsid w:val="004F6C30"/>
    <w:rsid w:val="004F7064"/>
    <w:rsid w:val="004F70FC"/>
    <w:rsid w:val="004F74D5"/>
    <w:rsid w:val="004F7B19"/>
    <w:rsid w:val="0050003D"/>
    <w:rsid w:val="00500564"/>
    <w:rsid w:val="0050066D"/>
    <w:rsid w:val="0050077B"/>
    <w:rsid w:val="00501DAA"/>
    <w:rsid w:val="00501E8D"/>
    <w:rsid w:val="00502078"/>
    <w:rsid w:val="00502402"/>
    <w:rsid w:val="005027F3"/>
    <w:rsid w:val="0050297F"/>
    <w:rsid w:val="00502BBA"/>
    <w:rsid w:val="00502CCD"/>
    <w:rsid w:val="00502D6C"/>
    <w:rsid w:val="00502E00"/>
    <w:rsid w:val="00503811"/>
    <w:rsid w:val="005038D1"/>
    <w:rsid w:val="00503931"/>
    <w:rsid w:val="005039E6"/>
    <w:rsid w:val="00503AE2"/>
    <w:rsid w:val="00503C4E"/>
    <w:rsid w:val="005041A0"/>
    <w:rsid w:val="00504A36"/>
    <w:rsid w:val="00504B50"/>
    <w:rsid w:val="00504DD0"/>
    <w:rsid w:val="005050D8"/>
    <w:rsid w:val="005050DD"/>
    <w:rsid w:val="00505D31"/>
    <w:rsid w:val="00506665"/>
    <w:rsid w:val="005069EE"/>
    <w:rsid w:val="005069EF"/>
    <w:rsid w:val="00506B62"/>
    <w:rsid w:val="005076FD"/>
    <w:rsid w:val="00507905"/>
    <w:rsid w:val="00507BBD"/>
    <w:rsid w:val="0051027F"/>
    <w:rsid w:val="00510407"/>
    <w:rsid w:val="00510454"/>
    <w:rsid w:val="00510666"/>
    <w:rsid w:val="00510878"/>
    <w:rsid w:val="00510904"/>
    <w:rsid w:val="00510B30"/>
    <w:rsid w:val="005111CE"/>
    <w:rsid w:val="00511BCD"/>
    <w:rsid w:val="00512C99"/>
    <w:rsid w:val="00513409"/>
    <w:rsid w:val="00513CBA"/>
    <w:rsid w:val="00513E74"/>
    <w:rsid w:val="00514294"/>
    <w:rsid w:val="00514588"/>
    <w:rsid w:val="00514D74"/>
    <w:rsid w:val="00515127"/>
    <w:rsid w:val="005157BB"/>
    <w:rsid w:val="00515821"/>
    <w:rsid w:val="00515D6C"/>
    <w:rsid w:val="0051632D"/>
    <w:rsid w:val="005165C7"/>
    <w:rsid w:val="005165FF"/>
    <w:rsid w:val="00516A78"/>
    <w:rsid w:val="00516B3D"/>
    <w:rsid w:val="00516EC0"/>
    <w:rsid w:val="00517612"/>
    <w:rsid w:val="005178CB"/>
    <w:rsid w:val="00517BAC"/>
    <w:rsid w:val="00517CF8"/>
    <w:rsid w:val="00517E36"/>
    <w:rsid w:val="00517F92"/>
    <w:rsid w:val="005200B0"/>
    <w:rsid w:val="0052035C"/>
    <w:rsid w:val="00520397"/>
    <w:rsid w:val="005204A1"/>
    <w:rsid w:val="00520748"/>
    <w:rsid w:val="00520982"/>
    <w:rsid w:val="00520C3C"/>
    <w:rsid w:val="00520DB6"/>
    <w:rsid w:val="005215F4"/>
    <w:rsid w:val="00521787"/>
    <w:rsid w:val="00521936"/>
    <w:rsid w:val="00521BF2"/>
    <w:rsid w:val="00521C07"/>
    <w:rsid w:val="00521D83"/>
    <w:rsid w:val="00522512"/>
    <w:rsid w:val="0052276A"/>
    <w:rsid w:val="00522979"/>
    <w:rsid w:val="005229F8"/>
    <w:rsid w:val="00522BB1"/>
    <w:rsid w:val="00522CF0"/>
    <w:rsid w:val="0052326A"/>
    <w:rsid w:val="00523837"/>
    <w:rsid w:val="00523A83"/>
    <w:rsid w:val="00523A88"/>
    <w:rsid w:val="00523C68"/>
    <w:rsid w:val="00523DB2"/>
    <w:rsid w:val="00524602"/>
    <w:rsid w:val="0052481B"/>
    <w:rsid w:val="005250FD"/>
    <w:rsid w:val="00525D07"/>
    <w:rsid w:val="0052603E"/>
    <w:rsid w:val="00526128"/>
    <w:rsid w:val="00526B3E"/>
    <w:rsid w:val="00526D94"/>
    <w:rsid w:val="0052737B"/>
    <w:rsid w:val="0052777E"/>
    <w:rsid w:val="00527C32"/>
    <w:rsid w:val="00527C60"/>
    <w:rsid w:val="005302B8"/>
    <w:rsid w:val="00530782"/>
    <w:rsid w:val="005309A3"/>
    <w:rsid w:val="00530C28"/>
    <w:rsid w:val="00530C32"/>
    <w:rsid w:val="00530DF5"/>
    <w:rsid w:val="00531132"/>
    <w:rsid w:val="0053120E"/>
    <w:rsid w:val="00531317"/>
    <w:rsid w:val="005319D1"/>
    <w:rsid w:val="00531F7A"/>
    <w:rsid w:val="005327D5"/>
    <w:rsid w:val="005328FD"/>
    <w:rsid w:val="00532B6D"/>
    <w:rsid w:val="00532C9C"/>
    <w:rsid w:val="00533374"/>
    <w:rsid w:val="0053369A"/>
    <w:rsid w:val="005337B3"/>
    <w:rsid w:val="005343C6"/>
    <w:rsid w:val="005344FF"/>
    <w:rsid w:val="00534A1B"/>
    <w:rsid w:val="00535136"/>
    <w:rsid w:val="00535178"/>
    <w:rsid w:val="005354D9"/>
    <w:rsid w:val="00535C0B"/>
    <w:rsid w:val="0053601D"/>
    <w:rsid w:val="00536020"/>
    <w:rsid w:val="00536087"/>
    <w:rsid w:val="00536B51"/>
    <w:rsid w:val="00536D4C"/>
    <w:rsid w:val="00536DF2"/>
    <w:rsid w:val="00537ABB"/>
    <w:rsid w:val="00537D7B"/>
    <w:rsid w:val="00537EC8"/>
    <w:rsid w:val="00540022"/>
    <w:rsid w:val="0054051D"/>
    <w:rsid w:val="00540538"/>
    <w:rsid w:val="005409F1"/>
    <w:rsid w:val="00540AA1"/>
    <w:rsid w:val="00540E1E"/>
    <w:rsid w:val="0054132D"/>
    <w:rsid w:val="00541393"/>
    <w:rsid w:val="00541A39"/>
    <w:rsid w:val="00541C00"/>
    <w:rsid w:val="00541CA5"/>
    <w:rsid w:val="00541D23"/>
    <w:rsid w:val="005422DF"/>
    <w:rsid w:val="00542545"/>
    <w:rsid w:val="00542635"/>
    <w:rsid w:val="00542882"/>
    <w:rsid w:val="00542A0F"/>
    <w:rsid w:val="00542D46"/>
    <w:rsid w:val="005430B7"/>
    <w:rsid w:val="005430E4"/>
    <w:rsid w:val="005433E4"/>
    <w:rsid w:val="00543B56"/>
    <w:rsid w:val="005443F1"/>
    <w:rsid w:val="00544C1D"/>
    <w:rsid w:val="00544E21"/>
    <w:rsid w:val="00544E4B"/>
    <w:rsid w:val="00544E84"/>
    <w:rsid w:val="00544F68"/>
    <w:rsid w:val="00545076"/>
    <w:rsid w:val="00545395"/>
    <w:rsid w:val="00545779"/>
    <w:rsid w:val="00546A7E"/>
    <w:rsid w:val="00547008"/>
    <w:rsid w:val="005470C7"/>
    <w:rsid w:val="005471D1"/>
    <w:rsid w:val="005471D6"/>
    <w:rsid w:val="00547636"/>
    <w:rsid w:val="0054791F"/>
    <w:rsid w:val="00547B79"/>
    <w:rsid w:val="00547C4E"/>
    <w:rsid w:val="00547DA7"/>
    <w:rsid w:val="00547DBC"/>
    <w:rsid w:val="00550234"/>
    <w:rsid w:val="00550287"/>
    <w:rsid w:val="005502AD"/>
    <w:rsid w:val="00550716"/>
    <w:rsid w:val="005507F5"/>
    <w:rsid w:val="00550E4F"/>
    <w:rsid w:val="005512DA"/>
    <w:rsid w:val="00551394"/>
    <w:rsid w:val="00551BE8"/>
    <w:rsid w:val="00551ECA"/>
    <w:rsid w:val="00552299"/>
    <w:rsid w:val="0055231F"/>
    <w:rsid w:val="005526A1"/>
    <w:rsid w:val="005528DB"/>
    <w:rsid w:val="00553407"/>
    <w:rsid w:val="005546E7"/>
    <w:rsid w:val="00554D89"/>
    <w:rsid w:val="0055531D"/>
    <w:rsid w:val="00555326"/>
    <w:rsid w:val="00555B0B"/>
    <w:rsid w:val="0055625A"/>
    <w:rsid w:val="00556B12"/>
    <w:rsid w:val="00556EF6"/>
    <w:rsid w:val="00557080"/>
    <w:rsid w:val="0055717E"/>
    <w:rsid w:val="00557A22"/>
    <w:rsid w:val="00557F49"/>
    <w:rsid w:val="00557F90"/>
    <w:rsid w:val="00560950"/>
    <w:rsid w:val="00560B3E"/>
    <w:rsid w:val="00560B3F"/>
    <w:rsid w:val="00561B37"/>
    <w:rsid w:val="005620BC"/>
    <w:rsid w:val="00562246"/>
    <w:rsid w:val="00562421"/>
    <w:rsid w:val="00562790"/>
    <w:rsid w:val="00562B66"/>
    <w:rsid w:val="00562B9B"/>
    <w:rsid w:val="00562BE7"/>
    <w:rsid w:val="00562D8D"/>
    <w:rsid w:val="00562EBC"/>
    <w:rsid w:val="00563159"/>
    <w:rsid w:val="005636B5"/>
    <w:rsid w:val="00565311"/>
    <w:rsid w:val="00565353"/>
    <w:rsid w:val="00565AFD"/>
    <w:rsid w:val="00565FDA"/>
    <w:rsid w:val="005663ED"/>
    <w:rsid w:val="00566901"/>
    <w:rsid w:val="005672ED"/>
    <w:rsid w:val="005673C1"/>
    <w:rsid w:val="005674F1"/>
    <w:rsid w:val="0057010A"/>
    <w:rsid w:val="0057027F"/>
    <w:rsid w:val="00570370"/>
    <w:rsid w:val="005703F3"/>
    <w:rsid w:val="00570423"/>
    <w:rsid w:val="00570700"/>
    <w:rsid w:val="00570CDE"/>
    <w:rsid w:val="00570FE0"/>
    <w:rsid w:val="00571434"/>
    <w:rsid w:val="00571711"/>
    <w:rsid w:val="00571D18"/>
    <w:rsid w:val="005724DB"/>
    <w:rsid w:val="00572A6E"/>
    <w:rsid w:val="00573455"/>
    <w:rsid w:val="00573616"/>
    <w:rsid w:val="00573712"/>
    <w:rsid w:val="005738F9"/>
    <w:rsid w:val="005742AB"/>
    <w:rsid w:val="005744F6"/>
    <w:rsid w:val="00574E9C"/>
    <w:rsid w:val="00575471"/>
    <w:rsid w:val="0057564F"/>
    <w:rsid w:val="00575B3F"/>
    <w:rsid w:val="00575D79"/>
    <w:rsid w:val="00575E01"/>
    <w:rsid w:val="00575F00"/>
    <w:rsid w:val="0057620E"/>
    <w:rsid w:val="005767BD"/>
    <w:rsid w:val="005769EA"/>
    <w:rsid w:val="00576AD4"/>
    <w:rsid w:val="00576EF6"/>
    <w:rsid w:val="00577253"/>
    <w:rsid w:val="00577255"/>
    <w:rsid w:val="0057759A"/>
    <w:rsid w:val="005778F1"/>
    <w:rsid w:val="0057794A"/>
    <w:rsid w:val="00580448"/>
    <w:rsid w:val="00580579"/>
    <w:rsid w:val="00580E25"/>
    <w:rsid w:val="005812B6"/>
    <w:rsid w:val="005814A5"/>
    <w:rsid w:val="00581644"/>
    <w:rsid w:val="00582516"/>
    <w:rsid w:val="00582B2B"/>
    <w:rsid w:val="005836DC"/>
    <w:rsid w:val="0058397D"/>
    <w:rsid w:val="00583B30"/>
    <w:rsid w:val="00584562"/>
    <w:rsid w:val="00584620"/>
    <w:rsid w:val="005850EE"/>
    <w:rsid w:val="005860AD"/>
    <w:rsid w:val="0058621F"/>
    <w:rsid w:val="00586411"/>
    <w:rsid w:val="005865B9"/>
    <w:rsid w:val="00586881"/>
    <w:rsid w:val="00586945"/>
    <w:rsid w:val="00586AA9"/>
    <w:rsid w:val="00586AB3"/>
    <w:rsid w:val="005873A3"/>
    <w:rsid w:val="00587E1F"/>
    <w:rsid w:val="00590062"/>
    <w:rsid w:val="005904E0"/>
    <w:rsid w:val="00590746"/>
    <w:rsid w:val="0059086F"/>
    <w:rsid w:val="00590D7A"/>
    <w:rsid w:val="00590EAF"/>
    <w:rsid w:val="00591377"/>
    <w:rsid w:val="005917C3"/>
    <w:rsid w:val="00591B9C"/>
    <w:rsid w:val="00591D1B"/>
    <w:rsid w:val="00592696"/>
    <w:rsid w:val="0059276C"/>
    <w:rsid w:val="00592B21"/>
    <w:rsid w:val="00592C4C"/>
    <w:rsid w:val="005930FB"/>
    <w:rsid w:val="00593C57"/>
    <w:rsid w:val="00594330"/>
    <w:rsid w:val="005943E1"/>
    <w:rsid w:val="005947CE"/>
    <w:rsid w:val="00594B12"/>
    <w:rsid w:val="0059543E"/>
    <w:rsid w:val="00595578"/>
    <w:rsid w:val="00595E75"/>
    <w:rsid w:val="005966AC"/>
    <w:rsid w:val="0059681D"/>
    <w:rsid w:val="0059698D"/>
    <w:rsid w:val="00596CCE"/>
    <w:rsid w:val="00596DE4"/>
    <w:rsid w:val="005970DC"/>
    <w:rsid w:val="00597AF1"/>
    <w:rsid w:val="00597C41"/>
    <w:rsid w:val="005A03A9"/>
    <w:rsid w:val="005A0953"/>
    <w:rsid w:val="005A0969"/>
    <w:rsid w:val="005A0E9E"/>
    <w:rsid w:val="005A10F2"/>
    <w:rsid w:val="005A1231"/>
    <w:rsid w:val="005A1405"/>
    <w:rsid w:val="005A1764"/>
    <w:rsid w:val="005A17F1"/>
    <w:rsid w:val="005A1826"/>
    <w:rsid w:val="005A1B18"/>
    <w:rsid w:val="005A1B85"/>
    <w:rsid w:val="005A1D4F"/>
    <w:rsid w:val="005A20D8"/>
    <w:rsid w:val="005A2561"/>
    <w:rsid w:val="005A26B6"/>
    <w:rsid w:val="005A2880"/>
    <w:rsid w:val="005A2987"/>
    <w:rsid w:val="005A355A"/>
    <w:rsid w:val="005A35C7"/>
    <w:rsid w:val="005A3712"/>
    <w:rsid w:val="005A41A8"/>
    <w:rsid w:val="005A4E99"/>
    <w:rsid w:val="005A4F01"/>
    <w:rsid w:val="005A4F4A"/>
    <w:rsid w:val="005A539C"/>
    <w:rsid w:val="005A6363"/>
    <w:rsid w:val="005A67F1"/>
    <w:rsid w:val="005A68A0"/>
    <w:rsid w:val="005A6BA2"/>
    <w:rsid w:val="005A6F8C"/>
    <w:rsid w:val="005A7231"/>
    <w:rsid w:val="005A7246"/>
    <w:rsid w:val="005A74CB"/>
    <w:rsid w:val="005A7A4F"/>
    <w:rsid w:val="005A7B0C"/>
    <w:rsid w:val="005A7D21"/>
    <w:rsid w:val="005B00AF"/>
    <w:rsid w:val="005B01F9"/>
    <w:rsid w:val="005B0A09"/>
    <w:rsid w:val="005B0B3F"/>
    <w:rsid w:val="005B0BDB"/>
    <w:rsid w:val="005B0FB5"/>
    <w:rsid w:val="005B1188"/>
    <w:rsid w:val="005B12AC"/>
    <w:rsid w:val="005B2317"/>
    <w:rsid w:val="005B2634"/>
    <w:rsid w:val="005B2A14"/>
    <w:rsid w:val="005B34C0"/>
    <w:rsid w:val="005B3A1C"/>
    <w:rsid w:val="005B3B37"/>
    <w:rsid w:val="005B3E23"/>
    <w:rsid w:val="005B4057"/>
    <w:rsid w:val="005B4194"/>
    <w:rsid w:val="005B4650"/>
    <w:rsid w:val="005B48B2"/>
    <w:rsid w:val="005B4FA5"/>
    <w:rsid w:val="005B5956"/>
    <w:rsid w:val="005B61F6"/>
    <w:rsid w:val="005B6383"/>
    <w:rsid w:val="005B6561"/>
    <w:rsid w:val="005B6FFA"/>
    <w:rsid w:val="005B76A9"/>
    <w:rsid w:val="005B7818"/>
    <w:rsid w:val="005C009C"/>
    <w:rsid w:val="005C0367"/>
    <w:rsid w:val="005C07BA"/>
    <w:rsid w:val="005C0B11"/>
    <w:rsid w:val="005C0B9D"/>
    <w:rsid w:val="005C0D6D"/>
    <w:rsid w:val="005C1001"/>
    <w:rsid w:val="005C1025"/>
    <w:rsid w:val="005C1248"/>
    <w:rsid w:val="005C140C"/>
    <w:rsid w:val="005C1958"/>
    <w:rsid w:val="005C2228"/>
    <w:rsid w:val="005C22FF"/>
    <w:rsid w:val="005C23AB"/>
    <w:rsid w:val="005C306E"/>
    <w:rsid w:val="005C3A7D"/>
    <w:rsid w:val="005C3E40"/>
    <w:rsid w:val="005C4587"/>
    <w:rsid w:val="005C461D"/>
    <w:rsid w:val="005C49C3"/>
    <w:rsid w:val="005C4C55"/>
    <w:rsid w:val="005C4D19"/>
    <w:rsid w:val="005C53FE"/>
    <w:rsid w:val="005C5490"/>
    <w:rsid w:val="005C5580"/>
    <w:rsid w:val="005C63DC"/>
    <w:rsid w:val="005C6456"/>
    <w:rsid w:val="005C6704"/>
    <w:rsid w:val="005C6FD9"/>
    <w:rsid w:val="005C74C2"/>
    <w:rsid w:val="005C7A1F"/>
    <w:rsid w:val="005C7A6F"/>
    <w:rsid w:val="005C7F50"/>
    <w:rsid w:val="005D06EF"/>
    <w:rsid w:val="005D0B3E"/>
    <w:rsid w:val="005D0BBA"/>
    <w:rsid w:val="005D0F93"/>
    <w:rsid w:val="005D148B"/>
    <w:rsid w:val="005D1BE2"/>
    <w:rsid w:val="005D1E32"/>
    <w:rsid w:val="005D229F"/>
    <w:rsid w:val="005D2494"/>
    <w:rsid w:val="005D2848"/>
    <w:rsid w:val="005D2885"/>
    <w:rsid w:val="005D2922"/>
    <w:rsid w:val="005D2962"/>
    <w:rsid w:val="005D2D37"/>
    <w:rsid w:val="005D31DF"/>
    <w:rsid w:val="005D32A9"/>
    <w:rsid w:val="005D376F"/>
    <w:rsid w:val="005D3D1A"/>
    <w:rsid w:val="005D3E58"/>
    <w:rsid w:val="005D4427"/>
    <w:rsid w:val="005D46BB"/>
    <w:rsid w:val="005D4B47"/>
    <w:rsid w:val="005D5127"/>
    <w:rsid w:val="005D52C9"/>
    <w:rsid w:val="005D5F45"/>
    <w:rsid w:val="005D624B"/>
    <w:rsid w:val="005D65F9"/>
    <w:rsid w:val="005D698C"/>
    <w:rsid w:val="005D7939"/>
    <w:rsid w:val="005D7A2A"/>
    <w:rsid w:val="005D7F2C"/>
    <w:rsid w:val="005E0417"/>
    <w:rsid w:val="005E049A"/>
    <w:rsid w:val="005E079B"/>
    <w:rsid w:val="005E097B"/>
    <w:rsid w:val="005E0ADF"/>
    <w:rsid w:val="005E0D81"/>
    <w:rsid w:val="005E1288"/>
    <w:rsid w:val="005E13C3"/>
    <w:rsid w:val="005E1675"/>
    <w:rsid w:val="005E1F01"/>
    <w:rsid w:val="005E20E2"/>
    <w:rsid w:val="005E21ED"/>
    <w:rsid w:val="005E23FF"/>
    <w:rsid w:val="005E27ED"/>
    <w:rsid w:val="005E2B00"/>
    <w:rsid w:val="005E32BF"/>
    <w:rsid w:val="005E3426"/>
    <w:rsid w:val="005E377E"/>
    <w:rsid w:val="005E38C7"/>
    <w:rsid w:val="005E3C70"/>
    <w:rsid w:val="005E41A2"/>
    <w:rsid w:val="005E41D3"/>
    <w:rsid w:val="005E43CF"/>
    <w:rsid w:val="005E4981"/>
    <w:rsid w:val="005E4A97"/>
    <w:rsid w:val="005E4B95"/>
    <w:rsid w:val="005E4D00"/>
    <w:rsid w:val="005E542E"/>
    <w:rsid w:val="005E5D8C"/>
    <w:rsid w:val="005E5DBB"/>
    <w:rsid w:val="005E5F76"/>
    <w:rsid w:val="005E6393"/>
    <w:rsid w:val="005E71F7"/>
    <w:rsid w:val="005E781C"/>
    <w:rsid w:val="005E7846"/>
    <w:rsid w:val="005E7B24"/>
    <w:rsid w:val="005E7C7B"/>
    <w:rsid w:val="005E7D66"/>
    <w:rsid w:val="005E7FC7"/>
    <w:rsid w:val="005F015C"/>
    <w:rsid w:val="005F01CE"/>
    <w:rsid w:val="005F02CE"/>
    <w:rsid w:val="005F04AF"/>
    <w:rsid w:val="005F051C"/>
    <w:rsid w:val="005F0C53"/>
    <w:rsid w:val="005F0C72"/>
    <w:rsid w:val="005F0D81"/>
    <w:rsid w:val="005F1CE2"/>
    <w:rsid w:val="005F1F9F"/>
    <w:rsid w:val="005F2C93"/>
    <w:rsid w:val="005F2EE1"/>
    <w:rsid w:val="005F3384"/>
    <w:rsid w:val="005F3C44"/>
    <w:rsid w:val="005F3EDF"/>
    <w:rsid w:val="005F3F96"/>
    <w:rsid w:val="005F4003"/>
    <w:rsid w:val="005F464E"/>
    <w:rsid w:val="005F4FA3"/>
    <w:rsid w:val="005F521F"/>
    <w:rsid w:val="005F55B4"/>
    <w:rsid w:val="005F55D8"/>
    <w:rsid w:val="005F565B"/>
    <w:rsid w:val="005F59B4"/>
    <w:rsid w:val="005F5BF0"/>
    <w:rsid w:val="005F617D"/>
    <w:rsid w:val="005F6615"/>
    <w:rsid w:val="005F6D6C"/>
    <w:rsid w:val="005F6DA6"/>
    <w:rsid w:val="005F70D0"/>
    <w:rsid w:val="005F70D2"/>
    <w:rsid w:val="005F71FB"/>
    <w:rsid w:val="005F7388"/>
    <w:rsid w:val="005F749E"/>
    <w:rsid w:val="005F7EB9"/>
    <w:rsid w:val="0060010D"/>
    <w:rsid w:val="006002CC"/>
    <w:rsid w:val="00600578"/>
    <w:rsid w:val="006007EB"/>
    <w:rsid w:val="00600A61"/>
    <w:rsid w:val="00600CE0"/>
    <w:rsid w:val="00601879"/>
    <w:rsid w:val="006018BE"/>
    <w:rsid w:val="00601939"/>
    <w:rsid w:val="00601F49"/>
    <w:rsid w:val="006023EA"/>
    <w:rsid w:val="0060251B"/>
    <w:rsid w:val="00602911"/>
    <w:rsid w:val="0060388C"/>
    <w:rsid w:val="00603B20"/>
    <w:rsid w:val="00603E8F"/>
    <w:rsid w:val="00603FB6"/>
    <w:rsid w:val="0060431A"/>
    <w:rsid w:val="006048BE"/>
    <w:rsid w:val="00604A05"/>
    <w:rsid w:val="00604DA3"/>
    <w:rsid w:val="00605517"/>
    <w:rsid w:val="006066E6"/>
    <w:rsid w:val="00606EEC"/>
    <w:rsid w:val="00607104"/>
    <w:rsid w:val="006074A8"/>
    <w:rsid w:val="00607C4D"/>
    <w:rsid w:val="00607DEA"/>
    <w:rsid w:val="00607F9A"/>
    <w:rsid w:val="00610081"/>
    <w:rsid w:val="006102F4"/>
    <w:rsid w:val="006104B8"/>
    <w:rsid w:val="006105B6"/>
    <w:rsid w:val="00610729"/>
    <w:rsid w:val="00610F25"/>
    <w:rsid w:val="0061117F"/>
    <w:rsid w:val="00611C57"/>
    <w:rsid w:val="00611FD0"/>
    <w:rsid w:val="00612367"/>
    <w:rsid w:val="00612582"/>
    <w:rsid w:val="00612621"/>
    <w:rsid w:val="0061334B"/>
    <w:rsid w:val="0061352D"/>
    <w:rsid w:val="00613604"/>
    <w:rsid w:val="00613833"/>
    <w:rsid w:val="00613AB4"/>
    <w:rsid w:val="00614C31"/>
    <w:rsid w:val="00614CC9"/>
    <w:rsid w:val="00614ED4"/>
    <w:rsid w:val="00614F1E"/>
    <w:rsid w:val="006150FC"/>
    <w:rsid w:val="006158EF"/>
    <w:rsid w:val="00615BF2"/>
    <w:rsid w:val="00615D4B"/>
    <w:rsid w:val="00615D63"/>
    <w:rsid w:val="00615E99"/>
    <w:rsid w:val="00615F75"/>
    <w:rsid w:val="006160CF"/>
    <w:rsid w:val="0061615E"/>
    <w:rsid w:val="006163F7"/>
    <w:rsid w:val="00616CCE"/>
    <w:rsid w:val="00616FC7"/>
    <w:rsid w:val="00617155"/>
    <w:rsid w:val="0061718D"/>
    <w:rsid w:val="00617479"/>
    <w:rsid w:val="0061755A"/>
    <w:rsid w:val="00617F2D"/>
    <w:rsid w:val="0062051F"/>
    <w:rsid w:val="006205F0"/>
    <w:rsid w:val="00620623"/>
    <w:rsid w:val="00620C83"/>
    <w:rsid w:val="006214E3"/>
    <w:rsid w:val="00621508"/>
    <w:rsid w:val="0062153D"/>
    <w:rsid w:val="006216F7"/>
    <w:rsid w:val="006216FC"/>
    <w:rsid w:val="006217BA"/>
    <w:rsid w:val="00622E93"/>
    <w:rsid w:val="00623138"/>
    <w:rsid w:val="0062326E"/>
    <w:rsid w:val="00623D83"/>
    <w:rsid w:val="00623D8C"/>
    <w:rsid w:val="00623E90"/>
    <w:rsid w:val="006243A6"/>
    <w:rsid w:val="006246B3"/>
    <w:rsid w:val="00624735"/>
    <w:rsid w:val="006248AD"/>
    <w:rsid w:val="00625034"/>
    <w:rsid w:val="006251F5"/>
    <w:rsid w:val="00625648"/>
    <w:rsid w:val="00625990"/>
    <w:rsid w:val="00625C0E"/>
    <w:rsid w:val="00625D3C"/>
    <w:rsid w:val="0062665C"/>
    <w:rsid w:val="0062674D"/>
    <w:rsid w:val="006268CE"/>
    <w:rsid w:val="006277CD"/>
    <w:rsid w:val="00630002"/>
    <w:rsid w:val="006300F4"/>
    <w:rsid w:val="006301E5"/>
    <w:rsid w:val="00630D10"/>
    <w:rsid w:val="00630EDA"/>
    <w:rsid w:val="006313F4"/>
    <w:rsid w:val="0063175C"/>
    <w:rsid w:val="00631986"/>
    <w:rsid w:val="00631ACE"/>
    <w:rsid w:val="00631E7A"/>
    <w:rsid w:val="00632493"/>
    <w:rsid w:val="006326D7"/>
    <w:rsid w:val="006326EC"/>
    <w:rsid w:val="00632A84"/>
    <w:rsid w:val="00632E83"/>
    <w:rsid w:val="00633831"/>
    <w:rsid w:val="00634112"/>
    <w:rsid w:val="006342DC"/>
    <w:rsid w:val="006343A8"/>
    <w:rsid w:val="006346FB"/>
    <w:rsid w:val="00634C38"/>
    <w:rsid w:val="0063530D"/>
    <w:rsid w:val="006355FB"/>
    <w:rsid w:val="006356B6"/>
    <w:rsid w:val="0063588E"/>
    <w:rsid w:val="006359A0"/>
    <w:rsid w:val="00635B61"/>
    <w:rsid w:val="00635C61"/>
    <w:rsid w:val="00635F59"/>
    <w:rsid w:val="00635FD9"/>
    <w:rsid w:val="006362F6"/>
    <w:rsid w:val="006363F2"/>
    <w:rsid w:val="006366E6"/>
    <w:rsid w:val="00636A51"/>
    <w:rsid w:val="00636CA2"/>
    <w:rsid w:val="006375F2"/>
    <w:rsid w:val="00637640"/>
    <w:rsid w:val="00637DC5"/>
    <w:rsid w:val="00640BEF"/>
    <w:rsid w:val="0064140C"/>
    <w:rsid w:val="006415AE"/>
    <w:rsid w:val="00641899"/>
    <w:rsid w:val="006419DB"/>
    <w:rsid w:val="00641F78"/>
    <w:rsid w:val="00642119"/>
    <w:rsid w:val="006422D3"/>
    <w:rsid w:val="0064242E"/>
    <w:rsid w:val="00642701"/>
    <w:rsid w:val="00642954"/>
    <w:rsid w:val="00642A19"/>
    <w:rsid w:val="00642C17"/>
    <w:rsid w:val="00643041"/>
    <w:rsid w:val="006435C5"/>
    <w:rsid w:val="006438B1"/>
    <w:rsid w:val="00643E29"/>
    <w:rsid w:val="00644124"/>
    <w:rsid w:val="00644273"/>
    <w:rsid w:val="006446BB"/>
    <w:rsid w:val="0064487E"/>
    <w:rsid w:val="00645380"/>
    <w:rsid w:val="006455CE"/>
    <w:rsid w:val="006456C0"/>
    <w:rsid w:val="006457AD"/>
    <w:rsid w:val="00645C18"/>
    <w:rsid w:val="006469A6"/>
    <w:rsid w:val="00646AA0"/>
    <w:rsid w:val="006471F6"/>
    <w:rsid w:val="00647286"/>
    <w:rsid w:val="006478F9"/>
    <w:rsid w:val="00647D3B"/>
    <w:rsid w:val="006503E3"/>
    <w:rsid w:val="00650484"/>
    <w:rsid w:val="006509DE"/>
    <w:rsid w:val="00650A23"/>
    <w:rsid w:val="00650BCB"/>
    <w:rsid w:val="00651199"/>
    <w:rsid w:val="00651D16"/>
    <w:rsid w:val="00652877"/>
    <w:rsid w:val="00652B03"/>
    <w:rsid w:val="00652BF4"/>
    <w:rsid w:val="00652D67"/>
    <w:rsid w:val="006530B6"/>
    <w:rsid w:val="006540EF"/>
    <w:rsid w:val="00654240"/>
    <w:rsid w:val="00654265"/>
    <w:rsid w:val="006549E8"/>
    <w:rsid w:val="00654E84"/>
    <w:rsid w:val="00654EDA"/>
    <w:rsid w:val="00654F84"/>
    <w:rsid w:val="00655695"/>
    <w:rsid w:val="00655755"/>
    <w:rsid w:val="00655CF1"/>
    <w:rsid w:val="0065621D"/>
    <w:rsid w:val="00656737"/>
    <w:rsid w:val="00656F01"/>
    <w:rsid w:val="00657C01"/>
    <w:rsid w:val="00657C21"/>
    <w:rsid w:val="00660057"/>
    <w:rsid w:val="006600F5"/>
    <w:rsid w:val="00660617"/>
    <w:rsid w:val="0066078C"/>
    <w:rsid w:val="006611BB"/>
    <w:rsid w:val="00661719"/>
    <w:rsid w:val="00661A5A"/>
    <w:rsid w:val="00661F23"/>
    <w:rsid w:val="00662047"/>
    <w:rsid w:val="00662149"/>
    <w:rsid w:val="006629F5"/>
    <w:rsid w:val="00662C6B"/>
    <w:rsid w:val="00663A27"/>
    <w:rsid w:val="00663ABA"/>
    <w:rsid w:val="00663DB1"/>
    <w:rsid w:val="00663DB7"/>
    <w:rsid w:val="006642D8"/>
    <w:rsid w:val="00664337"/>
    <w:rsid w:val="00664768"/>
    <w:rsid w:val="0066477A"/>
    <w:rsid w:val="006648D1"/>
    <w:rsid w:val="00664C60"/>
    <w:rsid w:val="00665148"/>
    <w:rsid w:val="00665698"/>
    <w:rsid w:val="0066598D"/>
    <w:rsid w:val="00666A15"/>
    <w:rsid w:val="00666CE7"/>
    <w:rsid w:val="00666DAB"/>
    <w:rsid w:val="00666EC1"/>
    <w:rsid w:val="006671B5"/>
    <w:rsid w:val="00667491"/>
    <w:rsid w:val="006675E0"/>
    <w:rsid w:val="00667D01"/>
    <w:rsid w:val="00670105"/>
    <w:rsid w:val="00670362"/>
    <w:rsid w:val="006704CA"/>
    <w:rsid w:val="00670B2D"/>
    <w:rsid w:val="00670DD3"/>
    <w:rsid w:val="006710F4"/>
    <w:rsid w:val="00671409"/>
    <w:rsid w:val="00671489"/>
    <w:rsid w:val="0067186E"/>
    <w:rsid w:val="006718F2"/>
    <w:rsid w:val="00671A5B"/>
    <w:rsid w:val="0067217D"/>
    <w:rsid w:val="00672689"/>
    <w:rsid w:val="00672740"/>
    <w:rsid w:val="006730F8"/>
    <w:rsid w:val="006731F0"/>
    <w:rsid w:val="00673411"/>
    <w:rsid w:val="006735BA"/>
    <w:rsid w:val="006736A0"/>
    <w:rsid w:val="00673928"/>
    <w:rsid w:val="00674176"/>
    <w:rsid w:val="0067444D"/>
    <w:rsid w:val="00674483"/>
    <w:rsid w:val="006744F4"/>
    <w:rsid w:val="00674692"/>
    <w:rsid w:val="0067485E"/>
    <w:rsid w:val="00674CEB"/>
    <w:rsid w:val="00674EC4"/>
    <w:rsid w:val="00675407"/>
    <w:rsid w:val="0067546E"/>
    <w:rsid w:val="0067584E"/>
    <w:rsid w:val="00675D78"/>
    <w:rsid w:val="00675D96"/>
    <w:rsid w:val="00675ED9"/>
    <w:rsid w:val="00675FA8"/>
    <w:rsid w:val="00676079"/>
    <w:rsid w:val="0067651B"/>
    <w:rsid w:val="006765E7"/>
    <w:rsid w:val="00676BEA"/>
    <w:rsid w:val="00677247"/>
    <w:rsid w:val="006774F1"/>
    <w:rsid w:val="006778FE"/>
    <w:rsid w:val="00677B9A"/>
    <w:rsid w:val="00677E3F"/>
    <w:rsid w:val="00677F36"/>
    <w:rsid w:val="00680036"/>
    <w:rsid w:val="00680974"/>
    <w:rsid w:val="00680D71"/>
    <w:rsid w:val="00680EBE"/>
    <w:rsid w:val="00680FD4"/>
    <w:rsid w:val="006820DA"/>
    <w:rsid w:val="0068252F"/>
    <w:rsid w:val="00682BB9"/>
    <w:rsid w:val="00683049"/>
    <w:rsid w:val="006832BA"/>
    <w:rsid w:val="006836A9"/>
    <w:rsid w:val="006836EB"/>
    <w:rsid w:val="00683FD6"/>
    <w:rsid w:val="006840BD"/>
    <w:rsid w:val="0068436B"/>
    <w:rsid w:val="00684F10"/>
    <w:rsid w:val="00684F70"/>
    <w:rsid w:val="006854E5"/>
    <w:rsid w:val="00685865"/>
    <w:rsid w:val="00685C39"/>
    <w:rsid w:val="00685DEA"/>
    <w:rsid w:val="0068600F"/>
    <w:rsid w:val="0068603C"/>
    <w:rsid w:val="006861FA"/>
    <w:rsid w:val="0068654F"/>
    <w:rsid w:val="00686D29"/>
    <w:rsid w:val="00686E21"/>
    <w:rsid w:val="00686FDC"/>
    <w:rsid w:val="0068703A"/>
    <w:rsid w:val="00687116"/>
    <w:rsid w:val="0068721A"/>
    <w:rsid w:val="006874BC"/>
    <w:rsid w:val="00687BFC"/>
    <w:rsid w:val="00687EBB"/>
    <w:rsid w:val="00687F0B"/>
    <w:rsid w:val="00690496"/>
    <w:rsid w:val="00690B99"/>
    <w:rsid w:val="00690BAC"/>
    <w:rsid w:val="00691318"/>
    <w:rsid w:val="006913E8"/>
    <w:rsid w:val="00691BC3"/>
    <w:rsid w:val="00691C44"/>
    <w:rsid w:val="00691EEC"/>
    <w:rsid w:val="006922AB"/>
    <w:rsid w:val="00693D85"/>
    <w:rsid w:val="006942A6"/>
    <w:rsid w:val="006942F2"/>
    <w:rsid w:val="00694790"/>
    <w:rsid w:val="00694B00"/>
    <w:rsid w:val="00695478"/>
    <w:rsid w:val="006954F0"/>
    <w:rsid w:val="00695791"/>
    <w:rsid w:val="00695AC0"/>
    <w:rsid w:val="00695B77"/>
    <w:rsid w:val="00696056"/>
    <w:rsid w:val="00696385"/>
    <w:rsid w:val="00696A4C"/>
    <w:rsid w:val="006974D4"/>
    <w:rsid w:val="0069764F"/>
    <w:rsid w:val="006976B9"/>
    <w:rsid w:val="00697A2B"/>
    <w:rsid w:val="006A009E"/>
    <w:rsid w:val="006A02AE"/>
    <w:rsid w:val="006A02DC"/>
    <w:rsid w:val="006A0C42"/>
    <w:rsid w:val="006A0E9F"/>
    <w:rsid w:val="006A10B7"/>
    <w:rsid w:val="006A2A28"/>
    <w:rsid w:val="006A2AC1"/>
    <w:rsid w:val="006A31AD"/>
    <w:rsid w:val="006A367E"/>
    <w:rsid w:val="006A3F79"/>
    <w:rsid w:val="006A4A8E"/>
    <w:rsid w:val="006A4B16"/>
    <w:rsid w:val="006A4E57"/>
    <w:rsid w:val="006A520C"/>
    <w:rsid w:val="006A58DC"/>
    <w:rsid w:val="006A5A1A"/>
    <w:rsid w:val="006A5BB9"/>
    <w:rsid w:val="006A5D6D"/>
    <w:rsid w:val="006A6339"/>
    <w:rsid w:val="006A6DE6"/>
    <w:rsid w:val="006A708C"/>
    <w:rsid w:val="006A74E4"/>
    <w:rsid w:val="006A7C33"/>
    <w:rsid w:val="006B00BD"/>
    <w:rsid w:val="006B02CD"/>
    <w:rsid w:val="006B04F7"/>
    <w:rsid w:val="006B0AF6"/>
    <w:rsid w:val="006B0E60"/>
    <w:rsid w:val="006B19C5"/>
    <w:rsid w:val="006B1F64"/>
    <w:rsid w:val="006B2145"/>
    <w:rsid w:val="006B22E0"/>
    <w:rsid w:val="006B2310"/>
    <w:rsid w:val="006B2322"/>
    <w:rsid w:val="006B2E68"/>
    <w:rsid w:val="006B2EF4"/>
    <w:rsid w:val="006B2F4F"/>
    <w:rsid w:val="006B3288"/>
    <w:rsid w:val="006B35FD"/>
    <w:rsid w:val="006B374F"/>
    <w:rsid w:val="006B389B"/>
    <w:rsid w:val="006B3A3F"/>
    <w:rsid w:val="006B3ADB"/>
    <w:rsid w:val="006B3C4F"/>
    <w:rsid w:val="006B3EAB"/>
    <w:rsid w:val="006B411D"/>
    <w:rsid w:val="006B4661"/>
    <w:rsid w:val="006B46B8"/>
    <w:rsid w:val="006B4B42"/>
    <w:rsid w:val="006B4BA5"/>
    <w:rsid w:val="006B4E25"/>
    <w:rsid w:val="006B52F8"/>
    <w:rsid w:val="006B55B8"/>
    <w:rsid w:val="006B56A7"/>
    <w:rsid w:val="006B5989"/>
    <w:rsid w:val="006B5A4F"/>
    <w:rsid w:val="006B5CDD"/>
    <w:rsid w:val="006B5EA2"/>
    <w:rsid w:val="006B60B3"/>
    <w:rsid w:val="006B6437"/>
    <w:rsid w:val="006B6C65"/>
    <w:rsid w:val="006B6F86"/>
    <w:rsid w:val="006B770C"/>
    <w:rsid w:val="006C0464"/>
    <w:rsid w:val="006C06A1"/>
    <w:rsid w:val="006C0B2D"/>
    <w:rsid w:val="006C1484"/>
    <w:rsid w:val="006C1B0F"/>
    <w:rsid w:val="006C201A"/>
    <w:rsid w:val="006C24B1"/>
    <w:rsid w:val="006C2950"/>
    <w:rsid w:val="006C2B39"/>
    <w:rsid w:val="006C307D"/>
    <w:rsid w:val="006C3214"/>
    <w:rsid w:val="006C3489"/>
    <w:rsid w:val="006C3881"/>
    <w:rsid w:val="006C3901"/>
    <w:rsid w:val="006C413F"/>
    <w:rsid w:val="006C454F"/>
    <w:rsid w:val="006C4648"/>
    <w:rsid w:val="006C468D"/>
    <w:rsid w:val="006C4704"/>
    <w:rsid w:val="006C4A8F"/>
    <w:rsid w:val="006C4C52"/>
    <w:rsid w:val="006C4CCC"/>
    <w:rsid w:val="006C5087"/>
    <w:rsid w:val="006C51E8"/>
    <w:rsid w:val="006C5462"/>
    <w:rsid w:val="006C5466"/>
    <w:rsid w:val="006C5672"/>
    <w:rsid w:val="006C57BC"/>
    <w:rsid w:val="006C59D3"/>
    <w:rsid w:val="006C5D26"/>
    <w:rsid w:val="006C5D92"/>
    <w:rsid w:val="006C5DBB"/>
    <w:rsid w:val="006C62BA"/>
    <w:rsid w:val="006C640C"/>
    <w:rsid w:val="006C6D06"/>
    <w:rsid w:val="006C6DB2"/>
    <w:rsid w:val="006C6F92"/>
    <w:rsid w:val="006C7491"/>
    <w:rsid w:val="006C7A66"/>
    <w:rsid w:val="006C7E8E"/>
    <w:rsid w:val="006D00CE"/>
    <w:rsid w:val="006D00D8"/>
    <w:rsid w:val="006D0185"/>
    <w:rsid w:val="006D084F"/>
    <w:rsid w:val="006D0A03"/>
    <w:rsid w:val="006D0A9E"/>
    <w:rsid w:val="006D0B4E"/>
    <w:rsid w:val="006D10D4"/>
    <w:rsid w:val="006D127C"/>
    <w:rsid w:val="006D1743"/>
    <w:rsid w:val="006D1A10"/>
    <w:rsid w:val="006D1A63"/>
    <w:rsid w:val="006D1F2E"/>
    <w:rsid w:val="006D216F"/>
    <w:rsid w:val="006D2244"/>
    <w:rsid w:val="006D26B3"/>
    <w:rsid w:val="006D273D"/>
    <w:rsid w:val="006D2838"/>
    <w:rsid w:val="006D2BA8"/>
    <w:rsid w:val="006D2E04"/>
    <w:rsid w:val="006D3066"/>
    <w:rsid w:val="006D3C06"/>
    <w:rsid w:val="006D4250"/>
    <w:rsid w:val="006D426D"/>
    <w:rsid w:val="006D427C"/>
    <w:rsid w:val="006D4290"/>
    <w:rsid w:val="006D4893"/>
    <w:rsid w:val="006D4BED"/>
    <w:rsid w:val="006D4CB2"/>
    <w:rsid w:val="006D5F27"/>
    <w:rsid w:val="006D5FA2"/>
    <w:rsid w:val="006D66EA"/>
    <w:rsid w:val="006D6999"/>
    <w:rsid w:val="006D69F2"/>
    <w:rsid w:val="006D6CCA"/>
    <w:rsid w:val="006D729C"/>
    <w:rsid w:val="006D72EB"/>
    <w:rsid w:val="006D7389"/>
    <w:rsid w:val="006D7597"/>
    <w:rsid w:val="006D761B"/>
    <w:rsid w:val="006D7813"/>
    <w:rsid w:val="006D7824"/>
    <w:rsid w:val="006D7AC1"/>
    <w:rsid w:val="006E0006"/>
    <w:rsid w:val="006E01B6"/>
    <w:rsid w:val="006E062C"/>
    <w:rsid w:val="006E099D"/>
    <w:rsid w:val="006E0DD7"/>
    <w:rsid w:val="006E10DE"/>
    <w:rsid w:val="006E15EE"/>
    <w:rsid w:val="006E19AB"/>
    <w:rsid w:val="006E1BF9"/>
    <w:rsid w:val="006E1F0C"/>
    <w:rsid w:val="006E2102"/>
    <w:rsid w:val="006E228C"/>
    <w:rsid w:val="006E26AA"/>
    <w:rsid w:val="006E2772"/>
    <w:rsid w:val="006E277F"/>
    <w:rsid w:val="006E2823"/>
    <w:rsid w:val="006E28EC"/>
    <w:rsid w:val="006E2F02"/>
    <w:rsid w:val="006E34C1"/>
    <w:rsid w:val="006E34F9"/>
    <w:rsid w:val="006E3670"/>
    <w:rsid w:val="006E3B4C"/>
    <w:rsid w:val="006E3B83"/>
    <w:rsid w:val="006E3E57"/>
    <w:rsid w:val="006E443C"/>
    <w:rsid w:val="006E4528"/>
    <w:rsid w:val="006E469C"/>
    <w:rsid w:val="006E46FF"/>
    <w:rsid w:val="006E4C5B"/>
    <w:rsid w:val="006E5529"/>
    <w:rsid w:val="006E5608"/>
    <w:rsid w:val="006E564D"/>
    <w:rsid w:val="006E62C8"/>
    <w:rsid w:val="006E653A"/>
    <w:rsid w:val="006E68B9"/>
    <w:rsid w:val="006E6FFB"/>
    <w:rsid w:val="006E75D4"/>
    <w:rsid w:val="006E7D3A"/>
    <w:rsid w:val="006E7DB8"/>
    <w:rsid w:val="006F07A9"/>
    <w:rsid w:val="006F087F"/>
    <w:rsid w:val="006F0F59"/>
    <w:rsid w:val="006F1AF6"/>
    <w:rsid w:val="006F2001"/>
    <w:rsid w:val="006F204D"/>
    <w:rsid w:val="006F20CD"/>
    <w:rsid w:val="006F219C"/>
    <w:rsid w:val="006F2309"/>
    <w:rsid w:val="006F2538"/>
    <w:rsid w:val="006F2AE1"/>
    <w:rsid w:val="006F2E40"/>
    <w:rsid w:val="006F32AA"/>
    <w:rsid w:val="006F341C"/>
    <w:rsid w:val="006F3442"/>
    <w:rsid w:val="006F3AD5"/>
    <w:rsid w:val="006F3D7D"/>
    <w:rsid w:val="006F3EEB"/>
    <w:rsid w:val="006F408C"/>
    <w:rsid w:val="006F436D"/>
    <w:rsid w:val="006F4739"/>
    <w:rsid w:val="006F48C4"/>
    <w:rsid w:val="006F4B0B"/>
    <w:rsid w:val="006F5240"/>
    <w:rsid w:val="006F625D"/>
    <w:rsid w:val="006F6C71"/>
    <w:rsid w:val="006F6F13"/>
    <w:rsid w:val="006F7031"/>
    <w:rsid w:val="006F7511"/>
    <w:rsid w:val="006F772A"/>
    <w:rsid w:val="006F78F6"/>
    <w:rsid w:val="006F7B94"/>
    <w:rsid w:val="00700252"/>
    <w:rsid w:val="007008A6"/>
    <w:rsid w:val="00700F70"/>
    <w:rsid w:val="007011B0"/>
    <w:rsid w:val="007014B3"/>
    <w:rsid w:val="007018DB"/>
    <w:rsid w:val="007024F1"/>
    <w:rsid w:val="0070250B"/>
    <w:rsid w:val="00702D90"/>
    <w:rsid w:val="00702D9B"/>
    <w:rsid w:val="00702E36"/>
    <w:rsid w:val="0070302F"/>
    <w:rsid w:val="007032C9"/>
    <w:rsid w:val="00703D5F"/>
    <w:rsid w:val="00703DED"/>
    <w:rsid w:val="0070467C"/>
    <w:rsid w:val="00704DC0"/>
    <w:rsid w:val="00705089"/>
    <w:rsid w:val="0070588E"/>
    <w:rsid w:val="00705DA4"/>
    <w:rsid w:val="00706048"/>
    <w:rsid w:val="007066EA"/>
    <w:rsid w:val="00706899"/>
    <w:rsid w:val="00706D1C"/>
    <w:rsid w:val="00706F0A"/>
    <w:rsid w:val="00707172"/>
    <w:rsid w:val="007072A6"/>
    <w:rsid w:val="00707583"/>
    <w:rsid w:val="007077AD"/>
    <w:rsid w:val="00707999"/>
    <w:rsid w:val="00707C4B"/>
    <w:rsid w:val="00707E8B"/>
    <w:rsid w:val="007105C6"/>
    <w:rsid w:val="00710762"/>
    <w:rsid w:val="00710981"/>
    <w:rsid w:val="00710A8F"/>
    <w:rsid w:val="00710B29"/>
    <w:rsid w:val="00710F7B"/>
    <w:rsid w:val="0071122D"/>
    <w:rsid w:val="00711509"/>
    <w:rsid w:val="007115D6"/>
    <w:rsid w:val="00711C55"/>
    <w:rsid w:val="007124C1"/>
    <w:rsid w:val="0071253E"/>
    <w:rsid w:val="007126C9"/>
    <w:rsid w:val="007127AC"/>
    <w:rsid w:val="00712D97"/>
    <w:rsid w:val="0071339D"/>
    <w:rsid w:val="0071354D"/>
    <w:rsid w:val="00713767"/>
    <w:rsid w:val="00713C9C"/>
    <w:rsid w:val="00713FC4"/>
    <w:rsid w:val="007143C0"/>
    <w:rsid w:val="00714BB9"/>
    <w:rsid w:val="00714DD4"/>
    <w:rsid w:val="00714FD3"/>
    <w:rsid w:val="00715040"/>
    <w:rsid w:val="007151CD"/>
    <w:rsid w:val="0071532F"/>
    <w:rsid w:val="0071533C"/>
    <w:rsid w:val="007157AB"/>
    <w:rsid w:val="0071585A"/>
    <w:rsid w:val="00715A48"/>
    <w:rsid w:val="007162D3"/>
    <w:rsid w:val="007164AD"/>
    <w:rsid w:val="00716611"/>
    <w:rsid w:val="00716B84"/>
    <w:rsid w:val="00716FFC"/>
    <w:rsid w:val="00717141"/>
    <w:rsid w:val="0071746E"/>
    <w:rsid w:val="007174A0"/>
    <w:rsid w:val="0071764C"/>
    <w:rsid w:val="00717762"/>
    <w:rsid w:val="0071787B"/>
    <w:rsid w:val="00720369"/>
    <w:rsid w:val="00720589"/>
    <w:rsid w:val="00720729"/>
    <w:rsid w:val="00720AB0"/>
    <w:rsid w:val="00720B54"/>
    <w:rsid w:val="007213F9"/>
    <w:rsid w:val="00721895"/>
    <w:rsid w:val="00721E57"/>
    <w:rsid w:val="007220CD"/>
    <w:rsid w:val="007223E2"/>
    <w:rsid w:val="00722C45"/>
    <w:rsid w:val="007231D4"/>
    <w:rsid w:val="00723595"/>
    <w:rsid w:val="007236E1"/>
    <w:rsid w:val="0072377C"/>
    <w:rsid w:val="00723DFB"/>
    <w:rsid w:val="00723FA0"/>
    <w:rsid w:val="007242C3"/>
    <w:rsid w:val="0072453D"/>
    <w:rsid w:val="00724D33"/>
    <w:rsid w:val="00724E41"/>
    <w:rsid w:val="00724F86"/>
    <w:rsid w:val="007255CC"/>
    <w:rsid w:val="00725C27"/>
    <w:rsid w:val="00725C2C"/>
    <w:rsid w:val="00725CE7"/>
    <w:rsid w:val="00725FCA"/>
    <w:rsid w:val="00726053"/>
    <w:rsid w:val="0072628F"/>
    <w:rsid w:val="00726788"/>
    <w:rsid w:val="00726918"/>
    <w:rsid w:val="00726A5A"/>
    <w:rsid w:val="007278F4"/>
    <w:rsid w:val="00727A49"/>
    <w:rsid w:val="00727AEC"/>
    <w:rsid w:val="00727D0B"/>
    <w:rsid w:val="00727EDC"/>
    <w:rsid w:val="00730027"/>
    <w:rsid w:val="007301AB"/>
    <w:rsid w:val="00730526"/>
    <w:rsid w:val="00730821"/>
    <w:rsid w:val="0073082C"/>
    <w:rsid w:val="00730A08"/>
    <w:rsid w:val="00730C3E"/>
    <w:rsid w:val="00730D02"/>
    <w:rsid w:val="00731208"/>
    <w:rsid w:val="0073132C"/>
    <w:rsid w:val="007320B3"/>
    <w:rsid w:val="00732A83"/>
    <w:rsid w:val="00732AF3"/>
    <w:rsid w:val="007331B5"/>
    <w:rsid w:val="0073333B"/>
    <w:rsid w:val="00733499"/>
    <w:rsid w:val="00733568"/>
    <w:rsid w:val="007336DE"/>
    <w:rsid w:val="007338C1"/>
    <w:rsid w:val="00733D5C"/>
    <w:rsid w:val="00733E82"/>
    <w:rsid w:val="00733EBE"/>
    <w:rsid w:val="007342F4"/>
    <w:rsid w:val="007349BE"/>
    <w:rsid w:val="00734D30"/>
    <w:rsid w:val="00734E3D"/>
    <w:rsid w:val="00734FCF"/>
    <w:rsid w:val="00735502"/>
    <w:rsid w:val="0073593A"/>
    <w:rsid w:val="00735CCB"/>
    <w:rsid w:val="00735D69"/>
    <w:rsid w:val="00736245"/>
    <w:rsid w:val="00736416"/>
    <w:rsid w:val="00736597"/>
    <w:rsid w:val="00736BC7"/>
    <w:rsid w:val="00736CC1"/>
    <w:rsid w:val="0073739E"/>
    <w:rsid w:val="007378D6"/>
    <w:rsid w:val="00737A68"/>
    <w:rsid w:val="00737D70"/>
    <w:rsid w:val="00740106"/>
    <w:rsid w:val="00740162"/>
    <w:rsid w:val="0074026C"/>
    <w:rsid w:val="007411D0"/>
    <w:rsid w:val="00741772"/>
    <w:rsid w:val="007418C6"/>
    <w:rsid w:val="00741991"/>
    <w:rsid w:val="00741C0C"/>
    <w:rsid w:val="00741EE9"/>
    <w:rsid w:val="00741FFB"/>
    <w:rsid w:val="00742608"/>
    <w:rsid w:val="0074265C"/>
    <w:rsid w:val="0074271E"/>
    <w:rsid w:val="007428B5"/>
    <w:rsid w:val="0074297F"/>
    <w:rsid w:val="00742996"/>
    <w:rsid w:val="00742B96"/>
    <w:rsid w:val="00742D03"/>
    <w:rsid w:val="007434C8"/>
    <w:rsid w:val="00744248"/>
    <w:rsid w:val="0074431C"/>
    <w:rsid w:val="007445A0"/>
    <w:rsid w:val="0074473E"/>
    <w:rsid w:val="00745019"/>
    <w:rsid w:val="007455E8"/>
    <w:rsid w:val="007458F0"/>
    <w:rsid w:val="00745C68"/>
    <w:rsid w:val="0074616F"/>
    <w:rsid w:val="00746413"/>
    <w:rsid w:val="00746650"/>
    <w:rsid w:val="00746664"/>
    <w:rsid w:val="00746A3C"/>
    <w:rsid w:val="00746C48"/>
    <w:rsid w:val="00746FA6"/>
    <w:rsid w:val="00747497"/>
    <w:rsid w:val="00747782"/>
    <w:rsid w:val="007478E5"/>
    <w:rsid w:val="00747ED6"/>
    <w:rsid w:val="00750080"/>
    <w:rsid w:val="0075024E"/>
    <w:rsid w:val="00750276"/>
    <w:rsid w:val="00750413"/>
    <w:rsid w:val="00750CF1"/>
    <w:rsid w:val="00751009"/>
    <w:rsid w:val="007514B9"/>
    <w:rsid w:val="007515EC"/>
    <w:rsid w:val="0075167E"/>
    <w:rsid w:val="0075174E"/>
    <w:rsid w:val="00751DCF"/>
    <w:rsid w:val="007520EC"/>
    <w:rsid w:val="00752A79"/>
    <w:rsid w:val="0075363A"/>
    <w:rsid w:val="0075368B"/>
    <w:rsid w:val="0075371B"/>
    <w:rsid w:val="00753997"/>
    <w:rsid w:val="00753C70"/>
    <w:rsid w:val="00753C8D"/>
    <w:rsid w:val="00753F00"/>
    <w:rsid w:val="0075400B"/>
    <w:rsid w:val="00754228"/>
    <w:rsid w:val="00754314"/>
    <w:rsid w:val="00754359"/>
    <w:rsid w:val="007545BC"/>
    <w:rsid w:val="00754AF1"/>
    <w:rsid w:val="00754C84"/>
    <w:rsid w:val="00754C9E"/>
    <w:rsid w:val="00754CD2"/>
    <w:rsid w:val="0075508A"/>
    <w:rsid w:val="007550DB"/>
    <w:rsid w:val="007550E6"/>
    <w:rsid w:val="0075527C"/>
    <w:rsid w:val="007552CB"/>
    <w:rsid w:val="00755866"/>
    <w:rsid w:val="00755D43"/>
    <w:rsid w:val="00756EDC"/>
    <w:rsid w:val="0075710D"/>
    <w:rsid w:val="007571A5"/>
    <w:rsid w:val="007573D9"/>
    <w:rsid w:val="007575D8"/>
    <w:rsid w:val="00757640"/>
    <w:rsid w:val="007576FD"/>
    <w:rsid w:val="00757947"/>
    <w:rsid w:val="007604FC"/>
    <w:rsid w:val="0076061E"/>
    <w:rsid w:val="00760620"/>
    <w:rsid w:val="00760A9B"/>
    <w:rsid w:val="007610B6"/>
    <w:rsid w:val="007612E1"/>
    <w:rsid w:val="0076152A"/>
    <w:rsid w:val="0076164A"/>
    <w:rsid w:val="00761B03"/>
    <w:rsid w:val="00761B29"/>
    <w:rsid w:val="00762034"/>
    <w:rsid w:val="00762274"/>
    <w:rsid w:val="00762862"/>
    <w:rsid w:val="00762F29"/>
    <w:rsid w:val="00762F70"/>
    <w:rsid w:val="00763349"/>
    <w:rsid w:val="00763AC6"/>
    <w:rsid w:val="00763C64"/>
    <w:rsid w:val="00764045"/>
    <w:rsid w:val="0076415D"/>
    <w:rsid w:val="00764503"/>
    <w:rsid w:val="00764B59"/>
    <w:rsid w:val="0076516B"/>
    <w:rsid w:val="007651B0"/>
    <w:rsid w:val="007652A7"/>
    <w:rsid w:val="0076537A"/>
    <w:rsid w:val="007656DD"/>
    <w:rsid w:val="00765886"/>
    <w:rsid w:val="00766DBC"/>
    <w:rsid w:val="00766EAB"/>
    <w:rsid w:val="00767028"/>
    <w:rsid w:val="00767BDA"/>
    <w:rsid w:val="00767FE4"/>
    <w:rsid w:val="007701C9"/>
    <w:rsid w:val="007702D9"/>
    <w:rsid w:val="007704E8"/>
    <w:rsid w:val="0077088E"/>
    <w:rsid w:val="00770AB3"/>
    <w:rsid w:val="00770B8B"/>
    <w:rsid w:val="00770F90"/>
    <w:rsid w:val="00771485"/>
    <w:rsid w:val="007719C5"/>
    <w:rsid w:val="0077207B"/>
    <w:rsid w:val="00772525"/>
    <w:rsid w:val="00772954"/>
    <w:rsid w:val="00772C21"/>
    <w:rsid w:val="00772C72"/>
    <w:rsid w:val="00772EEB"/>
    <w:rsid w:val="007736B9"/>
    <w:rsid w:val="0077377B"/>
    <w:rsid w:val="007739E6"/>
    <w:rsid w:val="00773A42"/>
    <w:rsid w:val="00773A97"/>
    <w:rsid w:val="00774A0C"/>
    <w:rsid w:val="0077501A"/>
    <w:rsid w:val="0077544D"/>
    <w:rsid w:val="00775B98"/>
    <w:rsid w:val="00776279"/>
    <w:rsid w:val="007768C8"/>
    <w:rsid w:val="00776BC3"/>
    <w:rsid w:val="00777070"/>
    <w:rsid w:val="007770F9"/>
    <w:rsid w:val="007774F8"/>
    <w:rsid w:val="00780B6B"/>
    <w:rsid w:val="00780D91"/>
    <w:rsid w:val="007810BF"/>
    <w:rsid w:val="00781571"/>
    <w:rsid w:val="007817FD"/>
    <w:rsid w:val="00781AC7"/>
    <w:rsid w:val="00781FC0"/>
    <w:rsid w:val="007821E8"/>
    <w:rsid w:val="00782280"/>
    <w:rsid w:val="00782766"/>
    <w:rsid w:val="007828DC"/>
    <w:rsid w:val="00782B0A"/>
    <w:rsid w:val="00782D22"/>
    <w:rsid w:val="00783555"/>
    <w:rsid w:val="007840F6"/>
    <w:rsid w:val="0078456D"/>
    <w:rsid w:val="0078519E"/>
    <w:rsid w:val="007855DD"/>
    <w:rsid w:val="00785EC8"/>
    <w:rsid w:val="00786077"/>
    <w:rsid w:val="00786394"/>
    <w:rsid w:val="00786A9F"/>
    <w:rsid w:val="00786B33"/>
    <w:rsid w:val="00786DB8"/>
    <w:rsid w:val="00786E32"/>
    <w:rsid w:val="007871E2"/>
    <w:rsid w:val="00787203"/>
    <w:rsid w:val="00787A0F"/>
    <w:rsid w:val="00787D69"/>
    <w:rsid w:val="00787E44"/>
    <w:rsid w:val="00790783"/>
    <w:rsid w:val="00790DAC"/>
    <w:rsid w:val="00791498"/>
    <w:rsid w:val="00791AA9"/>
    <w:rsid w:val="00792034"/>
    <w:rsid w:val="00792103"/>
    <w:rsid w:val="00792497"/>
    <w:rsid w:val="00792AC0"/>
    <w:rsid w:val="00792D4C"/>
    <w:rsid w:val="00792F12"/>
    <w:rsid w:val="0079309E"/>
    <w:rsid w:val="007931D3"/>
    <w:rsid w:val="007934EE"/>
    <w:rsid w:val="00793666"/>
    <w:rsid w:val="007939D9"/>
    <w:rsid w:val="00793B6E"/>
    <w:rsid w:val="00794026"/>
    <w:rsid w:val="00794F32"/>
    <w:rsid w:val="00795088"/>
    <w:rsid w:val="007953DC"/>
    <w:rsid w:val="00795568"/>
    <w:rsid w:val="007956F8"/>
    <w:rsid w:val="00795822"/>
    <w:rsid w:val="00795828"/>
    <w:rsid w:val="00795A27"/>
    <w:rsid w:val="00795BCC"/>
    <w:rsid w:val="00795CFB"/>
    <w:rsid w:val="00795CFF"/>
    <w:rsid w:val="00795E98"/>
    <w:rsid w:val="00796632"/>
    <w:rsid w:val="0079674F"/>
    <w:rsid w:val="007968BA"/>
    <w:rsid w:val="00796A2B"/>
    <w:rsid w:val="00796A6D"/>
    <w:rsid w:val="00796D6D"/>
    <w:rsid w:val="0079738E"/>
    <w:rsid w:val="0079743B"/>
    <w:rsid w:val="00797487"/>
    <w:rsid w:val="0079757B"/>
    <w:rsid w:val="00797757"/>
    <w:rsid w:val="00797A1D"/>
    <w:rsid w:val="00797B03"/>
    <w:rsid w:val="007A007A"/>
    <w:rsid w:val="007A00C1"/>
    <w:rsid w:val="007A03BA"/>
    <w:rsid w:val="007A0896"/>
    <w:rsid w:val="007A0F43"/>
    <w:rsid w:val="007A149E"/>
    <w:rsid w:val="007A1512"/>
    <w:rsid w:val="007A1893"/>
    <w:rsid w:val="007A1997"/>
    <w:rsid w:val="007A2140"/>
    <w:rsid w:val="007A2478"/>
    <w:rsid w:val="007A25D5"/>
    <w:rsid w:val="007A279F"/>
    <w:rsid w:val="007A2985"/>
    <w:rsid w:val="007A2BCD"/>
    <w:rsid w:val="007A2E77"/>
    <w:rsid w:val="007A3325"/>
    <w:rsid w:val="007A33A5"/>
    <w:rsid w:val="007A35FF"/>
    <w:rsid w:val="007A3745"/>
    <w:rsid w:val="007A3D27"/>
    <w:rsid w:val="007A4257"/>
    <w:rsid w:val="007A4572"/>
    <w:rsid w:val="007A4807"/>
    <w:rsid w:val="007A485A"/>
    <w:rsid w:val="007A499C"/>
    <w:rsid w:val="007A5292"/>
    <w:rsid w:val="007A5615"/>
    <w:rsid w:val="007A5BC8"/>
    <w:rsid w:val="007A638A"/>
    <w:rsid w:val="007A673B"/>
    <w:rsid w:val="007A7281"/>
    <w:rsid w:val="007A72B6"/>
    <w:rsid w:val="007A731F"/>
    <w:rsid w:val="007A7637"/>
    <w:rsid w:val="007A7D50"/>
    <w:rsid w:val="007A7D60"/>
    <w:rsid w:val="007A7DFD"/>
    <w:rsid w:val="007B0002"/>
    <w:rsid w:val="007B0164"/>
    <w:rsid w:val="007B0429"/>
    <w:rsid w:val="007B045E"/>
    <w:rsid w:val="007B07A1"/>
    <w:rsid w:val="007B11AE"/>
    <w:rsid w:val="007B1384"/>
    <w:rsid w:val="007B1E5A"/>
    <w:rsid w:val="007B22F0"/>
    <w:rsid w:val="007B2670"/>
    <w:rsid w:val="007B2801"/>
    <w:rsid w:val="007B2985"/>
    <w:rsid w:val="007B2B5F"/>
    <w:rsid w:val="007B2CAE"/>
    <w:rsid w:val="007B2EB4"/>
    <w:rsid w:val="007B3087"/>
    <w:rsid w:val="007B3316"/>
    <w:rsid w:val="007B3415"/>
    <w:rsid w:val="007B3619"/>
    <w:rsid w:val="007B39A2"/>
    <w:rsid w:val="007B3B3E"/>
    <w:rsid w:val="007B431E"/>
    <w:rsid w:val="007B438E"/>
    <w:rsid w:val="007B46BE"/>
    <w:rsid w:val="007B4B4D"/>
    <w:rsid w:val="007B4C18"/>
    <w:rsid w:val="007B51C6"/>
    <w:rsid w:val="007B55AF"/>
    <w:rsid w:val="007B56D9"/>
    <w:rsid w:val="007B571F"/>
    <w:rsid w:val="007B5A33"/>
    <w:rsid w:val="007B5CEB"/>
    <w:rsid w:val="007B5D2E"/>
    <w:rsid w:val="007B633D"/>
    <w:rsid w:val="007B64F9"/>
    <w:rsid w:val="007B739B"/>
    <w:rsid w:val="007B75A1"/>
    <w:rsid w:val="007B7AAA"/>
    <w:rsid w:val="007B7F0F"/>
    <w:rsid w:val="007C0925"/>
    <w:rsid w:val="007C09A4"/>
    <w:rsid w:val="007C0F9E"/>
    <w:rsid w:val="007C1453"/>
    <w:rsid w:val="007C1DBB"/>
    <w:rsid w:val="007C210C"/>
    <w:rsid w:val="007C2625"/>
    <w:rsid w:val="007C264B"/>
    <w:rsid w:val="007C28C1"/>
    <w:rsid w:val="007C2FE8"/>
    <w:rsid w:val="007C306D"/>
    <w:rsid w:val="007C32AE"/>
    <w:rsid w:val="007C35BB"/>
    <w:rsid w:val="007C3C7E"/>
    <w:rsid w:val="007C3EAC"/>
    <w:rsid w:val="007C4837"/>
    <w:rsid w:val="007C49EB"/>
    <w:rsid w:val="007C4BA0"/>
    <w:rsid w:val="007C4E06"/>
    <w:rsid w:val="007C4EE6"/>
    <w:rsid w:val="007C4F3A"/>
    <w:rsid w:val="007C52F3"/>
    <w:rsid w:val="007C5763"/>
    <w:rsid w:val="007C5940"/>
    <w:rsid w:val="007C64C0"/>
    <w:rsid w:val="007C6745"/>
    <w:rsid w:val="007C6B0D"/>
    <w:rsid w:val="007C7703"/>
    <w:rsid w:val="007C7AA4"/>
    <w:rsid w:val="007D013D"/>
    <w:rsid w:val="007D05C0"/>
    <w:rsid w:val="007D0746"/>
    <w:rsid w:val="007D0E0B"/>
    <w:rsid w:val="007D0E92"/>
    <w:rsid w:val="007D10BB"/>
    <w:rsid w:val="007D14BD"/>
    <w:rsid w:val="007D15A0"/>
    <w:rsid w:val="007D1692"/>
    <w:rsid w:val="007D1E49"/>
    <w:rsid w:val="007D2255"/>
    <w:rsid w:val="007D22FD"/>
    <w:rsid w:val="007D26CF"/>
    <w:rsid w:val="007D273A"/>
    <w:rsid w:val="007D2742"/>
    <w:rsid w:val="007D2DFD"/>
    <w:rsid w:val="007D2E9D"/>
    <w:rsid w:val="007D2F06"/>
    <w:rsid w:val="007D3970"/>
    <w:rsid w:val="007D516A"/>
    <w:rsid w:val="007D5ABB"/>
    <w:rsid w:val="007D5AC6"/>
    <w:rsid w:val="007D5AD8"/>
    <w:rsid w:val="007D5B66"/>
    <w:rsid w:val="007D5D14"/>
    <w:rsid w:val="007D5E8B"/>
    <w:rsid w:val="007D6645"/>
    <w:rsid w:val="007D696B"/>
    <w:rsid w:val="007D6A5D"/>
    <w:rsid w:val="007D6C9F"/>
    <w:rsid w:val="007D6E83"/>
    <w:rsid w:val="007D6F44"/>
    <w:rsid w:val="007D73FC"/>
    <w:rsid w:val="007D76AF"/>
    <w:rsid w:val="007D76F5"/>
    <w:rsid w:val="007D7ED1"/>
    <w:rsid w:val="007E0003"/>
    <w:rsid w:val="007E03E2"/>
    <w:rsid w:val="007E05A1"/>
    <w:rsid w:val="007E0663"/>
    <w:rsid w:val="007E0828"/>
    <w:rsid w:val="007E09B2"/>
    <w:rsid w:val="007E0F67"/>
    <w:rsid w:val="007E12A1"/>
    <w:rsid w:val="007E1492"/>
    <w:rsid w:val="007E17DA"/>
    <w:rsid w:val="007E1A9A"/>
    <w:rsid w:val="007E1C97"/>
    <w:rsid w:val="007E1CD6"/>
    <w:rsid w:val="007E2136"/>
    <w:rsid w:val="007E224C"/>
    <w:rsid w:val="007E22A5"/>
    <w:rsid w:val="007E2485"/>
    <w:rsid w:val="007E24BB"/>
    <w:rsid w:val="007E26B7"/>
    <w:rsid w:val="007E28A4"/>
    <w:rsid w:val="007E2E20"/>
    <w:rsid w:val="007E39D7"/>
    <w:rsid w:val="007E3CE5"/>
    <w:rsid w:val="007E3DCC"/>
    <w:rsid w:val="007E47CF"/>
    <w:rsid w:val="007E4A88"/>
    <w:rsid w:val="007E4B85"/>
    <w:rsid w:val="007E4BBE"/>
    <w:rsid w:val="007E5D08"/>
    <w:rsid w:val="007E5DD5"/>
    <w:rsid w:val="007E5F8B"/>
    <w:rsid w:val="007E62C0"/>
    <w:rsid w:val="007E6471"/>
    <w:rsid w:val="007E64E5"/>
    <w:rsid w:val="007E6620"/>
    <w:rsid w:val="007E6AFA"/>
    <w:rsid w:val="007E6C44"/>
    <w:rsid w:val="007E6FFB"/>
    <w:rsid w:val="007E7324"/>
    <w:rsid w:val="007E7C6E"/>
    <w:rsid w:val="007E7ED7"/>
    <w:rsid w:val="007F06C4"/>
    <w:rsid w:val="007F0A83"/>
    <w:rsid w:val="007F0AC0"/>
    <w:rsid w:val="007F0AEC"/>
    <w:rsid w:val="007F0FC6"/>
    <w:rsid w:val="007F16AC"/>
    <w:rsid w:val="007F1C8D"/>
    <w:rsid w:val="007F1EC7"/>
    <w:rsid w:val="007F2982"/>
    <w:rsid w:val="007F2C46"/>
    <w:rsid w:val="007F31C2"/>
    <w:rsid w:val="007F31F8"/>
    <w:rsid w:val="007F35BA"/>
    <w:rsid w:val="007F3721"/>
    <w:rsid w:val="007F38B7"/>
    <w:rsid w:val="007F3981"/>
    <w:rsid w:val="007F3E7A"/>
    <w:rsid w:val="007F40AD"/>
    <w:rsid w:val="007F4333"/>
    <w:rsid w:val="007F471C"/>
    <w:rsid w:val="007F4CDB"/>
    <w:rsid w:val="007F4E51"/>
    <w:rsid w:val="007F59B9"/>
    <w:rsid w:val="007F5B83"/>
    <w:rsid w:val="007F67A5"/>
    <w:rsid w:val="007F6BFE"/>
    <w:rsid w:val="007F6FBB"/>
    <w:rsid w:val="007F7482"/>
    <w:rsid w:val="007F74E5"/>
    <w:rsid w:val="007F7843"/>
    <w:rsid w:val="007F7D11"/>
    <w:rsid w:val="00800073"/>
    <w:rsid w:val="008001B0"/>
    <w:rsid w:val="0080044B"/>
    <w:rsid w:val="00800757"/>
    <w:rsid w:val="00800A4F"/>
    <w:rsid w:val="00800A80"/>
    <w:rsid w:val="00801429"/>
    <w:rsid w:val="00801B13"/>
    <w:rsid w:val="00801B89"/>
    <w:rsid w:val="00801C74"/>
    <w:rsid w:val="00801F9B"/>
    <w:rsid w:val="008023F8"/>
    <w:rsid w:val="00802570"/>
    <w:rsid w:val="0080273D"/>
    <w:rsid w:val="00802813"/>
    <w:rsid w:val="008034B5"/>
    <w:rsid w:val="00803770"/>
    <w:rsid w:val="008038CC"/>
    <w:rsid w:val="008042CB"/>
    <w:rsid w:val="008048D3"/>
    <w:rsid w:val="00804F79"/>
    <w:rsid w:val="00805022"/>
    <w:rsid w:val="008050C3"/>
    <w:rsid w:val="00805161"/>
    <w:rsid w:val="00805323"/>
    <w:rsid w:val="008055D4"/>
    <w:rsid w:val="008058CA"/>
    <w:rsid w:val="00805BBE"/>
    <w:rsid w:val="00805C08"/>
    <w:rsid w:val="008060C8"/>
    <w:rsid w:val="008066EC"/>
    <w:rsid w:val="00806959"/>
    <w:rsid w:val="00806E9A"/>
    <w:rsid w:val="00807175"/>
    <w:rsid w:val="008073A7"/>
    <w:rsid w:val="00807B2A"/>
    <w:rsid w:val="00807ECF"/>
    <w:rsid w:val="00810D8C"/>
    <w:rsid w:val="00810E5A"/>
    <w:rsid w:val="00811582"/>
    <w:rsid w:val="00811651"/>
    <w:rsid w:val="00811DDD"/>
    <w:rsid w:val="00812024"/>
    <w:rsid w:val="00812086"/>
    <w:rsid w:val="008124E1"/>
    <w:rsid w:val="00812AAC"/>
    <w:rsid w:val="00812F2E"/>
    <w:rsid w:val="00813123"/>
    <w:rsid w:val="00813995"/>
    <w:rsid w:val="00813D93"/>
    <w:rsid w:val="008147CD"/>
    <w:rsid w:val="00814E42"/>
    <w:rsid w:val="0081515A"/>
    <w:rsid w:val="008151D8"/>
    <w:rsid w:val="00815420"/>
    <w:rsid w:val="00815D08"/>
    <w:rsid w:val="008160D6"/>
    <w:rsid w:val="0081611A"/>
    <w:rsid w:val="008166AC"/>
    <w:rsid w:val="0081691B"/>
    <w:rsid w:val="00816C4C"/>
    <w:rsid w:val="00816E2B"/>
    <w:rsid w:val="00816FFC"/>
    <w:rsid w:val="0081730B"/>
    <w:rsid w:val="00817A56"/>
    <w:rsid w:val="00817BCC"/>
    <w:rsid w:val="00821134"/>
    <w:rsid w:val="008211A8"/>
    <w:rsid w:val="008211CD"/>
    <w:rsid w:val="0082184D"/>
    <w:rsid w:val="00821933"/>
    <w:rsid w:val="00821A50"/>
    <w:rsid w:val="00821A77"/>
    <w:rsid w:val="008220AB"/>
    <w:rsid w:val="008223D3"/>
    <w:rsid w:val="008229B0"/>
    <w:rsid w:val="008235AB"/>
    <w:rsid w:val="00823782"/>
    <w:rsid w:val="00823B0A"/>
    <w:rsid w:val="00823D24"/>
    <w:rsid w:val="00823F3B"/>
    <w:rsid w:val="008248B4"/>
    <w:rsid w:val="00824AD2"/>
    <w:rsid w:val="00825C93"/>
    <w:rsid w:val="00825F1D"/>
    <w:rsid w:val="00826239"/>
    <w:rsid w:val="0082634D"/>
    <w:rsid w:val="00826351"/>
    <w:rsid w:val="0082648F"/>
    <w:rsid w:val="00826883"/>
    <w:rsid w:val="008268DA"/>
    <w:rsid w:val="0082697F"/>
    <w:rsid w:val="00826994"/>
    <w:rsid w:val="0082760A"/>
    <w:rsid w:val="0082779D"/>
    <w:rsid w:val="00827C1E"/>
    <w:rsid w:val="00827F46"/>
    <w:rsid w:val="0083004A"/>
    <w:rsid w:val="00830097"/>
    <w:rsid w:val="00830438"/>
    <w:rsid w:val="00830542"/>
    <w:rsid w:val="008306D7"/>
    <w:rsid w:val="008307F3"/>
    <w:rsid w:val="00830EB1"/>
    <w:rsid w:val="0083100A"/>
    <w:rsid w:val="00831243"/>
    <w:rsid w:val="008312AF"/>
    <w:rsid w:val="00831572"/>
    <w:rsid w:val="0083174B"/>
    <w:rsid w:val="00831960"/>
    <w:rsid w:val="00831B52"/>
    <w:rsid w:val="00832219"/>
    <w:rsid w:val="008324E4"/>
    <w:rsid w:val="00832510"/>
    <w:rsid w:val="0083298B"/>
    <w:rsid w:val="00832FDF"/>
    <w:rsid w:val="00833096"/>
    <w:rsid w:val="0083335F"/>
    <w:rsid w:val="008335BF"/>
    <w:rsid w:val="00833E05"/>
    <w:rsid w:val="0083412C"/>
    <w:rsid w:val="00834232"/>
    <w:rsid w:val="00834B9E"/>
    <w:rsid w:val="00834C04"/>
    <w:rsid w:val="00834FAD"/>
    <w:rsid w:val="00835287"/>
    <w:rsid w:val="0083550A"/>
    <w:rsid w:val="00835561"/>
    <w:rsid w:val="00835632"/>
    <w:rsid w:val="0083580E"/>
    <w:rsid w:val="00835942"/>
    <w:rsid w:val="00835F3D"/>
    <w:rsid w:val="0083617C"/>
    <w:rsid w:val="008361E7"/>
    <w:rsid w:val="00836535"/>
    <w:rsid w:val="00836BF7"/>
    <w:rsid w:val="00836D91"/>
    <w:rsid w:val="00836EFD"/>
    <w:rsid w:val="00837434"/>
    <w:rsid w:val="0083746B"/>
    <w:rsid w:val="0083758B"/>
    <w:rsid w:val="00837695"/>
    <w:rsid w:val="008377C7"/>
    <w:rsid w:val="00837C6F"/>
    <w:rsid w:val="00837C71"/>
    <w:rsid w:val="008400EB"/>
    <w:rsid w:val="008404F3"/>
    <w:rsid w:val="0084086C"/>
    <w:rsid w:val="0084126B"/>
    <w:rsid w:val="00841451"/>
    <w:rsid w:val="008415CD"/>
    <w:rsid w:val="0084169F"/>
    <w:rsid w:val="00841833"/>
    <w:rsid w:val="00841ABE"/>
    <w:rsid w:val="0084200F"/>
    <w:rsid w:val="008422AA"/>
    <w:rsid w:val="008423E3"/>
    <w:rsid w:val="00842CEF"/>
    <w:rsid w:val="00842D9A"/>
    <w:rsid w:val="00843375"/>
    <w:rsid w:val="00843694"/>
    <w:rsid w:val="00843905"/>
    <w:rsid w:val="0084396E"/>
    <w:rsid w:val="00844420"/>
    <w:rsid w:val="00844A4A"/>
    <w:rsid w:val="008451BC"/>
    <w:rsid w:val="00845718"/>
    <w:rsid w:val="008461B9"/>
    <w:rsid w:val="00846331"/>
    <w:rsid w:val="008467FD"/>
    <w:rsid w:val="008472D5"/>
    <w:rsid w:val="008501AA"/>
    <w:rsid w:val="008504C1"/>
    <w:rsid w:val="00850DA9"/>
    <w:rsid w:val="00851149"/>
    <w:rsid w:val="0085184A"/>
    <w:rsid w:val="00852227"/>
    <w:rsid w:val="008523C9"/>
    <w:rsid w:val="0085243D"/>
    <w:rsid w:val="008525F8"/>
    <w:rsid w:val="00852D03"/>
    <w:rsid w:val="00852FAB"/>
    <w:rsid w:val="00853604"/>
    <w:rsid w:val="00853BCE"/>
    <w:rsid w:val="00853CA9"/>
    <w:rsid w:val="00853D3D"/>
    <w:rsid w:val="00854114"/>
    <w:rsid w:val="0085453D"/>
    <w:rsid w:val="008549BB"/>
    <w:rsid w:val="00854AD1"/>
    <w:rsid w:val="008551D0"/>
    <w:rsid w:val="00855389"/>
    <w:rsid w:val="0085543A"/>
    <w:rsid w:val="008554F8"/>
    <w:rsid w:val="00855BD4"/>
    <w:rsid w:val="00855E5C"/>
    <w:rsid w:val="00856657"/>
    <w:rsid w:val="008567F1"/>
    <w:rsid w:val="00856A30"/>
    <w:rsid w:val="00856B9C"/>
    <w:rsid w:val="00856DFA"/>
    <w:rsid w:val="00856FA9"/>
    <w:rsid w:val="00857693"/>
    <w:rsid w:val="00857951"/>
    <w:rsid w:val="00857BFD"/>
    <w:rsid w:val="00860147"/>
    <w:rsid w:val="00860226"/>
    <w:rsid w:val="00860809"/>
    <w:rsid w:val="00860911"/>
    <w:rsid w:val="00860940"/>
    <w:rsid w:val="00860A50"/>
    <w:rsid w:val="00861091"/>
    <w:rsid w:val="008618BD"/>
    <w:rsid w:val="00861B49"/>
    <w:rsid w:val="00861C67"/>
    <w:rsid w:val="00862508"/>
    <w:rsid w:val="00862724"/>
    <w:rsid w:val="0086290A"/>
    <w:rsid w:val="00862BC2"/>
    <w:rsid w:val="00862E65"/>
    <w:rsid w:val="008630AC"/>
    <w:rsid w:val="00863C6B"/>
    <w:rsid w:val="00863D20"/>
    <w:rsid w:val="00864507"/>
    <w:rsid w:val="00864593"/>
    <w:rsid w:val="00864FDF"/>
    <w:rsid w:val="00865161"/>
    <w:rsid w:val="00865DC9"/>
    <w:rsid w:val="00865E27"/>
    <w:rsid w:val="00866000"/>
    <w:rsid w:val="008661BE"/>
    <w:rsid w:val="00866601"/>
    <w:rsid w:val="00866BEC"/>
    <w:rsid w:val="00866EBA"/>
    <w:rsid w:val="00867001"/>
    <w:rsid w:val="00867399"/>
    <w:rsid w:val="008674ED"/>
    <w:rsid w:val="00867BD2"/>
    <w:rsid w:val="00870269"/>
    <w:rsid w:val="008703C9"/>
    <w:rsid w:val="00870846"/>
    <w:rsid w:val="00871384"/>
    <w:rsid w:val="00871AE8"/>
    <w:rsid w:val="00871F9F"/>
    <w:rsid w:val="0087272E"/>
    <w:rsid w:val="0087334E"/>
    <w:rsid w:val="00873C72"/>
    <w:rsid w:val="00874046"/>
    <w:rsid w:val="0087480D"/>
    <w:rsid w:val="00874B3A"/>
    <w:rsid w:val="00875883"/>
    <w:rsid w:val="00875C40"/>
    <w:rsid w:val="00875E60"/>
    <w:rsid w:val="00875EB8"/>
    <w:rsid w:val="0087655E"/>
    <w:rsid w:val="0087668D"/>
    <w:rsid w:val="00876C57"/>
    <w:rsid w:val="0087710B"/>
    <w:rsid w:val="008773EA"/>
    <w:rsid w:val="008803FF"/>
    <w:rsid w:val="008805C1"/>
    <w:rsid w:val="00880A1C"/>
    <w:rsid w:val="00880A9D"/>
    <w:rsid w:val="00880AB6"/>
    <w:rsid w:val="008813EF"/>
    <w:rsid w:val="00882279"/>
    <w:rsid w:val="00882350"/>
    <w:rsid w:val="00882377"/>
    <w:rsid w:val="008823A8"/>
    <w:rsid w:val="008823C2"/>
    <w:rsid w:val="00882419"/>
    <w:rsid w:val="008825F7"/>
    <w:rsid w:val="00882637"/>
    <w:rsid w:val="00882DAB"/>
    <w:rsid w:val="00882E51"/>
    <w:rsid w:val="00883208"/>
    <w:rsid w:val="0088328D"/>
    <w:rsid w:val="00883823"/>
    <w:rsid w:val="00883A9C"/>
    <w:rsid w:val="00883B37"/>
    <w:rsid w:val="008846F5"/>
    <w:rsid w:val="00884A56"/>
    <w:rsid w:val="00885370"/>
    <w:rsid w:val="008855FA"/>
    <w:rsid w:val="00885AD3"/>
    <w:rsid w:val="00885CC7"/>
    <w:rsid w:val="00885CE1"/>
    <w:rsid w:val="0088686B"/>
    <w:rsid w:val="008868D8"/>
    <w:rsid w:val="00886A91"/>
    <w:rsid w:val="00886ADA"/>
    <w:rsid w:val="00886E48"/>
    <w:rsid w:val="008873FF"/>
    <w:rsid w:val="00887665"/>
    <w:rsid w:val="00887BB4"/>
    <w:rsid w:val="00887D45"/>
    <w:rsid w:val="008901C3"/>
    <w:rsid w:val="0089086C"/>
    <w:rsid w:val="00890D4B"/>
    <w:rsid w:val="00890F8C"/>
    <w:rsid w:val="008913AC"/>
    <w:rsid w:val="00891403"/>
    <w:rsid w:val="00891714"/>
    <w:rsid w:val="0089176E"/>
    <w:rsid w:val="0089194C"/>
    <w:rsid w:val="00891BDA"/>
    <w:rsid w:val="00891CC8"/>
    <w:rsid w:val="00891D72"/>
    <w:rsid w:val="008922B4"/>
    <w:rsid w:val="0089279A"/>
    <w:rsid w:val="0089304E"/>
    <w:rsid w:val="008933C9"/>
    <w:rsid w:val="008934F7"/>
    <w:rsid w:val="00893601"/>
    <w:rsid w:val="008937F4"/>
    <w:rsid w:val="00893C6F"/>
    <w:rsid w:val="00894246"/>
    <w:rsid w:val="00894295"/>
    <w:rsid w:val="0089454C"/>
    <w:rsid w:val="00894E56"/>
    <w:rsid w:val="00895259"/>
    <w:rsid w:val="0089562A"/>
    <w:rsid w:val="0089565D"/>
    <w:rsid w:val="0089581B"/>
    <w:rsid w:val="00895BC6"/>
    <w:rsid w:val="00895E84"/>
    <w:rsid w:val="00896568"/>
    <w:rsid w:val="00896694"/>
    <w:rsid w:val="008966A9"/>
    <w:rsid w:val="0089683A"/>
    <w:rsid w:val="008969BD"/>
    <w:rsid w:val="00896B85"/>
    <w:rsid w:val="00896BE0"/>
    <w:rsid w:val="00896D74"/>
    <w:rsid w:val="00896E07"/>
    <w:rsid w:val="00896FB0"/>
    <w:rsid w:val="008973D3"/>
    <w:rsid w:val="00897500"/>
    <w:rsid w:val="008A0053"/>
    <w:rsid w:val="008A031F"/>
    <w:rsid w:val="008A073B"/>
    <w:rsid w:val="008A0C11"/>
    <w:rsid w:val="008A0DB3"/>
    <w:rsid w:val="008A0F78"/>
    <w:rsid w:val="008A10B1"/>
    <w:rsid w:val="008A1295"/>
    <w:rsid w:val="008A1426"/>
    <w:rsid w:val="008A1460"/>
    <w:rsid w:val="008A199B"/>
    <w:rsid w:val="008A1A8C"/>
    <w:rsid w:val="008A20C4"/>
    <w:rsid w:val="008A20ED"/>
    <w:rsid w:val="008A2121"/>
    <w:rsid w:val="008A22B7"/>
    <w:rsid w:val="008A23AB"/>
    <w:rsid w:val="008A2821"/>
    <w:rsid w:val="008A290E"/>
    <w:rsid w:val="008A2A9A"/>
    <w:rsid w:val="008A3034"/>
    <w:rsid w:val="008A340E"/>
    <w:rsid w:val="008A3AEC"/>
    <w:rsid w:val="008A3E54"/>
    <w:rsid w:val="008A3F3A"/>
    <w:rsid w:val="008A482A"/>
    <w:rsid w:val="008A48A9"/>
    <w:rsid w:val="008A4C11"/>
    <w:rsid w:val="008A4F04"/>
    <w:rsid w:val="008A50A5"/>
    <w:rsid w:val="008A515C"/>
    <w:rsid w:val="008A5240"/>
    <w:rsid w:val="008A52AE"/>
    <w:rsid w:val="008A54E7"/>
    <w:rsid w:val="008A5876"/>
    <w:rsid w:val="008A5AA0"/>
    <w:rsid w:val="008A6019"/>
    <w:rsid w:val="008A6735"/>
    <w:rsid w:val="008A6A49"/>
    <w:rsid w:val="008A7574"/>
    <w:rsid w:val="008A776B"/>
    <w:rsid w:val="008A794C"/>
    <w:rsid w:val="008A7D65"/>
    <w:rsid w:val="008B056A"/>
    <w:rsid w:val="008B0CAD"/>
    <w:rsid w:val="008B0F48"/>
    <w:rsid w:val="008B19EF"/>
    <w:rsid w:val="008B1AC3"/>
    <w:rsid w:val="008B1FF3"/>
    <w:rsid w:val="008B237B"/>
    <w:rsid w:val="008B244D"/>
    <w:rsid w:val="008B2688"/>
    <w:rsid w:val="008B26E3"/>
    <w:rsid w:val="008B2E18"/>
    <w:rsid w:val="008B33C8"/>
    <w:rsid w:val="008B3890"/>
    <w:rsid w:val="008B3DE2"/>
    <w:rsid w:val="008B412A"/>
    <w:rsid w:val="008B4446"/>
    <w:rsid w:val="008B49A5"/>
    <w:rsid w:val="008B4A4B"/>
    <w:rsid w:val="008B4BDB"/>
    <w:rsid w:val="008B50BF"/>
    <w:rsid w:val="008B54F7"/>
    <w:rsid w:val="008B6634"/>
    <w:rsid w:val="008B66A6"/>
    <w:rsid w:val="008B76D7"/>
    <w:rsid w:val="008B7874"/>
    <w:rsid w:val="008B7984"/>
    <w:rsid w:val="008B7A54"/>
    <w:rsid w:val="008C0273"/>
    <w:rsid w:val="008C0503"/>
    <w:rsid w:val="008C0623"/>
    <w:rsid w:val="008C08EE"/>
    <w:rsid w:val="008C0F48"/>
    <w:rsid w:val="008C16C7"/>
    <w:rsid w:val="008C19DB"/>
    <w:rsid w:val="008C1A74"/>
    <w:rsid w:val="008C1C9D"/>
    <w:rsid w:val="008C1DC7"/>
    <w:rsid w:val="008C1E14"/>
    <w:rsid w:val="008C2215"/>
    <w:rsid w:val="008C339E"/>
    <w:rsid w:val="008C3E50"/>
    <w:rsid w:val="008C3FBB"/>
    <w:rsid w:val="008C437F"/>
    <w:rsid w:val="008C44A4"/>
    <w:rsid w:val="008C4D8A"/>
    <w:rsid w:val="008C4E66"/>
    <w:rsid w:val="008C51DB"/>
    <w:rsid w:val="008C576B"/>
    <w:rsid w:val="008C596F"/>
    <w:rsid w:val="008C5D2F"/>
    <w:rsid w:val="008C67B2"/>
    <w:rsid w:val="008C6B98"/>
    <w:rsid w:val="008C722C"/>
    <w:rsid w:val="008C754D"/>
    <w:rsid w:val="008C7742"/>
    <w:rsid w:val="008D14C6"/>
    <w:rsid w:val="008D1624"/>
    <w:rsid w:val="008D2026"/>
    <w:rsid w:val="008D217A"/>
    <w:rsid w:val="008D2362"/>
    <w:rsid w:val="008D2E0F"/>
    <w:rsid w:val="008D2F50"/>
    <w:rsid w:val="008D40CC"/>
    <w:rsid w:val="008D42FE"/>
    <w:rsid w:val="008D491D"/>
    <w:rsid w:val="008D4D5E"/>
    <w:rsid w:val="008D524C"/>
    <w:rsid w:val="008D57E2"/>
    <w:rsid w:val="008D5C85"/>
    <w:rsid w:val="008D5F41"/>
    <w:rsid w:val="008D6BF8"/>
    <w:rsid w:val="008D6CF3"/>
    <w:rsid w:val="008D6DC8"/>
    <w:rsid w:val="008D6E1B"/>
    <w:rsid w:val="008D7384"/>
    <w:rsid w:val="008D73D5"/>
    <w:rsid w:val="008D7595"/>
    <w:rsid w:val="008D769D"/>
    <w:rsid w:val="008D77A5"/>
    <w:rsid w:val="008D77D4"/>
    <w:rsid w:val="008D7956"/>
    <w:rsid w:val="008D7D8F"/>
    <w:rsid w:val="008D7DAC"/>
    <w:rsid w:val="008D7E1B"/>
    <w:rsid w:val="008D7FAB"/>
    <w:rsid w:val="008D7FDE"/>
    <w:rsid w:val="008E0ABC"/>
    <w:rsid w:val="008E0C5F"/>
    <w:rsid w:val="008E0E59"/>
    <w:rsid w:val="008E1339"/>
    <w:rsid w:val="008E15DC"/>
    <w:rsid w:val="008E1FC2"/>
    <w:rsid w:val="008E2011"/>
    <w:rsid w:val="008E2743"/>
    <w:rsid w:val="008E2AC3"/>
    <w:rsid w:val="008E317F"/>
    <w:rsid w:val="008E3395"/>
    <w:rsid w:val="008E3766"/>
    <w:rsid w:val="008E3F3F"/>
    <w:rsid w:val="008E411F"/>
    <w:rsid w:val="008E4578"/>
    <w:rsid w:val="008E4AA6"/>
    <w:rsid w:val="008E4BD1"/>
    <w:rsid w:val="008E4F4A"/>
    <w:rsid w:val="008E5026"/>
    <w:rsid w:val="008E52C5"/>
    <w:rsid w:val="008E561A"/>
    <w:rsid w:val="008E5969"/>
    <w:rsid w:val="008E5C9A"/>
    <w:rsid w:val="008E5D21"/>
    <w:rsid w:val="008E613B"/>
    <w:rsid w:val="008E6423"/>
    <w:rsid w:val="008E6630"/>
    <w:rsid w:val="008E67B9"/>
    <w:rsid w:val="008E67C9"/>
    <w:rsid w:val="008E6E54"/>
    <w:rsid w:val="008E71CE"/>
    <w:rsid w:val="008E72A4"/>
    <w:rsid w:val="008E759F"/>
    <w:rsid w:val="008E7862"/>
    <w:rsid w:val="008E7D1D"/>
    <w:rsid w:val="008F023A"/>
    <w:rsid w:val="008F0408"/>
    <w:rsid w:val="008F0416"/>
    <w:rsid w:val="008F0507"/>
    <w:rsid w:val="008F08EB"/>
    <w:rsid w:val="008F09B8"/>
    <w:rsid w:val="008F1075"/>
    <w:rsid w:val="008F15A5"/>
    <w:rsid w:val="008F16C6"/>
    <w:rsid w:val="008F1D20"/>
    <w:rsid w:val="008F217B"/>
    <w:rsid w:val="008F21D3"/>
    <w:rsid w:val="008F23A6"/>
    <w:rsid w:val="008F24BE"/>
    <w:rsid w:val="008F2719"/>
    <w:rsid w:val="008F2738"/>
    <w:rsid w:val="008F2B0D"/>
    <w:rsid w:val="008F3112"/>
    <w:rsid w:val="008F3158"/>
    <w:rsid w:val="008F3379"/>
    <w:rsid w:val="008F3CF9"/>
    <w:rsid w:val="008F3D6A"/>
    <w:rsid w:val="008F418C"/>
    <w:rsid w:val="008F41C2"/>
    <w:rsid w:val="008F42D2"/>
    <w:rsid w:val="008F44C1"/>
    <w:rsid w:val="008F49B5"/>
    <w:rsid w:val="008F4AB8"/>
    <w:rsid w:val="008F4C71"/>
    <w:rsid w:val="008F53C1"/>
    <w:rsid w:val="008F5541"/>
    <w:rsid w:val="008F5D6C"/>
    <w:rsid w:val="008F5E9C"/>
    <w:rsid w:val="008F6152"/>
    <w:rsid w:val="008F6BD4"/>
    <w:rsid w:val="008F7153"/>
    <w:rsid w:val="008F719E"/>
    <w:rsid w:val="008F720A"/>
    <w:rsid w:val="008F7255"/>
    <w:rsid w:val="008F767E"/>
    <w:rsid w:val="008F7744"/>
    <w:rsid w:val="008F77CD"/>
    <w:rsid w:val="008F7E96"/>
    <w:rsid w:val="0090028D"/>
    <w:rsid w:val="00900391"/>
    <w:rsid w:val="00900398"/>
    <w:rsid w:val="009004FE"/>
    <w:rsid w:val="00900822"/>
    <w:rsid w:val="00900941"/>
    <w:rsid w:val="00900C6D"/>
    <w:rsid w:val="00901284"/>
    <w:rsid w:val="0090143F"/>
    <w:rsid w:val="009015BE"/>
    <w:rsid w:val="0090183D"/>
    <w:rsid w:val="00901A8E"/>
    <w:rsid w:val="00901B7B"/>
    <w:rsid w:val="00901D6A"/>
    <w:rsid w:val="00901DE1"/>
    <w:rsid w:val="0090236D"/>
    <w:rsid w:val="0090248E"/>
    <w:rsid w:val="0090262E"/>
    <w:rsid w:val="00902930"/>
    <w:rsid w:val="00902DBC"/>
    <w:rsid w:val="0090309F"/>
    <w:rsid w:val="00903844"/>
    <w:rsid w:val="0090438D"/>
    <w:rsid w:val="00904D51"/>
    <w:rsid w:val="00905216"/>
    <w:rsid w:val="0090536E"/>
    <w:rsid w:val="00905884"/>
    <w:rsid w:val="00905C4D"/>
    <w:rsid w:val="009064E9"/>
    <w:rsid w:val="00906679"/>
    <w:rsid w:val="00906835"/>
    <w:rsid w:val="009070F5"/>
    <w:rsid w:val="00907321"/>
    <w:rsid w:val="0090741A"/>
    <w:rsid w:val="009076F5"/>
    <w:rsid w:val="009078D8"/>
    <w:rsid w:val="00907928"/>
    <w:rsid w:val="009079FD"/>
    <w:rsid w:val="0091007A"/>
    <w:rsid w:val="0091014A"/>
    <w:rsid w:val="009102CE"/>
    <w:rsid w:val="009105BC"/>
    <w:rsid w:val="00910764"/>
    <w:rsid w:val="009114A2"/>
    <w:rsid w:val="00911A7D"/>
    <w:rsid w:val="00911AE2"/>
    <w:rsid w:val="009126C4"/>
    <w:rsid w:val="00912851"/>
    <w:rsid w:val="00912DD3"/>
    <w:rsid w:val="00913400"/>
    <w:rsid w:val="009136FF"/>
    <w:rsid w:val="00913793"/>
    <w:rsid w:val="00913C7E"/>
    <w:rsid w:val="00913F45"/>
    <w:rsid w:val="009141FA"/>
    <w:rsid w:val="00914264"/>
    <w:rsid w:val="0091440F"/>
    <w:rsid w:val="00914474"/>
    <w:rsid w:val="00914A6F"/>
    <w:rsid w:val="00914CC2"/>
    <w:rsid w:val="00914F1B"/>
    <w:rsid w:val="00915256"/>
    <w:rsid w:val="009152BF"/>
    <w:rsid w:val="009158A0"/>
    <w:rsid w:val="00915DC7"/>
    <w:rsid w:val="009160A7"/>
    <w:rsid w:val="009161D9"/>
    <w:rsid w:val="00916A3B"/>
    <w:rsid w:val="00916B39"/>
    <w:rsid w:val="0091719F"/>
    <w:rsid w:val="009175A7"/>
    <w:rsid w:val="00917A3F"/>
    <w:rsid w:val="00917EE3"/>
    <w:rsid w:val="00920623"/>
    <w:rsid w:val="00920BE2"/>
    <w:rsid w:val="00920DE6"/>
    <w:rsid w:val="0092153A"/>
    <w:rsid w:val="00921850"/>
    <w:rsid w:val="0092187A"/>
    <w:rsid w:val="0092201A"/>
    <w:rsid w:val="009220CA"/>
    <w:rsid w:val="00922214"/>
    <w:rsid w:val="0092226D"/>
    <w:rsid w:val="00922828"/>
    <w:rsid w:val="00922CEF"/>
    <w:rsid w:val="00922F30"/>
    <w:rsid w:val="0092330A"/>
    <w:rsid w:val="0092370E"/>
    <w:rsid w:val="009238F5"/>
    <w:rsid w:val="00923BB3"/>
    <w:rsid w:val="00923FCB"/>
    <w:rsid w:val="009242D1"/>
    <w:rsid w:val="009249E9"/>
    <w:rsid w:val="00924AEF"/>
    <w:rsid w:val="009254AA"/>
    <w:rsid w:val="00925872"/>
    <w:rsid w:val="009258E0"/>
    <w:rsid w:val="009259D2"/>
    <w:rsid w:val="00925A30"/>
    <w:rsid w:val="00925CAD"/>
    <w:rsid w:val="00926122"/>
    <w:rsid w:val="009272A6"/>
    <w:rsid w:val="0092744B"/>
    <w:rsid w:val="00927893"/>
    <w:rsid w:val="009278DE"/>
    <w:rsid w:val="00930234"/>
    <w:rsid w:val="00930521"/>
    <w:rsid w:val="00930551"/>
    <w:rsid w:val="0093089D"/>
    <w:rsid w:val="00930BBB"/>
    <w:rsid w:val="00930D43"/>
    <w:rsid w:val="00931723"/>
    <w:rsid w:val="00931ABB"/>
    <w:rsid w:val="00931FA1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3F5F"/>
    <w:rsid w:val="00934A18"/>
    <w:rsid w:val="00934E4A"/>
    <w:rsid w:val="0093549C"/>
    <w:rsid w:val="00935FDF"/>
    <w:rsid w:val="009361B7"/>
    <w:rsid w:val="00936238"/>
    <w:rsid w:val="0093629F"/>
    <w:rsid w:val="0093635E"/>
    <w:rsid w:val="009365A0"/>
    <w:rsid w:val="00936694"/>
    <w:rsid w:val="00936821"/>
    <w:rsid w:val="00936F01"/>
    <w:rsid w:val="00937288"/>
    <w:rsid w:val="00937B98"/>
    <w:rsid w:val="00937CBE"/>
    <w:rsid w:val="00937F3A"/>
    <w:rsid w:val="00940243"/>
    <w:rsid w:val="00940390"/>
    <w:rsid w:val="00941091"/>
    <w:rsid w:val="00941575"/>
    <w:rsid w:val="0094158D"/>
    <w:rsid w:val="009419EB"/>
    <w:rsid w:val="00941DA1"/>
    <w:rsid w:val="00941E75"/>
    <w:rsid w:val="009425C7"/>
    <w:rsid w:val="00942952"/>
    <w:rsid w:val="00942BAD"/>
    <w:rsid w:val="00942C6D"/>
    <w:rsid w:val="009432DA"/>
    <w:rsid w:val="00943797"/>
    <w:rsid w:val="00943BEB"/>
    <w:rsid w:val="00943F21"/>
    <w:rsid w:val="00944076"/>
    <w:rsid w:val="00944135"/>
    <w:rsid w:val="00944681"/>
    <w:rsid w:val="00944AEB"/>
    <w:rsid w:val="00944F99"/>
    <w:rsid w:val="009450DA"/>
    <w:rsid w:val="00945507"/>
    <w:rsid w:val="00945535"/>
    <w:rsid w:val="009458B5"/>
    <w:rsid w:val="0094646F"/>
    <w:rsid w:val="00946758"/>
    <w:rsid w:val="00946762"/>
    <w:rsid w:val="00946CB6"/>
    <w:rsid w:val="00946EAF"/>
    <w:rsid w:val="00946EFE"/>
    <w:rsid w:val="009473F1"/>
    <w:rsid w:val="00947724"/>
    <w:rsid w:val="009478A7"/>
    <w:rsid w:val="0095000D"/>
    <w:rsid w:val="009500C4"/>
    <w:rsid w:val="00950679"/>
    <w:rsid w:val="00951277"/>
    <w:rsid w:val="00951464"/>
    <w:rsid w:val="00951948"/>
    <w:rsid w:val="00951AAD"/>
    <w:rsid w:val="00951BE0"/>
    <w:rsid w:val="009520CE"/>
    <w:rsid w:val="009522C3"/>
    <w:rsid w:val="00952324"/>
    <w:rsid w:val="00952499"/>
    <w:rsid w:val="00952B3A"/>
    <w:rsid w:val="00952D1A"/>
    <w:rsid w:val="00952FA0"/>
    <w:rsid w:val="00953225"/>
    <w:rsid w:val="0095336A"/>
    <w:rsid w:val="00953612"/>
    <w:rsid w:val="00953C93"/>
    <w:rsid w:val="00953CA9"/>
    <w:rsid w:val="0095405B"/>
    <w:rsid w:val="009542E9"/>
    <w:rsid w:val="009543CF"/>
    <w:rsid w:val="00954FB7"/>
    <w:rsid w:val="00955120"/>
    <w:rsid w:val="0095527A"/>
    <w:rsid w:val="00955383"/>
    <w:rsid w:val="009554BA"/>
    <w:rsid w:val="009555F2"/>
    <w:rsid w:val="00955D1B"/>
    <w:rsid w:val="00956166"/>
    <w:rsid w:val="00956470"/>
    <w:rsid w:val="009572E5"/>
    <w:rsid w:val="009600CA"/>
    <w:rsid w:val="00960164"/>
    <w:rsid w:val="009605C5"/>
    <w:rsid w:val="00960A77"/>
    <w:rsid w:val="00960F29"/>
    <w:rsid w:val="00961194"/>
    <w:rsid w:val="009619A1"/>
    <w:rsid w:val="00961F4A"/>
    <w:rsid w:val="009623ED"/>
    <w:rsid w:val="00962516"/>
    <w:rsid w:val="0096309A"/>
    <w:rsid w:val="00963249"/>
    <w:rsid w:val="00963D8C"/>
    <w:rsid w:val="00963EAF"/>
    <w:rsid w:val="009648B8"/>
    <w:rsid w:val="009656AF"/>
    <w:rsid w:val="00965847"/>
    <w:rsid w:val="00965C00"/>
    <w:rsid w:val="00965C9E"/>
    <w:rsid w:val="00965CF8"/>
    <w:rsid w:val="0096608D"/>
    <w:rsid w:val="00966379"/>
    <w:rsid w:val="00966608"/>
    <w:rsid w:val="00966651"/>
    <w:rsid w:val="0096672F"/>
    <w:rsid w:val="0096674B"/>
    <w:rsid w:val="0096723F"/>
    <w:rsid w:val="00967579"/>
    <w:rsid w:val="00967C9E"/>
    <w:rsid w:val="00970644"/>
    <w:rsid w:val="00970D79"/>
    <w:rsid w:val="00970EED"/>
    <w:rsid w:val="00970FCF"/>
    <w:rsid w:val="00971039"/>
    <w:rsid w:val="00971842"/>
    <w:rsid w:val="00971B38"/>
    <w:rsid w:val="00971CEB"/>
    <w:rsid w:val="009721D1"/>
    <w:rsid w:val="00972294"/>
    <w:rsid w:val="0097229E"/>
    <w:rsid w:val="009723DA"/>
    <w:rsid w:val="0097263E"/>
    <w:rsid w:val="00972868"/>
    <w:rsid w:val="00972BCA"/>
    <w:rsid w:val="00972D85"/>
    <w:rsid w:val="009737B7"/>
    <w:rsid w:val="00973C91"/>
    <w:rsid w:val="0097419D"/>
    <w:rsid w:val="009742D1"/>
    <w:rsid w:val="009744D5"/>
    <w:rsid w:val="00974A42"/>
    <w:rsid w:val="00974AB1"/>
    <w:rsid w:val="00974CAF"/>
    <w:rsid w:val="00974CD5"/>
    <w:rsid w:val="00974D49"/>
    <w:rsid w:val="0097564C"/>
    <w:rsid w:val="00975826"/>
    <w:rsid w:val="00975A4A"/>
    <w:rsid w:val="00975B7F"/>
    <w:rsid w:val="00976559"/>
    <w:rsid w:val="009767C2"/>
    <w:rsid w:val="00976BA8"/>
    <w:rsid w:val="00976FCF"/>
    <w:rsid w:val="00977413"/>
    <w:rsid w:val="009777BA"/>
    <w:rsid w:val="00977D94"/>
    <w:rsid w:val="00977EE9"/>
    <w:rsid w:val="0098118C"/>
    <w:rsid w:val="009819C3"/>
    <w:rsid w:val="00981ADC"/>
    <w:rsid w:val="00981ED2"/>
    <w:rsid w:val="0098243D"/>
    <w:rsid w:val="00982483"/>
    <w:rsid w:val="009825F9"/>
    <w:rsid w:val="009826DC"/>
    <w:rsid w:val="009828B4"/>
    <w:rsid w:val="0098397F"/>
    <w:rsid w:val="00983C8F"/>
    <w:rsid w:val="009842E5"/>
    <w:rsid w:val="0098458A"/>
    <w:rsid w:val="00984656"/>
    <w:rsid w:val="0098483E"/>
    <w:rsid w:val="00984AB7"/>
    <w:rsid w:val="00984CEF"/>
    <w:rsid w:val="00984D16"/>
    <w:rsid w:val="00985041"/>
    <w:rsid w:val="00985185"/>
    <w:rsid w:val="00985607"/>
    <w:rsid w:val="00985A26"/>
    <w:rsid w:val="00985EB2"/>
    <w:rsid w:val="009862CA"/>
    <w:rsid w:val="00986342"/>
    <w:rsid w:val="00986F45"/>
    <w:rsid w:val="0098757B"/>
    <w:rsid w:val="00987696"/>
    <w:rsid w:val="009879C7"/>
    <w:rsid w:val="00987A5B"/>
    <w:rsid w:val="00987DC1"/>
    <w:rsid w:val="00987E38"/>
    <w:rsid w:val="00987F32"/>
    <w:rsid w:val="00990157"/>
    <w:rsid w:val="00990522"/>
    <w:rsid w:val="0099075B"/>
    <w:rsid w:val="00990D7D"/>
    <w:rsid w:val="00991ABD"/>
    <w:rsid w:val="00991C08"/>
    <w:rsid w:val="00992488"/>
    <w:rsid w:val="0099291B"/>
    <w:rsid w:val="00992920"/>
    <w:rsid w:val="00992BB5"/>
    <w:rsid w:val="00992FC4"/>
    <w:rsid w:val="0099395B"/>
    <w:rsid w:val="00993A7A"/>
    <w:rsid w:val="00993B7F"/>
    <w:rsid w:val="00993FBE"/>
    <w:rsid w:val="00994107"/>
    <w:rsid w:val="009944A6"/>
    <w:rsid w:val="0099470E"/>
    <w:rsid w:val="00994A64"/>
    <w:rsid w:val="00994F62"/>
    <w:rsid w:val="009957EA"/>
    <w:rsid w:val="00995CDB"/>
    <w:rsid w:val="00995DCA"/>
    <w:rsid w:val="0099628C"/>
    <w:rsid w:val="00996B1F"/>
    <w:rsid w:val="00996DB9"/>
    <w:rsid w:val="0099739C"/>
    <w:rsid w:val="0099773B"/>
    <w:rsid w:val="0099789B"/>
    <w:rsid w:val="00997A4A"/>
    <w:rsid w:val="00997CD2"/>
    <w:rsid w:val="00997FB1"/>
    <w:rsid w:val="009A0062"/>
    <w:rsid w:val="009A0424"/>
    <w:rsid w:val="009A0546"/>
    <w:rsid w:val="009A0595"/>
    <w:rsid w:val="009A05C6"/>
    <w:rsid w:val="009A064C"/>
    <w:rsid w:val="009A0BDA"/>
    <w:rsid w:val="009A0F77"/>
    <w:rsid w:val="009A1083"/>
    <w:rsid w:val="009A11A9"/>
    <w:rsid w:val="009A1327"/>
    <w:rsid w:val="009A1349"/>
    <w:rsid w:val="009A1ACF"/>
    <w:rsid w:val="009A1E35"/>
    <w:rsid w:val="009A24FB"/>
    <w:rsid w:val="009A274C"/>
    <w:rsid w:val="009A2A0C"/>
    <w:rsid w:val="009A2C69"/>
    <w:rsid w:val="009A2ED6"/>
    <w:rsid w:val="009A31EB"/>
    <w:rsid w:val="009A3326"/>
    <w:rsid w:val="009A3532"/>
    <w:rsid w:val="009A36A6"/>
    <w:rsid w:val="009A3B04"/>
    <w:rsid w:val="009A3FC1"/>
    <w:rsid w:val="009A4925"/>
    <w:rsid w:val="009A4D2D"/>
    <w:rsid w:val="009A4DD2"/>
    <w:rsid w:val="009A4E3A"/>
    <w:rsid w:val="009A5430"/>
    <w:rsid w:val="009A5D8D"/>
    <w:rsid w:val="009A5EFA"/>
    <w:rsid w:val="009A60C8"/>
    <w:rsid w:val="009A6263"/>
    <w:rsid w:val="009A62B7"/>
    <w:rsid w:val="009A6391"/>
    <w:rsid w:val="009A6517"/>
    <w:rsid w:val="009A73CB"/>
    <w:rsid w:val="009A7FE7"/>
    <w:rsid w:val="009B162C"/>
    <w:rsid w:val="009B176C"/>
    <w:rsid w:val="009B1C25"/>
    <w:rsid w:val="009B1C61"/>
    <w:rsid w:val="009B1D67"/>
    <w:rsid w:val="009B223A"/>
    <w:rsid w:val="009B2250"/>
    <w:rsid w:val="009B23D4"/>
    <w:rsid w:val="009B28D1"/>
    <w:rsid w:val="009B29C1"/>
    <w:rsid w:val="009B2A9F"/>
    <w:rsid w:val="009B31F9"/>
    <w:rsid w:val="009B3218"/>
    <w:rsid w:val="009B349B"/>
    <w:rsid w:val="009B3504"/>
    <w:rsid w:val="009B3EEE"/>
    <w:rsid w:val="009B3FD2"/>
    <w:rsid w:val="009B464B"/>
    <w:rsid w:val="009B4786"/>
    <w:rsid w:val="009B48F3"/>
    <w:rsid w:val="009B4ABC"/>
    <w:rsid w:val="009B4BB0"/>
    <w:rsid w:val="009B4C56"/>
    <w:rsid w:val="009B4C73"/>
    <w:rsid w:val="009B4C99"/>
    <w:rsid w:val="009B533A"/>
    <w:rsid w:val="009B5926"/>
    <w:rsid w:val="009B5C34"/>
    <w:rsid w:val="009B656C"/>
    <w:rsid w:val="009B6B59"/>
    <w:rsid w:val="009B6D92"/>
    <w:rsid w:val="009B70DB"/>
    <w:rsid w:val="009B77A5"/>
    <w:rsid w:val="009B7854"/>
    <w:rsid w:val="009B78DC"/>
    <w:rsid w:val="009B7A43"/>
    <w:rsid w:val="009C03E3"/>
    <w:rsid w:val="009C061C"/>
    <w:rsid w:val="009C15D8"/>
    <w:rsid w:val="009C18EE"/>
    <w:rsid w:val="009C1A73"/>
    <w:rsid w:val="009C1E4F"/>
    <w:rsid w:val="009C22F2"/>
    <w:rsid w:val="009C238D"/>
    <w:rsid w:val="009C2853"/>
    <w:rsid w:val="009C2D97"/>
    <w:rsid w:val="009C3297"/>
    <w:rsid w:val="009C347C"/>
    <w:rsid w:val="009C3B1A"/>
    <w:rsid w:val="009C3CC9"/>
    <w:rsid w:val="009C3F73"/>
    <w:rsid w:val="009C41B7"/>
    <w:rsid w:val="009C45C7"/>
    <w:rsid w:val="009C45FF"/>
    <w:rsid w:val="009C4658"/>
    <w:rsid w:val="009C46A8"/>
    <w:rsid w:val="009C46C6"/>
    <w:rsid w:val="009C4823"/>
    <w:rsid w:val="009C4859"/>
    <w:rsid w:val="009C492A"/>
    <w:rsid w:val="009C49D4"/>
    <w:rsid w:val="009C4BE6"/>
    <w:rsid w:val="009C4C85"/>
    <w:rsid w:val="009C4EB6"/>
    <w:rsid w:val="009C4F1F"/>
    <w:rsid w:val="009C5A5B"/>
    <w:rsid w:val="009C5A64"/>
    <w:rsid w:val="009C5CAB"/>
    <w:rsid w:val="009C6DF1"/>
    <w:rsid w:val="009C6E3F"/>
    <w:rsid w:val="009C711A"/>
    <w:rsid w:val="009C76D9"/>
    <w:rsid w:val="009C78B4"/>
    <w:rsid w:val="009C7D4F"/>
    <w:rsid w:val="009D01CC"/>
    <w:rsid w:val="009D03FF"/>
    <w:rsid w:val="009D040D"/>
    <w:rsid w:val="009D0502"/>
    <w:rsid w:val="009D061F"/>
    <w:rsid w:val="009D0E56"/>
    <w:rsid w:val="009D107B"/>
    <w:rsid w:val="009D182E"/>
    <w:rsid w:val="009D19CC"/>
    <w:rsid w:val="009D1AC3"/>
    <w:rsid w:val="009D2063"/>
    <w:rsid w:val="009D2CB3"/>
    <w:rsid w:val="009D2FE6"/>
    <w:rsid w:val="009D3878"/>
    <w:rsid w:val="009D3B8C"/>
    <w:rsid w:val="009D3D6A"/>
    <w:rsid w:val="009D3DFA"/>
    <w:rsid w:val="009D3E75"/>
    <w:rsid w:val="009D4120"/>
    <w:rsid w:val="009D493A"/>
    <w:rsid w:val="009D4DC4"/>
    <w:rsid w:val="009D4F6A"/>
    <w:rsid w:val="009D4FBB"/>
    <w:rsid w:val="009D54F4"/>
    <w:rsid w:val="009D565D"/>
    <w:rsid w:val="009D5681"/>
    <w:rsid w:val="009D65F5"/>
    <w:rsid w:val="009D6AF4"/>
    <w:rsid w:val="009D7A4C"/>
    <w:rsid w:val="009D7E77"/>
    <w:rsid w:val="009E038A"/>
    <w:rsid w:val="009E075B"/>
    <w:rsid w:val="009E0777"/>
    <w:rsid w:val="009E0C4C"/>
    <w:rsid w:val="009E0C5D"/>
    <w:rsid w:val="009E0CCE"/>
    <w:rsid w:val="009E11C8"/>
    <w:rsid w:val="009E120E"/>
    <w:rsid w:val="009E1A17"/>
    <w:rsid w:val="009E1A23"/>
    <w:rsid w:val="009E1E32"/>
    <w:rsid w:val="009E2335"/>
    <w:rsid w:val="009E23F1"/>
    <w:rsid w:val="009E250E"/>
    <w:rsid w:val="009E26F9"/>
    <w:rsid w:val="009E2995"/>
    <w:rsid w:val="009E301B"/>
    <w:rsid w:val="009E312E"/>
    <w:rsid w:val="009E3896"/>
    <w:rsid w:val="009E395A"/>
    <w:rsid w:val="009E3E3A"/>
    <w:rsid w:val="009E3FD4"/>
    <w:rsid w:val="009E4041"/>
    <w:rsid w:val="009E429B"/>
    <w:rsid w:val="009E42FA"/>
    <w:rsid w:val="009E4490"/>
    <w:rsid w:val="009E4558"/>
    <w:rsid w:val="009E4B73"/>
    <w:rsid w:val="009E4B9F"/>
    <w:rsid w:val="009E4D9D"/>
    <w:rsid w:val="009E4F6C"/>
    <w:rsid w:val="009E5029"/>
    <w:rsid w:val="009E5ECB"/>
    <w:rsid w:val="009E6239"/>
    <w:rsid w:val="009E6580"/>
    <w:rsid w:val="009E6637"/>
    <w:rsid w:val="009E687F"/>
    <w:rsid w:val="009E6A71"/>
    <w:rsid w:val="009E6D9B"/>
    <w:rsid w:val="009E6DA4"/>
    <w:rsid w:val="009E7CF8"/>
    <w:rsid w:val="009F04C7"/>
    <w:rsid w:val="009F0578"/>
    <w:rsid w:val="009F0727"/>
    <w:rsid w:val="009F0983"/>
    <w:rsid w:val="009F0D3A"/>
    <w:rsid w:val="009F0E5C"/>
    <w:rsid w:val="009F10D7"/>
    <w:rsid w:val="009F1544"/>
    <w:rsid w:val="009F2085"/>
    <w:rsid w:val="009F29C4"/>
    <w:rsid w:val="009F2B71"/>
    <w:rsid w:val="009F2C8A"/>
    <w:rsid w:val="009F307B"/>
    <w:rsid w:val="009F3414"/>
    <w:rsid w:val="009F35BE"/>
    <w:rsid w:val="009F398A"/>
    <w:rsid w:val="009F3B59"/>
    <w:rsid w:val="009F3EA5"/>
    <w:rsid w:val="009F443F"/>
    <w:rsid w:val="009F4DAB"/>
    <w:rsid w:val="009F5BB4"/>
    <w:rsid w:val="009F5C41"/>
    <w:rsid w:val="009F5CA9"/>
    <w:rsid w:val="009F5DC4"/>
    <w:rsid w:val="009F60F3"/>
    <w:rsid w:val="009F687D"/>
    <w:rsid w:val="009F6DD2"/>
    <w:rsid w:val="009F6ECA"/>
    <w:rsid w:val="009F757D"/>
    <w:rsid w:val="009F7F33"/>
    <w:rsid w:val="00A00434"/>
    <w:rsid w:val="00A0069C"/>
    <w:rsid w:val="00A006B4"/>
    <w:rsid w:val="00A0089A"/>
    <w:rsid w:val="00A00990"/>
    <w:rsid w:val="00A00A9E"/>
    <w:rsid w:val="00A00B2F"/>
    <w:rsid w:val="00A00BA8"/>
    <w:rsid w:val="00A012A6"/>
    <w:rsid w:val="00A01728"/>
    <w:rsid w:val="00A01BB5"/>
    <w:rsid w:val="00A01D5F"/>
    <w:rsid w:val="00A024C0"/>
    <w:rsid w:val="00A02EDB"/>
    <w:rsid w:val="00A02F70"/>
    <w:rsid w:val="00A030BA"/>
    <w:rsid w:val="00A03331"/>
    <w:rsid w:val="00A03476"/>
    <w:rsid w:val="00A034CC"/>
    <w:rsid w:val="00A03B7C"/>
    <w:rsid w:val="00A03E64"/>
    <w:rsid w:val="00A043F6"/>
    <w:rsid w:val="00A04632"/>
    <w:rsid w:val="00A04B73"/>
    <w:rsid w:val="00A04FA1"/>
    <w:rsid w:val="00A057E1"/>
    <w:rsid w:val="00A05C21"/>
    <w:rsid w:val="00A06114"/>
    <w:rsid w:val="00A062C5"/>
    <w:rsid w:val="00A06714"/>
    <w:rsid w:val="00A06EA8"/>
    <w:rsid w:val="00A070D0"/>
    <w:rsid w:val="00A07362"/>
    <w:rsid w:val="00A077B0"/>
    <w:rsid w:val="00A07CD0"/>
    <w:rsid w:val="00A07FD9"/>
    <w:rsid w:val="00A100A9"/>
    <w:rsid w:val="00A104B5"/>
    <w:rsid w:val="00A1055C"/>
    <w:rsid w:val="00A1081A"/>
    <w:rsid w:val="00A10971"/>
    <w:rsid w:val="00A10CAF"/>
    <w:rsid w:val="00A10FA2"/>
    <w:rsid w:val="00A11054"/>
    <w:rsid w:val="00A1124D"/>
    <w:rsid w:val="00A11302"/>
    <w:rsid w:val="00A11A1C"/>
    <w:rsid w:val="00A11A71"/>
    <w:rsid w:val="00A11B78"/>
    <w:rsid w:val="00A11C26"/>
    <w:rsid w:val="00A120A7"/>
    <w:rsid w:val="00A12585"/>
    <w:rsid w:val="00A1274B"/>
    <w:rsid w:val="00A12A23"/>
    <w:rsid w:val="00A12A5C"/>
    <w:rsid w:val="00A12C96"/>
    <w:rsid w:val="00A12FE1"/>
    <w:rsid w:val="00A1316B"/>
    <w:rsid w:val="00A133E2"/>
    <w:rsid w:val="00A136C5"/>
    <w:rsid w:val="00A13B2C"/>
    <w:rsid w:val="00A13CD5"/>
    <w:rsid w:val="00A142FA"/>
    <w:rsid w:val="00A14372"/>
    <w:rsid w:val="00A14778"/>
    <w:rsid w:val="00A1489A"/>
    <w:rsid w:val="00A1490A"/>
    <w:rsid w:val="00A14E62"/>
    <w:rsid w:val="00A14E7A"/>
    <w:rsid w:val="00A14F01"/>
    <w:rsid w:val="00A14F74"/>
    <w:rsid w:val="00A15468"/>
    <w:rsid w:val="00A15A8D"/>
    <w:rsid w:val="00A1607B"/>
    <w:rsid w:val="00A161C9"/>
    <w:rsid w:val="00A162A4"/>
    <w:rsid w:val="00A1642F"/>
    <w:rsid w:val="00A1655B"/>
    <w:rsid w:val="00A1679C"/>
    <w:rsid w:val="00A16C43"/>
    <w:rsid w:val="00A171FA"/>
    <w:rsid w:val="00A17567"/>
    <w:rsid w:val="00A1791F"/>
    <w:rsid w:val="00A17DB3"/>
    <w:rsid w:val="00A17FCD"/>
    <w:rsid w:val="00A203BC"/>
    <w:rsid w:val="00A208E1"/>
    <w:rsid w:val="00A20C17"/>
    <w:rsid w:val="00A20CF1"/>
    <w:rsid w:val="00A20CF3"/>
    <w:rsid w:val="00A20D83"/>
    <w:rsid w:val="00A2114F"/>
    <w:rsid w:val="00A2119A"/>
    <w:rsid w:val="00A2139C"/>
    <w:rsid w:val="00A21C97"/>
    <w:rsid w:val="00A21EB1"/>
    <w:rsid w:val="00A22184"/>
    <w:rsid w:val="00A2382C"/>
    <w:rsid w:val="00A239C9"/>
    <w:rsid w:val="00A23CAA"/>
    <w:rsid w:val="00A23CEB"/>
    <w:rsid w:val="00A23D50"/>
    <w:rsid w:val="00A24E31"/>
    <w:rsid w:val="00A25103"/>
    <w:rsid w:val="00A25467"/>
    <w:rsid w:val="00A254CD"/>
    <w:rsid w:val="00A257B9"/>
    <w:rsid w:val="00A25877"/>
    <w:rsid w:val="00A25D17"/>
    <w:rsid w:val="00A25ED1"/>
    <w:rsid w:val="00A269F9"/>
    <w:rsid w:val="00A2739C"/>
    <w:rsid w:val="00A274D7"/>
    <w:rsid w:val="00A27749"/>
    <w:rsid w:val="00A27EF8"/>
    <w:rsid w:val="00A27F86"/>
    <w:rsid w:val="00A3029B"/>
    <w:rsid w:val="00A302C4"/>
    <w:rsid w:val="00A30957"/>
    <w:rsid w:val="00A31234"/>
    <w:rsid w:val="00A31463"/>
    <w:rsid w:val="00A31767"/>
    <w:rsid w:val="00A317A5"/>
    <w:rsid w:val="00A31C1C"/>
    <w:rsid w:val="00A31F34"/>
    <w:rsid w:val="00A327D6"/>
    <w:rsid w:val="00A32D5B"/>
    <w:rsid w:val="00A331E6"/>
    <w:rsid w:val="00A33767"/>
    <w:rsid w:val="00A3393F"/>
    <w:rsid w:val="00A33C48"/>
    <w:rsid w:val="00A342F8"/>
    <w:rsid w:val="00A344AB"/>
    <w:rsid w:val="00A3475B"/>
    <w:rsid w:val="00A34BDE"/>
    <w:rsid w:val="00A34CAD"/>
    <w:rsid w:val="00A34D1B"/>
    <w:rsid w:val="00A3503F"/>
    <w:rsid w:val="00A3548C"/>
    <w:rsid w:val="00A35E80"/>
    <w:rsid w:val="00A36366"/>
    <w:rsid w:val="00A369DD"/>
    <w:rsid w:val="00A371EB"/>
    <w:rsid w:val="00A374CB"/>
    <w:rsid w:val="00A375EF"/>
    <w:rsid w:val="00A37E54"/>
    <w:rsid w:val="00A4034D"/>
    <w:rsid w:val="00A40FB5"/>
    <w:rsid w:val="00A41072"/>
    <w:rsid w:val="00A4107C"/>
    <w:rsid w:val="00A41485"/>
    <w:rsid w:val="00A41A84"/>
    <w:rsid w:val="00A41ADD"/>
    <w:rsid w:val="00A41AE7"/>
    <w:rsid w:val="00A41C4C"/>
    <w:rsid w:val="00A41C96"/>
    <w:rsid w:val="00A41EA1"/>
    <w:rsid w:val="00A42005"/>
    <w:rsid w:val="00A4203D"/>
    <w:rsid w:val="00A42427"/>
    <w:rsid w:val="00A42575"/>
    <w:rsid w:val="00A42CED"/>
    <w:rsid w:val="00A433A6"/>
    <w:rsid w:val="00A43468"/>
    <w:rsid w:val="00A43536"/>
    <w:rsid w:val="00A436BE"/>
    <w:rsid w:val="00A437DD"/>
    <w:rsid w:val="00A4397A"/>
    <w:rsid w:val="00A43B47"/>
    <w:rsid w:val="00A446E6"/>
    <w:rsid w:val="00A45090"/>
    <w:rsid w:val="00A456B3"/>
    <w:rsid w:val="00A45CCD"/>
    <w:rsid w:val="00A45F0B"/>
    <w:rsid w:val="00A45F82"/>
    <w:rsid w:val="00A46023"/>
    <w:rsid w:val="00A46343"/>
    <w:rsid w:val="00A46657"/>
    <w:rsid w:val="00A469F6"/>
    <w:rsid w:val="00A46C65"/>
    <w:rsid w:val="00A46CEE"/>
    <w:rsid w:val="00A4710A"/>
    <w:rsid w:val="00A47163"/>
    <w:rsid w:val="00A4727B"/>
    <w:rsid w:val="00A47587"/>
    <w:rsid w:val="00A4759C"/>
    <w:rsid w:val="00A47809"/>
    <w:rsid w:val="00A47BEE"/>
    <w:rsid w:val="00A50B67"/>
    <w:rsid w:val="00A50CEB"/>
    <w:rsid w:val="00A51698"/>
    <w:rsid w:val="00A51699"/>
    <w:rsid w:val="00A51A42"/>
    <w:rsid w:val="00A51A74"/>
    <w:rsid w:val="00A51AB1"/>
    <w:rsid w:val="00A5279F"/>
    <w:rsid w:val="00A527ED"/>
    <w:rsid w:val="00A530D8"/>
    <w:rsid w:val="00A532CD"/>
    <w:rsid w:val="00A53882"/>
    <w:rsid w:val="00A54A7C"/>
    <w:rsid w:val="00A54BDD"/>
    <w:rsid w:val="00A54F25"/>
    <w:rsid w:val="00A54F3B"/>
    <w:rsid w:val="00A5508F"/>
    <w:rsid w:val="00A550C1"/>
    <w:rsid w:val="00A55706"/>
    <w:rsid w:val="00A55890"/>
    <w:rsid w:val="00A56475"/>
    <w:rsid w:val="00A56929"/>
    <w:rsid w:val="00A57023"/>
    <w:rsid w:val="00A57202"/>
    <w:rsid w:val="00A572B6"/>
    <w:rsid w:val="00A604AB"/>
    <w:rsid w:val="00A605B0"/>
    <w:rsid w:val="00A60717"/>
    <w:rsid w:val="00A60879"/>
    <w:rsid w:val="00A60947"/>
    <w:rsid w:val="00A60A5B"/>
    <w:rsid w:val="00A60EA1"/>
    <w:rsid w:val="00A60F14"/>
    <w:rsid w:val="00A61806"/>
    <w:rsid w:val="00A61B90"/>
    <w:rsid w:val="00A61D2E"/>
    <w:rsid w:val="00A62509"/>
    <w:rsid w:val="00A626BC"/>
    <w:rsid w:val="00A63039"/>
    <w:rsid w:val="00A63167"/>
    <w:rsid w:val="00A637DD"/>
    <w:rsid w:val="00A63C07"/>
    <w:rsid w:val="00A63C6A"/>
    <w:rsid w:val="00A6422A"/>
    <w:rsid w:val="00A64634"/>
    <w:rsid w:val="00A6487D"/>
    <w:rsid w:val="00A64A3C"/>
    <w:rsid w:val="00A65341"/>
    <w:rsid w:val="00A654D8"/>
    <w:rsid w:val="00A65C30"/>
    <w:rsid w:val="00A66C56"/>
    <w:rsid w:val="00A66E2B"/>
    <w:rsid w:val="00A67645"/>
    <w:rsid w:val="00A6764B"/>
    <w:rsid w:val="00A67781"/>
    <w:rsid w:val="00A67AFE"/>
    <w:rsid w:val="00A67CDA"/>
    <w:rsid w:val="00A70973"/>
    <w:rsid w:val="00A70992"/>
    <w:rsid w:val="00A70B60"/>
    <w:rsid w:val="00A70B93"/>
    <w:rsid w:val="00A70E04"/>
    <w:rsid w:val="00A7109C"/>
    <w:rsid w:val="00A71266"/>
    <w:rsid w:val="00A713F5"/>
    <w:rsid w:val="00A7143D"/>
    <w:rsid w:val="00A7201A"/>
    <w:rsid w:val="00A72100"/>
    <w:rsid w:val="00A723E7"/>
    <w:rsid w:val="00A72451"/>
    <w:rsid w:val="00A726C0"/>
    <w:rsid w:val="00A72931"/>
    <w:rsid w:val="00A72DE6"/>
    <w:rsid w:val="00A72DF8"/>
    <w:rsid w:val="00A73F62"/>
    <w:rsid w:val="00A7458D"/>
    <w:rsid w:val="00A745DA"/>
    <w:rsid w:val="00A74693"/>
    <w:rsid w:val="00A74813"/>
    <w:rsid w:val="00A74D3F"/>
    <w:rsid w:val="00A75976"/>
    <w:rsid w:val="00A765E3"/>
    <w:rsid w:val="00A7696D"/>
    <w:rsid w:val="00A76BD1"/>
    <w:rsid w:val="00A76E65"/>
    <w:rsid w:val="00A7701A"/>
    <w:rsid w:val="00A7731D"/>
    <w:rsid w:val="00A7772F"/>
    <w:rsid w:val="00A8003F"/>
    <w:rsid w:val="00A8073C"/>
    <w:rsid w:val="00A8083E"/>
    <w:rsid w:val="00A808E0"/>
    <w:rsid w:val="00A80D8F"/>
    <w:rsid w:val="00A8137A"/>
    <w:rsid w:val="00A81807"/>
    <w:rsid w:val="00A81A4A"/>
    <w:rsid w:val="00A821DB"/>
    <w:rsid w:val="00A82BA8"/>
    <w:rsid w:val="00A83423"/>
    <w:rsid w:val="00A83470"/>
    <w:rsid w:val="00A83747"/>
    <w:rsid w:val="00A838F5"/>
    <w:rsid w:val="00A83971"/>
    <w:rsid w:val="00A83A94"/>
    <w:rsid w:val="00A83C00"/>
    <w:rsid w:val="00A84387"/>
    <w:rsid w:val="00A843F3"/>
    <w:rsid w:val="00A8491A"/>
    <w:rsid w:val="00A84A19"/>
    <w:rsid w:val="00A84C38"/>
    <w:rsid w:val="00A84D07"/>
    <w:rsid w:val="00A84DA1"/>
    <w:rsid w:val="00A84EFC"/>
    <w:rsid w:val="00A84F11"/>
    <w:rsid w:val="00A850EB"/>
    <w:rsid w:val="00A85127"/>
    <w:rsid w:val="00A85173"/>
    <w:rsid w:val="00A851BB"/>
    <w:rsid w:val="00A85A21"/>
    <w:rsid w:val="00A86142"/>
    <w:rsid w:val="00A861F6"/>
    <w:rsid w:val="00A86269"/>
    <w:rsid w:val="00A862F0"/>
    <w:rsid w:val="00A869BF"/>
    <w:rsid w:val="00A8708C"/>
    <w:rsid w:val="00A872D7"/>
    <w:rsid w:val="00A873A7"/>
    <w:rsid w:val="00A876D6"/>
    <w:rsid w:val="00A87E32"/>
    <w:rsid w:val="00A87EB5"/>
    <w:rsid w:val="00A90BB1"/>
    <w:rsid w:val="00A9122C"/>
    <w:rsid w:val="00A9194D"/>
    <w:rsid w:val="00A91996"/>
    <w:rsid w:val="00A9201B"/>
    <w:rsid w:val="00A92883"/>
    <w:rsid w:val="00A93037"/>
    <w:rsid w:val="00A9308C"/>
    <w:rsid w:val="00A9372A"/>
    <w:rsid w:val="00A941E7"/>
    <w:rsid w:val="00A944C1"/>
    <w:rsid w:val="00A9455D"/>
    <w:rsid w:val="00A94642"/>
    <w:rsid w:val="00A94B7B"/>
    <w:rsid w:val="00A94C85"/>
    <w:rsid w:val="00A94F6B"/>
    <w:rsid w:val="00A95542"/>
    <w:rsid w:val="00A95A7A"/>
    <w:rsid w:val="00A961A1"/>
    <w:rsid w:val="00A96386"/>
    <w:rsid w:val="00A963CB"/>
    <w:rsid w:val="00A9640B"/>
    <w:rsid w:val="00A964C9"/>
    <w:rsid w:val="00A96630"/>
    <w:rsid w:val="00A96EA0"/>
    <w:rsid w:val="00A97049"/>
    <w:rsid w:val="00A973A3"/>
    <w:rsid w:val="00A9760C"/>
    <w:rsid w:val="00A97B2F"/>
    <w:rsid w:val="00A97EFA"/>
    <w:rsid w:val="00AA06CD"/>
    <w:rsid w:val="00AA145B"/>
    <w:rsid w:val="00AA14D4"/>
    <w:rsid w:val="00AA156B"/>
    <w:rsid w:val="00AA164D"/>
    <w:rsid w:val="00AA164E"/>
    <w:rsid w:val="00AA1774"/>
    <w:rsid w:val="00AA1952"/>
    <w:rsid w:val="00AA1BAF"/>
    <w:rsid w:val="00AA1C35"/>
    <w:rsid w:val="00AA2172"/>
    <w:rsid w:val="00AA2EAE"/>
    <w:rsid w:val="00AA35EF"/>
    <w:rsid w:val="00AA362C"/>
    <w:rsid w:val="00AA3724"/>
    <w:rsid w:val="00AA3A92"/>
    <w:rsid w:val="00AA3B9D"/>
    <w:rsid w:val="00AA447F"/>
    <w:rsid w:val="00AA462C"/>
    <w:rsid w:val="00AA4A7B"/>
    <w:rsid w:val="00AA4C79"/>
    <w:rsid w:val="00AA589A"/>
    <w:rsid w:val="00AA5D9C"/>
    <w:rsid w:val="00AA6069"/>
    <w:rsid w:val="00AA6217"/>
    <w:rsid w:val="00AA63B4"/>
    <w:rsid w:val="00AA7472"/>
    <w:rsid w:val="00AA751D"/>
    <w:rsid w:val="00AA7523"/>
    <w:rsid w:val="00AA783C"/>
    <w:rsid w:val="00AA7C53"/>
    <w:rsid w:val="00AB07AC"/>
    <w:rsid w:val="00AB0976"/>
    <w:rsid w:val="00AB0C40"/>
    <w:rsid w:val="00AB0C44"/>
    <w:rsid w:val="00AB0CAA"/>
    <w:rsid w:val="00AB106E"/>
    <w:rsid w:val="00AB1168"/>
    <w:rsid w:val="00AB12A0"/>
    <w:rsid w:val="00AB15C2"/>
    <w:rsid w:val="00AB1933"/>
    <w:rsid w:val="00AB242E"/>
    <w:rsid w:val="00AB27F3"/>
    <w:rsid w:val="00AB2A0B"/>
    <w:rsid w:val="00AB2EE3"/>
    <w:rsid w:val="00AB3136"/>
    <w:rsid w:val="00AB34B2"/>
    <w:rsid w:val="00AB34D9"/>
    <w:rsid w:val="00AB357D"/>
    <w:rsid w:val="00AB360A"/>
    <w:rsid w:val="00AB3BE2"/>
    <w:rsid w:val="00AB3C87"/>
    <w:rsid w:val="00AB410A"/>
    <w:rsid w:val="00AB4110"/>
    <w:rsid w:val="00AB444F"/>
    <w:rsid w:val="00AB47A5"/>
    <w:rsid w:val="00AB4ADC"/>
    <w:rsid w:val="00AB54B5"/>
    <w:rsid w:val="00AB55C5"/>
    <w:rsid w:val="00AB56F3"/>
    <w:rsid w:val="00AB57F6"/>
    <w:rsid w:val="00AB5AFB"/>
    <w:rsid w:val="00AB5C6F"/>
    <w:rsid w:val="00AB5F68"/>
    <w:rsid w:val="00AB66F1"/>
    <w:rsid w:val="00AB67DB"/>
    <w:rsid w:val="00AB74AE"/>
    <w:rsid w:val="00AC07BB"/>
    <w:rsid w:val="00AC0961"/>
    <w:rsid w:val="00AC0B5A"/>
    <w:rsid w:val="00AC129F"/>
    <w:rsid w:val="00AC15C3"/>
    <w:rsid w:val="00AC1814"/>
    <w:rsid w:val="00AC18E1"/>
    <w:rsid w:val="00AC1C42"/>
    <w:rsid w:val="00AC1D2D"/>
    <w:rsid w:val="00AC22CC"/>
    <w:rsid w:val="00AC232A"/>
    <w:rsid w:val="00AC256E"/>
    <w:rsid w:val="00AC2785"/>
    <w:rsid w:val="00AC2BF0"/>
    <w:rsid w:val="00AC311B"/>
    <w:rsid w:val="00AC3B86"/>
    <w:rsid w:val="00AC3E61"/>
    <w:rsid w:val="00AC442B"/>
    <w:rsid w:val="00AC45D1"/>
    <w:rsid w:val="00AC4788"/>
    <w:rsid w:val="00AC4794"/>
    <w:rsid w:val="00AC49D8"/>
    <w:rsid w:val="00AC4DD0"/>
    <w:rsid w:val="00AC52AD"/>
    <w:rsid w:val="00AC53F4"/>
    <w:rsid w:val="00AC5A1C"/>
    <w:rsid w:val="00AC62C5"/>
    <w:rsid w:val="00AC6B24"/>
    <w:rsid w:val="00AC74A4"/>
    <w:rsid w:val="00AC74D6"/>
    <w:rsid w:val="00AC7A17"/>
    <w:rsid w:val="00AC7D3A"/>
    <w:rsid w:val="00AC7D41"/>
    <w:rsid w:val="00AC7D93"/>
    <w:rsid w:val="00AD00D8"/>
    <w:rsid w:val="00AD069F"/>
    <w:rsid w:val="00AD09B0"/>
    <w:rsid w:val="00AD0A72"/>
    <w:rsid w:val="00AD0C5D"/>
    <w:rsid w:val="00AD1200"/>
    <w:rsid w:val="00AD144B"/>
    <w:rsid w:val="00AD1CB7"/>
    <w:rsid w:val="00AD1E27"/>
    <w:rsid w:val="00AD20C7"/>
    <w:rsid w:val="00AD24D3"/>
    <w:rsid w:val="00AD2556"/>
    <w:rsid w:val="00AD26B6"/>
    <w:rsid w:val="00AD2724"/>
    <w:rsid w:val="00AD2805"/>
    <w:rsid w:val="00AD2B18"/>
    <w:rsid w:val="00AD3505"/>
    <w:rsid w:val="00AD3C21"/>
    <w:rsid w:val="00AD40BD"/>
    <w:rsid w:val="00AD4426"/>
    <w:rsid w:val="00AD4460"/>
    <w:rsid w:val="00AD4D1C"/>
    <w:rsid w:val="00AD4E1C"/>
    <w:rsid w:val="00AD4F44"/>
    <w:rsid w:val="00AD4FAD"/>
    <w:rsid w:val="00AD5066"/>
    <w:rsid w:val="00AD5316"/>
    <w:rsid w:val="00AD5369"/>
    <w:rsid w:val="00AD5799"/>
    <w:rsid w:val="00AD5A7F"/>
    <w:rsid w:val="00AD5D0D"/>
    <w:rsid w:val="00AD5F5B"/>
    <w:rsid w:val="00AD5F6C"/>
    <w:rsid w:val="00AD5F8D"/>
    <w:rsid w:val="00AD6021"/>
    <w:rsid w:val="00AD69E2"/>
    <w:rsid w:val="00AD6A27"/>
    <w:rsid w:val="00AD6D84"/>
    <w:rsid w:val="00AD6E46"/>
    <w:rsid w:val="00AD765B"/>
    <w:rsid w:val="00AD7CC9"/>
    <w:rsid w:val="00AE0069"/>
    <w:rsid w:val="00AE083A"/>
    <w:rsid w:val="00AE170A"/>
    <w:rsid w:val="00AE1C14"/>
    <w:rsid w:val="00AE2021"/>
    <w:rsid w:val="00AE20FD"/>
    <w:rsid w:val="00AE2197"/>
    <w:rsid w:val="00AE21BE"/>
    <w:rsid w:val="00AE2470"/>
    <w:rsid w:val="00AE3048"/>
    <w:rsid w:val="00AE3107"/>
    <w:rsid w:val="00AE3175"/>
    <w:rsid w:val="00AE3AC7"/>
    <w:rsid w:val="00AE3DBB"/>
    <w:rsid w:val="00AE3EFA"/>
    <w:rsid w:val="00AE4009"/>
    <w:rsid w:val="00AE493F"/>
    <w:rsid w:val="00AE4A67"/>
    <w:rsid w:val="00AE58EC"/>
    <w:rsid w:val="00AE5B33"/>
    <w:rsid w:val="00AE5C6B"/>
    <w:rsid w:val="00AE5E0D"/>
    <w:rsid w:val="00AE6160"/>
    <w:rsid w:val="00AE61BF"/>
    <w:rsid w:val="00AE628C"/>
    <w:rsid w:val="00AE6346"/>
    <w:rsid w:val="00AE65CE"/>
    <w:rsid w:val="00AE677C"/>
    <w:rsid w:val="00AE6849"/>
    <w:rsid w:val="00AE6BD1"/>
    <w:rsid w:val="00AE6D89"/>
    <w:rsid w:val="00AE6E2F"/>
    <w:rsid w:val="00AE6E54"/>
    <w:rsid w:val="00AE7571"/>
    <w:rsid w:val="00AE778A"/>
    <w:rsid w:val="00AE7883"/>
    <w:rsid w:val="00AE7C81"/>
    <w:rsid w:val="00AE7DE9"/>
    <w:rsid w:val="00AF0213"/>
    <w:rsid w:val="00AF022E"/>
    <w:rsid w:val="00AF04B1"/>
    <w:rsid w:val="00AF0BF5"/>
    <w:rsid w:val="00AF0C06"/>
    <w:rsid w:val="00AF1004"/>
    <w:rsid w:val="00AF11A9"/>
    <w:rsid w:val="00AF1468"/>
    <w:rsid w:val="00AF1B3B"/>
    <w:rsid w:val="00AF2986"/>
    <w:rsid w:val="00AF2A4D"/>
    <w:rsid w:val="00AF2A83"/>
    <w:rsid w:val="00AF2FB9"/>
    <w:rsid w:val="00AF2FE4"/>
    <w:rsid w:val="00AF3572"/>
    <w:rsid w:val="00AF3AA6"/>
    <w:rsid w:val="00AF3F34"/>
    <w:rsid w:val="00AF3FEE"/>
    <w:rsid w:val="00AF3FF9"/>
    <w:rsid w:val="00AF4391"/>
    <w:rsid w:val="00AF49D7"/>
    <w:rsid w:val="00AF59DC"/>
    <w:rsid w:val="00AF5ABA"/>
    <w:rsid w:val="00AF5DE6"/>
    <w:rsid w:val="00AF5DED"/>
    <w:rsid w:val="00AF6038"/>
    <w:rsid w:val="00AF62A5"/>
    <w:rsid w:val="00AF64D2"/>
    <w:rsid w:val="00AF659C"/>
    <w:rsid w:val="00AF65F5"/>
    <w:rsid w:val="00AF6995"/>
    <w:rsid w:val="00AF69DA"/>
    <w:rsid w:val="00AF6EC5"/>
    <w:rsid w:val="00AF700D"/>
    <w:rsid w:val="00AF721A"/>
    <w:rsid w:val="00AF767D"/>
    <w:rsid w:val="00AF777E"/>
    <w:rsid w:val="00AF7DDD"/>
    <w:rsid w:val="00B0059F"/>
    <w:rsid w:val="00B00906"/>
    <w:rsid w:val="00B00BCC"/>
    <w:rsid w:val="00B00D34"/>
    <w:rsid w:val="00B00E32"/>
    <w:rsid w:val="00B00E45"/>
    <w:rsid w:val="00B00EAB"/>
    <w:rsid w:val="00B00FED"/>
    <w:rsid w:val="00B013FE"/>
    <w:rsid w:val="00B01841"/>
    <w:rsid w:val="00B01950"/>
    <w:rsid w:val="00B020DF"/>
    <w:rsid w:val="00B0214C"/>
    <w:rsid w:val="00B02581"/>
    <w:rsid w:val="00B0289C"/>
    <w:rsid w:val="00B02972"/>
    <w:rsid w:val="00B02E11"/>
    <w:rsid w:val="00B02ED6"/>
    <w:rsid w:val="00B02F90"/>
    <w:rsid w:val="00B03010"/>
    <w:rsid w:val="00B03025"/>
    <w:rsid w:val="00B030C5"/>
    <w:rsid w:val="00B03744"/>
    <w:rsid w:val="00B03A81"/>
    <w:rsid w:val="00B03DF5"/>
    <w:rsid w:val="00B04636"/>
    <w:rsid w:val="00B04A0B"/>
    <w:rsid w:val="00B04B31"/>
    <w:rsid w:val="00B04DBC"/>
    <w:rsid w:val="00B05114"/>
    <w:rsid w:val="00B054E2"/>
    <w:rsid w:val="00B05844"/>
    <w:rsid w:val="00B058DF"/>
    <w:rsid w:val="00B05AE5"/>
    <w:rsid w:val="00B05C35"/>
    <w:rsid w:val="00B063DA"/>
    <w:rsid w:val="00B066D0"/>
    <w:rsid w:val="00B0672B"/>
    <w:rsid w:val="00B06E1C"/>
    <w:rsid w:val="00B07042"/>
    <w:rsid w:val="00B0723C"/>
    <w:rsid w:val="00B072FD"/>
    <w:rsid w:val="00B07329"/>
    <w:rsid w:val="00B075B4"/>
    <w:rsid w:val="00B07A92"/>
    <w:rsid w:val="00B10077"/>
    <w:rsid w:val="00B1046F"/>
    <w:rsid w:val="00B1084D"/>
    <w:rsid w:val="00B1086C"/>
    <w:rsid w:val="00B10A88"/>
    <w:rsid w:val="00B10CD5"/>
    <w:rsid w:val="00B119DC"/>
    <w:rsid w:val="00B11B4D"/>
    <w:rsid w:val="00B122FF"/>
    <w:rsid w:val="00B12EDC"/>
    <w:rsid w:val="00B12FF4"/>
    <w:rsid w:val="00B13326"/>
    <w:rsid w:val="00B1348B"/>
    <w:rsid w:val="00B139B9"/>
    <w:rsid w:val="00B13AF3"/>
    <w:rsid w:val="00B13B12"/>
    <w:rsid w:val="00B1409B"/>
    <w:rsid w:val="00B1413D"/>
    <w:rsid w:val="00B14216"/>
    <w:rsid w:val="00B145F2"/>
    <w:rsid w:val="00B14AFF"/>
    <w:rsid w:val="00B14BA0"/>
    <w:rsid w:val="00B152ED"/>
    <w:rsid w:val="00B155A4"/>
    <w:rsid w:val="00B155DB"/>
    <w:rsid w:val="00B1566D"/>
    <w:rsid w:val="00B15709"/>
    <w:rsid w:val="00B15849"/>
    <w:rsid w:val="00B15A5C"/>
    <w:rsid w:val="00B15C32"/>
    <w:rsid w:val="00B15D34"/>
    <w:rsid w:val="00B15DB5"/>
    <w:rsid w:val="00B16C2E"/>
    <w:rsid w:val="00B16C43"/>
    <w:rsid w:val="00B16D8A"/>
    <w:rsid w:val="00B175A8"/>
    <w:rsid w:val="00B17F8B"/>
    <w:rsid w:val="00B200D9"/>
    <w:rsid w:val="00B2063A"/>
    <w:rsid w:val="00B209F4"/>
    <w:rsid w:val="00B20AC2"/>
    <w:rsid w:val="00B21123"/>
    <w:rsid w:val="00B21293"/>
    <w:rsid w:val="00B2141C"/>
    <w:rsid w:val="00B21429"/>
    <w:rsid w:val="00B21980"/>
    <w:rsid w:val="00B21CA1"/>
    <w:rsid w:val="00B22B8F"/>
    <w:rsid w:val="00B235C1"/>
    <w:rsid w:val="00B23627"/>
    <w:rsid w:val="00B23666"/>
    <w:rsid w:val="00B23D89"/>
    <w:rsid w:val="00B24BEA"/>
    <w:rsid w:val="00B25219"/>
    <w:rsid w:val="00B2557A"/>
    <w:rsid w:val="00B25765"/>
    <w:rsid w:val="00B26230"/>
    <w:rsid w:val="00B26336"/>
    <w:rsid w:val="00B26D0B"/>
    <w:rsid w:val="00B26EB6"/>
    <w:rsid w:val="00B26F8D"/>
    <w:rsid w:val="00B27075"/>
    <w:rsid w:val="00B2722A"/>
    <w:rsid w:val="00B2722E"/>
    <w:rsid w:val="00B27A07"/>
    <w:rsid w:val="00B27A38"/>
    <w:rsid w:val="00B27CFD"/>
    <w:rsid w:val="00B304F7"/>
    <w:rsid w:val="00B30536"/>
    <w:rsid w:val="00B30A45"/>
    <w:rsid w:val="00B31BA4"/>
    <w:rsid w:val="00B32B67"/>
    <w:rsid w:val="00B33002"/>
    <w:rsid w:val="00B338B7"/>
    <w:rsid w:val="00B3456C"/>
    <w:rsid w:val="00B346A5"/>
    <w:rsid w:val="00B34A09"/>
    <w:rsid w:val="00B34BAE"/>
    <w:rsid w:val="00B35588"/>
    <w:rsid w:val="00B3573C"/>
    <w:rsid w:val="00B359B5"/>
    <w:rsid w:val="00B359C9"/>
    <w:rsid w:val="00B35FD8"/>
    <w:rsid w:val="00B35FE4"/>
    <w:rsid w:val="00B36335"/>
    <w:rsid w:val="00B3663E"/>
    <w:rsid w:val="00B366D1"/>
    <w:rsid w:val="00B36B37"/>
    <w:rsid w:val="00B3714E"/>
    <w:rsid w:val="00B37C2B"/>
    <w:rsid w:val="00B37DFA"/>
    <w:rsid w:val="00B37EE8"/>
    <w:rsid w:val="00B37F24"/>
    <w:rsid w:val="00B40432"/>
    <w:rsid w:val="00B41075"/>
    <w:rsid w:val="00B416FD"/>
    <w:rsid w:val="00B41875"/>
    <w:rsid w:val="00B41B41"/>
    <w:rsid w:val="00B420C0"/>
    <w:rsid w:val="00B42248"/>
    <w:rsid w:val="00B4225F"/>
    <w:rsid w:val="00B42736"/>
    <w:rsid w:val="00B42846"/>
    <w:rsid w:val="00B42D0F"/>
    <w:rsid w:val="00B4325F"/>
    <w:rsid w:val="00B43757"/>
    <w:rsid w:val="00B437EA"/>
    <w:rsid w:val="00B43FA4"/>
    <w:rsid w:val="00B4431C"/>
    <w:rsid w:val="00B4487D"/>
    <w:rsid w:val="00B45A80"/>
    <w:rsid w:val="00B45C09"/>
    <w:rsid w:val="00B45F64"/>
    <w:rsid w:val="00B46213"/>
    <w:rsid w:val="00B46927"/>
    <w:rsid w:val="00B46B15"/>
    <w:rsid w:val="00B46D00"/>
    <w:rsid w:val="00B475C6"/>
    <w:rsid w:val="00B47604"/>
    <w:rsid w:val="00B47756"/>
    <w:rsid w:val="00B478D9"/>
    <w:rsid w:val="00B506AE"/>
    <w:rsid w:val="00B50D4F"/>
    <w:rsid w:val="00B512D5"/>
    <w:rsid w:val="00B51C72"/>
    <w:rsid w:val="00B52310"/>
    <w:rsid w:val="00B527C3"/>
    <w:rsid w:val="00B52C82"/>
    <w:rsid w:val="00B52DDD"/>
    <w:rsid w:val="00B53148"/>
    <w:rsid w:val="00B53538"/>
    <w:rsid w:val="00B53754"/>
    <w:rsid w:val="00B541ED"/>
    <w:rsid w:val="00B54328"/>
    <w:rsid w:val="00B543CC"/>
    <w:rsid w:val="00B543FB"/>
    <w:rsid w:val="00B5490B"/>
    <w:rsid w:val="00B549E5"/>
    <w:rsid w:val="00B5523F"/>
    <w:rsid w:val="00B55283"/>
    <w:rsid w:val="00B55BC9"/>
    <w:rsid w:val="00B55DCA"/>
    <w:rsid w:val="00B55DDD"/>
    <w:rsid w:val="00B55F68"/>
    <w:rsid w:val="00B56727"/>
    <w:rsid w:val="00B567D4"/>
    <w:rsid w:val="00B567ED"/>
    <w:rsid w:val="00B56AC9"/>
    <w:rsid w:val="00B56BE9"/>
    <w:rsid w:val="00B56D1C"/>
    <w:rsid w:val="00B573F2"/>
    <w:rsid w:val="00B60624"/>
    <w:rsid w:val="00B60A86"/>
    <w:rsid w:val="00B60E65"/>
    <w:rsid w:val="00B61521"/>
    <w:rsid w:val="00B61596"/>
    <w:rsid w:val="00B6213F"/>
    <w:rsid w:val="00B6216D"/>
    <w:rsid w:val="00B62217"/>
    <w:rsid w:val="00B62522"/>
    <w:rsid w:val="00B62707"/>
    <w:rsid w:val="00B62783"/>
    <w:rsid w:val="00B62AA2"/>
    <w:rsid w:val="00B631F9"/>
    <w:rsid w:val="00B6346C"/>
    <w:rsid w:val="00B63C99"/>
    <w:rsid w:val="00B63CE6"/>
    <w:rsid w:val="00B63D23"/>
    <w:rsid w:val="00B63F2F"/>
    <w:rsid w:val="00B6437A"/>
    <w:rsid w:val="00B64638"/>
    <w:rsid w:val="00B64E27"/>
    <w:rsid w:val="00B64E73"/>
    <w:rsid w:val="00B6516E"/>
    <w:rsid w:val="00B65B90"/>
    <w:rsid w:val="00B65D0C"/>
    <w:rsid w:val="00B65EB2"/>
    <w:rsid w:val="00B65FA1"/>
    <w:rsid w:val="00B6600E"/>
    <w:rsid w:val="00B664B6"/>
    <w:rsid w:val="00B70568"/>
    <w:rsid w:val="00B70741"/>
    <w:rsid w:val="00B7077C"/>
    <w:rsid w:val="00B707F7"/>
    <w:rsid w:val="00B70B77"/>
    <w:rsid w:val="00B72261"/>
    <w:rsid w:val="00B72879"/>
    <w:rsid w:val="00B72A3A"/>
    <w:rsid w:val="00B72AC3"/>
    <w:rsid w:val="00B7328F"/>
    <w:rsid w:val="00B73625"/>
    <w:rsid w:val="00B73978"/>
    <w:rsid w:val="00B73EC8"/>
    <w:rsid w:val="00B73FB6"/>
    <w:rsid w:val="00B74047"/>
    <w:rsid w:val="00B742D6"/>
    <w:rsid w:val="00B75353"/>
    <w:rsid w:val="00B753E7"/>
    <w:rsid w:val="00B754E9"/>
    <w:rsid w:val="00B75827"/>
    <w:rsid w:val="00B75988"/>
    <w:rsid w:val="00B75C06"/>
    <w:rsid w:val="00B76088"/>
    <w:rsid w:val="00B767D9"/>
    <w:rsid w:val="00B76A55"/>
    <w:rsid w:val="00B76C6E"/>
    <w:rsid w:val="00B770F1"/>
    <w:rsid w:val="00B77D5E"/>
    <w:rsid w:val="00B77F2C"/>
    <w:rsid w:val="00B77FDF"/>
    <w:rsid w:val="00B800A5"/>
    <w:rsid w:val="00B80B36"/>
    <w:rsid w:val="00B8164F"/>
    <w:rsid w:val="00B81B6B"/>
    <w:rsid w:val="00B81BE1"/>
    <w:rsid w:val="00B8226B"/>
    <w:rsid w:val="00B825E2"/>
    <w:rsid w:val="00B82906"/>
    <w:rsid w:val="00B8304F"/>
    <w:rsid w:val="00B830C6"/>
    <w:rsid w:val="00B832AB"/>
    <w:rsid w:val="00B83848"/>
    <w:rsid w:val="00B839BF"/>
    <w:rsid w:val="00B83EDF"/>
    <w:rsid w:val="00B848F0"/>
    <w:rsid w:val="00B84CA7"/>
    <w:rsid w:val="00B84E4D"/>
    <w:rsid w:val="00B84F32"/>
    <w:rsid w:val="00B85674"/>
    <w:rsid w:val="00B8569B"/>
    <w:rsid w:val="00B8598C"/>
    <w:rsid w:val="00B8638C"/>
    <w:rsid w:val="00B86C10"/>
    <w:rsid w:val="00B87166"/>
    <w:rsid w:val="00B87B3A"/>
    <w:rsid w:val="00B87B4D"/>
    <w:rsid w:val="00B87C3E"/>
    <w:rsid w:val="00B904DE"/>
    <w:rsid w:val="00B90B6D"/>
    <w:rsid w:val="00B90C22"/>
    <w:rsid w:val="00B90D0E"/>
    <w:rsid w:val="00B9175E"/>
    <w:rsid w:val="00B919A7"/>
    <w:rsid w:val="00B919DC"/>
    <w:rsid w:val="00B9276D"/>
    <w:rsid w:val="00B929F9"/>
    <w:rsid w:val="00B92B2E"/>
    <w:rsid w:val="00B9304F"/>
    <w:rsid w:val="00B9323A"/>
    <w:rsid w:val="00B9354E"/>
    <w:rsid w:val="00B939AE"/>
    <w:rsid w:val="00B93E37"/>
    <w:rsid w:val="00B942D9"/>
    <w:rsid w:val="00B9431E"/>
    <w:rsid w:val="00B94BE6"/>
    <w:rsid w:val="00B955F5"/>
    <w:rsid w:val="00B95861"/>
    <w:rsid w:val="00B95BAE"/>
    <w:rsid w:val="00B95E90"/>
    <w:rsid w:val="00B95FCE"/>
    <w:rsid w:val="00B9659B"/>
    <w:rsid w:val="00B967F6"/>
    <w:rsid w:val="00B968D9"/>
    <w:rsid w:val="00B96F8E"/>
    <w:rsid w:val="00B96F92"/>
    <w:rsid w:val="00B97110"/>
    <w:rsid w:val="00B9716C"/>
    <w:rsid w:val="00B97E10"/>
    <w:rsid w:val="00B97FE3"/>
    <w:rsid w:val="00BA02AB"/>
    <w:rsid w:val="00BA1357"/>
    <w:rsid w:val="00BA20A7"/>
    <w:rsid w:val="00BA2377"/>
    <w:rsid w:val="00BA2E65"/>
    <w:rsid w:val="00BA3994"/>
    <w:rsid w:val="00BA4287"/>
    <w:rsid w:val="00BA476A"/>
    <w:rsid w:val="00BA4872"/>
    <w:rsid w:val="00BA4B8A"/>
    <w:rsid w:val="00BA5839"/>
    <w:rsid w:val="00BA5A28"/>
    <w:rsid w:val="00BA6A9C"/>
    <w:rsid w:val="00BA6BB6"/>
    <w:rsid w:val="00BA7471"/>
    <w:rsid w:val="00BA77C4"/>
    <w:rsid w:val="00BB08CE"/>
    <w:rsid w:val="00BB08F6"/>
    <w:rsid w:val="00BB0DC1"/>
    <w:rsid w:val="00BB1ACA"/>
    <w:rsid w:val="00BB1C08"/>
    <w:rsid w:val="00BB1D4F"/>
    <w:rsid w:val="00BB1F67"/>
    <w:rsid w:val="00BB203A"/>
    <w:rsid w:val="00BB2139"/>
    <w:rsid w:val="00BB21F2"/>
    <w:rsid w:val="00BB22A2"/>
    <w:rsid w:val="00BB246F"/>
    <w:rsid w:val="00BB28FC"/>
    <w:rsid w:val="00BB298D"/>
    <w:rsid w:val="00BB2B56"/>
    <w:rsid w:val="00BB2CBE"/>
    <w:rsid w:val="00BB3049"/>
    <w:rsid w:val="00BB314C"/>
    <w:rsid w:val="00BB31D5"/>
    <w:rsid w:val="00BB3ADB"/>
    <w:rsid w:val="00BB3C12"/>
    <w:rsid w:val="00BB46E5"/>
    <w:rsid w:val="00BB4DDE"/>
    <w:rsid w:val="00BB5323"/>
    <w:rsid w:val="00BB535B"/>
    <w:rsid w:val="00BB5866"/>
    <w:rsid w:val="00BB6919"/>
    <w:rsid w:val="00BB6AA3"/>
    <w:rsid w:val="00BB6B66"/>
    <w:rsid w:val="00BB6ECA"/>
    <w:rsid w:val="00BB702B"/>
    <w:rsid w:val="00BB7A7C"/>
    <w:rsid w:val="00BB7ABF"/>
    <w:rsid w:val="00BC069B"/>
    <w:rsid w:val="00BC0ACF"/>
    <w:rsid w:val="00BC0F89"/>
    <w:rsid w:val="00BC1376"/>
    <w:rsid w:val="00BC1484"/>
    <w:rsid w:val="00BC16E6"/>
    <w:rsid w:val="00BC1CA0"/>
    <w:rsid w:val="00BC21ED"/>
    <w:rsid w:val="00BC23EC"/>
    <w:rsid w:val="00BC2A6F"/>
    <w:rsid w:val="00BC2DAA"/>
    <w:rsid w:val="00BC3123"/>
    <w:rsid w:val="00BC332E"/>
    <w:rsid w:val="00BC3472"/>
    <w:rsid w:val="00BC3540"/>
    <w:rsid w:val="00BC3652"/>
    <w:rsid w:val="00BC37A9"/>
    <w:rsid w:val="00BC447A"/>
    <w:rsid w:val="00BC4808"/>
    <w:rsid w:val="00BC5457"/>
    <w:rsid w:val="00BC5B61"/>
    <w:rsid w:val="00BC64D7"/>
    <w:rsid w:val="00BC661A"/>
    <w:rsid w:val="00BC6E3F"/>
    <w:rsid w:val="00BC6F35"/>
    <w:rsid w:val="00BC6FEF"/>
    <w:rsid w:val="00BC77B5"/>
    <w:rsid w:val="00BD0441"/>
    <w:rsid w:val="00BD0EAF"/>
    <w:rsid w:val="00BD106D"/>
    <w:rsid w:val="00BD15BD"/>
    <w:rsid w:val="00BD183A"/>
    <w:rsid w:val="00BD1CD2"/>
    <w:rsid w:val="00BD219C"/>
    <w:rsid w:val="00BD25B6"/>
    <w:rsid w:val="00BD2EFF"/>
    <w:rsid w:val="00BD32C7"/>
    <w:rsid w:val="00BD3889"/>
    <w:rsid w:val="00BD3C26"/>
    <w:rsid w:val="00BD3C41"/>
    <w:rsid w:val="00BD3E87"/>
    <w:rsid w:val="00BD4EB7"/>
    <w:rsid w:val="00BD559A"/>
    <w:rsid w:val="00BD5B6D"/>
    <w:rsid w:val="00BD6826"/>
    <w:rsid w:val="00BD6947"/>
    <w:rsid w:val="00BD6B11"/>
    <w:rsid w:val="00BD6D7B"/>
    <w:rsid w:val="00BD6DC5"/>
    <w:rsid w:val="00BD7586"/>
    <w:rsid w:val="00BD75D7"/>
    <w:rsid w:val="00BD77FC"/>
    <w:rsid w:val="00BD7B9D"/>
    <w:rsid w:val="00BD7F7D"/>
    <w:rsid w:val="00BE0433"/>
    <w:rsid w:val="00BE045B"/>
    <w:rsid w:val="00BE071B"/>
    <w:rsid w:val="00BE0CBF"/>
    <w:rsid w:val="00BE103A"/>
    <w:rsid w:val="00BE14B7"/>
    <w:rsid w:val="00BE21A7"/>
    <w:rsid w:val="00BE255B"/>
    <w:rsid w:val="00BE25D6"/>
    <w:rsid w:val="00BE2AB9"/>
    <w:rsid w:val="00BE3090"/>
    <w:rsid w:val="00BE315C"/>
    <w:rsid w:val="00BE34A3"/>
    <w:rsid w:val="00BE39B7"/>
    <w:rsid w:val="00BE3C7F"/>
    <w:rsid w:val="00BE3F4B"/>
    <w:rsid w:val="00BE42AD"/>
    <w:rsid w:val="00BE4378"/>
    <w:rsid w:val="00BE49BF"/>
    <w:rsid w:val="00BE4A8F"/>
    <w:rsid w:val="00BE5197"/>
    <w:rsid w:val="00BE522D"/>
    <w:rsid w:val="00BE5689"/>
    <w:rsid w:val="00BE616C"/>
    <w:rsid w:val="00BE6394"/>
    <w:rsid w:val="00BE640F"/>
    <w:rsid w:val="00BE6867"/>
    <w:rsid w:val="00BE6A91"/>
    <w:rsid w:val="00BE6BC8"/>
    <w:rsid w:val="00BE769E"/>
    <w:rsid w:val="00BE7A59"/>
    <w:rsid w:val="00BF0327"/>
    <w:rsid w:val="00BF09DA"/>
    <w:rsid w:val="00BF1115"/>
    <w:rsid w:val="00BF1299"/>
    <w:rsid w:val="00BF12D1"/>
    <w:rsid w:val="00BF16EC"/>
    <w:rsid w:val="00BF1E73"/>
    <w:rsid w:val="00BF1F8D"/>
    <w:rsid w:val="00BF20E4"/>
    <w:rsid w:val="00BF2191"/>
    <w:rsid w:val="00BF2353"/>
    <w:rsid w:val="00BF23EE"/>
    <w:rsid w:val="00BF2DAD"/>
    <w:rsid w:val="00BF2E0D"/>
    <w:rsid w:val="00BF3317"/>
    <w:rsid w:val="00BF346C"/>
    <w:rsid w:val="00BF36B7"/>
    <w:rsid w:val="00BF3949"/>
    <w:rsid w:val="00BF3A6E"/>
    <w:rsid w:val="00BF4722"/>
    <w:rsid w:val="00BF4C8E"/>
    <w:rsid w:val="00BF4FCC"/>
    <w:rsid w:val="00BF5018"/>
    <w:rsid w:val="00BF53F3"/>
    <w:rsid w:val="00BF5514"/>
    <w:rsid w:val="00BF6184"/>
    <w:rsid w:val="00BF6B56"/>
    <w:rsid w:val="00BF7736"/>
    <w:rsid w:val="00BF7ADE"/>
    <w:rsid w:val="00BF7FF5"/>
    <w:rsid w:val="00C0031F"/>
    <w:rsid w:val="00C004B3"/>
    <w:rsid w:val="00C0092C"/>
    <w:rsid w:val="00C00F28"/>
    <w:rsid w:val="00C015BC"/>
    <w:rsid w:val="00C0190B"/>
    <w:rsid w:val="00C01E7B"/>
    <w:rsid w:val="00C020D2"/>
    <w:rsid w:val="00C02100"/>
    <w:rsid w:val="00C02191"/>
    <w:rsid w:val="00C022FF"/>
    <w:rsid w:val="00C02B6D"/>
    <w:rsid w:val="00C035EE"/>
    <w:rsid w:val="00C03603"/>
    <w:rsid w:val="00C04A62"/>
    <w:rsid w:val="00C055D7"/>
    <w:rsid w:val="00C05CD7"/>
    <w:rsid w:val="00C06761"/>
    <w:rsid w:val="00C06A4F"/>
    <w:rsid w:val="00C06CFA"/>
    <w:rsid w:val="00C06DD3"/>
    <w:rsid w:val="00C0783D"/>
    <w:rsid w:val="00C07D8F"/>
    <w:rsid w:val="00C07E84"/>
    <w:rsid w:val="00C100BB"/>
    <w:rsid w:val="00C100C9"/>
    <w:rsid w:val="00C10116"/>
    <w:rsid w:val="00C1075A"/>
    <w:rsid w:val="00C1097E"/>
    <w:rsid w:val="00C10C86"/>
    <w:rsid w:val="00C10D25"/>
    <w:rsid w:val="00C11816"/>
    <w:rsid w:val="00C11A6C"/>
    <w:rsid w:val="00C11EED"/>
    <w:rsid w:val="00C1216B"/>
    <w:rsid w:val="00C12A3E"/>
    <w:rsid w:val="00C12A5A"/>
    <w:rsid w:val="00C12B59"/>
    <w:rsid w:val="00C12C99"/>
    <w:rsid w:val="00C12D3D"/>
    <w:rsid w:val="00C12D4E"/>
    <w:rsid w:val="00C13B81"/>
    <w:rsid w:val="00C13BFA"/>
    <w:rsid w:val="00C13E5C"/>
    <w:rsid w:val="00C14053"/>
    <w:rsid w:val="00C1411E"/>
    <w:rsid w:val="00C147FC"/>
    <w:rsid w:val="00C14C30"/>
    <w:rsid w:val="00C14F17"/>
    <w:rsid w:val="00C15068"/>
    <w:rsid w:val="00C159A5"/>
    <w:rsid w:val="00C15E46"/>
    <w:rsid w:val="00C15FA2"/>
    <w:rsid w:val="00C166DB"/>
    <w:rsid w:val="00C167AB"/>
    <w:rsid w:val="00C167AC"/>
    <w:rsid w:val="00C167DB"/>
    <w:rsid w:val="00C16CD1"/>
    <w:rsid w:val="00C16D5C"/>
    <w:rsid w:val="00C172F5"/>
    <w:rsid w:val="00C174A3"/>
    <w:rsid w:val="00C17A44"/>
    <w:rsid w:val="00C17A84"/>
    <w:rsid w:val="00C17D28"/>
    <w:rsid w:val="00C17D5C"/>
    <w:rsid w:val="00C17DB0"/>
    <w:rsid w:val="00C17DD2"/>
    <w:rsid w:val="00C17DEC"/>
    <w:rsid w:val="00C17E2C"/>
    <w:rsid w:val="00C17FD0"/>
    <w:rsid w:val="00C2049A"/>
    <w:rsid w:val="00C20854"/>
    <w:rsid w:val="00C2089F"/>
    <w:rsid w:val="00C20C9E"/>
    <w:rsid w:val="00C21384"/>
    <w:rsid w:val="00C215AD"/>
    <w:rsid w:val="00C216E5"/>
    <w:rsid w:val="00C217A7"/>
    <w:rsid w:val="00C21840"/>
    <w:rsid w:val="00C21DF1"/>
    <w:rsid w:val="00C22FAA"/>
    <w:rsid w:val="00C23166"/>
    <w:rsid w:val="00C23399"/>
    <w:rsid w:val="00C233B9"/>
    <w:rsid w:val="00C235D2"/>
    <w:rsid w:val="00C2371A"/>
    <w:rsid w:val="00C237BA"/>
    <w:rsid w:val="00C23A1E"/>
    <w:rsid w:val="00C24836"/>
    <w:rsid w:val="00C24AD0"/>
    <w:rsid w:val="00C24C01"/>
    <w:rsid w:val="00C24E21"/>
    <w:rsid w:val="00C2511E"/>
    <w:rsid w:val="00C2555B"/>
    <w:rsid w:val="00C25C80"/>
    <w:rsid w:val="00C25E8C"/>
    <w:rsid w:val="00C25EA7"/>
    <w:rsid w:val="00C25ECC"/>
    <w:rsid w:val="00C26CF4"/>
    <w:rsid w:val="00C27063"/>
    <w:rsid w:val="00C273D8"/>
    <w:rsid w:val="00C27CCB"/>
    <w:rsid w:val="00C30B49"/>
    <w:rsid w:val="00C3133D"/>
    <w:rsid w:val="00C3135B"/>
    <w:rsid w:val="00C319DD"/>
    <w:rsid w:val="00C31CBE"/>
    <w:rsid w:val="00C320A4"/>
    <w:rsid w:val="00C320B7"/>
    <w:rsid w:val="00C32309"/>
    <w:rsid w:val="00C32D43"/>
    <w:rsid w:val="00C336F8"/>
    <w:rsid w:val="00C340A1"/>
    <w:rsid w:val="00C341E8"/>
    <w:rsid w:val="00C34292"/>
    <w:rsid w:val="00C346C9"/>
    <w:rsid w:val="00C34817"/>
    <w:rsid w:val="00C34865"/>
    <w:rsid w:val="00C34E4C"/>
    <w:rsid w:val="00C34EB6"/>
    <w:rsid w:val="00C359CB"/>
    <w:rsid w:val="00C35B19"/>
    <w:rsid w:val="00C35B73"/>
    <w:rsid w:val="00C35D6E"/>
    <w:rsid w:val="00C35EB2"/>
    <w:rsid w:val="00C35F34"/>
    <w:rsid w:val="00C3635E"/>
    <w:rsid w:val="00C36478"/>
    <w:rsid w:val="00C366A3"/>
    <w:rsid w:val="00C36A8E"/>
    <w:rsid w:val="00C36D22"/>
    <w:rsid w:val="00C3705C"/>
    <w:rsid w:val="00C37713"/>
    <w:rsid w:val="00C377F5"/>
    <w:rsid w:val="00C37AA6"/>
    <w:rsid w:val="00C37B77"/>
    <w:rsid w:val="00C37BEB"/>
    <w:rsid w:val="00C40516"/>
    <w:rsid w:val="00C4054F"/>
    <w:rsid w:val="00C40667"/>
    <w:rsid w:val="00C41513"/>
    <w:rsid w:val="00C4165C"/>
    <w:rsid w:val="00C41907"/>
    <w:rsid w:val="00C419FA"/>
    <w:rsid w:val="00C41E90"/>
    <w:rsid w:val="00C421C0"/>
    <w:rsid w:val="00C421E0"/>
    <w:rsid w:val="00C42CAD"/>
    <w:rsid w:val="00C42F0F"/>
    <w:rsid w:val="00C42F75"/>
    <w:rsid w:val="00C4355C"/>
    <w:rsid w:val="00C4422F"/>
    <w:rsid w:val="00C44A0D"/>
    <w:rsid w:val="00C44B4C"/>
    <w:rsid w:val="00C44D5B"/>
    <w:rsid w:val="00C45463"/>
    <w:rsid w:val="00C4561A"/>
    <w:rsid w:val="00C458CF"/>
    <w:rsid w:val="00C45F28"/>
    <w:rsid w:val="00C463A0"/>
    <w:rsid w:val="00C46770"/>
    <w:rsid w:val="00C468A9"/>
    <w:rsid w:val="00C468E6"/>
    <w:rsid w:val="00C46926"/>
    <w:rsid w:val="00C46FF7"/>
    <w:rsid w:val="00C4742B"/>
    <w:rsid w:val="00C47F0A"/>
    <w:rsid w:val="00C502EE"/>
    <w:rsid w:val="00C50712"/>
    <w:rsid w:val="00C50E8D"/>
    <w:rsid w:val="00C511D9"/>
    <w:rsid w:val="00C5152F"/>
    <w:rsid w:val="00C515EB"/>
    <w:rsid w:val="00C51B12"/>
    <w:rsid w:val="00C52278"/>
    <w:rsid w:val="00C526D4"/>
    <w:rsid w:val="00C527EB"/>
    <w:rsid w:val="00C528DF"/>
    <w:rsid w:val="00C52999"/>
    <w:rsid w:val="00C52BDD"/>
    <w:rsid w:val="00C52C78"/>
    <w:rsid w:val="00C52DB9"/>
    <w:rsid w:val="00C53301"/>
    <w:rsid w:val="00C541DB"/>
    <w:rsid w:val="00C543B4"/>
    <w:rsid w:val="00C54613"/>
    <w:rsid w:val="00C5489E"/>
    <w:rsid w:val="00C54AB5"/>
    <w:rsid w:val="00C54F51"/>
    <w:rsid w:val="00C550C6"/>
    <w:rsid w:val="00C5524A"/>
    <w:rsid w:val="00C55386"/>
    <w:rsid w:val="00C566F2"/>
    <w:rsid w:val="00C56B86"/>
    <w:rsid w:val="00C56EBC"/>
    <w:rsid w:val="00C57115"/>
    <w:rsid w:val="00C57404"/>
    <w:rsid w:val="00C574CB"/>
    <w:rsid w:val="00C5787D"/>
    <w:rsid w:val="00C57902"/>
    <w:rsid w:val="00C57E3E"/>
    <w:rsid w:val="00C60268"/>
    <w:rsid w:val="00C603E4"/>
    <w:rsid w:val="00C60CD2"/>
    <w:rsid w:val="00C60E37"/>
    <w:rsid w:val="00C6108F"/>
    <w:rsid w:val="00C61BB0"/>
    <w:rsid w:val="00C62330"/>
    <w:rsid w:val="00C6268D"/>
    <w:rsid w:val="00C6299D"/>
    <w:rsid w:val="00C62A86"/>
    <w:rsid w:val="00C62FF8"/>
    <w:rsid w:val="00C631DD"/>
    <w:rsid w:val="00C632CF"/>
    <w:rsid w:val="00C63560"/>
    <w:rsid w:val="00C63711"/>
    <w:rsid w:val="00C63D2F"/>
    <w:rsid w:val="00C63DAA"/>
    <w:rsid w:val="00C64554"/>
    <w:rsid w:val="00C6487E"/>
    <w:rsid w:val="00C64DD0"/>
    <w:rsid w:val="00C652A3"/>
    <w:rsid w:val="00C654BC"/>
    <w:rsid w:val="00C6561B"/>
    <w:rsid w:val="00C65B5D"/>
    <w:rsid w:val="00C6641F"/>
    <w:rsid w:val="00C66B8C"/>
    <w:rsid w:val="00C66DA1"/>
    <w:rsid w:val="00C6750F"/>
    <w:rsid w:val="00C6775E"/>
    <w:rsid w:val="00C67D8A"/>
    <w:rsid w:val="00C7047D"/>
    <w:rsid w:val="00C70573"/>
    <w:rsid w:val="00C70FDF"/>
    <w:rsid w:val="00C710FE"/>
    <w:rsid w:val="00C71208"/>
    <w:rsid w:val="00C71926"/>
    <w:rsid w:val="00C719A3"/>
    <w:rsid w:val="00C71D08"/>
    <w:rsid w:val="00C71FDC"/>
    <w:rsid w:val="00C72319"/>
    <w:rsid w:val="00C72784"/>
    <w:rsid w:val="00C72895"/>
    <w:rsid w:val="00C72E49"/>
    <w:rsid w:val="00C72EBD"/>
    <w:rsid w:val="00C73599"/>
    <w:rsid w:val="00C73A50"/>
    <w:rsid w:val="00C73ECE"/>
    <w:rsid w:val="00C74626"/>
    <w:rsid w:val="00C747D1"/>
    <w:rsid w:val="00C74BFA"/>
    <w:rsid w:val="00C74FB7"/>
    <w:rsid w:val="00C75141"/>
    <w:rsid w:val="00C7517B"/>
    <w:rsid w:val="00C7571C"/>
    <w:rsid w:val="00C758DC"/>
    <w:rsid w:val="00C76017"/>
    <w:rsid w:val="00C76134"/>
    <w:rsid w:val="00C761C8"/>
    <w:rsid w:val="00C76261"/>
    <w:rsid w:val="00C763D2"/>
    <w:rsid w:val="00C76487"/>
    <w:rsid w:val="00C767B0"/>
    <w:rsid w:val="00C77031"/>
    <w:rsid w:val="00C77135"/>
    <w:rsid w:val="00C771D4"/>
    <w:rsid w:val="00C8027A"/>
    <w:rsid w:val="00C80672"/>
    <w:rsid w:val="00C80716"/>
    <w:rsid w:val="00C8108D"/>
    <w:rsid w:val="00C8128F"/>
    <w:rsid w:val="00C8158E"/>
    <w:rsid w:val="00C81631"/>
    <w:rsid w:val="00C8179C"/>
    <w:rsid w:val="00C81E28"/>
    <w:rsid w:val="00C81F0A"/>
    <w:rsid w:val="00C82115"/>
    <w:rsid w:val="00C82256"/>
    <w:rsid w:val="00C82281"/>
    <w:rsid w:val="00C823DB"/>
    <w:rsid w:val="00C824CB"/>
    <w:rsid w:val="00C826B2"/>
    <w:rsid w:val="00C82E8E"/>
    <w:rsid w:val="00C83207"/>
    <w:rsid w:val="00C83BBF"/>
    <w:rsid w:val="00C83E2A"/>
    <w:rsid w:val="00C83FA5"/>
    <w:rsid w:val="00C843A5"/>
    <w:rsid w:val="00C844F6"/>
    <w:rsid w:val="00C854DA"/>
    <w:rsid w:val="00C854EF"/>
    <w:rsid w:val="00C8577C"/>
    <w:rsid w:val="00C858C8"/>
    <w:rsid w:val="00C858FA"/>
    <w:rsid w:val="00C85980"/>
    <w:rsid w:val="00C86062"/>
    <w:rsid w:val="00C86209"/>
    <w:rsid w:val="00C86403"/>
    <w:rsid w:val="00C8641A"/>
    <w:rsid w:val="00C8655D"/>
    <w:rsid w:val="00C867C9"/>
    <w:rsid w:val="00C86E81"/>
    <w:rsid w:val="00C87089"/>
    <w:rsid w:val="00C87172"/>
    <w:rsid w:val="00C874CD"/>
    <w:rsid w:val="00C87BA1"/>
    <w:rsid w:val="00C87EF1"/>
    <w:rsid w:val="00C9022A"/>
    <w:rsid w:val="00C905AF"/>
    <w:rsid w:val="00C905FD"/>
    <w:rsid w:val="00C90724"/>
    <w:rsid w:val="00C90771"/>
    <w:rsid w:val="00C90835"/>
    <w:rsid w:val="00C911D3"/>
    <w:rsid w:val="00C91C56"/>
    <w:rsid w:val="00C921BF"/>
    <w:rsid w:val="00C928C9"/>
    <w:rsid w:val="00C92AD4"/>
    <w:rsid w:val="00C92AE0"/>
    <w:rsid w:val="00C92DDA"/>
    <w:rsid w:val="00C930BA"/>
    <w:rsid w:val="00C9333B"/>
    <w:rsid w:val="00C93681"/>
    <w:rsid w:val="00C9383D"/>
    <w:rsid w:val="00C93896"/>
    <w:rsid w:val="00C9403A"/>
    <w:rsid w:val="00C94270"/>
    <w:rsid w:val="00C9448C"/>
    <w:rsid w:val="00C946D0"/>
    <w:rsid w:val="00C94AB0"/>
    <w:rsid w:val="00C94C68"/>
    <w:rsid w:val="00C9532D"/>
    <w:rsid w:val="00C956CA"/>
    <w:rsid w:val="00C95BD4"/>
    <w:rsid w:val="00C95DC3"/>
    <w:rsid w:val="00C96256"/>
    <w:rsid w:val="00C96816"/>
    <w:rsid w:val="00C969B6"/>
    <w:rsid w:val="00C96E62"/>
    <w:rsid w:val="00C9750A"/>
    <w:rsid w:val="00C9756A"/>
    <w:rsid w:val="00C97F62"/>
    <w:rsid w:val="00CA022F"/>
    <w:rsid w:val="00CA059D"/>
    <w:rsid w:val="00CA072D"/>
    <w:rsid w:val="00CA07EC"/>
    <w:rsid w:val="00CA083F"/>
    <w:rsid w:val="00CA0AD9"/>
    <w:rsid w:val="00CA0D10"/>
    <w:rsid w:val="00CA1333"/>
    <w:rsid w:val="00CA1494"/>
    <w:rsid w:val="00CA189C"/>
    <w:rsid w:val="00CA2301"/>
    <w:rsid w:val="00CA240E"/>
    <w:rsid w:val="00CA252C"/>
    <w:rsid w:val="00CA280F"/>
    <w:rsid w:val="00CA3238"/>
    <w:rsid w:val="00CA34A4"/>
    <w:rsid w:val="00CA3515"/>
    <w:rsid w:val="00CA358D"/>
    <w:rsid w:val="00CA38C9"/>
    <w:rsid w:val="00CA436F"/>
    <w:rsid w:val="00CA44D3"/>
    <w:rsid w:val="00CA47C8"/>
    <w:rsid w:val="00CA48B3"/>
    <w:rsid w:val="00CA4C9B"/>
    <w:rsid w:val="00CA4FA0"/>
    <w:rsid w:val="00CA5529"/>
    <w:rsid w:val="00CA573E"/>
    <w:rsid w:val="00CA5803"/>
    <w:rsid w:val="00CA5A64"/>
    <w:rsid w:val="00CA6B3F"/>
    <w:rsid w:val="00CA6ED6"/>
    <w:rsid w:val="00CA7784"/>
    <w:rsid w:val="00CA778A"/>
    <w:rsid w:val="00CB007A"/>
    <w:rsid w:val="00CB018A"/>
    <w:rsid w:val="00CB04AF"/>
    <w:rsid w:val="00CB0D56"/>
    <w:rsid w:val="00CB1A99"/>
    <w:rsid w:val="00CB25ED"/>
    <w:rsid w:val="00CB27D9"/>
    <w:rsid w:val="00CB29AE"/>
    <w:rsid w:val="00CB2DD8"/>
    <w:rsid w:val="00CB2E2D"/>
    <w:rsid w:val="00CB2EDE"/>
    <w:rsid w:val="00CB38AF"/>
    <w:rsid w:val="00CB3C81"/>
    <w:rsid w:val="00CB3E85"/>
    <w:rsid w:val="00CB4450"/>
    <w:rsid w:val="00CB48C9"/>
    <w:rsid w:val="00CB4EBF"/>
    <w:rsid w:val="00CB4FCE"/>
    <w:rsid w:val="00CB558E"/>
    <w:rsid w:val="00CB5972"/>
    <w:rsid w:val="00CB5C94"/>
    <w:rsid w:val="00CB5D24"/>
    <w:rsid w:val="00CB6059"/>
    <w:rsid w:val="00CB619F"/>
    <w:rsid w:val="00CB6534"/>
    <w:rsid w:val="00CB66A2"/>
    <w:rsid w:val="00CB6EC0"/>
    <w:rsid w:val="00CB6F9E"/>
    <w:rsid w:val="00CB71FA"/>
    <w:rsid w:val="00CB759E"/>
    <w:rsid w:val="00CB76C2"/>
    <w:rsid w:val="00CB784A"/>
    <w:rsid w:val="00CB7859"/>
    <w:rsid w:val="00CB7C60"/>
    <w:rsid w:val="00CC004E"/>
    <w:rsid w:val="00CC083A"/>
    <w:rsid w:val="00CC0BB2"/>
    <w:rsid w:val="00CC0CC7"/>
    <w:rsid w:val="00CC0ED5"/>
    <w:rsid w:val="00CC139C"/>
    <w:rsid w:val="00CC13B0"/>
    <w:rsid w:val="00CC1B32"/>
    <w:rsid w:val="00CC1D3E"/>
    <w:rsid w:val="00CC3655"/>
    <w:rsid w:val="00CC36AD"/>
    <w:rsid w:val="00CC3859"/>
    <w:rsid w:val="00CC416C"/>
    <w:rsid w:val="00CC5583"/>
    <w:rsid w:val="00CC5926"/>
    <w:rsid w:val="00CC5A2C"/>
    <w:rsid w:val="00CC5C50"/>
    <w:rsid w:val="00CC5FDB"/>
    <w:rsid w:val="00CC6669"/>
    <w:rsid w:val="00CC6686"/>
    <w:rsid w:val="00CC6702"/>
    <w:rsid w:val="00CC6BF2"/>
    <w:rsid w:val="00CC7238"/>
    <w:rsid w:val="00CC7536"/>
    <w:rsid w:val="00CC77AD"/>
    <w:rsid w:val="00CC7B06"/>
    <w:rsid w:val="00CC7D48"/>
    <w:rsid w:val="00CC7DDD"/>
    <w:rsid w:val="00CC7EBB"/>
    <w:rsid w:val="00CD05EA"/>
    <w:rsid w:val="00CD071A"/>
    <w:rsid w:val="00CD0DC9"/>
    <w:rsid w:val="00CD1872"/>
    <w:rsid w:val="00CD1972"/>
    <w:rsid w:val="00CD1BDE"/>
    <w:rsid w:val="00CD28DA"/>
    <w:rsid w:val="00CD2AEC"/>
    <w:rsid w:val="00CD33F6"/>
    <w:rsid w:val="00CD3449"/>
    <w:rsid w:val="00CD3511"/>
    <w:rsid w:val="00CD3BEC"/>
    <w:rsid w:val="00CD3D5E"/>
    <w:rsid w:val="00CD3FD2"/>
    <w:rsid w:val="00CD4432"/>
    <w:rsid w:val="00CD4583"/>
    <w:rsid w:val="00CD45A8"/>
    <w:rsid w:val="00CD4B86"/>
    <w:rsid w:val="00CD4D75"/>
    <w:rsid w:val="00CD4E2E"/>
    <w:rsid w:val="00CD4EFA"/>
    <w:rsid w:val="00CD5649"/>
    <w:rsid w:val="00CD599B"/>
    <w:rsid w:val="00CD6025"/>
    <w:rsid w:val="00CD60A0"/>
    <w:rsid w:val="00CD63F8"/>
    <w:rsid w:val="00CD6AEE"/>
    <w:rsid w:val="00CD6B6A"/>
    <w:rsid w:val="00CD7222"/>
    <w:rsid w:val="00CD745D"/>
    <w:rsid w:val="00CD75E6"/>
    <w:rsid w:val="00CD775A"/>
    <w:rsid w:val="00CD7B2C"/>
    <w:rsid w:val="00CE0674"/>
    <w:rsid w:val="00CE07EB"/>
    <w:rsid w:val="00CE104F"/>
    <w:rsid w:val="00CE1343"/>
    <w:rsid w:val="00CE18F2"/>
    <w:rsid w:val="00CE18FB"/>
    <w:rsid w:val="00CE1A9F"/>
    <w:rsid w:val="00CE1B13"/>
    <w:rsid w:val="00CE1CCE"/>
    <w:rsid w:val="00CE203C"/>
    <w:rsid w:val="00CE24DF"/>
    <w:rsid w:val="00CE2FA9"/>
    <w:rsid w:val="00CE311B"/>
    <w:rsid w:val="00CE37FD"/>
    <w:rsid w:val="00CE3A01"/>
    <w:rsid w:val="00CE3A0F"/>
    <w:rsid w:val="00CE40A4"/>
    <w:rsid w:val="00CE43A0"/>
    <w:rsid w:val="00CE4928"/>
    <w:rsid w:val="00CE49C9"/>
    <w:rsid w:val="00CE4C8A"/>
    <w:rsid w:val="00CE4D22"/>
    <w:rsid w:val="00CE4D25"/>
    <w:rsid w:val="00CE4D30"/>
    <w:rsid w:val="00CE4EF4"/>
    <w:rsid w:val="00CE5167"/>
    <w:rsid w:val="00CE55D3"/>
    <w:rsid w:val="00CE5FDD"/>
    <w:rsid w:val="00CE6055"/>
    <w:rsid w:val="00CE61A5"/>
    <w:rsid w:val="00CE61E9"/>
    <w:rsid w:val="00CE6DD5"/>
    <w:rsid w:val="00CE73F1"/>
    <w:rsid w:val="00CE7863"/>
    <w:rsid w:val="00CE7870"/>
    <w:rsid w:val="00CE7A70"/>
    <w:rsid w:val="00CE7CDD"/>
    <w:rsid w:val="00CE7DE2"/>
    <w:rsid w:val="00CF0703"/>
    <w:rsid w:val="00CF08FD"/>
    <w:rsid w:val="00CF0A95"/>
    <w:rsid w:val="00CF0C9D"/>
    <w:rsid w:val="00CF1080"/>
    <w:rsid w:val="00CF196C"/>
    <w:rsid w:val="00CF21F8"/>
    <w:rsid w:val="00CF2609"/>
    <w:rsid w:val="00CF266E"/>
    <w:rsid w:val="00CF2674"/>
    <w:rsid w:val="00CF2D06"/>
    <w:rsid w:val="00CF2EE1"/>
    <w:rsid w:val="00CF2F39"/>
    <w:rsid w:val="00CF3AA6"/>
    <w:rsid w:val="00CF3E8D"/>
    <w:rsid w:val="00CF435F"/>
    <w:rsid w:val="00CF436A"/>
    <w:rsid w:val="00CF46EF"/>
    <w:rsid w:val="00CF470A"/>
    <w:rsid w:val="00CF4F18"/>
    <w:rsid w:val="00CF5160"/>
    <w:rsid w:val="00CF5D84"/>
    <w:rsid w:val="00CF6350"/>
    <w:rsid w:val="00CF64EA"/>
    <w:rsid w:val="00CF6C71"/>
    <w:rsid w:val="00CF779B"/>
    <w:rsid w:val="00CF7BBF"/>
    <w:rsid w:val="00CF7FD1"/>
    <w:rsid w:val="00D00291"/>
    <w:rsid w:val="00D007B9"/>
    <w:rsid w:val="00D00815"/>
    <w:rsid w:val="00D011AD"/>
    <w:rsid w:val="00D01242"/>
    <w:rsid w:val="00D0125C"/>
    <w:rsid w:val="00D013EB"/>
    <w:rsid w:val="00D01997"/>
    <w:rsid w:val="00D01BA4"/>
    <w:rsid w:val="00D01D10"/>
    <w:rsid w:val="00D02657"/>
    <w:rsid w:val="00D02829"/>
    <w:rsid w:val="00D02D40"/>
    <w:rsid w:val="00D03316"/>
    <w:rsid w:val="00D0338A"/>
    <w:rsid w:val="00D033C5"/>
    <w:rsid w:val="00D0390B"/>
    <w:rsid w:val="00D03A04"/>
    <w:rsid w:val="00D03D26"/>
    <w:rsid w:val="00D042CE"/>
    <w:rsid w:val="00D0439F"/>
    <w:rsid w:val="00D050DB"/>
    <w:rsid w:val="00D055CF"/>
    <w:rsid w:val="00D05E41"/>
    <w:rsid w:val="00D061EA"/>
    <w:rsid w:val="00D06345"/>
    <w:rsid w:val="00D0657E"/>
    <w:rsid w:val="00D069AE"/>
    <w:rsid w:val="00D06AC7"/>
    <w:rsid w:val="00D06D05"/>
    <w:rsid w:val="00D06EA0"/>
    <w:rsid w:val="00D0722A"/>
    <w:rsid w:val="00D07704"/>
    <w:rsid w:val="00D07977"/>
    <w:rsid w:val="00D07BEB"/>
    <w:rsid w:val="00D07EAC"/>
    <w:rsid w:val="00D07FDF"/>
    <w:rsid w:val="00D10071"/>
    <w:rsid w:val="00D10939"/>
    <w:rsid w:val="00D10BDC"/>
    <w:rsid w:val="00D11101"/>
    <w:rsid w:val="00D11177"/>
    <w:rsid w:val="00D111EF"/>
    <w:rsid w:val="00D1124F"/>
    <w:rsid w:val="00D115BB"/>
    <w:rsid w:val="00D118CF"/>
    <w:rsid w:val="00D12C07"/>
    <w:rsid w:val="00D12E93"/>
    <w:rsid w:val="00D13286"/>
    <w:rsid w:val="00D13B63"/>
    <w:rsid w:val="00D13BE5"/>
    <w:rsid w:val="00D13E49"/>
    <w:rsid w:val="00D13E9F"/>
    <w:rsid w:val="00D143AA"/>
    <w:rsid w:val="00D146E3"/>
    <w:rsid w:val="00D149D0"/>
    <w:rsid w:val="00D14EC0"/>
    <w:rsid w:val="00D15247"/>
    <w:rsid w:val="00D157C2"/>
    <w:rsid w:val="00D158D8"/>
    <w:rsid w:val="00D15BE0"/>
    <w:rsid w:val="00D16037"/>
    <w:rsid w:val="00D1606A"/>
    <w:rsid w:val="00D1608C"/>
    <w:rsid w:val="00D162C7"/>
    <w:rsid w:val="00D16642"/>
    <w:rsid w:val="00D1688A"/>
    <w:rsid w:val="00D17434"/>
    <w:rsid w:val="00D175EE"/>
    <w:rsid w:val="00D17730"/>
    <w:rsid w:val="00D17828"/>
    <w:rsid w:val="00D17EA7"/>
    <w:rsid w:val="00D2034A"/>
    <w:rsid w:val="00D203AC"/>
    <w:rsid w:val="00D212D4"/>
    <w:rsid w:val="00D21E05"/>
    <w:rsid w:val="00D21E07"/>
    <w:rsid w:val="00D21E41"/>
    <w:rsid w:val="00D225E8"/>
    <w:rsid w:val="00D22A60"/>
    <w:rsid w:val="00D23107"/>
    <w:rsid w:val="00D23245"/>
    <w:rsid w:val="00D23ECE"/>
    <w:rsid w:val="00D23EF1"/>
    <w:rsid w:val="00D2402D"/>
    <w:rsid w:val="00D247AD"/>
    <w:rsid w:val="00D24AC4"/>
    <w:rsid w:val="00D24B66"/>
    <w:rsid w:val="00D24E6E"/>
    <w:rsid w:val="00D25134"/>
    <w:rsid w:val="00D2529F"/>
    <w:rsid w:val="00D25344"/>
    <w:rsid w:val="00D253A7"/>
    <w:rsid w:val="00D25671"/>
    <w:rsid w:val="00D25C5B"/>
    <w:rsid w:val="00D26279"/>
    <w:rsid w:val="00D266E2"/>
    <w:rsid w:val="00D267E0"/>
    <w:rsid w:val="00D26CA0"/>
    <w:rsid w:val="00D26D39"/>
    <w:rsid w:val="00D26E31"/>
    <w:rsid w:val="00D270C1"/>
    <w:rsid w:val="00D27851"/>
    <w:rsid w:val="00D27937"/>
    <w:rsid w:val="00D27A35"/>
    <w:rsid w:val="00D27ADF"/>
    <w:rsid w:val="00D27B91"/>
    <w:rsid w:val="00D27C78"/>
    <w:rsid w:val="00D309B2"/>
    <w:rsid w:val="00D30E20"/>
    <w:rsid w:val="00D30EDA"/>
    <w:rsid w:val="00D30F2B"/>
    <w:rsid w:val="00D314E8"/>
    <w:rsid w:val="00D3183B"/>
    <w:rsid w:val="00D31BBF"/>
    <w:rsid w:val="00D31E25"/>
    <w:rsid w:val="00D31E6B"/>
    <w:rsid w:val="00D3201D"/>
    <w:rsid w:val="00D3205E"/>
    <w:rsid w:val="00D322BC"/>
    <w:rsid w:val="00D32DE4"/>
    <w:rsid w:val="00D32FED"/>
    <w:rsid w:val="00D33137"/>
    <w:rsid w:val="00D3336A"/>
    <w:rsid w:val="00D33744"/>
    <w:rsid w:val="00D337DF"/>
    <w:rsid w:val="00D33827"/>
    <w:rsid w:val="00D33A70"/>
    <w:rsid w:val="00D33C61"/>
    <w:rsid w:val="00D33E87"/>
    <w:rsid w:val="00D3467F"/>
    <w:rsid w:val="00D34910"/>
    <w:rsid w:val="00D34E3F"/>
    <w:rsid w:val="00D34F2A"/>
    <w:rsid w:val="00D34FB6"/>
    <w:rsid w:val="00D3623E"/>
    <w:rsid w:val="00D36D01"/>
    <w:rsid w:val="00D36D88"/>
    <w:rsid w:val="00D37151"/>
    <w:rsid w:val="00D37CE0"/>
    <w:rsid w:val="00D403FE"/>
    <w:rsid w:val="00D40ABE"/>
    <w:rsid w:val="00D40CB0"/>
    <w:rsid w:val="00D413D6"/>
    <w:rsid w:val="00D41B17"/>
    <w:rsid w:val="00D420AF"/>
    <w:rsid w:val="00D4289A"/>
    <w:rsid w:val="00D42D10"/>
    <w:rsid w:val="00D42E27"/>
    <w:rsid w:val="00D42FEA"/>
    <w:rsid w:val="00D43244"/>
    <w:rsid w:val="00D438B8"/>
    <w:rsid w:val="00D4407D"/>
    <w:rsid w:val="00D446D8"/>
    <w:rsid w:val="00D44943"/>
    <w:rsid w:val="00D44CC1"/>
    <w:rsid w:val="00D44ED1"/>
    <w:rsid w:val="00D451EE"/>
    <w:rsid w:val="00D45A29"/>
    <w:rsid w:val="00D45C4D"/>
    <w:rsid w:val="00D45CA0"/>
    <w:rsid w:val="00D4613A"/>
    <w:rsid w:val="00D46A6D"/>
    <w:rsid w:val="00D46C28"/>
    <w:rsid w:val="00D46CBB"/>
    <w:rsid w:val="00D47794"/>
    <w:rsid w:val="00D47AD8"/>
    <w:rsid w:val="00D47E1A"/>
    <w:rsid w:val="00D47FD5"/>
    <w:rsid w:val="00D50262"/>
    <w:rsid w:val="00D50EBC"/>
    <w:rsid w:val="00D50F70"/>
    <w:rsid w:val="00D51267"/>
    <w:rsid w:val="00D515B3"/>
    <w:rsid w:val="00D51981"/>
    <w:rsid w:val="00D51C61"/>
    <w:rsid w:val="00D51E37"/>
    <w:rsid w:val="00D52542"/>
    <w:rsid w:val="00D52B91"/>
    <w:rsid w:val="00D52BBA"/>
    <w:rsid w:val="00D539AD"/>
    <w:rsid w:val="00D53A4B"/>
    <w:rsid w:val="00D53C22"/>
    <w:rsid w:val="00D53C2C"/>
    <w:rsid w:val="00D53E79"/>
    <w:rsid w:val="00D54614"/>
    <w:rsid w:val="00D5484C"/>
    <w:rsid w:val="00D54D3F"/>
    <w:rsid w:val="00D54E72"/>
    <w:rsid w:val="00D54FF6"/>
    <w:rsid w:val="00D554EA"/>
    <w:rsid w:val="00D55AD1"/>
    <w:rsid w:val="00D55F5D"/>
    <w:rsid w:val="00D560B8"/>
    <w:rsid w:val="00D56320"/>
    <w:rsid w:val="00D56441"/>
    <w:rsid w:val="00D56814"/>
    <w:rsid w:val="00D56FC7"/>
    <w:rsid w:val="00D5745E"/>
    <w:rsid w:val="00D5754E"/>
    <w:rsid w:val="00D5756D"/>
    <w:rsid w:val="00D5776D"/>
    <w:rsid w:val="00D57937"/>
    <w:rsid w:val="00D57A54"/>
    <w:rsid w:val="00D57B4F"/>
    <w:rsid w:val="00D6001C"/>
    <w:rsid w:val="00D600EB"/>
    <w:rsid w:val="00D6017E"/>
    <w:rsid w:val="00D602F7"/>
    <w:rsid w:val="00D6038C"/>
    <w:rsid w:val="00D605D7"/>
    <w:rsid w:val="00D60699"/>
    <w:rsid w:val="00D6127B"/>
    <w:rsid w:val="00D613E2"/>
    <w:rsid w:val="00D61613"/>
    <w:rsid w:val="00D618C7"/>
    <w:rsid w:val="00D62111"/>
    <w:rsid w:val="00D623DD"/>
    <w:rsid w:val="00D626AE"/>
    <w:rsid w:val="00D62907"/>
    <w:rsid w:val="00D62A7B"/>
    <w:rsid w:val="00D6315F"/>
    <w:rsid w:val="00D6322F"/>
    <w:rsid w:val="00D63746"/>
    <w:rsid w:val="00D63792"/>
    <w:rsid w:val="00D63941"/>
    <w:rsid w:val="00D63D5E"/>
    <w:rsid w:val="00D6451B"/>
    <w:rsid w:val="00D64919"/>
    <w:rsid w:val="00D64A28"/>
    <w:rsid w:val="00D64C6C"/>
    <w:rsid w:val="00D64F37"/>
    <w:rsid w:val="00D650B1"/>
    <w:rsid w:val="00D659D0"/>
    <w:rsid w:val="00D65E40"/>
    <w:rsid w:val="00D660FE"/>
    <w:rsid w:val="00D66359"/>
    <w:rsid w:val="00D66494"/>
    <w:rsid w:val="00D66720"/>
    <w:rsid w:val="00D667F9"/>
    <w:rsid w:val="00D668C1"/>
    <w:rsid w:val="00D66CB4"/>
    <w:rsid w:val="00D66FB7"/>
    <w:rsid w:val="00D671C9"/>
    <w:rsid w:val="00D673CD"/>
    <w:rsid w:val="00D674D5"/>
    <w:rsid w:val="00D676E2"/>
    <w:rsid w:val="00D6781A"/>
    <w:rsid w:val="00D701F6"/>
    <w:rsid w:val="00D70BE9"/>
    <w:rsid w:val="00D717C2"/>
    <w:rsid w:val="00D71AB5"/>
    <w:rsid w:val="00D7216C"/>
    <w:rsid w:val="00D7244B"/>
    <w:rsid w:val="00D73058"/>
    <w:rsid w:val="00D73126"/>
    <w:rsid w:val="00D73A0B"/>
    <w:rsid w:val="00D73F79"/>
    <w:rsid w:val="00D7453B"/>
    <w:rsid w:val="00D7456A"/>
    <w:rsid w:val="00D748B6"/>
    <w:rsid w:val="00D74AA8"/>
    <w:rsid w:val="00D74D17"/>
    <w:rsid w:val="00D75531"/>
    <w:rsid w:val="00D75589"/>
    <w:rsid w:val="00D759C0"/>
    <w:rsid w:val="00D75A3F"/>
    <w:rsid w:val="00D76225"/>
    <w:rsid w:val="00D7630D"/>
    <w:rsid w:val="00D7647D"/>
    <w:rsid w:val="00D765A3"/>
    <w:rsid w:val="00D765AF"/>
    <w:rsid w:val="00D7682D"/>
    <w:rsid w:val="00D76B67"/>
    <w:rsid w:val="00D770A8"/>
    <w:rsid w:val="00D770AA"/>
    <w:rsid w:val="00D77102"/>
    <w:rsid w:val="00D7726B"/>
    <w:rsid w:val="00D77A1E"/>
    <w:rsid w:val="00D77AA8"/>
    <w:rsid w:val="00D77B00"/>
    <w:rsid w:val="00D77B66"/>
    <w:rsid w:val="00D8019D"/>
    <w:rsid w:val="00D80534"/>
    <w:rsid w:val="00D808F9"/>
    <w:rsid w:val="00D80A8A"/>
    <w:rsid w:val="00D81226"/>
    <w:rsid w:val="00D81705"/>
    <w:rsid w:val="00D81DEB"/>
    <w:rsid w:val="00D8201F"/>
    <w:rsid w:val="00D82191"/>
    <w:rsid w:val="00D822FA"/>
    <w:rsid w:val="00D823EE"/>
    <w:rsid w:val="00D828AB"/>
    <w:rsid w:val="00D82BCE"/>
    <w:rsid w:val="00D82CD1"/>
    <w:rsid w:val="00D832D6"/>
    <w:rsid w:val="00D83466"/>
    <w:rsid w:val="00D8359A"/>
    <w:rsid w:val="00D835C1"/>
    <w:rsid w:val="00D8398B"/>
    <w:rsid w:val="00D84184"/>
    <w:rsid w:val="00D84535"/>
    <w:rsid w:val="00D8490C"/>
    <w:rsid w:val="00D84994"/>
    <w:rsid w:val="00D84C90"/>
    <w:rsid w:val="00D8506C"/>
    <w:rsid w:val="00D85136"/>
    <w:rsid w:val="00D853C6"/>
    <w:rsid w:val="00D859DB"/>
    <w:rsid w:val="00D8661F"/>
    <w:rsid w:val="00D86988"/>
    <w:rsid w:val="00D86BFC"/>
    <w:rsid w:val="00D87319"/>
    <w:rsid w:val="00D8751B"/>
    <w:rsid w:val="00D8788B"/>
    <w:rsid w:val="00D87D21"/>
    <w:rsid w:val="00D87DA7"/>
    <w:rsid w:val="00D90113"/>
    <w:rsid w:val="00D90779"/>
    <w:rsid w:val="00D90B71"/>
    <w:rsid w:val="00D912C3"/>
    <w:rsid w:val="00D91506"/>
    <w:rsid w:val="00D915CC"/>
    <w:rsid w:val="00D92B1E"/>
    <w:rsid w:val="00D92D58"/>
    <w:rsid w:val="00D930EA"/>
    <w:rsid w:val="00D93489"/>
    <w:rsid w:val="00D93502"/>
    <w:rsid w:val="00D93539"/>
    <w:rsid w:val="00D935DA"/>
    <w:rsid w:val="00D93CD1"/>
    <w:rsid w:val="00D94190"/>
    <w:rsid w:val="00D94397"/>
    <w:rsid w:val="00D94DC7"/>
    <w:rsid w:val="00D9502E"/>
    <w:rsid w:val="00D95209"/>
    <w:rsid w:val="00D95274"/>
    <w:rsid w:val="00D95409"/>
    <w:rsid w:val="00D958C3"/>
    <w:rsid w:val="00D958D9"/>
    <w:rsid w:val="00D967D2"/>
    <w:rsid w:val="00D96946"/>
    <w:rsid w:val="00D96BAC"/>
    <w:rsid w:val="00D97518"/>
    <w:rsid w:val="00D97A79"/>
    <w:rsid w:val="00D97F48"/>
    <w:rsid w:val="00D97F4F"/>
    <w:rsid w:val="00D97FA4"/>
    <w:rsid w:val="00DA019A"/>
    <w:rsid w:val="00DA0540"/>
    <w:rsid w:val="00DA05D2"/>
    <w:rsid w:val="00DA0930"/>
    <w:rsid w:val="00DA113E"/>
    <w:rsid w:val="00DA1369"/>
    <w:rsid w:val="00DA1716"/>
    <w:rsid w:val="00DA1965"/>
    <w:rsid w:val="00DA2305"/>
    <w:rsid w:val="00DA23D6"/>
    <w:rsid w:val="00DA2561"/>
    <w:rsid w:val="00DA28C8"/>
    <w:rsid w:val="00DA2A41"/>
    <w:rsid w:val="00DA2C80"/>
    <w:rsid w:val="00DA2EA9"/>
    <w:rsid w:val="00DA3440"/>
    <w:rsid w:val="00DA38DF"/>
    <w:rsid w:val="00DA4582"/>
    <w:rsid w:val="00DA4966"/>
    <w:rsid w:val="00DA5118"/>
    <w:rsid w:val="00DA523D"/>
    <w:rsid w:val="00DA5C19"/>
    <w:rsid w:val="00DA5D9E"/>
    <w:rsid w:val="00DA5E7A"/>
    <w:rsid w:val="00DA6707"/>
    <w:rsid w:val="00DA6C21"/>
    <w:rsid w:val="00DA6EAC"/>
    <w:rsid w:val="00DA6EB3"/>
    <w:rsid w:val="00DA6F57"/>
    <w:rsid w:val="00DA777D"/>
    <w:rsid w:val="00DA7937"/>
    <w:rsid w:val="00DA7E60"/>
    <w:rsid w:val="00DA7E80"/>
    <w:rsid w:val="00DB0589"/>
    <w:rsid w:val="00DB0944"/>
    <w:rsid w:val="00DB0AD1"/>
    <w:rsid w:val="00DB0CAF"/>
    <w:rsid w:val="00DB12AA"/>
    <w:rsid w:val="00DB160C"/>
    <w:rsid w:val="00DB181B"/>
    <w:rsid w:val="00DB1910"/>
    <w:rsid w:val="00DB1D00"/>
    <w:rsid w:val="00DB202D"/>
    <w:rsid w:val="00DB20A2"/>
    <w:rsid w:val="00DB22CC"/>
    <w:rsid w:val="00DB2765"/>
    <w:rsid w:val="00DB2B00"/>
    <w:rsid w:val="00DB2E1C"/>
    <w:rsid w:val="00DB32DC"/>
    <w:rsid w:val="00DB33A7"/>
    <w:rsid w:val="00DB36F9"/>
    <w:rsid w:val="00DB370A"/>
    <w:rsid w:val="00DB3CC3"/>
    <w:rsid w:val="00DB4809"/>
    <w:rsid w:val="00DB498B"/>
    <w:rsid w:val="00DB4DFD"/>
    <w:rsid w:val="00DB504D"/>
    <w:rsid w:val="00DB51B6"/>
    <w:rsid w:val="00DB52A1"/>
    <w:rsid w:val="00DB5B8B"/>
    <w:rsid w:val="00DB6B82"/>
    <w:rsid w:val="00DB71CD"/>
    <w:rsid w:val="00DB793C"/>
    <w:rsid w:val="00DB7AC0"/>
    <w:rsid w:val="00DC00BF"/>
    <w:rsid w:val="00DC0246"/>
    <w:rsid w:val="00DC03C5"/>
    <w:rsid w:val="00DC047B"/>
    <w:rsid w:val="00DC07BA"/>
    <w:rsid w:val="00DC1247"/>
    <w:rsid w:val="00DC140F"/>
    <w:rsid w:val="00DC168F"/>
    <w:rsid w:val="00DC1716"/>
    <w:rsid w:val="00DC18C9"/>
    <w:rsid w:val="00DC1BD5"/>
    <w:rsid w:val="00DC24C5"/>
    <w:rsid w:val="00DC2770"/>
    <w:rsid w:val="00DC2BA9"/>
    <w:rsid w:val="00DC2E25"/>
    <w:rsid w:val="00DC386C"/>
    <w:rsid w:val="00DC3C44"/>
    <w:rsid w:val="00DC40C8"/>
    <w:rsid w:val="00DC43EF"/>
    <w:rsid w:val="00DC4650"/>
    <w:rsid w:val="00DC5B00"/>
    <w:rsid w:val="00DC5E5B"/>
    <w:rsid w:val="00DC5FF4"/>
    <w:rsid w:val="00DC6D72"/>
    <w:rsid w:val="00DC6DDF"/>
    <w:rsid w:val="00DC71FE"/>
    <w:rsid w:val="00DC72EE"/>
    <w:rsid w:val="00DC776F"/>
    <w:rsid w:val="00DC7800"/>
    <w:rsid w:val="00DC7807"/>
    <w:rsid w:val="00DC78E9"/>
    <w:rsid w:val="00DC7CCB"/>
    <w:rsid w:val="00DC7FBA"/>
    <w:rsid w:val="00DD05EF"/>
    <w:rsid w:val="00DD08D1"/>
    <w:rsid w:val="00DD0DB6"/>
    <w:rsid w:val="00DD10C9"/>
    <w:rsid w:val="00DD19DC"/>
    <w:rsid w:val="00DD1A91"/>
    <w:rsid w:val="00DD2241"/>
    <w:rsid w:val="00DD248F"/>
    <w:rsid w:val="00DD2527"/>
    <w:rsid w:val="00DD25E7"/>
    <w:rsid w:val="00DD2609"/>
    <w:rsid w:val="00DD2783"/>
    <w:rsid w:val="00DD2C42"/>
    <w:rsid w:val="00DD2EAF"/>
    <w:rsid w:val="00DD36ED"/>
    <w:rsid w:val="00DD3887"/>
    <w:rsid w:val="00DD515D"/>
    <w:rsid w:val="00DD570D"/>
    <w:rsid w:val="00DD5992"/>
    <w:rsid w:val="00DD5D68"/>
    <w:rsid w:val="00DD6031"/>
    <w:rsid w:val="00DD6447"/>
    <w:rsid w:val="00DD68A3"/>
    <w:rsid w:val="00DD703B"/>
    <w:rsid w:val="00DD7198"/>
    <w:rsid w:val="00DD7E8F"/>
    <w:rsid w:val="00DE0A82"/>
    <w:rsid w:val="00DE0DE1"/>
    <w:rsid w:val="00DE10C4"/>
    <w:rsid w:val="00DE1C48"/>
    <w:rsid w:val="00DE1C99"/>
    <w:rsid w:val="00DE239C"/>
    <w:rsid w:val="00DE2867"/>
    <w:rsid w:val="00DE28A6"/>
    <w:rsid w:val="00DE2B27"/>
    <w:rsid w:val="00DE2C10"/>
    <w:rsid w:val="00DE2E67"/>
    <w:rsid w:val="00DE35AB"/>
    <w:rsid w:val="00DE3906"/>
    <w:rsid w:val="00DE391D"/>
    <w:rsid w:val="00DE3BCF"/>
    <w:rsid w:val="00DE3C50"/>
    <w:rsid w:val="00DE3CB3"/>
    <w:rsid w:val="00DE4C89"/>
    <w:rsid w:val="00DE5273"/>
    <w:rsid w:val="00DE532A"/>
    <w:rsid w:val="00DE5434"/>
    <w:rsid w:val="00DE57E6"/>
    <w:rsid w:val="00DE58B1"/>
    <w:rsid w:val="00DE61C6"/>
    <w:rsid w:val="00DE66DF"/>
    <w:rsid w:val="00DE6A43"/>
    <w:rsid w:val="00DE6EDD"/>
    <w:rsid w:val="00DE7265"/>
    <w:rsid w:val="00DE79E2"/>
    <w:rsid w:val="00DE7AFD"/>
    <w:rsid w:val="00DF0196"/>
    <w:rsid w:val="00DF0561"/>
    <w:rsid w:val="00DF0962"/>
    <w:rsid w:val="00DF0BDB"/>
    <w:rsid w:val="00DF11DB"/>
    <w:rsid w:val="00DF168F"/>
    <w:rsid w:val="00DF1B2D"/>
    <w:rsid w:val="00DF1D01"/>
    <w:rsid w:val="00DF1D32"/>
    <w:rsid w:val="00DF2164"/>
    <w:rsid w:val="00DF2214"/>
    <w:rsid w:val="00DF227D"/>
    <w:rsid w:val="00DF22F0"/>
    <w:rsid w:val="00DF29A6"/>
    <w:rsid w:val="00DF2CE9"/>
    <w:rsid w:val="00DF303E"/>
    <w:rsid w:val="00DF347C"/>
    <w:rsid w:val="00DF3677"/>
    <w:rsid w:val="00DF3C3B"/>
    <w:rsid w:val="00DF3EF7"/>
    <w:rsid w:val="00DF4ACC"/>
    <w:rsid w:val="00DF4BD0"/>
    <w:rsid w:val="00DF4C6F"/>
    <w:rsid w:val="00DF4E2C"/>
    <w:rsid w:val="00DF4F5A"/>
    <w:rsid w:val="00DF506C"/>
    <w:rsid w:val="00DF539F"/>
    <w:rsid w:val="00DF5840"/>
    <w:rsid w:val="00DF59AC"/>
    <w:rsid w:val="00DF5C52"/>
    <w:rsid w:val="00DF61A7"/>
    <w:rsid w:val="00DF63A3"/>
    <w:rsid w:val="00DF653E"/>
    <w:rsid w:val="00DF675E"/>
    <w:rsid w:val="00DF6EAF"/>
    <w:rsid w:val="00DF7FB0"/>
    <w:rsid w:val="00E0018F"/>
    <w:rsid w:val="00E00C67"/>
    <w:rsid w:val="00E00CC1"/>
    <w:rsid w:val="00E00CDA"/>
    <w:rsid w:val="00E00E70"/>
    <w:rsid w:val="00E015EF"/>
    <w:rsid w:val="00E015F2"/>
    <w:rsid w:val="00E01A35"/>
    <w:rsid w:val="00E01C39"/>
    <w:rsid w:val="00E01DBE"/>
    <w:rsid w:val="00E02359"/>
    <w:rsid w:val="00E02493"/>
    <w:rsid w:val="00E028A0"/>
    <w:rsid w:val="00E029C3"/>
    <w:rsid w:val="00E02AA0"/>
    <w:rsid w:val="00E02B34"/>
    <w:rsid w:val="00E02BAA"/>
    <w:rsid w:val="00E02EEB"/>
    <w:rsid w:val="00E03A4E"/>
    <w:rsid w:val="00E042A4"/>
    <w:rsid w:val="00E04378"/>
    <w:rsid w:val="00E04651"/>
    <w:rsid w:val="00E04684"/>
    <w:rsid w:val="00E04913"/>
    <w:rsid w:val="00E04A7B"/>
    <w:rsid w:val="00E04AFF"/>
    <w:rsid w:val="00E04B91"/>
    <w:rsid w:val="00E04C82"/>
    <w:rsid w:val="00E04DF2"/>
    <w:rsid w:val="00E04EA6"/>
    <w:rsid w:val="00E050C2"/>
    <w:rsid w:val="00E053E7"/>
    <w:rsid w:val="00E05446"/>
    <w:rsid w:val="00E0578E"/>
    <w:rsid w:val="00E05DEA"/>
    <w:rsid w:val="00E05F54"/>
    <w:rsid w:val="00E0607C"/>
    <w:rsid w:val="00E0647F"/>
    <w:rsid w:val="00E06581"/>
    <w:rsid w:val="00E06899"/>
    <w:rsid w:val="00E06D51"/>
    <w:rsid w:val="00E070EC"/>
    <w:rsid w:val="00E0781E"/>
    <w:rsid w:val="00E07D15"/>
    <w:rsid w:val="00E07D59"/>
    <w:rsid w:val="00E07EF9"/>
    <w:rsid w:val="00E10B8A"/>
    <w:rsid w:val="00E10BB0"/>
    <w:rsid w:val="00E10E36"/>
    <w:rsid w:val="00E110ED"/>
    <w:rsid w:val="00E11619"/>
    <w:rsid w:val="00E118B9"/>
    <w:rsid w:val="00E11A10"/>
    <w:rsid w:val="00E11A2E"/>
    <w:rsid w:val="00E1237F"/>
    <w:rsid w:val="00E1276D"/>
    <w:rsid w:val="00E132E2"/>
    <w:rsid w:val="00E1350B"/>
    <w:rsid w:val="00E149F0"/>
    <w:rsid w:val="00E14C6C"/>
    <w:rsid w:val="00E14E2F"/>
    <w:rsid w:val="00E14E4B"/>
    <w:rsid w:val="00E14F33"/>
    <w:rsid w:val="00E151E9"/>
    <w:rsid w:val="00E1546E"/>
    <w:rsid w:val="00E15565"/>
    <w:rsid w:val="00E15794"/>
    <w:rsid w:val="00E162B1"/>
    <w:rsid w:val="00E166A3"/>
    <w:rsid w:val="00E16BCD"/>
    <w:rsid w:val="00E17092"/>
    <w:rsid w:val="00E173C4"/>
    <w:rsid w:val="00E1744A"/>
    <w:rsid w:val="00E17573"/>
    <w:rsid w:val="00E1789B"/>
    <w:rsid w:val="00E178B8"/>
    <w:rsid w:val="00E20102"/>
    <w:rsid w:val="00E20573"/>
    <w:rsid w:val="00E207DA"/>
    <w:rsid w:val="00E20A3A"/>
    <w:rsid w:val="00E20CA8"/>
    <w:rsid w:val="00E20CC4"/>
    <w:rsid w:val="00E20CE4"/>
    <w:rsid w:val="00E21427"/>
    <w:rsid w:val="00E216FD"/>
    <w:rsid w:val="00E21A1E"/>
    <w:rsid w:val="00E22676"/>
    <w:rsid w:val="00E2285A"/>
    <w:rsid w:val="00E22E2A"/>
    <w:rsid w:val="00E22ECB"/>
    <w:rsid w:val="00E232F9"/>
    <w:rsid w:val="00E23649"/>
    <w:rsid w:val="00E23690"/>
    <w:rsid w:val="00E23B0C"/>
    <w:rsid w:val="00E23B6E"/>
    <w:rsid w:val="00E23BA7"/>
    <w:rsid w:val="00E23CE2"/>
    <w:rsid w:val="00E240FE"/>
    <w:rsid w:val="00E2414F"/>
    <w:rsid w:val="00E2422A"/>
    <w:rsid w:val="00E24D08"/>
    <w:rsid w:val="00E2518E"/>
    <w:rsid w:val="00E253A5"/>
    <w:rsid w:val="00E2557D"/>
    <w:rsid w:val="00E255E0"/>
    <w:rsid w:val="00E25899"/>
    <w:rsid w:val="00E25B8D"/>
    <w:rsid w:val="00E25CF6"/>
    <w:rsid w:val="00E26864"/>
    <w:rsid w:val="00E268B6"/>
    <w:rsid w:val="00E26A52"/>
    <w:rsid w:val="00E26BBF"/>
    <w:rsid w:val="00E273B0"/>
    <w:rsid w:val="00E277C5"/>
    <w:rsid w:val="00E27CB0"/>
    <w:rsid w:val="00E27DB0"/>
    <w:rsid w:val="00E30387"/>
    <w:rsid w:val="00E30ABF"/>
    <w:rsid w:val="00E30AE5"/>
    <w:rsid w:val="00E30B2C"/>
    <w:rsid w:val="00E30C5B"/>
    <w:rsid w:val="00E30EA9"/>
    <w:rsid w:val="00E31282"/>
    <w:rsid w:val="00E31741"/>
    <w:rsid w:val="00E31AC3"/>
    <w:rsid w:val="00E31D03"/>
    <w:rsid w:val="00E31F4E"/>
    <w:rsid w:val="00E322BF"/>
    <w:rsid w:val="00E328D7"/>
    <w:rsid w:val="00E32917"/>
    <w:rsid w:val="00E32C60"/>
    <w:rsid w:val="00E32FD4"/>
    <w:rsid w:val="00E33556"/>
    <w:rsid w:val="00E33998"/>
    <w:rsid w:val="00E33C5B"/>
    <w:rsid w:val="00E342AD"/>
    <w:rsid w:val="00E34444"/>
    <w:rsid w:val="00E347E0"/>
    <w:rsid w:val="00E34A50"/>
    <w:rsid w:val="00E3508A"/>
    <w:rsid w:val="00E35145"/>
    <w:rsid w:val="00E35235"/>
    <w:rsid w:val="00E35339"/>
    <w:rsid w:val="00E35C54"/>
    <w:rsid w:val="00E367F7"/>
    <w:rsid w:val="00E36D1E"/>
    <w:rsid w:val="00E36D4C"/>
    <w:rsid w:val="00E36DFA"/>
    <w:rsid w:val="00E37474"/>
    <w:rsid w:val="00E37626"/>
    <w:rsid w:val="00E378E8"/>
    <w:rsid w:val="00E37BAD"/>
    <w:rsid w:val="00E40A48"/>
    <w:rsid w:val="00E40B0D"/>
    <w:rsid w:val="00E413D0"/>
    <w:rsid w:val="00E41404"/>
    <w:rsid w:val="00E41479"/>
    <w:rsid w:val="00E415A0"/>
    <w:rsid w:val="00E4164F"/>
    <w:rsid w:val="00E41710"/>
    <w:rsid w:val="00E418B6"/>
    <w:rsid w:val="00E41FE4"/>
    <w:rsid w:val="00E426BD"/>
    <w:rsid w:val="00E42BC3"/>
    <w:rsid w:val="00E42C99"/>
    <w:rsid w:val="00E42D73"/>
    <w:rsid w:val="00E431F1"/>
    <w:rsid w:val="00E4321C"/>
    <w:rsid w:val="00E4324C"/>
    <w:rsid w:val="00E4370A"/>
    <w:rsid w:val="00E43BFD"/>
    <w:rsid w:val="00E43CE0"/>
    <w:rsid w:val="00E43EA3"/>
    <w:rsid w:val="00E4446E"/>
    <w:rsid w:val="00E445D3"/>
    <w:rsid w:val="00E44710"/>
    <w:rsid w:val="00E44798"/>
    <w:rsid w:val="00E45929"/>
    <w:rsid w:val="00E45D25"/>
    <w:rsid w:val="00E46240"/>
    <w:rsid w:val="00E46BD4"/>
    <w:rsid w:val="00E471B6"/>
    <w:rsid w:val="00E5041F"/>
    <w:rsid w:val="00E50C52"/>
    <w:rsid w:val="00E50D1F"/>
    <w:rsid w:val="00E51305"/>
    <w:rsid w:val="00E51949"/>
    <w:rsid w:val="00E52084"/>
    <w:rsid w:val="00E520DA"/>
    <w:rsid w:val="00E5224E"/>
    <w:rsid w:val="00E530B4"/>
    <w:rsid w:val="00E53202"/>
    <w:rsid w:val="00E53496"/>
    <w:rsid w:val="00E5367E"/>
    <w:rsid w:val="00E53C26"/>
    <w:rsid w:val="00E54325"/>
    <w:rsid w:val="00E546B4"/>
    <w:rsid w:val="00E549CB"/>
    <w:rsid w:val="00E54F97"/>
    <w:rsid w:val="00E55060"/>
    <w:rsid w:val="00E55291"/>
    <w:rsid w:val="00E55450"/>
    <w:rsid w:val="00E55821"/>
    <w:rsid w:val="00E55B2F"/>
    <w:rsid w:val="00E55BED"/>
    <w:rsid w:val="00E55BF4"/>
    <w:rsid w:val="00E55CC8"/>
    <w:rsid w:val="00E55D3B"/>
    <w:rsid w:val="00E5635C"/>
    <w:rsid w:val="00E565B3"/>
    <w:rsid w:val="00E56C0E"/>
    <w:rsid w:val="00E56E42"/>
    <w:rsid w:val="00E5729A"/>
    <w:rsid w:val="00E57316"/>
    <w:rsid w:val="00E57387"/>
    <w:rsid w:val="00E57605"/>
    <w:rsid w:val="00E576CF"/>
    <w:rsid w:val="00E579DA"/>
    <w:rsid w:val="00E57BF3"/>
    <w:rsid w:val="00E57E78"/>
    <w:rsid w:val="00E60131"/>
    <w:rsid w:val="00E60282"/>
    <w:rsid w:val="00E6062C"/>
    <w:rsid w:val="00E60BAD"/>
    <w:rsid w:val="00E60CF0"/>
    <w:rsid w:val="00E61C12"/>
    <w:rsid w:val="00E6258B"/>
    <w:rsid w:val="00E628AF"/>
    <w:rsid w:val="00E62BE5"/>
    <w:rsid w:val="00E62D6F"/>
    <w:rsid w:val="00E62FF6"/>
    <w:rsid w:val="00E6317B"/>
    <w:rsid w:val="00E632BE"/>
    <w:rsid w:val="00E6444E"/>
    <w:rsid w:val="00E644C5"/>
    <w:rsid w:val="00E6490D"/>
    <w:rsid w:val="00E64B04"/>
    <w:rsid w:val="00E64CB0"/>
    <w:rsid w:val="00E6558F"/>
    <w:rsid w:val="00E6605A"/>
    <w:rsid w:val="00E661DD"/>
    <w:rsid w:val="00E66F7F"/>
    <w:rsid w:val="00E66FF1"/>
    <w:rsid w:val="00E67248"/>
    <w:rsid w:val="00E6728D"/>
    <w:rsid w:val="00E67296"/>
    <w:rsid w:val="00E67647"/>
    <w:rsid w:val="00E70078"/>
    <w:rsid w:val="00E7081C"/>
    <w:rsid w:val="00E70A15"/>
    <w:rsid w:val="00E70BE5"/>
    <w:rsid w:val="00E71C7D"/>
    <w:rsid w:val="00E721E3"/>
    <w:rsid w:val="00E724C1"/>
    <w:rsid w:val="00E725C6"/>
    <w:rsid w:val="00E72717"/>
    <w:rsid w:val="00E72770"/>
    <w:rsid w:val="00E729BB"/>
    <w:rsid w:val="00E72ED3"/>
    <w:rsid w:val="00E731E8"/>
    <w:rsid w:val="00E73663"/>
    <w:rsid w:val="00E7370E"/>
    <w:rsid w:val="00E73EC5"/>
    <w:rsid w:val="00E7415B"/>
    <w:rsid w:val="00E744AB"/>
    <w:rsid w:val="00E74AFE"/>
    <w:rsid w:val="00E74D9A"/>
    <w:rsid w:val="00E74E14"/>
    <w:rsid w:val="00E75163"/>
    <w:rsid w:val="00E75343"/>
    <w:rsid w:val="00E756EF"/>
    <w:rsid w:val="00E7592C"/>
    <w:rsid w:val="00E76069"/>
    <w:rsid w:val="00E760DB"/>
    <w:rsid w:val="00E760E4"/>
    <w:rsid w:val="00E765BC"/>
    <w:rsid w:val="00E76BFE"/>
    <w:rsid w:val="00E77017"/>
    <w:rsid w:val="00E77099"/>
    <w:rsid w:val="00E771ED"/>
    <w:rsid w:val="00E77E3E"/>
    <w:rsid w:val="00E80066"/>
    <w:rsid w:val="00E803D9"/>
    <w:rsid w:val="00E8046B"/>
    <w:rsid w:val="00E80576"/>
    <w:rsid w:val="00E808AC"/>
    <w:rsid w:val="00E809B0"/>
    <w:rsid w:val="00E80CA9"/>
    <w:rsid w:val="00E8100B"/>
    <w:rsid w:val="00E8146F"/>
    <w:rsid w:val="00E81BB3"/>
    <w:rsid w:val="00E82294"/>
    <w:rsid w:val="00E82618"/>
    <w:rsid w:val="00E82A40"/>
    <w:rsid w:val="00E82DDB"/>
    <w:rsid w:val="00E836C0"/>
    <w:rsid w:val="00E836D2"/>
    <w:rsid w:val="00E8380F"/>
    <w:rsid w:val="00E83C64"/>
    <w:rsid w:val="00E841C1"/>
    <w:rsid w:val="00E8423C"/>
    <w:rsid w:val="00E84703"/>
    <w:rsid w:val="00E84766"/>
    <w:rsid w:val="00E84945"/>
    <w:rsid w:val="00E85067"/>
    <w:rsid w:val="00E8517D"/>
    <w:rsid w:val="00E85410"/>
    <w:rsid w:val="00E861F0"/>
    <w:rsid w:val="00E862F0"/>
    <w:rsid w:val="00E86CEE"/>
    <w:rsid w:val="00E86E84"/>
    <w:rsid w:val="00E86F4D"/>
    <w:rsid w:val="00E871D5"/>
    <w:rsid w:val="00E873FC"/>
    <w:rsid w:val="00E874C5"/>
    <w:rsid w:val="00E877A3"/>
    <w:rsid w:val="00E87EA4"/>
    <w:rsid w:val="00E9010C"/>
    <w:rsid w:val="00E906D9"/>
    <w:rsid w:val="00E908E0"/>
    <w:rsid w:val="00E90B5F"/>
    <w:rsid w:val="00E914F3"/>
    <w:rsid w:val="00E915A5"/>
    <w:rsid w:val="00E91654"/>
    <w:rsid w:val="00E916ED"/>
    <w:rsid w:val="00E91834"/>
    <w:rsid w:val="00E9218D"/>
    <w:rsid w:val="00E92628"/>
    <w:rsid w:val="00E927F7"/>
    <w:rsid w:val="00E93242"/>
    <w:rsid w:val="00E9337B"/>
    <w:rsid w:val="00E93491"/>
    <w:rsid w:val="00E93E5F"/>
    <w:rsid w:val="00E93F85"/>
    <w:rsid w:val="00E945B8"/>
    <w:rsid w:val="00E9466E"/>
    <w:rsid w:val="00E947F9"/>
    <w:rsid w:val="00E94888"/>
    <w:rsid w:val="00E94C8F"/>
    <w:rsid w:val="00E94E34"/>
    <w:rsid w:val="00E94E7F"/>
    <w:rsid w:val="00E955E9"/>
    <w:rsid w:val="00E956E4"/>
    <w:rsid w:val="00E958BD"/>
    <w:rsid w:val="00E95FE4"/>
    <w:rsid w:val="00E96368"/>
    <w:rsid w:val="00E965CD"/>
    <w:rsid w:val="00E967A3"/>
    <w:rsid w:val="00E9687C"/>
    <w:rsid w:val="00E96C73"/>
    <w:rsid w:val="00E96F93"/>
    <w:rsid w:val="00E97209"/>
    <w:rsid w:val="00E974E3"/>
    <w:rsid w:val="00E9773D"/>
    <w:rsid w:val="00E977B3"/>
    <w:rsid w:val="00E97E03"/>
    <w:rsid w:val="00EA0064"/>
    <w:rsid w:val="00EA058E"/>
    <w:rsid w:val="00EA0673"/>
    <w:rsid w:val="00EA0BCB"/>
    <w:rsid w:val="00EA13BF"/>
    <w:rsid w:val="00EA16CA"/>
    <w:rsid w:val="00EA1AF7"/>
    <w:rsid w:val="00EA2A4C"/>
    <w:rsid w:val="00EA3102"/>
    <w:rsid w:val="00EA31C1"/>
    <w:rsid w:val="00EA3635"/>
    <w:rsid w:val="00EA40B7"/>
    <w:rsid w:val="00EA40EE"/>
    <w:rsid w:val="00EA4325"/>
    <w:rsid w:val="00EA45F9"/>
    <w:rsid w:val="00EA478F"/>
    <w:rsid w:val="00EA4E79"/>
    <w:rsid w:val="00EA4FA8"/>
    <w:rsid w:val="00EA520D"/>
    <w:rsid w:val="00EA5359"/>
    <w:rsid w:val="00EA560C"/>
    <w:rsid w:val="00EA6A09"/>
    <w:rsid w:val="00EA6CF5"/>
    <w:rsid w:val="00EA6FB1"/>
    <w:rsid w:val="00EA72A9"/>
    <w:rsid w:val="00EA7793"/>
    <w:rsid w:val="00EA7BCD"/>
    <w:rsid w:val="00EA7CE2"/>
    <w:rsid w:val="00EA7F58"/>
    <w:rsid w:val="00EA7FE3"/>
    <w:rsid w:val="00EB0129"/>
    <w:rsid w:val="00EB0270"/>
    <w:rsid w:val="00EB063E"/>
    <w:rsid w:val="00EB0BE7"/>
    <w:rsid w:val="00EB0EF3"/>
    <w:rsid w:val="00EB1596"/>
    <w:rsid w:val="00EB203F"/>
    <w:rsid w:val="00EB20F2"/>
    <w:rsid w:val="00EB2998"/>
    <w:rsid w:val="00EB2B00"/>
    <w:rsid w:val="00EB2BF6"/>
    <w:rsid w:val="00EB2CEF"/>
    <w:rsid w:val="00EB2CF4"/>
    <w:rsid w:val="00EB2FCB"/>
    <w:rsid w:val="00EB300D"/>
    <w:rsid w:val="00EB35BF"/>
    <w:rsid w:val="00EB3646"/>
    <w:rsid w:val="00EB3EFB"/>
    <w:rsid w:val="00EB408F"/>
    <w:rsid w:val="00EB44F1"/>
    <w:rsid w:val="00EB4725"/>
    <w:rsid w:val="00EB4D2B"/>
    <w:rsid w:val="00EB5300"/>
    <w:rsid w:val="00EB565C"/>
    <w:rsid w:val="00EB5B90"/>
    <w:rsid w:val="00EB5E9E"/>
    <w:rsid w:val="00EB6236"/>
    <w:rsid w:val="00EB654E"/>
    <w:rsid w:val="00EB67BE"/>
    <w:rsid w:val="00EB6E06"/>
    <w:rsid w:val="00EB6FD5"/>
    <w:rsid w:val="00EB7526"/>
    <w:rsid w:val="00EB7627"/>
    <w:rsid w:val="00EB7926"/>
    <w:rsid w:val="00EC0185"/>
    <w:rsid w:val="00EC0320"/>
    <w:rsid w:val="00EC0379"/>
    <w:rsid w:val="00EC0402"/>
    <w:rsid w:val="00EC050D"/>
    <w:rsid w:val="00EC0678"/>
    <w:rsid w:val="00EC0A4B"/>
    <w:rsid w:val="00EC0D8A"/>
    <w:rsid w:val="00EC1725"/>
    <w:rsid w:val="00EC199D"/>
    <w:rsid w:val="00EC28D3"/>
    <w:rsid w:val="00EC2BA1"/>
    <w:rsid w:val="00EC2CCB"/>
    <w:rsid w:val="00EC2D9B"/>
    <w:rsid w:val="00EC346C"/>
    <w:rsid w:val="00EC357E"/>
    <w:rsid w:val="00EC3693"/>
    <w:rsid w:val="00EC4333"/>
    <w:rsid w:val="00EC4D52"/>
    <w:rsid w:val="00EC4D87"/>
    <w:rsid w:val="00EC4E8B"/>
    <w:rsid w:val="00EC567A"/>
    <w:rsid w:val="00EC57DB"/>
    <w:rsid w:val="00EC5A26"/>
    <w:rsid w:val="00EC5E32"/>
    <w:rsid w:val="00EC5F55"/>
    <w:rsid w:val="00EC69A7"/>
    <w:rsid w:val="00EC6ABF"/>
    <w:rsid w:val="00EC7869"/>
    <w:rsid w:val="00EC7D54"/>
    <w:rsid w:val="00ED0175"/>
    <w:rsid w:val="00ED0F3C"/>
    <w:rsid w:val="00ED105E"/>
    <w:rsid w:val="00ED10A2"/>
    <w:rsid w:val="00ED10E8"/>
    <w:rsid w:val="00ED1541"/>
    <w:rsid w:val="00ED1F54"/>
    <w:rsid w:val="00ED2AEC"/>
    <w:rsid w:val="00ED2F84"/>
    <w:rsid w:val="00ED356F"/>
    <w:rsid w:val="00ED38FC"/>
    <w:rsid w:val="00ED43AE"/>
    <w:rsid w:val="00ED4414"/>
    <w:rsid w:val="00ED46BB"/>
    <w:rsid w:val="00ED4887"/>
    <w:rsid w:val="00ED4CA2"/>
    <w:rsid w:val="00ED4DF9"/>
    <w:rsid w:val="00ED5059"/>
    <w:rsid w:val="00ED5321"/>
    <w:rsid w:val="00ED5969"/>
    <w:rsid w:val="00ED5AE0"/>
    <w:rsid w:val="00ED6F3B"/>
    <w:rsid w:val="00ED6F8C"/>
    <w:rsid w:val="00ED702A"/>
    <w:rsid w:val="00ED710F"/>
    <w:rsid w:val="00ED7EB9"/>
    <w:rsid w:val="00EE0522"/>
    <w:rsid w:val="00EE0872"/>
    <w:rsid w:val="00EE0A4D"/>
    <w:rsid w:val="00EE117A"/>
    <w:rsid w:val="00EE160F"/>
    <w:rsid w:val="00EE17F8"/>
    <w:rsid w:val="00EE1B01"/>
    <w:rsid w:val="00EE1BF3"/>
    <w:rsid w:val="00EE1D19"/>
    <w:rsid w:val="00EE23CB"/>
    <w:rsid w:val="00EE26B5"/>
    <w:rsid w:val="00EE31C0"/>
    <w:rsid w:val="00EE33B1"/>
    <w:rsid w:val="00EE3B56"/>
    <w:rsid w:val="00EE3FDE"/>
    <w:rsid w:val="00EE427C"/>
    <w:rsid w:val="00EE44B8"/>
    <w:rsid w:val="00EE4607"/>
    <w:rsid w:val="00EE4C36"/>
    <w:rsid w:val="00EE4E22"/>
    <w:rsid w:val="00EE51B3"/>
    <w:rsid w:val="00EE531E"/>
    <w:rsid w:val="00EE56F4"/>
    <w:rsid w:val="00EE5809"/>
    <w:rsid w:val="00EE586E"/>
    <w:rsid w:val="00EE5AA5"/>
    <w:rsid w:val="00EE5EAA"/>
    <w:rsid w:val="00EE5F64"/>
    <w:rsid w:val="00EE60FF"/>
    <w:rsid w:val="00EE6259"/>
    <w:rsid w:val="00EE6469"/>
    <w:rsid w:val="00EE6ABE"/>
    <w:rsid w:val="00EE6C09"/>
    <w:rsid w:val="00EE6F68"/>
    <w:rsid w:val="00EE717C"/>
    <w:rsid w:val="00EE71A3"/>
    <w:rsid w:val="00EE75B6"/>
    <w:rsid w:val="00EE7E13"/>
    <w:rsid w:val="00EF02BB"/>
    <w:rsid w:val="00EF0C1F"/>
    <w:rsid w:val="00EF0D17"/>
    <w:rsid w:val="00EF0EB6"/>
    <w:rsid w:val="00EF1139"/>
    <w:rsid w:val="00EF1297"/>
    <w:rsid w:val="00EF1454"/>
    <w:rsid w:val="00EF18DD"/>
    <w:rsid w:val="00EF1A1B"/>
    <w:rsid w:val="00EF1CBA"/>
    <w:rsid w:val="00EF2957"/>
    <w:rsid w:val="00EF2A9F"/>
    <w:rsid w:val="00EF32AA"/>
    <w:rsid w:val="00EF33A7"/>
    <w:rsid w:val="00EF33C8"/>
    <w:rsid w:val="00EF35DF"/>
    <w:rsid w:val="00EF4788"/>
    <w:rsid w:val="00EF4917"/>
    <w:rsid w:val="00EF4949"/>
    <w:rsid w:val="00EF4E1C"/>
    <w:rsid w:val="00EF5468"/>
    <w:rsid w:val="00EF55C2"/>
    <w:rsid w:val="00EF5B22"/>
    <w:rsid w:val="00EF5D74"/>
    <w:rsid w:val="00EF6E20"/>
    <w:rsid w:val="00EF6ECE"/>
    <w:rsid w:val="00EF6F7E"/>
    <w:rsid w:val="00EF7319"/>
    <w:rsid w:val="00EF764E"/>
    <w:rsid w:val="00EF7D61"/>
    <w:rsid w:val="00F00089"/>
    <w:rsid w:val="00F00A4F"/>
    <w:rsid w:val="00F0107D"/>
    <w:rsid w:val="00F013E2"/>
    <w:rsid w:val="00F0151D"/>
    <w:rsid w:val="00F0224C"/>
    <w:rsid w:val="00F027A0"/>
    <w:rsid w:val="00F02890"/>
    <w:rsid w:val="00F029F6"/>
    <w:rsid w:val="00F02E70"/>
    <w:rsid w:val="00F02EF2"/>
    <w:rsid w:val="00F03195"/>
    <w:rsid w:val="00F03385"/>
    <w:rsid w:val="00F03669"/>
    <w:rsid w:val="00F036C7"/>
    <w:rsid w:val="00F03B11"/>
    <w:rsid w:val="00F03D67"/>
    <w:rsid w:val="00F044F8"/>
    <w:rsid w:val="00F04EE3"/>
    <w:rsid w:val="00F05119"/>
    <w:rsid w:val="00F052DB"/>
    <w:rsid w:val="00F053E6"/>
    <w:rsid w:val="00F05498"/>
    <w:rsid w:val="00F0558C"/>
    <w:rsid w:val="00F0580F"/>
    <w:rsid w:val="00F05F3D"/>
    <w:rsid w:val="00F06162"/>
    <w:rsid w:val="00F06C28"/>
    <w:rsid w:val="00F06CA8"/>
    <w:rsid w:val="00F0716F"/>
    <w:rsid w:val="00F0730F"/>
    <w:rsid w:val="00F07364"/>
    <w:rsid w:val="00F073B3"/>
    <w:rsid w:val="00F07A71"/>
    <w:rsid w:val="00F07F51"/>
    <w:rsid w:val="00F07FA8"/>
    <w:rsid w:val="00F100A1"/>
    <w:rsid w:val="00F1046A"/>
    <w:rsid w:val="00F10967"/>
    <w:rsid w:val="00F10C74"/>
    <w:rsid w:val="00F10C95"/>
    <w:rsid w:val="00F11210"/>
    <w:rsid w:val="00F1194D"/>
    <w:rsid w:val="00F1224D"/>
    <w:rsid w:val="00F12B14"/>
    <w:rsid w:val="00F12CCE"/>
    <w:rsid w:val="00F133CB"/>
    <w:rsid w:val="00F13BF5"/>
    <w:rsid w:val="00F13DD4"/>
    <w:rsid w:val="00F1404D"/>
    <w:rsid w:val="00F1429A"/>
    <w:rsid w:val="00F1474C"/>
    <w:rsid w:val="00F14A37"/>
    <w:rsid w:val="00F15302"/>
    <w:rsid w:val="00F15420"/>
    <w:rsid w:val="00F158EC"/>
    <w:rsid w:val="00F15AE7"/>
    <w:rsid w:val="00F16020"/>
    <w:rsid w:val="00F16687"/>
    <w:rsid w:val="00F16BD6"/>
    <w:rsid w:val="00F17277"/>
    <w:rsid w:val="00F17477"/>
    <w:rsid w:val="00F17698"/>
    <w:rsid w:val="00F17C2A"/>
    <w:rsid w:val="00F17C6D"/>
    <w:rsid w:val="00F200D2"/>
    <w:rsid w:val="00F20E98"/>
    <w:rsid w:val="00F20EFB"/>
    <w:rsid w:val="00F21057"/>
    <w:rsid w:val="00F210F4"/>
    <w:rsid w:val="00F211D0"/>
    <w:rsid w:val="00F22B7D"/>
    <w:rsid w:val="00F22EED"/>
    <w:rsid w:val="00F23006"/>
    <w:rsid w:val="00F2348A"/>
    <w:rsid w:val="00F235A5"/>
    <w:rsid w:val="00F2386A"/>
    <w:rsid w:val="00F23B15"/>
    <w:rsid w:val="00F25207"/>
    <w:rsid w:val="00F25253"/>
    <w:rsid w:val="00F253CE"/>
    <w:rsid w:val="00F254C5"/>
    <w:rsid w:val="00F25592"/>
    <w:rsid w:val="00F25EE8"/>
    <w:rsid w:val="00F25F68"/>
    <w:rsid w:val="00F26136"/>
    <w:rsid w:val="00F26D56"/>
    <w:rsid w:val="00F272D0"/>
    <w:rsid w:val="00F27A7E"/>
    <w:rsid w:val="00F27CEF"/>
    <w:rsid w:val="00F30270"/>
    <w:rsid w:val="00F304B7"/>
    <w:rsid w:val="00F30514"/>
    <w:rsid w:val="00F3088D"/>
    <w:rsid w:val="00F31679"/>
    <w:rsid w:val="00F31730"/>
    <w:rsid w:val="00F317D7"/>
    <w:rsid w:val="00F3195A"/>
    <w:rsid w:val="00F319C9"/>
    <w:rsid w:val="00F319E4"/>
    <w:rsid w:val="00F31BBC"/>
    <w:rsid w:val="00F326DA"/>
    <w:rsid w:val="00F32C23"/>
    <w:rsid w:val="00F32CD1"/>
    <w:rsid w:val="00F3303C"/>
    <w:rsid w:val="00F332B4"/>
    <w:rsid w:val="00F3343E"/>
    <w:rsid w:val="00F3375B"/>
    <w:rsid w:val="00F3416E"/>
    <w:rsid w:val="00F34301"/>
    <w:rsid w:val="00F34352"/>
    <w:rsid w:val="00F34916"/>
    <w:rsid w:val="00F34E74"/>
    <w:rsid w:val="00F3554A"/>
    <w:rsid w:val="00F356C9"/>
    <w:rsid w:val="00F35848"/>
    <w:rsid w:val="00F359E4"/>
    <w:rsid w:val="00F35B43"/>
    <w:rsid w:val="00F35E8D"/>
    <w:rsid w:val="00F3604B"/>
    <w:rsid w:val="00F361AF"/>
    <w:rsid w:val="00F36B72"/>
    <w:rsid w:val="00F370FA"/>
    <w:rsid w:val="00F37389"/>
    <w:rsid w:val="00F3772A"/>
    <w:rsid w:val="00F3776F"/>
    <w:rsid w:val="00F37A0B"/>
    <w:rsid w:val="00F37C3A"/>
    <w:rsid w:val="00F403E3"/>
    <w:rsid w:val="00F4057F"/>
    <w:rsid w:val="00F40CAA"/>
    <w:rsid w:val="00F41211"/>
    <w:rsid w:val="00F412D5"/>
    <w:rsid w:val="00F41472"/>
    <w:rsid w:val="00F416EB"/>
    <w:rsid w:val="00F41884"/>
    <w:rsid w:val="00F41BE3"/>
    <w:rsid w:val="00F4240D"/>
    <w:rsid w:val="00F42546"/>
    <w:rsid w:val="00F42688"/>
    <w:rsid w:val="00F429EC"/>
    <w:rsid w:val="00F42E63"/>
    <w:rsid w:val="00F42F66"/>
    <w:rsid w:val="00F43032"/>
    <w:rsid w:val="00F4308D"/>
    <w:rsid w:val="00F43095"/>
    <w:rsid w:val="00F4319E"/>
    <w:rsid w:val="00F4326F"/>
    <w:rsid w:val="00F43308"/>
    <w:rsid w:val="00F43657"/>
    <w:rsid w:val="00F43AAB"/>
    <w:rsid w:val="00F43B73"/>
    <w:rsid w:val="00F43D47"/>
    <w:rsid w:val="00F43EA6"/>
    <w:rsid w:val="00F44271"/>
    <w:rsid w:val="00F44328"/>
    <w:rsid w:val="00F44643"/>
    <w:rsid w:val="00F447DC"/>
    <w:rsid w:val="00F44810"/>
    <w:rsid w:val="00F44A55"/>
    <w:rsid w:val="00F44BB8"/>
    <w:rsid w:val="00F44D53"/>
    <w:rsid w:val="00F457E1"/>
    <w:rsid w:val="00F45A0C"/>
    <w:rsid w:val="00F45AC4"/>
    <w:rsid w:val="00F45FC3"/>
    <w:rsid w:val="00F469A1"/>
    <w:rsid w:val="00F46BCF"/>
    <w:rsid w:val="00F46CB7"/>
    <w:rsid w:val="00F46E28"/>
    <w:rsid w:val="00F47635"/>
    <w:rsid w:val="00F47953"/>
    <w:rsid w:val="00F47EF1"/>
    <w:rsid w:val="00F47FEF"/>
    <w:rsid w:val="00F509D4"/>
    <w:rsid w:val="00F50DE9"/>
    <w:rsid w:val="00F515E8"/>
    <w:rsid w:val="00F5168E"/>
    <w:rsid w:val="00F51FF8"/>
    <w:rsid w:val="00F527DB"/>
    <w:rsid w:val="00F529C5"/>
    <w:rsid w:val="00F5334B"/>
    <w:rsid w:val="00F537D1"/>
    <w:rsid w:val="00F538D5"/>
    <w:rsid w:val="00F53C45"/>
    <w:rsid w:val="00F53F13"/>
    <w:rsid w:val="00F53F1E"/>
    <w:rsid w:val="00F54220"/>
    <w:rsid w:val="00F5453F"/>
    <w:rsid w:val="00F546FD"/>
    <w:rsid w:val="00F54D98"/>
    <w:rsid w:val="00F54EA3"/>
    <w:rsid w:val="00F557F7"/>
    <w:rsid w:val="00F56583"/>
    <w:rsid w:val="00F56B94"/>
    <w:rsid w:val="00F56C05"/>
    <w:rsid w:val="00F56CD9"/>
    <w:rsid w:val="00F56F8A"/>
    <w:rsid w:val="00F572CD"/>
    <w:rsid w:val="00F5764E"/>
    <w:rsid w:val="00F57EA2"/>
    <w:rsid w:val="00F60170"/>
    <w:rsid w:val="00F607D0"/>
    <w:rsid w:val="00F60F06"/>
    <w:rsid w:val="00F6140D"/>
    <w:rsid w:val="00F6185C"/>
    <w:rsid w:val="00F61D6F"/>
    <w:rsid w:val="00F61DB8"/>
    <w:rsid w:val="00F625F3"/>
    <w:rsid w:val="00F62948"/>
    <w:rsid w:val="00F62AA4"/>
    <w:rsid w:val="00F62F09"/>
    <w:rsid w:val="00F6381D"/>
    <w:rsid w:val="00F639E8"/>
    <w:rsid w:val="00F64293"/>
    <w:rsid w:val="00F64972"/>
    <w:rsid w:val="00F64C87"/>
    <w:rsid w:val="00F64E8D"/>
    <w:rsid w:val="00F64F50"/>
    <w:rsid w:val="00F65371"/>
    <w:rsid w:val="00F65476"/>
    <w:rsid w:val="00F656FF"/>
    <w:rsid w:val="00F657C1"/>
    <w:rsid w:val="00F659F8"/>
    <w:rsid w:val="00F6682E"/>
    <w:rsid w:val="00F6786C"/>
    <w:rsid w:val="00F67A88"/>
    <w:rsid w:val="00F67FD4"/>
    <w:rsid w:val="00F7059D"/>
    <w:rsid w:val="00F707DD"/>
    <w:rsid w:val="00F7093C"/>
    <w:rsid w:val="00F70E45"/>
    <w:rsid w:val="00F70FF6"/>
    <w:rsid w:val="00F710AE"/>
    <w:rsid w:val="00F711F8"/>
    <w:rsid w:val="00F7137B"/>
    <w:rsid w:val="00F713C9"/>
    <w:rsid w:val="00F71723"/>
    <w:rsid w:val="00F71724"/>
    <w:rsid w:val="00F71813"/>
    <w:rsid w:val="00F71BF4"/>
    <w:rsid w:val="00F720A8"/>
    <w:rsid w:val="00F72101"/>
    <w:rsid w:val="00F725D9"/>
    <w:rsid w:val="00F729BA"/>
    <w:rsid w:val="00F730B3"/>
    <w:rsid w:val="00F73BB1"/>
    <w:rsid w:val="00F73CF8"/>
    <w:rsid w:val="00F73EC0"/>
    <w:rsid w:val="00F74BCE"/>
    <w:rsid w:val="00F74F32"/>
    <w:rsid w:val="00F750FC"/>
    <w:rsid w:val="00F75810"/>
    <w:rsid w:val="00F75DDD"/>
    <w:rsid w:val="00F76136"/>
    <w:rsid w:val="00F76C8C"/>
    <w:rsid w:val="00F76ED1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028"/>
    <w:rsid w:val="00F81628"/>
    <w:rsid w:val="00F81AE5"/>
    <w:rsid w:val="00F8218D"/>
    <w:rsid w:val="00F8263B"/>
    <w:rsid w:val="00F826C0"/>
    <w:rsid w:val="00F828BB"/>
    <w:rsid w:val="00F82ACD"/>
    <w:rsid w:val="00F831B0"/>
    <w:rsid w:val="00F83757"/>
    <w:rsid w:val="00F83761"/>
    <w:rsid w:val="00F83BB9"/>
    <w:rsid w:val="00F84488"/>
    <w:rsid w:val="00F84F29"/>
    <w:rsid w:val="00F85075"/>
    <w:rsid w:val="00F85367"/>
    <w:rsid w:val="00F8545B"/>
    <w:rsid w:val="00F8570C"/>
    <w:rsid w:val="00F858A8"/>
    <w:rsid w:val="00F85CFE"/>
    <w:rsid w:val="00F85F28"/>
    <w:rsid w:val="00F86311"/>
    <w:rsid w:val="00F86670"/>
    <w:rsid w:val="00F86910"/>
    <w:rsid w:val="00F86985"/>
    <w:rsid w:val="00F86B44"/>
    <w:rsid w:val="00F86C37"/>
    <w:rsid w:val="00F8712E"/>
    <w:rsid w:val="00F875C3"/>
    <w:rsid w:val="00F878CA"/>
    <w:rsid w:val="00F87B37"/>
    <w:rsid w:val="00F87B50"/>
    <w:rsid w:val="00F87C09"/>
    <w:rsid w:val="00F90052"/>
    <w:rsid w:val="00F90069"/>
    <w:rsid w:val="00F9033F"/>
    <w:rsid w:val="00F90ACF"/>
    <w:rsid w:val="00F90B6E"/>
    <w:rsid w:val="00F90D30"/>
    <w:rsid w:val="00F90D4A"/>
    <w:rsid w:val="00F9111B"/>
    <w:rsid w:val="00F924B4"/>
    <w:rsid w:val="00F927D3"/>
    <w:rsid w:val="00F92BEA"/>
    <w:rsid w:val="00F92FC2"/>
    <w:rsid w:val="00F930D9"/>
    <w:rsid w:val="00F93173"/>
    <w:rsid w:val="00F93ACA"/>
    <w:rsid w:val="00F94325"/>
    <w:rsid w:val="00F94500"/>
    <w:rsid w:val="00F9482B"/>
    <w:rsid w:val="00F94957"/>
    <w:rsid w:val="00F9513D"/>
    <w:rsid w:val="00F95461"/>
    <w:rsid w:val="00F95497"/>
    <w:rsid w:val="00F958B2"/>
    <w:rsid w:val="00F958DE"/>
    <w:rsid w:val="00F95E64"/>
    <w:rsid w:val="00F95FDD"/>
    <w:rsid w:val="00F96370"/>
    <w:rsid w:val="00F96A6A"/>
    <w:rsid w:val="00F96C80"/>
    <w:rsid w:val="00F9720C"/>
    <w:rsid w:val="00F97509"/>
    <w:rsid w:val="00F97642"/>
    <w:rsid w:val="00F9777C"/>
    <w:rsid w:val="00F97B5D"/>
    <w:rsid w:val="00F97D00"/>
    <w:rsid w:val="00F97F6D"/>
    <w:rsid w:val="00FA0250"/>
    <w:rsid w:val="00FA02D0"/>
    <w:rsid w:val="00FA0315"/>
    <w:rsid w:val="00FA0CD4"/>
    <w:rsid w:val="00FA0E2E"/>
    <w:rsid w:val="00FA1707"/>
    <w:rsid w:val="00FA19CB"/>
    <w:rsid w:val="00FA1D12"/>
    <w:rsid w:val="00FA22A2"/>
    <w:rsid w:val="00FA2C36"/>
    <w:rsid w:val="00FA301A"/>
    <w:rsid w:val="00FA31AF"/>
    <w:rsid w:val="00FA3B6C"/>
    <w:rsid w:val="00FA3B76"/>
    <w:rsid w:val="00FA3BBF"/>
    <w:rsid w:val="00FA3D3E"/>
    <w:rsid w:val="00FA3DE2"/>
    <w:rsid w:val="00FA42D1"/>
    <w:rsid w:val="00FA4B2A"/>
    <w:rsid w:val="00FA5001"/>
    <w:rsid w:val="00FA524C"/>
    <w:rsid w:val="00FA5B56"/>
    <w:rsid w:val="00FA5BB6"/>
    <w:rsid w:val="00FA5DAC"/>
    <w:rsid w:val="00FA5E55"/>
    <w:rsid w:val="00FA69FE"/>
    <w:rsid w:val="00FA6AC6"/>
    <w:rsid w:val="00FA6ACD"/>
    <w:rsid w:val="00FA6C2B"/>
    <w:rsid w:val="00FA78E6"/>
    <w:rsid w:val="00FA7DA6"/>
    <w:rsid w:val="00FA7E9B"/>
    <w:rsid w:val="00FB0233"/>
    <w:rsid w:val="00FB0454"/>
    <w:rsid w:val="00FB0D59"/>
    <w:rsid w:val="00FB0EBB"/>
    <w:rsid w:val="00FB0FAA"/>
    <w:rsid w:val="00FB1BBD"/>
    <w:rsid w:val="00FB20AE"/>
    <w:rsid w:val="00FB2618"/>
    <w:rsid w:val="00FB39C4"/>
    <w:rsid w:val="00FB3B5A"/>
    <w:rsid w:val="00FB5185"/>
    <w:rsid w:val="00FB522E"/>
    <w:rsid w:val="00FB5899"/>
    <w:rsid w:val="00FB59D8"/>
    <w:rsid w:val="00FB5F5C"/>
    <w:rsid w:val="00FB5F78"/>
    <w:rsid w:val="00FB63A2"/>
    <w:rsid w:val="00FB6585"/>
    <w:rsid w:val="00FB67CB"/>
    <w:rsid w:val="00FB6848"/>
    <w:rsid w:val="00FB69F1"/>
    <w:rsid w:val="00FB6DDD"/>
    <w:rsid w:val="00FB719B"/>
    <w:rsid w:val="00FB7496"/>
    <w:rsid w:val="00FB7886"/>
    <w:rsid w:val="00FB7F23"/>
    <w:rsid w:val="00FC0287"/>
    <w:rsid w:val="00FC13C9"/>
    <w:rsid w:val="00FC16CA"/>
    <w:rsid w:val="00FC1C90"/>
    <w:rsid w:val="00FC1DE4"/>
    <w:rsid w:val="00FC1F1B"/>
    <w:rsid w:val="00FC270D"/>
    <w:rsid w:val="00FC28FD"/>
    <w:rsid w:val="00FC2F0D"/>
    <w:rsid w:val="00FC3205"/>
    <w:rsid w:val="00FC3469"/>
    <w:rsid w:val="00FC34AF"/>
    <w:rsid w:val="00FC3675"/>
    <w:rsid w:val="00FC378C"/>
    <w:rsid w:val="00FC381B"/>
    <w:rsid w:val="00FC3852"/>
    <w:rsid w:val="00FC3AA0"/>
    <w:rsid w:val="00FC40FD"/>
    <w:rsid w:val="00FC4265"/>
    <w:rsid w:val="00FC44E0"/>
    <w:rsid w:val="00FC4E46"/>
    <w:rsid w:val="00FC5334"/>
    <w:rsid w:val="00FC540F"/>
    <w:rsid w:val="00FC54D0"/>
    <w:rsid w:val="00FC5874"/>
    <w:rsid w:val="00FC592F"/>
    <w:rsid w:val="00FC5982"/>
    <w:rsid w:val="00FC5D02"/>
    <w:rsid w:val="00FC5D9E"/>
    <w:rsid w:val="00FC5DFF"/>
    <w:rsid w:val="00FC6081"/>
    <w:rsid w:val="00FC638F"/>
    <w:rsid w:val="00FC66FC"/>
    <w:rsid w:val="00FC69D6"/>
    <w:rsid w:val="00FC6A11"/>
    <w:rsid w:val="00FC6AA5"/>
    <w:rsid w:val="00FC7619"/>
    <w:rsid w:val="00FC7792"/>
    <w:rsid w:val="00FC7BB1"/>
    <w:rsid w:val="00FC7ED0"/>
    <w:rsid w:val="00FD060F"/>
    <w:rsid w:val="00FD0E8E"/>
    <w:rsid w:val="00FD0FD5"/>
    <w:rsid w:val="00FD1772"/>
    <w:rsid w:val="00FD1DA1"/>
    <w:rsid w:val="00FD1E86"/>
    <w:rsid w:val="00FD2AD4"/>
    <w:rsid w:val="00FD301E"/>
    <w:rsid w:val="00FD30D7"/>
    <w:rsid w:val="00FD346E"/>
    <w:rsid w:val="00FD350B"/>
    <w:rsid w:val="00FD3EE6"/>
    <w:rsid w:val="00FD3F93"/>
    <w:rsid w:val="00FD406C"/>
    <w:rsid w:val="00FD44AB"/>
    <w:rsid w:val="00FD48C0"/>
    <w:rsid w:val="00FD4A56"/>
    <w:rsid w:val="00FD57B1"/>
    <w:rsid w:val="00FD5EDF"/>
    <w:rsid w:val="00FD63A9"/>
    <w:rsid w:val="00FD66B7"/>
    <w:rsid w:val="00FD66F9"/>
    <w:rsid w:val="00FD6A48"/>
    <w:rsid w:val="00FD70B8"/>
    <w:rsid w:val="00FD79CE"/>
    <w:rsid w:val="00FE01C4"/>
    <w:rsid w:val="00FE085A"/>
    <w:rsid w:val="00FE09D2"/>
    <w:rsid w:val="00FE0A63"/>
    <w:rsid w:val="00FE0EA6"/>
    <w:rsid w:val="00FE0FE4"/>
    <w:rsid w:val="00FE1211"/>
    <w:rsid w:val="00FE26E8"/>
    <w:rsid w:val="00FE2CCE"/>
    <w:rsid w:val="00FE2E2B"/>
    <w:rsid w:val="00FE3A21"/>
    <w:rsid w:val="00FE3C3E"/>
    <w:rsid w:val="00FE40EF"/>
    <w:rsid w:val="00FE4D36"/>
    <w:rsid w:val="00FE4EAF"/>
    <w:rsid w:val="00FE56E1"/>
    <w:rsid w:val="00FE573A"/>
    <w:rsid w:val="00FE5B6B"/>
    <w:rsid w:val="00FE65B1"/>
    <w:rsid w:val="00FE66A7"/>
    <w:rsid w:val="00FE6834"/>
    <w:rsid w:val="00FE6E1F"/>
    <w:rsid w:val="00FE6F20"/>
    <w:rsid w:val="00FE6F8F"/>
    <w:rsid w:val="00FE710D"/>
    <w:rsid w:val="00FE7557"/>
    <w:rsid w:val="00FE7703"/>
    <w:rsid w:val="00FE7CE6"/>
    <w:rsid w:val="00FE7F6C"/>
    <w:rsid w:val="00FF0005"/>
    <w:rsid w:val="00FF0A40"/>
    <w:rsid w:val="00FF0B98"/>
    <w:rsid w:val="00FF200F"/>
    <w:rsid w:val="00FF250D"/>
    <w:rsid w:val="00FF28BE"/>
    <w:rsid w:val="00FF2AF7"/>
    <w:rsid w:val="00FF2FD9"/>
    <w:rsid w:val="00FF3342"/>
    <w:rsid w:val="00FF3B98"/>
    <w:rsid w:val="00FF3CAD"/>
    <w:rsid w:val="00FF41A7"/>
    <w:rsid w:val="00FF45E1"/>
    <w:rsid w:val="00FF48E5"/>
    <w:rsid w:val="00FF504A"/>
    <w:rsid w:val="00FF51DE"/>
    <w:rsid w:val="00FF5E87"/>
    <w:rsid w:val="00FF5FB6"/>
    <w:rsid w:val="00FF60A6"/>
    <w:rsid w:val="00FF63A0"/>
    <w:rsid w:val="00FF6590"/>
    <w:rsid w:val="00FF66B1"/>
    <w:rsid w:val="00FF6BFC"/>
    <w:rsid w:val="00FF6C64"/>
    <w:rsid w:val="00FF6CFE"/>
    <w:rsid w:val="00FF6D9C"/>
    <w:rsid w:val="00FF712E"/>
    <w:rsid w:val="00FF7195"/>
    <w:rsid w:val="00FF72BE"/>
    <w:rsid w:val="00FF7587"/>
    <w:rsid w:val="00FF76EA"/>
    <w:rsid w:val="00FF7746"/>
    <w:rsid w:val="00FF7A08"/>
    <w:rsid w:val="00FF7A3C"/>
    <w:rsid w:val="00FF7B1C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38A3B47"/>
  <w15:docId w15:val="{2CA4EBE8-0663-4BC2-AC5F-EE2AD6E61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07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uiPriority w:val="22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1">
    <w:name w:val="EmailStyle941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uiPriority w:val="20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084A7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EE08B-8B43-4301-A541-514F9B43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6877</TotalTime>
  <Pages>56</Pages>
  <Words>10546</Words>
  <Characters>60114</Characters>
  <Application>Microsoft Office Word</Application>
  <DocSecurity>0</DocSecurity>
  <Lines>500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70519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Thanaporn Panuthai</cp:lastModifiedBy>
  <cp:revision>926</cp:revision>
  <cp:lastPrinted>2024-02-28T01:31:00Z</cp:lastPrinted>
  <dcterms:created xsi:type="dcterms:W3CDTF">2021-11-16T09:05:00Z</dcterms:created>
  <dcterms:modified xsi:type="dcterms:W3CDTF">2024-02-28T06:00:00Z</dcterms:modified>
</cp:coreProperties>
</file>