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85D77" w14:textId="107B3D12" w:rsidR="006346F3" w:rsidRDefault="006346F3" w:rsidP="00253B32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CB15BFC" w14:textId="77777777" w:rsidR="00772E20" w:rsidRPr="0057754E" w:rsidRDefault="00772E20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3C68867" w14:textId="77777777" w:rsidR="006346F3" w:rsidRPr="0057754E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26BC005" w14:textId="77777777" w:rsidR="006346F3" w:rsidRPr="0057754E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AB2492B" w14:textId="77777777" w:rsidR="006346F3" w:rsidRPr="0057754E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4ADF027" w14:textId="77777777" w:rsidR="006346F3" w:rsidRPr="0057754E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FE2F9D6" w14:textId="77777777" w:rsidR="006346F3" w:rsidRPr="0057754E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1974F46" w14:textId="77777777" w:rsidR="00346257" w:rsidRPr="0057754E" w:rsidRDefault="00346257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4C903AE" w14:textId="77777777" w:rsidR="00B72120" w:rsidRPr="0057754E" w:rsidRDefault="00B72120" w:rsidP="006346F3">
      <w:pPr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7E9ED61E" w14:textId="77777777" w:rsidR="00346257" w:rsidRPr="0057754E" w:rsidRDefault="00346257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E8927AC" w14:textId="77777777" w:rsidR="006346F3" w:rsidRPr="00C0783C" w:rsidRDefault="00C12656" w:rsidP="00CC1B78">
      <w:pPr>
        <w:pStyle w:val="Heading1"/>
        <w:numPr>
          <w:ilvl w:val="0"/>
          <w:numId w:val="0"/>
        </w:numPr>
        <w:spacing w:line="600" w:lineRule="exact"/>
        <w:jc w:val="center"/>
        <w:rPr>
          <w:rFonts w:asciiTheme="majorBidi" w:hAnsiTheme="majorBidi" w:cstheme="majorBidi"/>
          <w:sz w:val="48"/>
          <w:szCs w:val="48"/>
          <w:u w:val="none"/>
        </w:rPr>
      </w:pPr>
      <w:r w:rsidRPr="00C0783C">
        <w:rPr>
          <w:rFonts w:asciiTheme="majorBidi" w:hAnsiTheme="majorBidi" w:cstheme="majorBidi"/>
          <w:sz w:val="48"/>
          <w:szCs w:val="48"/>
          <w:u w:val="none"/>
          <w:cs/>
        </w:rPr>
        <w:t>บริษัท</w:t>
      </w:r>
      <w:r w:rsidR="006346F3" w:rsidRPr="00C0783C">
        <w:rPr>
          <w:rFonts w:asciiTheme="majorBidi" w:hAnsiTheme="majorBidi" w:cstheme="majorBidi"/>
          <w:sz w:val="48"/>
          <w:szCs w:val="48"/>
          <w:u w:val="none"/>
          <w:cs/>
        </w:rPr>
        <w:t xml:space="preserve">ควอลิตี้คอนสตรัคชั่นโปรดัคส์ จำกัด </w:t>
      </w:r>
      <w:r w:rsidR="006346F3" w:rsidRPr="00C0783C">
        <w:rPr>
          <w:rFonts w:asciiTheme="majorBidi" w:hAnsiTheme="majorBidi" w:cstheme="majorBidi"/>
          <w:sz w:val="48"/>
          <w:szCs w:val="48"/>
          <w:u w:val="none"/>
        </w:rPr>
        <w:t>(</w:t>
      </w:r>
      <w:r w:rsidR="006346F3" w:rsidRPr="00C0783C">
        <w:rPr>
          <w:rFonts w:asciiTheme="majorBidi" w:hAnsiTheme="majorBidi" w:cstheme="majorBidi"/>
          <w:sz w:val="48"/>
          <w:szCs w:val="48"/>
          <w:u w:val="none"/>
          <w:cs/>
        </w:rPr>
        <w:t>มหาชน</w:t>
      </w:r>
      <w:r w:rsidR="006346F3" w:rsidRPr="00C0783C">
        <w:rPr>
          <w:rFonts w:asciiTheme="majorBidi" w:hAnsiTheme="majorBidi" w:cstheme="majorBidi"/>
          <w:sz w:val="48"/>
          <w:szCs w:val="48"/>
          <w:u w:val="none"/>
        </w:rPr>
        <w:t>)</w:t>
      </w:r>
    </w:p>
    <w:p w14:paraId="5EC3C52D" w14:textId="6823A165" w:rsidR="006346F3" w:rsidRDefault="006346F3" w:rsidP="00CC1B78">
      <w:pPr>
        <w:pStyle w:val="Heading1"/>
        <w:numPr>
          <w:ilvl w:val="0"/>
          <w:numId w:val="0"/>
        </w:numPr>
        <w:spacing w:line="600" w:lineRule="exact"/>
        <w:jc w:val="center"/>
        <w:rPr>
          <w:rFonts w:asciiTheme="majorBidi" w:hAnsiTheme="majorBidi" w:cstheme="majorBidi"/>
          <w:sz w:val="48"/>
          <w:szCs w:val="48"/>
          <w:u w:val="none"/>
        </w:rPr>
      </w:pPr>
      <w:r w:rsidRPr="00C0783C">
        <w:rPr>
          <w:rFonts w:asciiTheme="majorBidi" w:hAnsiTheme="majorBidi" w:cstheme="majorBidi"/>
          <w:sz w:val="48"/>
          <w:szCs w:val="48"/>
          <w:u w:val="none"/>
          <w:cs/>
        </w:rPr>
        <w:t>และบริษัทย่อย</w:t>
      </w:r>
    </w:p>
    <w:p w14:paraId="39F39182" w14:textId="77777777" w:rsidR="00B236D0" w:rsidRPr="00B236D0" w:rsidRDefault="00B236D0" w:rsidP="00B236D0"/>
    <w:p w14:paraId="4740D270" w14:textId="1CD5FE23" w:rsidR="00B236D0" w:rsidRDefault="00B236D0" w:rsidP="00B236D0"/>
    <w:p w14:paraId="5110EEA1" w14:textId="3DBA26DF" w:rsidR="00B236D0" w:rsidRPr="00C0783C" w:rsidRDefault="00B236D0" w:rsidP="00B236D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8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C0783C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C078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Pr="00C0783C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F1CB5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119F828A" w14:textId="77777777" w:rsidR="00B236D0" w:rsidRPr="00C0783C" w:rsidRDefault="00B236D0" w:rsidP="00B236D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078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F5F98C3" w14:textId="77777777" w:rsidR="00B236D0" w:rsidRPr="00C0783C" w:rsidRDefault="00B236D0" w:rsidP="00B236D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8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8834A52" w14:textId="77777777" w:rsidR="00B236D0" w:rsidRPr="00B236D0" w:rsidRDefault="00B236D0" w:rsidP="00B236D0"/>
    <w:p w14:paraId="5B9EC6AF" w14:textId="77777777" w:rsidR="006346F3" w:rsidRPr="00C0783C" w:rsidRDefault="006346F3" w:rsidP="003D5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514"/>
        </w:tabs>
        <w:rPr>
          <w:rFonts w:asciiTheme="majorBidi" w:hAnsiTheme="majorBidi" w:cstheme="majorBidi"/>
          <w:sz w:val="32"/>
          <w:szCs w:val="32"/>
        </w:rPr>
        <w:sectPr w:rsidR="006346F3" w:rsidRPr="00C0783C" w:rsidSect="009600C2">
          <w:footerReference w:type="even" r:id="rId11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14:paraId="75392022" w14:textId="77777777" w:rsidR="006346F3" w:rsidRPr="00C0783C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B929C28" w14:textId="77777777" w:rsidR="00F1068B" w:rsidRPr="00C0783C" w:rsidRDefault="00F1068B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27D8246" w14:textId="77777777" w:rsidR="00F1068B" w:rsidRPr="00C0783C" w:rsidRDefault="00F1068B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140ADDE" w14:textId="77777777" w:rsidR="0042586A" w:rsidRPr="00C0783C" w:rsidRDefault="0042586A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A31695F" w14:textId="77777777" w:rsidR="00097D1B" w:rsidRPr="00C0783C" w:rsidRDefault="00097D1B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9971F30" w14:textId="77777777" w:rsidR="009F5214" w:rsidRPr="00C0783C" w:rsidRDefault="009F5214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BA6E825" w14:textId="77777777" w:rsidR="00C03F95" w:rsidRPr="00C0783C" w:rsidRDefault="00C03F95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617F24C" w14:textId="77777777" w:rsidR="00C03F95" w:rsidRPr="00C0783C" w:rsidRDefault="00C03F95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3490987" w14:textId="77777777" w:rsidR="006346F3" w:rsidRPr="00C0783C" w:rsidRDefault="00A664B7" w:rsidP="006346F3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783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5228F0" w:rsidRPr="00C0783C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6346F3" w:rsidRPr="00C0783C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13FF43C8" w14:textId="77777777" w:rsidR="006346F3" w:rsidRPr="00BE24DC" w:rsidRDefault="006346F3" w:rsidP="006346F3">
      <w:pPr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42D80AED" w14:textId="7EE8E95F" w:rsidR="006346F3" w:rsidRPr="00C0783C" w:rsidRDefault="005228F0" w:rsidP="006346F3">
      <w:pPr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0783C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="006346F3" w:rsidRPr="00C0783C">
        <w:rPr>
          <w:rFonts w:asciiTheme="majorBidi" w:hAnsiTheme="majorBidi" w:cstheme="majorBidi"/>
          <w:b/>
          <w:bCs/>
          <w:sz w:val="30"/>
          <w:szCs w:val="30"/>
          <w:cs/>
        </w:rPr>
        <w:t>บ</w:t>
      </w:r>
      <w:r w:rsidR="005B3DDF" w:rsidRPr="00C0783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ริษัท</w:t>
      </w:r>
      <w:r w:rsidR="006346F3" w:rsidRPr="00C0783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ควอลิตี้คอนสตรัคชั่นโปรดัคส์ จำกัด </w:t>
      </w:r>
      <w:r w:rsidR="00D01F0F" w:rsidRPr="00C0783C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6346F3" w:rsidRPr="00C0783C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="00D01F0F" w:rsidRPr="00C0783C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7527F392" w14:textId="77777777" w:rsidR="003E0BC3" w:rsidRPr="00BE24DC" w:rsidRDefault="003E0BC3" w:rsidP="003E0BC3">
      <w:pPr>
        <w:ind w:right="-36"/>
        <w:jc w:val="thaiDistribute"/>
        <w:rPr>
          <w:rFonts w:asciiTheme="majorBidi" w:hAnsiTheme="majorBidi" w:cstheme="majorBidi"/>
          <w:sz w:val="24"/>
          <w:szCs w:val="24"/>
        </w:rPr>
      </w:pPr>
    </w:p>
    <w:p w14:paraId="18B82133" w14:textId="77777777" w:rsidR="003D52A0" w:rsidRPr="00C0783C" w:rsidRDefault="003D52A0" w:rsidP="003E0BC3">
      <w:pPr>
        <w:ind w:right="-36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6ADE706D" w14:textId="77777777" w:rsidR="003D52A0" w:rsidRPr="00BE24DC" w:rsidRDefault="003D52A0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24"/>
          <w:szCs w:val="24"/>
        </w:rPr>
      </w:pPr>
    </w:p>
    <w:p w14:paraId="728BE9B3" w14:textId="1721F431" w:rsidR="003E0BC3" w:rsidRPr="00C0783C" w:rsidRDefault="003E0BC3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</w:t>
      </w:r>
      <w:r w:rsidR="00985C95" w:rsidRPr="00C0783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5B3DDF" w:rsidRPr="00C0783C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ควอลิตี้คอนสตรัคชั่นโปรดัคส์ จำกัด </w:t>
      </w:r>
      <w:r w:rsidR="00D01F0F" w:rsidRPr="00C0783C">
        <w:rPr>
          <w:rFonts w:asciiTheme="majorBidi" w:hAnsiTheme="majorBidi" w:cstheme="majorBidi"/>
          <w:sz w:val="30"/>
          <w:szCs w:val="30"/>
        </w:rPr>
        <w:t>(</w:t>
      </w:r>
      <w:r w:rsidRPr="00C0783C">
        <w:rPr>
          <w:rFonts w:asciiTheme="majorBidi" w:hAnsiTheme="majorBidi" w:cstheme="majorBidi"/>
          <w:sz w:val="30"/>
          <w:szCs w:val="30"/>
          <w:cs/>
        </w:rPr>
        <w:t>มหาชน</w:t>
      </w:r>
      <w:r w:rsidR="00D01F0F" w:rsidRPr="00C0783C">
        <w:rPr>
          <w:rFonts w:asciiTheme="majorBidi" w:hAnsiTheme="majorBidi" w:cstheme="majorBidi"/>
          <w:sz w:val="30"/>
          <w:szCs w:val="30"/>
        </w:rPr>
        <w:t>)</w:t>
      </w:r>
      <w:r w:rsidR="005228F0"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5AF5" w:rsidRPr="00C0783C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</w:t>
      </w:r>
      <w:r w:rsidR="00D01F0F" w:rsidRPr="00C0783C">
        <w:rPr>
          <w:rFonts w:asciiTheme="majorBidi" w:hAnsiTheme="majorBidi" w:cstheme="majorBidi"/>
          <w:sz w:val="30"/>
          <w:szCs w:val="30"/>
        </w:rPr>
        <w:t>(</w:t>
      </w:r>
      <w:r w:rsidR="00C81FC9" w:rsidRPr="00C0783C">
        <w:rPr>
          <w:rFonts w:asciiTheme="majorBidi" w:hAnsiTheme="majorBidi" w:cstheme="majorBidi"/>
          <w:sz w:val="30"/>
          <w:szCs w:val="30"/>
          <w:cs/>
        </w:rPr>
        <w:t>“</w:t>
      </w:r>
      <w:r w:rsidR="00985C95" w:rsidRPr="00C0783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81FC9" w:rsidRPr="00C0783C">
        <w:rPr>
          <w:rFonts w:asciiTheme="majorBidi" w:hAnsiTheme="majorBidi" w:cstheme="majorBidi"/>
          <w:sz w:val="30"/>
          <w:szCs w:val="30"/>
          <w:cs/>
        </w:rPr>
        <w:t>”</w:t>
      </w:r>
      <w:r w:rsidR="00D01F0F" w:rsidRPr="00C0783C">
        <w:rPr>
          <w:rFonts w:asciiTheme="majorBidi" w:hAnsiTheme="majorBidi" w:cstheme="majorBidi"/>
          <w:sz w:val="30"/>
          <w:szCs w:val="30"/>
        </w:rPr>
        <w:t>)</w:t>
      </w:r>
      <w:r w:rsidR="00985C95"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28F0" w:rsidRPr="00C0783C">
        <w:rPr>
          <w:rFonts w:asciiTheme="majorBidi" w:hAnsiTheme="majorBidi" w:cstheme="majorBidi"/>
          <w:sz w:val="30"/>
          <w:szCs w:val="30"/>
          <w:cs/>
        </w:rPr>
        <w:t>และของเฉพาะ</w:t>
      </w:r>
      <w:r w:rsidR="005B3DDF" w:rsidRPr="00C0783C">
        <w:rPr>
          <w:rFonts w:asciiTheme="majorBidi" w:hAnsiTheme="majorBidi" w:cstheme="majorBidi"/>
          <w:sz w:val="30"/>
          <w:szCs w:val="30"/>
          <w:cs/>
        </w:rPr>
        <w:t>บริษัทควอ</w:t>
      </w:r>
      <w:r w:rsidR="005228F0" w:rsidRPr="00C0783C">
        <w:rPr>
          <w:rFonts w:asciiTheme="majorBidi" w:hAnsiTheme="majorBidi" w:cstheme="majorBidi"/>
          <w:sz w:val="30"/>
          <w:szCs w:val="30"/>
          <w:cs/>
        </w:rPr>
        <w:t xml:space="preserve">ลิตี้คอนสตรัคชั่นโปรดัคส์ จำกัด </w:t>
      </w:r>
      <w:r w:rsidR="00D01F0F" w:rsidRPr="00C0783C">
        <w:rPr>
          <w:rFonts w:asciiTheme="majorBidi" w:hAnsiTheme="majorBidi" w:cstheme="majorBidi"/>
          <w:sz w:val="30"/>
          <w:szCs w:val="30"/>
        </w:rPr>
        <w:t>(</w:t>
      </w:r>
      <w:r w:rsidR="005228F0" w:rsidRPr="00C0783C">
        <w:rPr>
          <w:rFonts w:asciiTheme="majorBidi" w:hAnsiTheme="majorBidi" w:cstheme="majorBidi"/>
          <w:sz w:val="30"/>
          <w:szCs w:val="30"/>
          <w:cs/>
        </w:rPr>
        <w:t>มหาชน</w:t>
      </w:r>
      <w:r w:rsidR="00D01F0F" w:rsidRPr="00C0783C">
        <w:rPr>
          <w:rFonts w:asciiTheme="majorBidi" w:hAnsiTheme="majorBidi" w:cstheme="majorBidi"/>
          <w:sz w:val="30"/>
          <w:szCs w:val="30"/>
        </w:rPr>
        <w:t>)</w:t>
      </w:r>
      <w:r w:rsidR="00CF4AD2"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="00D01F0F" w:rsidRPr="00C0783C">
        <w:rPr>
          <w:rFonts w:asciiTheme="majorBidi" w:hAnsiTheme="majorBidi" w:cstheme="majorBidi"/>
          <w:sz w:val="30"/>
          <w:szCs w:val="30"/>
        </w:rPr>
        <w:t>(</w:t>
      </w:r>
      <w:r w:rsidR="00CF4AD2" w:rsidRPr="00C0783C">
        <w:rPr>
          <w:rFonts w:asciiTheme="majorBidi" w:hAnsiTheme="majorBidi" w:cstheme="majorBidi"/>
          <w:sz w:val="30"/>
          <w:szCs w:val="30"/>
        </w:rPr>
        <w:t>“</w:t>
      </w:r>
      <w:r w:rsidR="00CF4AD2" w:rsidRPr="00C0783C">
        <w:rPr>
          <w:rFonts w:asciiTheme="majorBidi" w:hAnsiTheme="majorBidi" w:cstheme="majorBidi"/>
          <w:sz w:val="30"/>
          <w:szCs w:val="30"/>
          <w:cs/>
        </w:rPr>
        <w:t>บริษัท”</w:t>
      </w:r>
      <w:r w:rsidR="00D01F0F" w:rsidRPr="00C0783C">
        <w:rPr>
          <w:rFonts w:asciiTheme="majorBidi" w:hAnsiTheme="majorBidi" w:cstheme="majorBidi"/>
          <w:sz w:val="30"/>
          <w:szCs w:val="30"/>
        </w:rPr>
        <w:t>)</w:t>
      </w:r>
      <w:r w:rsidR="00985C95" w:rsidRPr="00C0783C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783C">
        <w:rPr>
          <w:rFonts w:asciiTheme="majorBidi" w:hAnsiTheme="majorBidi" w:cstheme="majorBidi"/>
          <w:spacing w:val="-8"/>
          <w:sz w:val="30"/>
          <w:szCs w:val="30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031098" w:rsidRPr="00C0783C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C0783C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pacing w:val="-8"/>
          <w:sz w:val="30"/>
          <w:szCs w:val="30"/>
          <w:cs/>
        </w:rPr>
        <w:t>ธันวาคม</w:t>
      </w:r>
      <w:r w:rsidR="00090B52" w:rsidRPr="00C0783C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031098" w:rsidRPr="00C0783C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0F1CB5">
        <w:rPr>
          <w:rFonts w:asciiTheme="majorBidi" w:hAnsiTheme="majorBidi" w:cstheme="majorBidi"/>
          <w:spacing w:val="-8"/>
          <w:sz w:val="30"/>
          <w:szCs w:val="30"/>
        </w:rPr>
        <w:t>6</w:t>
      </w:r>
      <w:r w:rsidRPr="00C0783C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pacing w:val="-8"/>
          <w:sz w:val="30"/>
          <w:szCs w:val="30"/>
          <w:cs/>
        </w:rPr>
        <w:t>งบกำไรขาดทุนรวม</w:t>
      </w:r>
      <w:r w:rsidRPr="00C0783C">
        <w:rPr>
          <w:rFonts w:asciiTheme="majorBidi" w:hAnsiTheme="majorBidi" w:cstheme="majorBidi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985C95"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C0783C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Pr="00C0783C">
        <w:rPr>
          <w:rFonts w:asciiTheme="majorBidi" w:hAnsiTheme="majorBidi" w:cstheme="majorBidi"/>
          <w:sz w:val="30"/>
          <w:szCs w:val="30"/>
          <w:cs/>
        </w:rPr>
        <w:t>งบกระแสเงินสดรวม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และงบกระแสเงินสดเฉพาะกิจการ สำหรับปีสิ้นสุดวันเดียวกัน รวมถึงหมายเหตุ</w:t>
      </w:r>
      <w:r w:rsidR="00914269" w:rsidRPr="00C0783C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ประกอบงบการเงิน </w:t>
      </w:r>
      <w:r w:rsidR="00985C95" w:rsidRPr="00C0783C">
        <w:rPr>
          <w:rFonts w:asciiTheme="majorBidi" w:hAnsiTheme="majorBidi" w:cstheme="majorBidi"/>
          <w:spacing w:val="4"/>
          <w:sz w:val="30"/>
          <w:szCs w:val="30"/>
          <w:cs/>
        </w:rPr>
        <w:t>ซึ่งประกอบด้วย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สรุปน</w:t>
      </w:r>
      <w:r w:rsidR="00985C95" w:rsidRPr="00C0783C">
        <w:rPr>
          <w:rFonts w:asciiTheme="majorBidi" w:hAnsiTheme="majorBidi" w:cstheme="majorBidi"/>
          <w:spacing w:val="4"/>
          <w:sz w:val="30"/>
          <w:szCs w:val="30"/>
          <w:cs/>
        </w:rPr>
        <w:t>โยบายการบัญชี</w:t>
      </w:r>
      <w:r w:rsidR="00985C95" w:rsidRPr="00C0783C">
        <w:rPr>
          <w:rFonts w:asciiTheme="majorBidi" w:hAnsiTheme="majorBidi" w:cstheme="majorBidi"/>
          <w:sz w:val="30"/>
          <w:szCs w:val="30"/>
          <w:cs/>
        </w:rPr>
        <w:t>ที่สำคัญและ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เรื่องอื่นๆ </w:t>
      </w:r>
    </w:p>
    <w:p w14:paraId="7C916BA3" w14:textId="77777777" w:rsidR="00C81FC9" w:rsidRPr="00BE24DC" w:rsidRDefault="00C81FC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24"/>
          <w:szCs w:val="24"/>
        </w:rPr>
      </w:pPr>
    </w:p>
    <w:p w14:paraId="239D68C0" w14:textId="321BA4F9" w:rsidR="00914269" w:rsidRPr="00C0783C" w:rsidRDefault="00C81FC9" w:rsidP="0012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031098" w:rsidRPr="00C0783C">
        <w:rPr>
          <w:rFonts w:asciiTheme="majorBidi" w:hAnsiTheme="majorBidi" w:cstheme="majorBidi"/>
          <w:sz w:val="30"/>
          <w:szCs w:val="30"/>
        </w:rPr>
        <w:t>31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31098" w:rsidRPr="00C0783C">
        <w:rPr>
          <w:rFonts w:asciiTheme="majorBidi" w:hAnsiTheme="majorBidi" w:cstheme="majorBidi"/>
          <w:sz w:val="30"/>
          <w:szCs w:val="30"/>
        </w:rPr>
        <w:t>256</w:t>
      </w:r>
      <w:r w:rsidR="000F1CB5">
        <w:rPr>
          <w:rFonts w:asciiTheme="majorBidi" w:hAnsiTheme="majorBidi" w:cstheme="majorBidi"/>
          <w:sz w:val="30"/>
          <w:szCs w:val="30"/>
        </w:rPr>
        <w:t>6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 w:rsidR="00914269" w:rsidRPr="00C0783C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C0783C">
        <w:rPr>
          <w:rFonts w:asciiTheme="majorBidi" w:hAnsiTheme="majorBidi" w:cstheme="majorBidi"/>
          <w:sz w:val="30"/>
          <w:szCs w:val="30"/>
          <w:cs/>
        </w:rPr>
        <w:t>ตามมาตรฐานการรายงานทางการเงิ</w:t>
      </w:r>
      <w:r w:rsidR="00C11CC0" w:rsidRPr="00C0783C">
        <w:rPr>
          <w:rFonts w:asciiTheme="majorBidi" w:hAnsiTheme="majorBidi" w:cstheme="majorBidi"/>
          <w:sz w:val="30"/>
          <w:szCs w:val="30"/>
          <w:cs/>
        </w:rPr>
        <w:t>น</w:t>
      </w:r>
      <w:r w:rsidR="001253E4" w:rsidRPr="00C0783C">
        <w:rPr>
          <w:rFonts w:asciiTheme="majorBidi" w:hAnsiTheme="majorBidi" w:cstheme="majorBidi"/>
          <w:sz w:val="30"/>
          <w:szCs w:val="30"/>
        </w:rPr>
        <w:t xml:space="preserve"> </w:t>
      </w:r>
    </w:p>
    <w:p w14:paraId="0FE7E896" w14:textId="77777777" w:rsidR="001253E4" w:rsidRPr="00BE24DC" w:rsidRDefault="001253E4" w:rsidP="0012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0BC85487" w14:textId="20E245D3" w:rsidR="00C81FC9" w:rsidRPr="00C0783C" w:rsidRDefault="00C81FC9" w:rsidP="00C81FC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0783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F5F77D7" w14:textId="77777777" w:rsidR="00C81FC9" w:rsidRPr="00BE24DC" w:rsidRDefault="00C81FC9" w:rsidP="00C81FC9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77CC9D38" w14:textId="0DB5F79A" w:rsidR="0030368D" w:rsidRPr="006947A8" w:rsidRDefault="00C81FC9" w:rsidP="0082415B">
      <w:pPr>
        <w:ind w:right="-202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  <w:r w:rsidRPr="006947A8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A75B6" w:rsidRPr="006947A8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Pr="006947A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947A8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1C4AA6" w:rsidRPr="006947A8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ประมวล</w:t>
      </w:r>
      <w:r w:rsidR="00534B21" w:rsidRPr="006947A8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จรรยา</w:t>
      </w:r>
      <w:r w:rsidR="00553F6D" w:rsidRPr="006947A8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บรรณ</w:t>
      </w:r>
      <w:r w:rsidR="00244E33" w:rsidRPr="006947A8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ของผู้ประกอบวิชาชีพบัญชี</w:t>
      </w:r>
      <w:r w:rsidR="00D41F14" w:rsidRPr="006947A8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รวมถึง มาตรฐาน</w:t>
      </w:r>
      <w:r w:rsidR="00135138" w:rsidRPr="006947A8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เรื่องความเป็นอิสระ</w:t>
      </w:r>
      <w:r w:rsidR="0082415B" w:rsidRPr="006947A8">
        <w:rPr>
          <w:rFonts w:asciiTheme="majorBidi" w:eastAsia="Calibri" w:hAnsiTheme="majorBidi" w:cstheme="majorBidi"/>
          <w:i/>
          <w:iCs/>
          <w:sz w:val="30"/>
          <w:szCs w:val="30"/>
        </w:rPr>
        <w:br/>
      </w:r>
      <w:r w:rsidR="00E4003E" w:rsidRPr="006947A8">
        <w:rPr>
          <w:rFonts w:asciiTheme="majorBidi" w:eastAsia="Calibri" w:hAnsiTheme="majorBidi" w:cstheme="majorBidi" w:hint="cs"/>
          <w:sz w:val="30"/>
          <w:szCs w:val="30"/>
          <w:cs/>
        </w:rPr>
        <w:t>ที่กำหนด</w:t>
      </w:r>
      <w:r w:rsidR="000978D4" w:rsidRPr="006947A8">
        <w:rPr>
          <w:rFonts w:asciiTheme="majorBidi" w:eastAsia="Calibri" w:hAnsiTheme="majorBidi" w:cstheme="majorBidi" w:hint="cs"/>
          <w:sz w:val="30"/>
          <w:szCs w:val="30"/>
          <w:cs/>
        </w:rPr>
        <w:t>โดยสภาวิชาชีพบัญชี</w:t>
      </w:r>
      <w:r w:rsidR="00E274EC" w:rsidRPr="006947A8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E274EC" w:rsidRPr="006947A8">
        <w:rPr>
          <w:rFonts w:asciiTheme="majorBidi" w:eastAsia="Calibri" w:hAnsiTheme="majorBidi" w:cstheme="majorBidi"/>
          <w:sz w:val="30"/>
          <w:szCs w:val="30"/>
        </w:rPr>
        <w:t>(</w:t>
      </w:r>
      <w:r w:rsidR="00E274EC" w:rsidRPr="006947A8">
        <w:rPr>
          <w:rFonts w:asciiTheme="majorBidi" w:eastAsia="Calibri" w:hAnsiTheme="majorBidi" w:cstheme="majorBidi" w:hint="cs"/>
          <w:sz w:val="30"/>
          <w:szCs w:val="30"/>
          <w:cs/>
        </w:rPr>
        <w:t>ประมวล</w:t>
      </w:r>
      <w:r w:rsidR="00767B60" w:rsidRPr="006947A8">
        <w:rPr>
          <w:rFonts w:asciiTheme="majorBidi" w:eastAsia="Calibri" w:hAnsiTheme="majorBidi" w:cstheme="majorBidi" w:hint="cs"/>
          <w:sz w:val="30"/>
          <w:szCs w:val="30"/>
          <w:cs/>
        </w:rPr>
        <w:t>จรรยาบรรณ</w:t>
      </w:r>
      <w:r w:rsidR="00334F5C" w:rsidRPr="006947A8">
        <w:rPr>
          <w:rFonts w:asciiTheme="majorBidi" w:eastAsia="Calibri" w:hAnsiTheme="majorBidi" w:cstheme="majorBidi" w:hint="cs"/>
          <w:sz w:val="30"/>
          <w:szCs w:val="30"/>
          <w:cs/>
        </w:rPr>
        <w:t>ของผู้ประกอบวิชาชีพ</w:t>
      </w:r>
      <w:r w:rsidR="00AC55DC" w:rsidRPr="006947A8">
        <w:rPr>
          <w:rFonts w:asciiTheme="majorBidi" w:eastAsia="Calibri" w:hAnsiTheme="majorBidi" w:cstheme="majorBidi" w:hint="cs"/>
          <w:sz w:val="30"/>
          <w:szCs w:val="30"/>
          <w:cs/>
        </w:rPr>
        <w:t>บัญชี</w:t>
      </w:r>
      <w:r w:rsidR="00AC55DC" w:rsidRPr="006947A8">
        <w:rPr>
          <w:rFonts w:asciiTheme="majorBidi" w:eastAsia="Calibri" w:hAnsiTheme="majorBidi" w:cstheme="majorBidi"/>
          <w:sz w:val="30"/>
          <w:szCs w:val="30"/>
        </w:rPr>
        <w:t>)</w:t>
      </w:r>
      <w:r w:rsidRPr="006947A8">
        <w:rPr>
          <w:rFonts w:asciiTheme="majorBidi" w:eastAsia="Calibri" w:hAnsiTheme="majorBidi" w:cstheme="majorBidi"/>
          <w:color w:val="FF0000"/>
          <w:sz w:val="30"/>
          <w:szCs w:val="30"/>
        </w:rPr>
        <w:t xml:space="preserve"> </w:t>
      </w:r>
      <w:r w:rsidRPr="006947A8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</w:t>
      </w:r>
      <w:r w:rsidR="0082415B" w:rsidRPr="006947A8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BA6FC4">
        <w:rPr>
          <w:rFonts w:asciiTheme="majorBidi" w:eastAsia="Calibri" w:hAnsiTheme="majorBidi" w:cstheme="majorBidi"/>
          <w:spacing w:val="-6"/>
          <w:sz w:val="30"/>
          <w:szCs w:val="30"/>
          <w:cs/>
        </w:rPr>
        <w:t>งบการเงินรวมและงบการเงินเฉพาะกิจการ และข้าพเจ้าได้ปฏิบัติตามความรับผิดชอบด้านจรรยาบรรณอื่นๆ</w:t>
      </w:r>
      <w:r w:rsidR="0082415B" w:rsidRPr="006947A8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6947A8" w:rsidRPr="006947A8">
        <w:rPr>
          <w:rFonts w:asciiTheme="majorBidi" w:eastAsia="Calibri" w:hAnsiTheme="majorBidi" w:cstheme="majorBidi"/>
          <w:sz w:val="30"/>
          <w:szCs w:val="30"/>
        </w:rPr>
        <w:br/>
      </w:r>
      <w:r w:rsidR="00FF503F" w:rsidRPr="00BE24DC">
        <w:rPr>
          <w:rFonts w:asciiTheme="majorBidi" w:eastAsia="Calibri" w:hAnsiTheme="majorBidi" w:cstheme="majorBidi" w:hint="cs"/>
          <w:sz w:val="30"/>
          <w:szCs w:val="30"/>
          <w:cs/>
        </w:rPr>
        <w:t>ตาม</w:t>
      </w:r>
      <w:r w:rsidR="006251F7" w:rsidRPr="00BE24DC">
        <w:rPr>
          <w:rFonts w:asciiTheme="majorBidi" w:eastAsia="Calibri" w:hAnsiTheme="majorBidi" w:cstheme="majorBidi" w:hint="cs"/>
          <w:sz w:val="30"/>
          <w:szCs w:val="30"/>
          <w:cs/>
        </w:rPr>
        <w:t>ประมวลจรร</w:t>
      </w:r>
      <w:r w:rsidR="00F95220" w:rsidRPr="00BE24DC">
        <w:rPr>
          <w:rFonts w:asciiTheme="majorBidi" w:eastAsia="Calibri" w:hAnsiTheme="majorBidi" w:cstheme="majorBidi" w:hint="cs"/>
          <w:sz w:val="30"/>
          <w:szCs w:val="30"/>
          <w:cs/>
        </w:rPr>
        <w:t>ยาบรรณ</w:t>
      </w:r>
      <w:r w:rsidR="004D55EF" w:rsidRPr="00BE24DC">
        <w:rPr>
          <w:rFonts w:asciiTheme="majorBidi" w:eastAsia="Calibri" w:hAnsiTheme="majorBidi" w:cstheme="majorBidi" w:hint="cs"/>
          <w:sz w:val="30"/>
          <w:szCs w:val="30"/>
          <w:cs/>
        </w:rPr>
        <w:t>ของผู้ประกอบ</w:t>
      </w:r>
      <w:r w:rsidR="00053DA2" w:rsidRPr="00BE24DC">
        <w:rPr>
          <w:rFonts w:asciiTheme="majorBidi" w:eastAsia="Calibri" w:hAnsiTheme="majorBidi" w:cstheme="majorBidi" w:hint="cs"/>
          <w:sz w:val="30"/>
          <w:szCs w:val="30"/>
          <w:cs/>
        </w:rPr>
        <w:t>วิชาชีพบัญชี</w:t>
      </w:r>
      <w:r w:rsidR="00FF503F" w:rsidRPr="00BE24DC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BE24DC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</w:t>
      </w:r>
      <w:r w:rsidR="006947A8" w:rsidRPr="00BE24DC">
        <w:rPr>
          <w:rFonts w:asciiTheme="majorBidi" w:eastAsia="Calibri" w:hAnsiTheme="majorBidi" w:cstheme="majorBidi"/>
          <w:sz w:val="30"/>
          <w:szCs w:val="30"/>
        </w:rPr>
        <w:br/>
      </w:r>
      <w:r w:rsidRPr="00BE24DC">
        <w:rPr>
          <w:rFonts w:asciiTheme="majorBidi" w:eastAsia="Calibri" w:hAnsiTheme="majorBidi" w:cstheme="majorBidi"/>
          <w:sz w:val="30"/>
          <w:szCs w:val="30"/>
          <w:cs/>
        </w:rPr>
        <w:t>เหมาะสมเพื่อใช้เป็นเกณฑ์ในการแสดงความเห็นของข้าพเจ้า</w:t>
      </w:r>
    </w:p>
    <w:p w14:paraId="693EBBAF" w14:textId="77777777" w:rsidR="001253E4" w:rsidRPr="00C0783C" w:rsidRDefault="001253E4" w:rsidP="00C81FC9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1253E4" w:rsidRPr="00C0783C" w:rsidSect="000248AB">
          <w:footerReference w:type="default" r:id="rId12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A24ED60" w14:textId="7890B620" w:rsidR="00C81FC9" w:rsidRPr="00C0783C" w:rsidRDefault="00C81FC9" w:rsidP="00C81FC9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783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45B331D3" w14:textId="77777777" w:rsidR="00C81FC9" w:rsidRPr="00BE24DC" w:rsidRDefault="00C81FC9" w:rsidP="00C81FC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68B3D1A" w14:textId="68C850F5" w:rsidR="00C81FC9" w:rsidRPr="00BE24DC" w:rsidRDefault="00C81FC9" w:rsidP="006E7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07"/>
        <w:jc w:val="thaiDistribute"/>
        <w:rPr>
          <w:rFonts w:asciiTheme="majorBidi" w:hAnsiTheme="majorBidi" w:cstheme="majorBidi"/>
          <w:sz w:val="30"/>
          <w:szCs w:val="30"/>
        </w:rPr>
      </w:pPr>
      <w:r w:rsidRPr="00BE24DC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BE24DC">
        <w:rPr>
          <w:rFonts w:asciiTheme="majorBidi" w:eastAsia="Calibri" w:hAnsiTheme="majorBidi" w:cstheme="majorBidi"/>
          <w:spacing w:val="-2"/>
          <w:sz w:val="30"/>
          <w:szCs w:val="30"/>
          <w:cs/>
        </w:rPr>
        <w:t>งบการเงิน</w:t>
      </w:r>
      <w:r w:rsidRPr="00BE24DC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รวมและงบการเงินเฉพาะกิจการ</w:t>
      </w:r>
      <w:r w:rsidRPr="00BE24DC">
        <w:rPr>
          <w:rFonts w:asciiTheme="majorBidi" w:eastAsia="Calibri" w:hAnsiTheme="majorBidi" w:cstheme="majorBidi"/>
          <w:spacing w:val="-2"/>
          <w:sz w:val="30"/>
          <w:szCs w:val="30"/>
          <w:cs/>
        </w:rPr>
        <w:t>สำหรับงวด</w:t>
      </w:r>
      <w:r w:rsidR="0042586A" w:rsidRPr="00BE24DC">
        <w:rPr>
          <w:rFonts w:asciiTheme="majorBidi" w:eastAsia="Calibri" w:hAnsiTheme="majorBidi" w:cstheme="majorBidi"/>
          <w:spacing w:val="-2"/>
          <w:sz w:val="30"/>
          <w:szCs w:val="30"/>
          <w:cs/>
        </w:rPr>
        <w:t>ปัจจุบัน</w:t>
      </w:r>
      <w:r w:rsidR="0042586A" w:rsidRPr="00BE24DC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BE24DC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</w:t>
      </w:r>
      <w:r w:rsidRPr="00BE24DC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BE24D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E24DC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BE24D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E24DC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="00914269" w:rsidRPr="00BE24D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BE24D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E24DC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6B3D2EF" w14:textId="79D2FC5E" w:rsidR="003E0BC3" w:rsidRPr="00BE24DC" w:rsidRDefault="003E0BC3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950"/>
      </w:tblGrid>
      <w:tr w:rsidR="00914269" w:rsidRPr="00C0783C" w14:paraId="3CEFED67" w14:textId="77777777" w:rsidTr="004054CA">
        <w:tc>
          <w:tcPr>
            <w:tcW w:w="9828" w:type="dxa"/>
            <w:gridSpan w:val="2"/>
            <w:shd w:val="clear" w:color="auto" w:fill="auto"/>
          </w:tcPr>
          <w:p w14:paraId="73B33472" w14:textId="77777777" w:rsidR="00914269" w:rsidRPr="00C0783C" w:rsidRDefault="00914269" w:rsidP="00405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914269" w:rsidRPr="00C0783C" w14:paraId="7595C3BF" w14:textId="77777777" w:rsidTr="004054CA">
        <w:tc>
          <w:tcPr>
            <w:tcW w:w="9828" w:type="dxa"/>
            <w:gridSpan w:val="2"/>
            <w:shd w:val="clear" w:color="auto" w:fill="auto"/>
          </w:tcPr>
          <w:p w14:paraId="5B736926" w14:textId="697675D2" w:rsidR="00914269" w:rsidRPr="00C0783C" w:rsidRDefault="00914269" w:rsidP="00405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5F4F3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BF68F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914269" w:rsidRPr="00C0783C" w14:paraId="31205A66" w14:textId="77777777" w:rsidTr="004054CA">
        <w:tc>
          <w:tcPr>
            <w:tcW w:w="4878" w:type="dxa"/>
            <w:shd w:val="clear" w:color="auto" w:fill="auto"/>
          </w:tcPr>
          <w:p w14:paraId="0D837AA3" w14:textId="77777777" w:rsidR="00914269" w:rsidRPr="00C0783C" w:rsidRDefault="00914269" w:rsidP="00405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0804899F" w14:textId="77777777" w:rsidR="00914269" w:rsidRPr="00C0783C" w:rsidRDefault="00914269" w:rsidP="00405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14269" w:rsidRPr="00C0783C" w14:paraId="28FC971E" w14:textId="77777777" w:rsidTr="004054CA">
        <w:tc>
          <w:tcPr>
            <w:tcW w:w="4878" w:type="dxa"/>
            <w:shd w:val="clear" w:color="auto" w:fill="auto"/>
          </w:tcPr>
          <w:p w14:paraId="4138D964" w14:textId="2C3276A1" w:rsidR="00914269" w:rsidRPr="00C0783C" w:rsidRDefault="00914269" w:rsidP="004054C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ข้าพเจ้าให้ความสนใจในเรื่องดังกล่าว เนื่องจากตลาดหลักของกลุ่มบริษัทและบริษัทเป็นตลาดภายในประเทศซึ่งมีการแข่งขันสูง ดังนั้นราคาขายจึงขึ้นอยู่กับภาวการณ์แข่งขันของตลาด ซึ่งส่งผลต่อสินค้าคงเหลือของกลุ่มบริษัทและบริษัทที่ต้องรับรู้ในมูลค่าที่ต่ำกว่าระหว่างราคาทุนและมูลค่าสุทธิที่คาดว่าจะได้รับ กลุ่มบริษัทและบริษัทจึงมีการวัดมูลค่าของสินค้าคงเหลือ</w:t>
            </w:r>
            <w:r w:rsidRPr="00C0783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โดยการเปรียบเทียบต้นทุนของสินค้าคงเหลือกับมูลค่าสุทธิที่คาดว่าจะได้รับ เพื่อพิจารณาประมาณการสินค้า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คงเหลือที่ลดลง โดยการประมาณการเกี่ยวข้องกับการใช้</w:t>
            </w:r>
            <w:r w:rsidRPr="00C0783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ดุลยพินิจของผู้บริหารและอยู่บนพื้นฐานของภาวการณ์ของตลาด</w:t>
            </w:r>
            <w:r w:rsidRPr="00C0783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นอกจากนี้สินค้าคงเหลือมียอดคงเหลือที่มีนัยสำคัญในงบการเงินรวมและงบการเงินเฉพาะกิจการ ดังนั้นข้าพเจ้า</w:t>
            </w:r>
            <w:r w:rsidR="004200EB">
              <w:rPr>
                <w:rFonts w:asciiTheme="majorBidi" w:hAnsiTheme="majorBidi" w:cstheme="majorBidi"/>
                <w:spacing w:val="-8"/>
                <w:sz w:val="30"/>
                <w:szCs w:val="30"/>
              </w:rPr>
              <w:br/>
            </w:r>
            <w:r w:rsidRPr="00C0783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จึงถือเป็นเรื่องสำคัญในการตรวจสอบของข้าพเจ้า</w:t>
            </w:r>
          </w:p>
        </w:tc>
        <w:tc>
          <w:tcPr>
            <w:tcW w:w="4950" w:type="dxa"/>
            <w:shd w:val="clear" w:color="auto" w:fill="auto"/>
          </w:tcPr>
          <w:p w14:paraId="0673966B" w14:textId="70EC1DBF" w:rsidR="004B0EBD" w:rsidRDefault="004B0EBD" w:rsidP="004054C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B0EB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7DD15BD" w14:textId="77777777" w:rsidR="009904DB" w:rsidRDefault="00914269" w:rsidP="00893639">
            <w:pPr>
              <w:pStyle w:val="a0"/>
              <w:widowControl w:val="0"/>
              <w:numPr>
                <w:ilvl w:val="0"/>
                <w:numId w:val="47"/>
              </w:numPr>
              <w:ind w:left="344" w:hanging="387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4B0EBD">
              <w:rPr>
                <w:rFonts w:asciiTheme="majorBidi" w:hAnsiTheme="majorBidi" w:cstheme="majorBidi"/>
                <w:spacing w:val="-6"/>
                <w:cs/>
              </w:rPr>
              <w:t>การสอบถามผู้บริหารซึ่งเป็นผู้รับผิดชอบในเรื่องดังกล่าว เพื่อให้ได้มาซึ่งความเข้าใจเกี่ยวกับนโยบายของกลุ่มบริษัทและบริษัทในการประมาณการมูลค่าสุทธิที่คาดว่าจะได้รับของสินค้าคงเหลือ</w:t>
            </w:r>
          </w:p>
          <w:p w14:paraId="282A8D80" w14:textId="77777777" w:rsidR="009904DB" w:rsidRDefault="00914269" w:rsidP="00893639">
            <w:pPr>
              <w:pStyle w:val="a0"/>
              <w:widowControl w:val="0"/>
              <w:numPr>
                <w:ilvl w:val="0"/>
                <w:numId w:val="47"/>
              </w:numPr>
              <w:ind w:left="344" w:hanging="387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4B0EBD">
              <w:rPr>
                <w:rFonts w:asciiTheme="majorBidi" w:hAnsiTheme="majorBidi" w:cstheme="majorBidi"/>
                <w:spacing w:val="-6"/>
                <w:cs/>
              </w:rPr>
              <w:t xml:space="preserve">ตรวจสอบการประมาณการดังกล่าวว่ามีความสอดคล้องกับนโยบายการบัญชีของกลุ่มบริษัทและบริษัท </w:t>
            </w:r>
          </w:p>
          <w:p w14:paraId="00DA57F5" w14:textId="31BFAA3D" w:rsidR="009904DB" w:rsidRDefault="00914269" w:rsidP="00893639">
            <w:pPr>
              <w:pStyle w:val="a0"/>
              <w:widowControl w:val="0"/>
              <w:numPr>
                <w:ilvl w:val="0"/>
                <w:numId w:val="47"/>
              </w:numPr>
              <w:ind w:left="344" w:hanging="387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9904DB">
              <w:rPr>
                <w:rFonts w:asciiTheme="majorBidi" w:hAnsiTheme="majorBidi" w:cstheme="majorBidi"/>
                <w:spacing w:val="-6"/>
                <w:cs/>
              </w:rPr>
              <w:t>ทดสอบการคำนวณการประมาณการมูลค่าสุทธิที่คาดว่าจะได้รับของสินค้าคงเหลือ โดยการเปรียบเทียบต้นทุนของ</w:t>
            </w:r>
            <w:r w:rsidRPr="00893639">
              <w:rPr>
                <w:rFonts w:asciiTheme="majorBidi" w:hAnsiTheme="majorBidi" w:cstheme="majorBidi"/>
                <w:cs/>
              </w:rPr>
              <w:t>สินค้าคงเหลือกับมูลค่าสุทธิที่คาดว่าจะได้รับที่คาดการณ์ไว้</w:t>
            </w:r>
            <w:r w:rsidRPr="009904DB">
              <w:rPr>
                <w:rFonts w:asciiTheme="majorBidi" w:hAnsiTheme="majorBidi" w:cstheme="majorBidi"/>
                <w:spacing w:val="-6"/>
                <w:cs/>
              </w:rPr>
              <w:t>ตลอดจนสุ่มทดสอบกับเอกสารที่เกี่ยวข้อง</w:t>
            </w:r>
            <w:r w:rsidRPr="009904DB">
              <w:rPr>
                <w:rFonts w:asciiTheme="majorBidi" w:hAnsiTheme="majorBidi" w:cstheme="majorBidi"/>
                <w:spacing w:val="-6"/>
              </w:rPr>
              <w:t xml:space="preserve"> </w:t>
            </w:r>
          </w:p>
          <w:p w14:paraId="3CF89F1B" w14:textId="4CD1ADAC" w:rsidR="00914269" w:rsidRPr="009904DB" w:rsidRDefault="00A614F6" w:rsidP="009904DB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32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614F6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656A69C" w14:textId="77777777" w:rsidR="00B236D0" w:rsidRPr="00B236D0" w:rsidRDefault="00B23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D808AE" w14:textId="23008A7C" w:rsidR="00B236D0" w:rsidRDefault="00B23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6CD7935" w14:textId="77777777" w:rsidR="00A614F6" w:rsidRDefault="00A61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5423"/>
      </w:tblGrid>
      <w:tr w:rsidR="00914269" w:rsidRPr="00C0783C" w14:paraId="1C02D5AF" w14:textId="77777777" w:rsidTr="00B236D0">
        <w:tc>
          <w:tcPr>
            <w:tcW w:w="9828" w:type="dxa"/>
            <w:gridSpan w:val="2"/>
            <w:shd w:val="clear" w:color="auto" w:fill="auto"/>
          </w:tcPr>
          <w:p w14:paraId="3792F662" w14:textId="084A8C01" w:rsidR="00914269" w:rsidRPr="00C0783C" w:rsidRDefault="00B41A4C" w:rsidP="00B236D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การทดสอบด้อยค่าของอสังหาริมทรัพย์เพื่อการลงทุน</w:t>
            </w:r>
          </w:p>
        </w:tc>
      </w:tr>
      <w:tr w:rsidR="00914269" w:rsidRPr="00C0783C" w14:paraId="4419A982" w14:textId="77777777" w:rsidTr="00B236D0">
        <w:tc>
          <w:tcPr>
            <w:tcW w:w="9828" w:type="dxa"/>
            <w:gridSpan w:val="2"/>
            <w:shd w:val="clear" w:color="auto" w:fill="auto"/>
          </w:tcPr>
          <w:p w14:paraId="33CC6A60" w14:textId="70121203" w:rsidR="00914269" w:rsidRPr="00C0783C" w:rsidRDefault="00914269" w:rsidP="00B236D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3170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E33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33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1E33F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66FD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E33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33F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914269" w:rsidRPr="00C0783C" w14:paraId="672543CA" w14:textId="77777777" w:rsidTr="00B236D0">
        <w:tc>
          <w:tcPr>
            <w:tcW w:w="4405" w:type="dxa"/>
            <w:shd w:val="clear" w:color="auto" w:fill="auto"/>
          </w:tcPr>
          <w:p w14:paraId="2788C8C1" w14:textId="77777777" w:rsidR="00914269" w:rsidRPr="00C0783C" w:rsidRDefault="00914269" w:rsidP="00B236D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23" w:type="dxa"/>
            <w:shd w:val="clear" w:color="auto" w:fill="auto"/>
          </w:tcPr>
          <w:p w14:paraId="458A5680" w14:textId="77777777" w:rsidR="00914269" w:rsidRPr="00C0783C" w:rsidRDefault="00914269" w:rsidP="00B236D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B721B" w:rsidRPr="00C0783C" w14:paraId="112ED3DC" w14:textId="77777777" w:rsidTr="00B236D0">
        <w:tc>
          <w:tcPr>
            <w:tcW w:w="4405" w:type="dxa"/>
            <w:shd w:val="clear" w:color="auto" w:fill="auto"/>
          </w:tcPr>
          <w:p w14:paraId="3B19B8F1" w14:textId="77777777" w:rsidR="00BB721B" w:rsidRPr="00C0783C" w:rsidRDefault="00BB721B" w:rsidP="00B236D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ข้าพเจ้าให้ความสนใจในเรื่องดังกล่าวเนื่องจาก สภาวการณ์ในภาคธุรกิจผลิตภัณฑ์ก่อสร้างของประเทศไทยในปัจจุบันส่งผลกระทบอย่างมีนัยสำคัญต่อผลการดำเนินงานของกลุ่มบริษัทและบริษัท </w:t>
            </w: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และ</w:t>
            </w:r>
            <w:r w:rsidRPr="00C0783C">
              <w:rPr>
                <w:rFonts w:asciiTheme="majorBidi" w:hAnsiTheme="majorBidi" w:cstheme="majorBidi"/>
                <w:color w:val="000000"/>
                <w:spacing w:val="4"/>
                <w:sz w:val="30"/>
                <w:szCs w:val="30"/>
                <w:cs/>
              </w:rPr>
              <w:t>อาจส่งผลให้มูลค่าตามบัญชีของสินทรัพย์สูงกว่า</w:t>
            </w: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มูลค่าที่คาดว่าจะได้รับคืน ซึ่งอาจทำให้เกิดผลขาดทุนจากการด้อยค่า</w:t>
            </w:r>
          </w:p>
          <w:p w14:paraId="64D8B8FC" w14:textId="77777777" w:rsidR="00BB721B" w:rsidRPr="00C0783C" w:rsidRDefault="00BB721B" w:rsidP="00B236D0">
            <w:pPr>
              <w:pStyle w:val="BodyText"/>
              <w:spacing w:after="0"/>
              <w:jc w:val="thaiDistribute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  <w:p w14:paraId="031314BC" w14:textId="675B5C14" w:rsidR="00BB721B" w:rsidRPr="00C0783C" w:rsidRDefault="00BB721B" w:rsidP="00B236D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การทดสอบด้อยค่าของ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</w:t>
            </w:r>
            <w:r w:rsidR="003856A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การลงทุนถูกพิจารณาเป็นความเสี่ยงที่สำคัญ เนื่องมาจากเกี่ยวข้องกับ</w:t>
            </w:r>
            <w:r w:rsidRPr="00C0783C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การใช้ดุลยพินิจที่สำคัญของผู้บริหารในการพิจารณาว่ามี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ข้อบ่งชี้ในการด้อยค่าหรือไม่</w:t>
            </w:r>
            <w:r w:rsidR="003856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มูลค่าที่คาดว่าจะได้รับคืนของสินทรัพย์ประเมินโดยวิธีมูลค่าจากการใช้และ/หรือ</w:t>
            </w:r>
            <w:r w:rsidRPr="00C0783C">
              <w:rPr>
                <w:rFonts w:asciiTheme="majorBidi" w:hAnsiTheme="majorBidi" w:cstheme="majorBidi"/>
                <w:spacing w:val="10"/>
                <w:sz w:val="30"/>
                <w:szCs w:val="30"/>
                <w:cs/>
              </w:rPr>
              <w:t>มูลค่ายุติธรรมหัก</w:t>
            </w:r>
            <w:r w:rsidRPr="00BE60D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ต้นทุนในการจำหน่าย แล้วแต่ตัวใด</w:t>
            </w:r>
            <w:r w:rsidR="003856A7">
              <w:rPr>
                <w:rFonts w:asciiTheme="majorBidi" w:hAnsiTheme="majorBidi" w:cstheme="majorBidi"/>
                <w:spacing w:val="-2"/>
                <w:sz w:val="30"/>
                <w:szCs w:val="30"/>
              </w:rPr>
              <w:br/>
            </w:r>
            <w:r w:rsidRPr="00BE60D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ตัวหนึ่งจะสูงกว่</w:t>
            </w:r>
            <w:r w:rsidR="00A614F6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า </w:t>
            </w:r>
            <w:r w:rsidRPr="00C0783C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นอกจากนี้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</w:t>
            </w:r>
            <w:r w:rsidR="003856A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856A7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  <w:r w:rsidRPr="003856A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ที่มียอดคงเหลือที่มีนัยสำคัญใน</w:t>
            </w:r>
            <w:r w:rsidR="003856A7">
              <w:rPr>
                <w:rFonts w:asciiTheme="majorBidi" w:eastAsia="Arial" w:hAnsiTheme="majorBidi" w:cstheme="majorBidi"/>
                <w:sz w:val="30"/>
                <w:szCs w:val="30"/>
              </w:rPr>
              <w:br/>
            </w:r>
            <w:r w:rsidRPr="003856A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  <w:r w:rsidRPr="003856A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3856A7">
              <w:rPr>
                <w:rFonts w:asciiTheme="majorBidi" w:hAnsiTheme="majorBidi" w:cstheme="majorBidi"/>
                <w:sz w:val="30"/>
                <w:szCs w:val="30"/>
                <w:cs/>
              </w:rPr>
              <w:t>ดังนั้นข้าพเจ้าจึงถือเป็นเรื่องสำคัญในการตรวจสอบของข้าพเจ้า</w:t>
            </w:r>
          </w:p>
        </w:tc>
        <w:tc>
          <w:tcPr>
            <w:tcW w:w="5423" w:type="dxa"/>
            <w:shd w:val="clear" w:color="auto" w:fill="auto"/>
          </w:tcPr>
          <w:p w14:paraId="47F7F0E9" w14:textId="77777777" w:rsidR="00893639" w:rsidRPr="00893639" w:rsidRDefault="00893639" w:rsidP="0089363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893639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15E7940" w14:textId="77777777" w:rsidR="00893639" w:rsidRDefault="00893639" w:rsidP="00892EF5">
            <w:pPr>
              <w:pStyle w:val="a0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44" w:hanging="336"/>
              <w:jc w:val="thaiDistribute"/>
              <w:rPr>
                <w:rFonts w:asciiTheme="majorBidi" w:hAnsiTheme="majorBidi" w:cstheme="majorBidi"/>
              </w:rPr>
            </w:pPr>
            <w:r w:rsidRPr="00893639">
              <w:rPr>
                <w:rFonts w:asciiTheme="majorBidi" w:hAnsiTheme="majorBidi" w:cstheme="majorBidi" w:hint="cs"/>
                <w:spacing w:val="10"/>
                <w:cs/>
              </w:rPr>
              <w:t>ทำความเข้าใจ</w:t>
            </w:r>
            <w:r w:rsidR="00BB721B" w:rsidRPr="00893639">
              <w:rPr>
                <w:rFonts w:asciiTheme="majorBidi" w:hAnsiTheme="majorBidi" w:cstheme="majorBidi"/>
                <w:spacing w:val="10"/>
                <w:cs/>
              </w:rPr>
              <w:t>เกี่ยวกับความ</w:t>
            </w:r>
            <w:r w:rsidR="00BB721B" w:rsidRPr="00893639">
              <w:rPr>
                <w:rFonts w:asciiTheme="majorBidi" w:hAnsiTheme="majorBidi" w:cstheme="majorBidi"/>
                <w:spacing w:val="-2"/>
                <w:cs/>
              </w:rPr>
              <w:t>สมเหตุสมผลของข้อบ่งชี้ที่แสดงว่าอสังหาริมทรัพย์เพื่อการลงทุน</w:t>
            </w:r>
            <w:r w:rsidR="00BB721B" w:rsidRPr="00893639">
              <w:rPr>
                <w:rFonts w:asciiTheme="majorBidi" w:hAnsiTheme="majorBidi" w:cstheme="majorBidi"/>
                <w:cs/>
              </w:rPr>
              <w:t>อาจเกิดการด้อยค่าและการทดสอบข้อสมมติที่สำคัญที่สนับสนุนการคาดการณ์ของผู้บริหาร</w:t>
            </w:r>
          </w:p>
          <w:p w14:paraId="0B31C066" w14:textId="36E84ABA" w:rsidR="00893639" w:rsidRPr="00893639" w:rsidRDefault="00BB721B" w:rsidP="00893639">
            <w:pPr>
              <w:pStyle w:val="a0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44" w:hanging="336"/>
              <w:jc w:val="thaiDistribute"/>
              <w:rPr>
                <w:rFonts w:asciiTheme="majorBidi" w:hAnsiTheme="majorBidi" w:cstheme="majorBidi"/>
                <w:strike/>
              </w:rPr>
            </w:pPr>
            <w:r w:rsidRPr="00893639">
              <w:rPr>
                <w:rFonts w:asciiTheme="majorBidi" w:hAnsiTheme="majorBidi" w:cstheme="majorBidi"/>
                <w:spacing w:val="10"/>
                <w:cs/>
              </w:rPr>
              <w:t>ประเมิน</w:t>
            </w:r>
            <w:r w:rsidRPr="00893639">
              <w:rPr>
                <w:rFonts w:asciiTheme="majorBidi" w:hAnsiTheme="majorBidi" w:cstheme="majorBidi"/>
                <w:spacing w:val="6"/>
                <w:cs/>
              </w:rPr>
              <w:t>ความสมเหตุสมผลของ</w:t>
            </w:r>
            <w:r w:rsidRPr="00893639">
              <w:rPr>
                <w:rFonts w:asciiTheme="majorBidi" w:hAnsiTheme="majorBidi" w:cstheme="majorBidi"/>
                <w:cs/>
              </w:rPr>
              <w:t>ข้อบ่งชี้การด้อยค่าโดยอ้างอิงถึงภาวการณ์ของตลาดในปัจจุบัน</w:t>
            </w:r>
            <w:r w:rsidR="00162F7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93639">
              <w:rPr>
                <w:rFonts w:asciiTheme="majorBidi" w:hAnsiTheme="majorBidi" w:cstheme="majorBidi"/>
                <w:cs/>
              </w:rPr>
              <w:t>สภาพแวดล้อมการดำเนินงาน ความรู้เกี่ยวกับอุตสาหกรรม และข้อมูลอื่นที่ได้รับระหว่างการตรวจสอบ</w:t>
            </w:r>
          </w:p>
          <w:p w14:paraId="14888809" w14:textId="6EEE8B5A" w:rsidR="00893639" w:rsidRPr="00893639" w:rsidRDefault="00CE0B0F" w:rsidP="00893639">
            <w:pPr>
              <w:pStyle w:val="a0"/>
              <w:widowControl w:val="0"/>
              <w:numPr>
                <w:ilvl w:val="0"/>
                <w:numId w:val="47"/>
              </w:numPr>
              <w:tabs>
                <w:tab w:val="left" w:pos="1816"/>
              </w:tabs>
              <w:autoSpaceDE w:val="0"/>
              <w:autoSpaceDN w:val="0"/>
              <w:adjustRightInd w:val="0"/>
              <w:ind w:left="344" w:hanging="336"/>
              <w:jc w:val="thaiDistribute"/>
              <w:rPr>
                <w:rFonts w:asciiTheme="majorBidi" w:hAnsiTheme="majorBidi" w:cstheme="majorBidi"/>
              </w:rPr>
            </w:pPr>
            <w:r w:rsidRPr="00893639">
              <w:rPr>
                <w:rFonts w:asciiTheme="majorBidi" w:hAnsiTheme="majorBidi" w:cs="Angsana New"/>
                <w:cs/>
              </w:rPr>
              <w:t>ประเมินความเหมาะสมของวิธีการวัดมูลค่าที่ใช้ในการประเมินมูลค่ายุติธรรม ซึ่งรวมถึงการประเมินความเป็นอิสระและความรู้ความสามารถของผู้เชี่ยวชาญ</w:t>
            </w:r>
            <w:r w:rsidRPr="00893639">
              <w:rPr>
                <w:rFonts w:asciiTheme="majorBidi" w:hAnsiTheme="majorBidi" w:cs="Angsana New"/>
                <w:spacing w:val="-2"/>
                <w:cs/>
              </w:rPr>
              <w:t>ภายนอกที่ประเมินมูลค่ายุติธรรมของสินทรัพย์ที่เกี่ยวข้องซึ่งจัดจ้าง</w:t>
            </w:r>
            <w:r w:rsidRPr="00893639">
              <w:rPr>
                <w:rFonts w:asciiTheme="majorBidi" w:hAnsiTheme="majorBidi" w:cs="Angsana New"/>
                <w:cs/>
              </w:rPr>
              <w:t>โดยกลุ่มบริษัทและบริษัท และทดสอบ</w:t>
            </w:r>
            <w:r w:rsidR="00150894" w:rsidRPr="00893639">
              <w:rPr>
                <w:rFonts w:asciiTheme="majorBidi" w:hAnsiTheme="majorBidi" w:cs="Angsana New" w:hint="cs"/>
                <w:cs/>
              </w:rPr>
              <w:t>ความถูกต้องของ</w:t>
            </w:r>
            <w:r w:rsidRPr="00893639">
              <w:rPr>
                <w:rFonts w:asciiTheme="majorBidi" w:hAnsiTheme="majorBidi" w:cs="Angsana New"/>
                <w:cs/>
              </w:rPr>
              <w:t>การคำนวณมูลค่าที่คาดว่าจะได้รับคืนและการด้อยค่า</w:t>
            </w:r>
          </w:p>
          <w:p w14:paraId="2D221FE8" w14:textId="6D748364" w:rsidR="00BB721B" w:rsidRPr="00C0783C" w:rsidRDefault="00BB721B" w:rsidP="00893639">
            <w:pPr>
              <w:pStyle w:val="a0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44" w:hanging="336"/>
              <w:jc w:val="thaiDistribute"/>
              <w:rPr>
                <w:rFonts w:asciiTheme="majorBidi" w:hAnsiTheme="majorBidi" w:cstheme="majorBidi"/>
              </w:rPr>
            </w:pPr>
            <w:r w:rsidRPr="00C0783C">
              <w:rPr>
                <w:rFonts w:asciiTheme="majorBidi" w:eastAsia="Arial" w:hAnsiTheme="majorBidi" w:cstheme="majorBidi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26A7AB4" w14:textId="77777777" w:rsidR="00F74DAE" w:rsidRPr="00C0783C" w:rsidRDefault="00F74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C0783C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271B9FFD" w14:textId="46FFE7C0" w:rsidR="00CC5934" w:rsidRPr="00CF7C05" w:rsidRDefault="00CC5934" w:rsidP="00BB7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F7C05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69D568ED" w14:textId="77777777" w:rsidR="00CC5934" w:rsidRPr="00CF7C05" w:rsidRDefault="00CC5934" w:rsidP="00E3371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B2738E5" w14:textId="5483B2E9" w:rsidR="00CC5934" w:rsidRPr="00CF7C05" w:rsidRDefault="00CC5934" w:rsidP="00CC593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CF7C05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CF7C05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Pr="00CF7C05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F7C05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Pr="00CF7C05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CF7C05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CF7C05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Pr="00CF7C0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รายงานของผู้สอบบัญชีที่อยู่ในรายงานนั้น</w:t>
      </w:r>
      <w:r w:rsidRPr="00CF7C05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59A4D733" w14:textId="77777777" w:rsidR="00466789" w:rsidRPr="00CF7C05" w:rsidRDefault="00466789" w:rsidP="00E3371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283A2CA7" w14:textId="3B8FF837" w:rsidR="00CC5934" w:rsidRPr="00CF7C05" w:rsidRDefault="00CC5934" w:rsidP="00CC593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F7C0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ของข้าพเจ้าต่องบการเงิน</w:t>
      </w:r>
      <w:r w:rsidRPr="00CF7C05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AF1427" w:rsidRPr="00CF7C05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ความเชื่อมั่นต่อข้อมูลอื่น</w:t>
      </w:r>
      <w:r w:rsidRPr="00CF7C05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ACFBC96" w14:textId="77777777" w:rsidR="00CC5934" w:rsidRPr="00CF7C05" w:rsidRDefault="00CC5934" w:rsidP="00E3371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C31A51A" w14:textId="34007F03" w:rsidR="00CC5934" w:rsidRPr="00CF7C05" w:rsidRDefault="00CC5934" w:rsidP="00CC5934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CF7C0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การเงิน</w:t>
      </w:r>
      <w:r w:rsidRPr="00CF7C05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F7C05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CF7C0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คือ</w:t>
      </w:r>
      <w:r w:rsidRPr="00CF7C05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CF7C0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</w:t>
      </w:r>
      <w:r w:rsidR="00B53627" w:rsidRPr="00CF7C0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</w:t>
      </w:r>
      <w:r w:rsidRPr="00CF7C0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กับงบการเงิน</w:t>
      </w:r>
      <w:r w:rsidRPr="00CF7C05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หรื</w:t>
      </w:r>
      <w:r w:rsidRPr="00CF7C0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อกับความรู้ที่ได้รับ</w:t>
      </w:r>
      <w:r w:rsidRPr="00CF7C05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</w:rPr>
        <w:t>จากการตรวจสอบของข้าพเจ้า</w:t>
      </w:r>
      <w:r w:rsidRPr="00CF7C05">
        <w:rPr>
          <w:rFonts w:asciiTheme="majorBidi" w:eastAsia="Calibri" w:hAnsiTheme="majorBidi" w:cstheme="majorBidi"/>
          <w:color w:val="000000"/>
          <w:spacing w:val="2"/>
          <w:sz w:val="30"/>
          <w:szCs w:val="30"/>
        </w:rPr>
        <w:t xml:space="preserve"> </w:t>
      </w:r>
      <w:r w:rsidRPr="00CF7C05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F7C05">
        <w:rPr>
          <w:rFonts w:asciiTheme="majorBidi" w:eastAsia="Calibri" w:hAnsiTheme="majorBidi" w:cstheme="majorBidi"/>
          <w:color w:val="000000"/>
          <w:spacing w:val="2"/>
          <w:sz w:val="30"/>
          <w:szCs w:val="30"/>
        </w:rPr>
        <w:t xml:space="preserve"> </w:t>
      </w:r>
      <w:r w:rsidR="00DB0E7F" w:rsidRPr="00CF7C05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</w:rPr>
        <w:t>หากในการปฎิบัติงานดังกล่าว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</w:t>
      </w:r>
      <w:r w:rsidR="00DB0E7F" w:rsidRPr="00CF7C0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ต้องรายงานข้อเท็จจริงนั้น ทั้งนี้ข้าพเจ้าไม่พบว่ามีเรื่อง</w:t>
      </w:r>
      <w:r w:rsidR="00C937AA" w:rsidRPr="00CF7C0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ดังกล่าว</w:t>
      </w:r>
      <w:r w:rsidR="00DB0E7F" w:rsidRPr="00CF7C0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ที่ต้องรายงาน</w:t>
      </w:r>
    </w:p>
    <w:p w14:paraId="4797BF58" w14:textId="77777777" w:rsidR="00CC5934" w:rsidRPr="00CF7C05" w:rsidRDefault="00CC5934" w:rsidP="00E3371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3947833" w14:textId="77777777" w:rsidR="00CC5934" w:rsidRPr="00CF7C05" w:rsidRDefault="00CC5934" w:rsidP="00CC5934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F7C05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F7C05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11D3FF37" w14:textId="77777777" w:rsidR="00CC5934" w:rsidRPr="00CF7C05" w:rsidRDefault="00CC5934" w:rsidP="00E3371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CF2ADC9" w14:textId="77777777" w:rsidR="00CC5934" w:rsidRPr="00CF7C05" w:rsidRDefault="00CC5934" w:rsidP="00CC5934">
      <w:pPr>
        <w:jc w:val="thaiDistribute"/>
        <w:rPr>
          <w:rFonts w:asciiTheme="majorBidi" w:eastAsia="Calibri" w:hAnsiTheme="majorBidi" w:cstheme="majorBidi"/>
          <w:spacing w:val="4"/>
          <w:sz w:val="30"/>
          <w:szCs w:val="30"/>
        </w:rPr>
      </w:pPr>
      <w:r w:rsidRPr="00CF7C05">
        <w:rPr>
          <w:rFonts w:asciiTheme="majorBidi" w:eastAsia="Calibri" w:hAnsiTheme="majorBidi" w:cstheme="majorBidi"/>
          <w:spacing w:val="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CF7C05">
        <w:rPr>
          <w:rFonts w:asciiTheme="majorBidi" w:hAnsiTheme="majorBidi" w:cstheme="majorBidi"/>
          <w:spacing w:val="4"/>
          <w:sz w:val="30"/>
          <w:szCs w:val="30"/>
          <w:cs/>
        </w:rPr>
        <w:t>รวมและงบการเงินเฉพาะกิจการ</w:t>
      </w:r>
      <w:r w:rsidRPr="00CF7C05">
        <w:rPr>
          <w:rFonts w:asciiTheme="majorBidi" w:eastAsia="Calibri" w:hAnsiTheme="majorBidi" w:cstheme="majorBidi"/>
          <w:spacing w:val="4"/>
          <w:sz w:val="30"/>
          <w:szCs w:val="30"/>
          <w:cs/>
        </w:rPr>
        <w:t>เหล่านี้โดยถูกต้องตามที่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Pr="00CF7C05">
        <w:rPr>
          <w:rFonts w:asciiTheme="majorBidi" w:eastAsia="Calibri" w:hAnsiTheme="majorBidi" w:cstheme="majorBidi"/>
          <w:spacing w:val="10"/>
          <w:sz w:val="30"/>
          <w:szCs w:val="30"/>
          <w:cs/>
        </w:rPr>
        <w:t>เพื่อให้สามารถจัดทำงบการเงิน</w:t>
      </w:r>
      <w:r w:rsidRPr="00CF7C05">
        <w:rPr>
          <w:rFonts w:asciiTheme="majorBidi" w:hAnsiTheme="majorBidi" w:cstheme="majorBidi"/>
          <w:spacing w:val="10"/>
          <w:sz w:val="30"/>
          <w:szCs w:val="30"/>
          <w:cs/>
        </w:rPr>
        <w:t>รวมและงบการเงินเฉพาะกิจการ</w:t>
      </w:r>
      <w:r w:rsidRPr="00CF7C05">
        <w:rPr>
          <w:rFonts w:asciiTheme="majorBidi" w:eastAsia="Calibri" w:hAnsiTheme="majorBidi" w:cstheme="majorBidi"/>
          <w:spacing w:val="10"/>
          <w:sz w:val="30"/>
          <w:szCs w:val="30"/>
          <w:cs/>
        </w:rPr>
        <w:t>ที่ปราศจากการแสดงข้อมูลที่ขัดต่อข้อเท็จจริง</w:t>
      </w:r>
      <w:r w:rsidRPr="00CF7C05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อันเป็นสาระสำคัญไม่ว่าจะเกิดจากการทุจริตหรือข้อผิดพลาด </w:t>
      </w:r>
    </w:p>
    <w:p w14:paraId="5501B276" w14:textId="77777777" w:rsidR="00CC5934" w:rsidRPr="00CF7C05" w:rsidRDefault="00CC5934" w:rsidP="00E33717">
      <w:pPr>
        <w:spacing w:line="240" w:lineRule="auto"/>
        <w:jc w:val="thaiDistribute"/>
        <w:rPr>
          <w:rFonts w:asciiTheme="majorBidi" w:eastAsia="Calibri" w:hAnsiTheme="majorBidi" w:cstheme="majorBidi"/>
          <w:spacing w:val="4"/>
          <w:sz w:val="30"/>
          <w:szCs w:val="30"/>
        </w:rPr>
      </w:pPr>
    </w:p>
    <w:p w14:paraId="3D284CC8" w14:textId="0F7BE751" w:rsidR="00CC5934" w:rsidRPr="00CF7C05" w:rsidRDefault="00CC5934" w:rsidP="00CC593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F7C05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CF7C05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D01F0F" w:rsidRPr="00CF7C05">
        <w:rPr>
          <w:rFonts w:asciiTheme="majorBidi" w:eastAsia="Calibri" w:hAnsiTheme="majorBidi" w:cstheme="majorBidi"/>
          <w:sz w:val="30"/>
          <w:szCs w:val="30"/>
        </w:rPr>
        <w:t>(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ตามความเหมาะสม</w:t>
      </w:r>
      <w:r w:rsidR="00D01F0F" w:rsidRPr="00CF7C05">
        <w:rPr>
          <w:rFonts w:asciiTheme="majorBidi" w:eastAsia="Calibri" w:hAnsiTheme="majorBidi" w:cstheme="majorBidi"/>
          <w:sz w:val="30"/>
          <w:szCs w:val="30"/>
        </w:rPr>
        <w:t>)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 xml:space="preserve"> และการใช้เกณฑ์การบัญชีสำหรับการดำเนินงานต่อเนื่อง</w:t>
      </w:r>
      <w:r w:rsidR="00974E18" w:rsidRPr="00CF7C0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4E166E6B" w14:textId="77777777" w:rsidR="00CC5934" w:rsidRPr="00CF7C05" w:rsidRDefault="00CC5934" w:rsidP="00E33717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D96EFF0" w14:textId="02D1AEFC" w:rsidR="007127B5" w:rsidRPr="00CF7C05" w:rsidRDefault="00CC5934" w:rsidP="00CC5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CF7C05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F969BE" w:rsidRPr="00CF7C05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CF7C05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327FA7B3" w14:textId="77777777" w:rsidR="007127B5" w:rsidRPr="00CF7C05" w:rsidRDefault="007127B5" w:rsidP="00E33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6"/>
        <w:jc w:val="thaiDistribute"/>
        <w:rPr>
          <w:rFonts w:asciiTheme="majorBidi" w:hAnsiTheme="majorBidi" w:cstheme="majorBidi"/>
          <w:sz w:val="30"/>
          <w:szCs w:val="30"/>
        </w:rPr>
      </w:pPr>
    </w:p>
    <w:p w14:paraId="18773531" w14:textId="77777777" w:rsidR="00CF7C05" w:rsidRDefault="00CF7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6514BE0" w14:textId="39B2B930" w:rsidR="00CC5934" w:rsidRPr="00CF7C05" w:rsidRDefault="00CC5934" w:rsidP="00CC593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F7C0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7D8C603" w14:textId="77777777" w:rsidR="00CC5934" w:rsidRPr="00CF7C05" w:rsidRDefault="00CC5934" w:rsidP="00E33717">
      <w:pPr>
        <w:spacing w:line="240" w:lineRule="auto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323141AC" w14:textId="3040489B" w:rsidR="00CC5934" w:rsidRDefault="00CC5934" w:rsidP="00CC5934">
      <w:pPr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CF7C05">
        <w:rPr>
          <w:rFonts w:asciiTheme="majorBidi" w:eastAsia="Calibri" w:hAnsiTheme="majorBidi" w:cstheme="majorBidi"/>
          <w:spacing w:val="2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F7C05">
        <w:rPr>
          <w:rFonts w:asciiTheme="majorBidi" w:hAnsiTheme="majorBidi" w:cstheme="majorBidi"/>
          <w:spacing w:val="2"/>
          <w:sz w:val="30"/>
          <w:szCs w:val="30"/>
          <w:cs/>
        </w:rPr>
        <w:t>รวมและงบการเงินเฉพาะ</w:t>
      </w:r>
      <w:r w:rsidRPr="00CF7C05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CF7C05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CF7C05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Pr="00CF7C05">
        <w:rPr>
          <w:rFonts w:asciiTheme="majorBidi" w:eastAsia="Calibri" w:hAnsiTheme="majorBidi" w:cstheme="majorBidi"/>
          <w:spacing w:val="2"/>
          <w:sz w:val="30"/>
          <w:szCs w:val="30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CF7C05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Pr="00C0783C">
        <w:rPr>
          <w:rFonts w:asciiTheme="majorBidi" w:eastAsia="Calibri" w:hAnsiTheme="majorBidi" w:cstheme="majorBidi"/>
          <w:spacing w:val="2"/>
          <w:sz w:val="30"/>
          <w:szCs w:val="30"/>
          <w:cs/>
        </w:rPr>
        <w:t>หรือทุกรายการรวมกันจะมีผ</w:t>
      </w:r>
      <w:r w:rsidRPr="00C0783C">
        <w:rPr>
          <w:rFonts w:asciiTheme="majorBidi" w:hAnsiTheme="majorBidi" w:cstheme="majorBidi"/>
          <w:spacing w:val="2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D2E37CE" w14:textId="77777777" w:rsidR="00CF7C05" w:rsidRPr="00CF7C05" w:rsidRDefault="00CF7C05" w:rsidP="00CC5934">
      <w:pPr>
        <w:jc w:val="thaiDistribute"/>
        <w:rPr>
          <w:rFonts w:asciiTheme="majorBidi" w:hAnsiTheme="majorBidi" w:cstheme="majorBidi"/>
          <w:sz w:val="16"/>
          <w:szCs w:val="16"/>
          <w:rtl/>
          <w:cs/>
        </w:rPr>
      </w:pPr>
    </w:p>
    <w:p w14:paraId="0935F824" w14:textId="7E6F7B9D" w:rsidR="00B2138F" w:rsidRPr="00C0783C" w:rsidRDefault="00CC5934" w:rsidP="00CC593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0783C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564FC97" w14:textId="5A4E9C53" w:rsidR="00CC5934" w:rsidRPr="00C0783C" w:rsidRDefault="00CC5934" w:rsidP="006E32DF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eastAsia="Calibri" w:hAnsiTheme="majorBidi" w:cstheme="majorBidi"/>
          <w:spacing w:val="1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0783C">
        <w:rPr>
          <w:rFonts w:asciiTheme="majorBidi" w:hAnsiTheme="majorBidi" w:cstheme="majorBidi"/>
          <w:spacing w:val="10"/>
          <w:sz w:val="30"/>
          <w:szCs w:val="30"/>
          <w:cs/>
        </w:rPr>
        <w:t>รวมและ</w:t>
      </w:r>
      <w:r w:rsidRPr="00C0783C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Pr="00C0783C">
        <w:rPr>
          <w:rFonts w:asciiTheme="majorBidi" w:eastAsia="Calibri" w:hAnsiTheme="majorBidi" w:cstheme="majorBidi"/>
          <w:spacing w:val="10"/>
          <w:sz w:val="30"/>
          <w:szCs w:val="30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Pr="00C0783C">
        <w:rPr>
          <w:rFonts w:asciiTheme="majorBidi" w:eastAsia="Calibri" w:hAnsiTheme="majorBidi" w:cstheme="majorBidi"/>
          <w:spacing w:val="2"/>
          <w:sz w:val="30"/>
          <w:szCs w:val="30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 xml:space="preserve">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Pr="00C0783C">
        <w:rPr>
          <w:rFonts w:asciiTheme="majorBidi" w:eastAsia="Calibri" w:hAnsiTheme="majorBidi" w:cstheme="majorBidi"/>
          <w:spacing w:val="2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แทรกแซงการควบคุมภ</w:t>
      </w:r>
      <w:r w:rsidRPr="00C0783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E3B1D40" w14:textId="77777777" w:rsidR="00CC5934" w:rsidRPr="00C0783C" w:rsidRDefault="00CC5934" w:rsidP="006E32DF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C0783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C0783C">
        <w:rPr>
          <w:rFonts w:asciiTheme="majorBidi" w:eastAsia="Calibri" w:hAnsiTheme="majorBidi" w:cstheme="majorBidi"/>
          <w:spacing w:val="2"/>
          <w:sz w:val="30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C0783C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79CDF37B" w14:textId="64787342" w:rsidR="000F33FA" w:rsidRPr="00C0783C" w:rsidRDefault="00CC5934" w:rsidP="006E32DF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9573462" w14:textId="7101E320" w:rsidR="000248AB" w:rsidRPr="000248AB" w:rsidRDefault="00CC5934" w:rsidP="00B10F81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248AB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0248AB">
        <w:rPr>
          <w:rFonts w:asciiTheme="majorBidi" w:hAnsiTheme="majorBidi" w:cstheme="majorBidi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0248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48AB">
        <w:rPr>
          <w:rFonts w:asciiTheme="majorBidi" w:hAnsiTheme="majorBidi" w:cstheme="majorBidi"/>
          <w:spacing w:val="8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="001062D6" w:rsidRPr="000248AB">
        <w:rPr>
          <w:rFonts w:asciiTheme="majorBidi" w:hAnsiTheme="majorBidi" w:cstheme="majorBidi"/>
          <w:spacing w:val="8"/>
          <w:sz w:val="30"/>
          <w:szCs w:val="30"/>
          <w:cs/>
        </w:rPr>
        <w:t>ข้าพเจ้าต้องกล่าวไว้ในรายงานของผู้สอบบัญชีของ</w:t>
      </w:r>
      <w:r w:rsidR="001062D6" w:rsidRPr="000248AB">
        <w:rPr>
          <w:rFonts w:asciiTheme="majorBidi" w:hAnsiTheme="majorBidi" w:cstheme="majorBidi"/>
          <w:sz w:val="30"/>
          <w:szCs w:val="30"/>
          <w:cs/>
        </w:rPr>
        <w:t>ข้าพเจ้าโดยให้ข้อสังเกตถึงการเปิดเผยข้อมูลในงบการเงินรวม</w:t>
      </w:r>
      <w:r w:rsidR="00BD1930" w:rsidRPr="000248AB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="001062D6" w:rsidRPr="000248AB">
        <w:rPr>
          <w:rFonts w:asciiTheme="majorBidi" w:hAnsiTheme="majorBidi" w:cstheme="majorBidi"/>
          <w:sz w:val="30"/>
          <w:szCs w:val="30"/>
          <w:cs/>
        </w:rPr>
        <w:t>ที่เกี่ยวข้อง หรือถ้าการเปิดเผยข้อมูล</w:t>
      </w:r>
      <w:r w:rsidRPr="000248AB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</w:t>
      </w:r>
      <w:r w:rsidRPr="000248AB">
        <w:rPr>
          <w:rFonts w:asciiTheme="majorBidi" w:hAnsiTheme="majorBidi" w:cstheme="majorBidi"/>
          <w:spacing w:val="4"/>
          <w:sz w:val="30"/>
          <w:szCs w:val="30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0248AB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กลุ่มบริษัทและบริษัทต้องหยุดการดำเนินงานต่อเนื่อง </w:t>
      </w:r>
      <w:r w:rsidR="000248AB" w:rsidRPr="000248A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7FFBA42" w14:textId="11209F93" w:rsidR="00CC5934" w:rsidRPr="00C0783C" w:rsidRDefault="001062D6" w:rsidP="006E32DF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C0783C">
        <w:rPr>
          <w:rFonts w:asciiTheme="majorBidi" w:hAnsiTheme="majorBidi" w:cstheme="majorBidi"/>
          <w:spacing w:val="6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</w:t>
      </w:r>
      <w:r w:rsidR="00BD1930" w:rsidRPr="00C0783C">
        <w:rPr>
          <w:rFonts w:asciiTheme="majorBidi" w:hAnsiTheme="majorBidi" w:cstheme="majorBidi"/>
          <w:spacing w:val="6"/>
          <w:sz w:val="30"/>
          <w:szCs w:val="30"/>
          <w:cs/>
        </w:rPr>
        <w:t>และงบการเงินเฉพาะกิจการ</w:t>
      </w:r>
      <w:r w:rsidRPr="00C0783C">
        <w:rPr>
          <w:rFonts w:asciiTheme="majorBidi" w:hAnsiTheme="majorBidi" w:cstheme="majorBidi"/>
          <w:spacing w:val="6"/>
          <w:sz w:val="30"/>
          <w:szCs w:val="30"/>
          <w:cs/>
        </w:rPr>
        <w:t>โดยรวม รวมถึงการเปิดเผยข้อมูลว่างบการเงินรวม</w:t>
      </w:r>
      <w:r w:rsidR="00BD1930" w:rsidRPr="00C0783C">
        <w:rPr>
          <w:rFonts w:asciiTheme="majorBidi" w:hAnsiTheme="majorBidi" w:cstheme="majorBidi"/>
          <w:spacing w:val="6"/>
          <w:sz w:val="30"/>
          <w:szCs w:val="30"/>
          <w:cs/>
        </w:rPr>
        <w:t>และงบการเงินเฉพาะกิจการ</w:t>
      </w:r>
      <w:r w:rsidRPr="00C0783C">
        <w:rPr>
          <w:rFonts w:asciiTheme="majorBidi" w:hAnsiTheme="majorBidi" w:cstheme="majorBidi"/>
          <w:spacing w:val="6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="00CC5934" w:rsidRPr="00C0783C">
        <w:rPr>
          <w:rFonts w:asciiTheme="majorBidi" w:hAnsiTheme="majorBidi" w:cstheme="majorBidi"/>
          <w:spacing w:val="4"/>
          <w:sz w:val="30"/>
          <w:szCs w:val="30"/>
          <w:cs/>
        </w:rPr>
        <w:t xml:space="preserve">   </w:t>
      </w:r>
    </w:p>
    <w:p w14:paraId="58995DD3" w14:textId="68205535" w:rsidR="00CC5934" w:rsidRPr="00C0783C" w:rsidRDefault="00CC5934" w:rsidP="006E32DF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0783C">
        <w:rPr>
          <w:rFonts w:asciiTheme="majorBidi" w:hAnsiTheme="majorBidi" w:cstheme="majorBidi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</w:t>
      </w:r>
      <w:r w:rsidR="00857E09">
        <w:rPr>
          <w:rFonts w:asciiTheme="majorBidi" w:hAnsiTheme="majorBidi" w:cstheme="majorBidi"/>
          <w:sz w:val="30"/>
          <w:szCs w:val="30"/>
        </w:rPr>
        <w:br/>
      </w:r>
      <w:r w:rsidR="00195E40" w:rsidRPr="00C0783C">
        <w:rPr>
          <w:rFonts w:asciiTheme="majorBidi" w:hAnsiTheme="majorBidi" w:cstheme="majorBidi"/>
          <w:sz w:val="30"/>
          <w:szCs w:val="30"/>
          <w:cs/>
        </w:rPr>
        <w:t>แ</w:t>
      </w:r>
      <w:r w:rsidRPr="00C0783C">
        <w:rPr>
          <w:rFonts w:asciiTheme="majorBidi" w:hAnsiTheme="majorBidi" w:cstheme="majorBidi"/>
          <w:spacing w:val="8"/>
          <w:sz w:val="30"/>
          <w:szCs w:val="30"/>
          <w:cs/>
        </w:rPr>
        <w:t>นวทางการควบคุมดูแล และการปฏิบัติงานตรวจสอบกลุ่มบริษัท</w:t>
      </w:r>
      <w:r w:rsidRPr="00C0783C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C0783C">
        <w:rPr>
          <w:rFonts w:asciiTheme="majorBidi" w:hAnsiTheme="majorBidi" w:cstheme="majorBidi"/>
          <w:spacing w:val="8"/>
          <w:sz w:val="30"/>
          <w:szCs w:val="30"/>
          <w:cs/>
        </w:rPr>
        <w:t>ข้าพเจ้าเป็นผู้รับผิดชอบแต่เพียงผู้เดียวต่อ</w:t>
      </w:r>
      <w:r w:rsidRPr="00C0783C">
        <w:rPr>
          <w:rFonts w:asciiTheme="majorBidi" w:hAnsiTheme="majorBidi" w:cstheme="majorBidi"/>
          <w:sz w:val="30"/>
          <w:szCs w:val="30"/>
          <w:cs/>
        </w:rPr>
        <w:t>ความเห็นของข้าพเจ้า</w:t>
      </w:r>
    </w:p>
    <w:p w14:paraId="5CF94F00" w14:textId="77777777" w:rsidR="008F653B" w:rsidRPr="008F653B" w:rsidRDefault="008F653B" w:rsidP="00CC5934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A9994F3" w14:textId="68AD5741" w:rsidR="00CC5934" w:rsidRDefault="00753000" w:rsidP="00CC593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D8484AD" w14:textId="77777777" w:rsidR="009D78FA" w:rsidRPr="008F653B" w:rsidRDefault="009D78FA" w:rsidP="00CC5934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18785B5" w14:textId="6A605104" w:rsidR="001347FC" w:rsidRDefault="00CC5934" w:rsidP="00CC5934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C0783C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C0783C">
        <w:rPr>
          <w:rFonts w:asciiTheme="majorBidi" w:eastAsia="Calibri" w:hAnsiTheme="majorBidi" w:cstheme="majorBidi"/>
          <w:spacing w:val="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</w:t>
      </w:r>
      <w:r w:rsidRPr="00C0783C">
        <w:rPr>
          <w:rFonts w:asciiTheme="majorBidi" w:eastAsia="Calibri" w:hAnsiTheme="majorBidi" w:cstheme="majorBidi"/>
          <w:sz w:val="30"/>
          <w:szCs w:val="30"/>
          <w:cs/>
        </w:rPr>
        <w:t>ว่ามีเหตุผลที่บุคคลภายนอกอาจพิจารณาว่ากระทบต่อความเป็นอิสระ</w:t>
      </w:r>
      <w:r w:rsidR="00413490" w:rsidRPr="00413490">
        <w:rPr>
          <w:rFonts w:asciiTheme="majorBidi" w:eastAsia="Calibri" w:hAnsi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C10E46B" w14:textId="77777777" w:rsidR="00413490" w:rsidRPr="008F653B" w:rsidRDefault="00413490" w:rsidP="00CC5934">
      <w:pPr>
        <w:jc w:val="thaiDistribute"/>
        <w:rPr>
          <w:rFonts w:asciiTheme="majorBidi" w:hAnsiTheme="majorBidi" w:cstheme="majorBidi"/>
          <w:sz w:val="16"/>
          <w:szCs w:val="16"/>
          <w:rtl/>
          <w:cs/>
        </w:rPr>
      </w:pPr>
    </w:p>
    <w:p w14:paraId="71A3ACAE" w14:textId="23D11396" w:rsidR="00CC5934" w:rsidRPr="00C0783C" w:rsidRDefault="00CC5934" w:rsidP="00F951E2">
      <w:pPr>
        <w:tabs>
          <w:tab w:val="clear" w:pos="1644"/>
          <w:tab w:val="left" w:pos="17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pacing w:val="6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022FF" w:rsidRPr="00C0783C">
        <w:rPr>
          <w:rFonts w:asciiTheme="majorBidi" w:hAnsiTheme="majorBidi" w:cstheme="majorBidi"/>
          <w:spacing w:val="6"/>
          <w:sz w:val="30"/>
          <w:szCs w:val="30"/>
          <w:cs/>
        </w:rPr>
        <w:t>แล ข้าพเจ้าได้พิจารณาเรื่องต่าง</w:t>
      </w:r>
      <w:r w:rsidRPr="00C0783C">
        <w:rPr>
          <w:rFonts w:asciiTheme="majorBidi" w:hAnsiTheme="majorBidi" w:cstheme="majorBidi"/>
          <w:spacing w:val="6"/>
          <w:sz w:val="30"/>
          <w:szCs w:val="30"/>
          <w:cs/>
        </w:rPr>
        <w:t>ๆ ที่มีนัยสำคัญที่สุดในการตรวจสอบ</w:t>
      </w:r>
      <w:r w:rsidR="00BD1930" w:rsidRPr="00C0783C">
        <w:rPr>
          <w:rFonts w:asciiTheme="majorBidi" w:hAnsiTheme="majorBidi" w:cstheme="majorBidi"/>
          <w:spacing w:val="6"/>
          <w:sz w:val="30"/>
          <w:szCs w:val="30"/>
          <w:cs/>
        </w:rPr>
        <w:t xml:space="preserve">  </w:t>
      </w:r>
      <w:r w:rsidRPr="00C0783C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เรื่องเหล่านี้ในรายงานของผู้สอบบัญชี</w:t>
      </w:r>
      <w:r w:rsidR="0034784E" w:rsidRPr="00C0783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เว้นแต่กฎหมายหรือข้อบังคับไม่ให้เปิดเผยต่อสาธารณะเกี่ยวกับเรื่องดังกล่าว </w:t>
      </w:r>
      <w:r w:rsidRPr="00C0783C">
        <w:rPr>
          <w:rFonts w:asciiTheme="majorBidi" w:hAnsiTheme="majorBidi" w:cstheme="majorBidi"/>
          <w:spacing w:val="1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="001E33F3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Pr="00C0783C">
        <w:rPr>
          <w:rFonts w:asciiTheme="majorBidi" w:hAnsiTheme="majorBidi" w:cstheme="majorBidi"/>
          <w:spacing w:val="4"/>
          <w:sz w:val="30"/>
          <w:szCs w:val="30"/>
          <w:cs/>
        </w:rPr>
        <w:t>ต่อส่วน</w:t>
      </w:r>
      <w:r w:rsidRPr="00C0783C">
        <w:rPr>
          <w:rFonts w:asciiTheme="majorBidi" w:hAnsiTheme="majorBidi" w:cstheme="majorBidi"/>
          <w:spacing w:val="2"/>
          <w:sz w:val="30"/>
          <w:szCs w:val="30"/>
          <w:cs/>
        </w:rPr>
        <w:t>ได้เสีย</w:t>
      </w:r>
      <w:r w:rsidRPr="00C0783C">
        <w:rPr>
          <w:rFonts w:asciiTheme="majorBidi" w:hAnsiTheme="majorBidi" w:cstheme="majorBidi"/>
          <w:sz w:val="30"/>
          <w:szCs w:val="30"/>
          <w:cs/>
        </w:rPr>
        <w:t xml:space="preserve">สาธารณะจากการสื่อสารดังกล่าว </w:t>
      </w:r>
    </w:p>
    <w:p w14:paraId="2F248B38" w14:textId="77777777" w:rsidR="00CC5934" w:rsidRPr="00C0783C" w:rsidRDefault="00CC5934" w:rsidP="00CC593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D630BB" w14:textId="1A68FC3B" w:rsidR="000F33FA" w:rsidRDefault="000F33FA" w:rsidP="00CC5934">
      <w:pPr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p w14:paraId="1D346C45" w14:textId="77777777" w:rsidR="008F653B" w:rsidRPr="00C0783C" w:rsidRDefault="008F653B" w:rsidP="00CC5934">
      <w:pPr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p w14:paraId="753E3DC6" w14:textId="327CDB6E" w:rsidR="005504EA" w:rsidRPr="00C0783C" w:rsidRDefault="00D01F0F" w:rsidP="00CC593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</w:rPr>
        <w:t>(</w:t>
      </w:r>
      <w:r w:rsidR="004923E7">
        <w:rPr>
          <w:rFonts w:asciiTheme="majorBidi" w:hAnsiTheme="majorBidi" w:cstheme="majorBidi" w:hint="cs"/>
          <w:sz w:val="30"/>
          <w:szCs w:val="30"/>
          <w:cs/>
        </w:rPr>
        <w:t>ทรงชัย วงศ์พิริยาภรณ์</w:t>
      </w:r>
      <w:r w:rsidRPr="00C0783C">
        <w:rPr>
          <w:rFonts w:asciiTheme="majorBidi" w:hAnsiTheme="majorBidi" w:cstheme="majorBidi"/>
          <w:sz w:val="30"/>
          <w:szCs w:val="30"/>
        </w:rPr>
        <w:t>)</w:t>
      </w:r>
    </w:p>
    <w:p w14:paraId="6FD4C6BE" w14:textId="77777777" w:rsidR="00CC5934" w:rsidRPr="00C0783C" w:rsidRDefault="00CC5934" w:rsidP="00CC5934">
      <w:pPr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0D963EE" w14:textId="3D27410D" w:rsidR="00CC5934" w:rsidRPr="00C0783C" w:rsidRDefault="00CC5934" w:rsidP="00CC5934">
      <w:pPr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FF3285" w:rsidRPr="00C078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23E7">
        <w:rPr>
          <w:rFonts w:asciiTheme="majorBidi" w:hAnsiTheme="majorBidi" w:cstheme="majorBidi"/>
          <w:sz w:val="30"/>
          <w:szCs w:val="30"/>
        </w:rPr>
        <w:t>10996</w:t>
      </w:r>
    </w:p>
    <w:p w14:paraId="3EDB7382" w14:textId="77777777" w:rsidR="00CC5934" w:rsidRPr="008F653B" w:rsidRDefault="00CC5934" w:rsidP="00CC5934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3EB1819" w14:textId="77777777" w:rsidR="00CC5934" w:rsidRPr="00C0783C" w:rsidRDefault="00CC5934" w:rsidP="00CC593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7519458" w14:textId="77777777" w:rsidR="007D3D53" w:rsidRDefault="00CC5934" w:rsidP="007D3D5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83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31918FB" w14:textId="6BC900BB" w:rsidR="00097D1B" w:rsidRDefault="007842CF" w:rsidP="007D3D53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7D3D53">
        <w:rPr>
          <w:rFonts w:asciiTheme="majorBidi" w:hAnsiTheme="majorBidi" w:cstheme="majorBidi"/>
          <w:sz w:val="30"/>
          <w:szCs w:val="30"/>
        </w:rPr>
        <w:t xml:space="preserve"> </w:t>
      </w:r>
      <w:r w:rsidR="007D3D53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E122E">
        <w:rPr>
          <w:rFonts w:asciiTheme="majorBidi" w:hAnsiTheme="majorBidi" w:cstheme="majorBidi"/>
          <w:sz w:val="30"/>
          <w:szCs w:val="30"/>
        </w:rPr>
        <w:t>256</w:t>
      </w:r>
      <w:r w:rsidR="000F1CB5">
        <w:rPr>
          <w:rFonts w:asciiTheme="majorBidi" w:hAnsiTheme="majorBidi" w:cstheme="majorBidi"/>
          <w:sz w:val="30"/>
          <w:szCs w:val="30"/>
        </w:rPr>
        <w:t>7</w:t>
      </w:r>
    </w:p>
    <w:p w14:paraId="40CC873F" w14:textId="77777777" w:rsidR="00171FED" w:rsidRPr="00DF3769" w:rsidRDefault="00171FED" w:rsidP="00171FE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sectPr w:rsidR="00171FED" w:rsidRPr="00DF3769" w:rsidSect="009600C2">
      <w:headerReference w:type="default" r:id="rId13"/>
      <w:footerReference w:type="default" r:id="rId14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229CF" w14:textId="77777777" w:rsidR="00BF47B2" w:rsidRDefault="00BF47B2">
      <w:r>
        <w:separator/>
      </w:r>
    </w:p>
  </w:endnote>
  <w:endnote w:type="continuationSeparator" w:id="0">
    <w:p w14:paraId="026FD814" w14:textId="77777777" w:rsidR="00BF47B2" w:rsidRDefault="00BF47B2">
      <w:r>
        <w:continuationSeparator/>
      </w:r>
    </w:p>
  </w:endnote>
  <w:endnote w:type="continuationNotice" w:id="1">
    <w:p w14:paraId="67105E06" w14:textId="77777777" w:rsidR="00BF47B2" w:rsidRDefault="00BF47B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215B8" w14:textId="12F0B000" w:rsidR="00555BCE" w:rsidRDefault="00555BCE" w:rsidP="008B002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77</w:t>
    </w:r>
    <w:r>
      <w:rPr>
        <w:rStyle w:val="PageNumber"/>
      </w:rPr>
      <w:fldChar w:fldCharType="end"/>
    </w:r>
  </w:p>
  <w:p w14:paraId="726824D5" w14:textId="77777777" w:rsidR="00555BCE" w:rsidRDefault="00555BCE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FB408" w14:textId="23589439" w:rsidR="00555BCE" w:rsidRPr="000F33FA" w:rsidRDefault="00555BC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683A7" w14:textId="77777777" w:rsidR="00555BCE" w:rsidRPr="002448B9" w:rsidRDefault="00555BCE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85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47DC0" w14:textId="77777777" w:rsidR="00BF47B2" w:rsidRDefault="00BF47B2">
      <w:r>
        <w:separator/>
      </w:r>
    </w:p>
  </w:footnote>
  <w:footnote w:type="continuationSeparator" w:id="0">
    <w:p w14:paraId="38975664" w14:textId="77777777" w:rsidR="00BF47B2" w:rsidRDefault="00BF47B2">
      <w:r>
        <w:continuationSeparator/>
      </w:r>
    </w:p>
  </w:footnote>
  <w:footnote w:type="continuationNotice" w:id="1">
    <w:p w14:paraId="66AF6509" w14:textId="77777777" w:rsidR="00BF47B2" w:rsidRDefault="00BF47B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8E735" w14:textId="62C554FC" w:rsidR="00555BCE" w:rsidRDefault="00555BCE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</w:rPr>
    </w:pPr>
  </w:p>
  <w:p w14:paraId="475A3864" w14:textId="6B321CEE" w:rsidR="000248AB" w:rsidRDefault="000248AB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</w:rPr>
    </w:pPr>
  </w:p>
  <w:p w14:paraId="7C8CD709" w14:textId="422268C9" w:rsidR="000248AB" w:rsidRDefault="000248AB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</w:rPr>
    </w:pPr>
  </w:p>
  <w:p w14:paraId="3D1AABE1" w14:textId="77777777" w:rsidR="000248AB" w:rsidRPr="00F9367B" w:rsidRDefault="000248AB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3475FC"/>
    <w:multiLevelType w:val="hybridMultilevel"/>
    <w:tmpl w:val="9808E908"/>
    <w:lvl w:ilvl="0" w:tplc="AA1A333E">
      <w:start w:val="1"/>
      <w:numFmt w:val="thaiLetters"/>
      <w:pStyle w:val="AccPolicyHeading"/>
      <w:lvlText w:val="(%1)"/>
      <w:lvlJc w:val="left"/>
      <w:pPr>
        <w:ind w:left="5606" w:hanging="360"/>
      </w:pPr>
      <w:rPr>
        <w:rFonts w:hint="default"/>
        <w:color w:val="auto"/>
      </w:rPr>
    </w:lvl>
    <w:lvl w:ilvl="1" w:tplc="542EE85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438B1"/>
    <w:multiLevelType w:val="multilevel"/>
    <w:tmpl w:val="3996A83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6BD520A"/>
    <w:multiLevelType w:val="multilevel"/>
    <w:tmpl w:val="5A248778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17" w15:restartNumberingAfterBreak="0">
    <w:nsid w:val="27367E4F"/>
    <w:multiLevelType w:val="hybridMultilevel"/>
    <w:tmpl w:val="A0A085C0"/>
    <w:lvl w:ilvl="0" w:tplc="C02622A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7EE0818"/>
    <w:multiLevelType w:val="multilevel"/>
    <w:tmpl w:val="103AEB6A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DB056E"/>
    <w:multiLevelType w:val="hybridMultilevel"/>
    <w:tmpl w:val="03DC6968"/>
    <w:lvl w:ilvl="0" w:tplc="3D068D60">
      <w:start w:val="1"/>
      <w:numFmt w:val="thaiLetters"/>
      <w:pStyle w:val="acctreadnote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A5919A6"/>
    <w:multiLevelType w:val="hybridMultilevel"/>
    <w:tmpl w:val="87AAF506"/>
    <w:lvl w:ilvl="0" w:tplc="C7FEF33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0263534"/>
    <w:multiLevelType w:val="hybridMultilevel"/>
    <w:tmpl w:val="91247660"/>
    <w:lvl w:ilvl="0" w:tplc="BBBA5B6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23935"/>
    <w:multiLevelType w:val="hybridMultilevel"/>
    <w:tmpl w:val="E6249ABA"/>
    <w:lvl w:ilvl="0" w:tplc="0084185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5D07843"/>
    <w:multiLevelType w:val="hybridMultilevel"/>
    <w:tmpl w:val="81A07262"/>
    <w:lvl w:ilvl="0" w:tplc="90DCEEE6">
      <w:start w:val="1"/>
      <w:numFmt w:val="decimal"/>
      <w:lvlText w:val="(1.%1)"/>
      <w:lvlJc w:val="left"/>
      <w:pPr>
        <w:ind w:left="2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8" w:hanging="360"/>
      </w:pPr>
    </w:lvl>
    <w:lvl w:ilvl="2" w:tplc="0409001B" w:tentative="1">
      <w:start w:val="1"/>
      <w:numFmt w:val="lowerRoman"/>
      <w:lvlText w:val="%3."/>
      <w:lvlJc w:val="right"/>
      <w:pPr>
        <w:ind w:left="3798" w:hanging="180"/>
      </w:pPr>
    </w:lvl>
    <w:lvl w:ilvl="3" w:tplc="0409000F" w:tentative="1">
      <w:start w:val="1"/>
      <w:numFmt w:val="decimal"/>
      <w:lvlText w:val="%4."/>
      <w:lvlJc w:val="left"/>
      <w:pPr>
        <w:ind w:left="4518" w:hanging="360"/>
      </w:pPr>
    </w:lvl>
    <w:lvl w:ilvl="4" w:tplc="04090019" w:tentative="1">
      <w:start w:val="1"/>
      <w:numFmt w:val="lowerLetter"/>
      <w:lvlText w:val="%5."/>
      <w:lvlJc w:val="left"/>
      <w:pPr>
        <w:ind w:left="5238" w:hanging="360"/>
      </w:pPr>
    </w:lvl>
    <w:lvl w:ilvl="5" w:tplc="0409001B" w:tentative="1">
      <w:start w:val="1"/>
      <w:numFmt w:val="lowerRoman"/>
      <w:lvlText w:val="%6."/>
      <w:lvlJc w:val="right"/>
      <w:pPr>
        <w:ind w:left="5958" w:hanging="180"/>
      </w:pPr>
    </w:lvl>
    <w:lvl w:ilvl="6" w:tplc="0409000F" w:tentative="1">
      <w:start w:val="1"/>
      <w:numFmt w:val="decimal"/>
      <w:lvlText w:val="%7."/>
      <w:lvlJc w:val="left"/>
      <w:pPr>
        <w:ind w:left="6678" w:hanging="360"/>
      </w:pPr>
    </w:lvl>
    <w:lvl w:ilvl="7" w:tplc="04090019" w:tentative="1">
      <w:start w:val="1"/>
      <w:numFmt w:val="lowerLetter"/>
      <w:lvlText w:val="%8."/>
      <w:lvlJc w:val="left"/>
      <w:pPr>
        <w:ind w:left="7398" w:hanging="360"/>
      </w:pPr>
    </w:lvl>
    <w:lvl w:ilvl="8" w:tplc="0409001B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28" w15:restartNumberingAfterBreak="0">
    <w:nsid w:val="47263C9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475D7F54"/>
    <w:multiLevelType w:val="multilevel"/>
    <w:tmpl w:val="103AEB6A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30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992926"/>
    <w:multiLevelType w:val="hybridMultilevel"/>
    <w:tmpl w:val="0670709A"/>
    <w:lvl w:ilvl="0" w:tplc="7D36EDB2">
      <w:start w:val="1"/>
      <w:numFmt w:val="decimal"/>
      <w:lvlText w:val="(%1)"/>
      <w:lvlJc w:val="left"/>
      <w:pPr>
        <w:ind w:left="1620" w:hanging="360"/>
      </w:pPr>
      <w:rPr>
        <w:rFonts w:asciiTheme="majorBidi" w:hAnsiTheme="majorBidi" w:cstheme="majorBidi" w:hint="default"/>
        <w:i/>
        <w:iCs/>
      </w:rPr>
    </w:lvl>
    <w:lvl w:ilvl="1" w:tplc="7D36EDB2">
      <w:start w:val="1"/>
      <w:numFmt w:val="decimal"/>
      <w:lvlText w:val="(%2)"/>
      <w:lvlJc w:val="left"/>
      <w:pPr>
        <w:ind w:left="2340" w:hanging="360"/>
      </w:pPr>
      <w:rPr>
        <w:rFonts w:asciiTheme="majorBidi" w:hAnsiTheme="majorBidi" w:cstheme="majorBidi" w:hint="default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11D62A1"/>
    <w:multiLevelType w:val="hybridMultilevel"/>
    <w:tmpl w:val="D0BA0284"/>
    <w:lvl w:ilvl="0" w:tplc="DD98B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129C9"/>
    <w:multiLevelType w:val="hybridMultilevel"/>
    <w:tmpl w:val="DB48DA24"/>
    <w:lvl w:ilvl="0" w:tplc="CC86BE2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FB76ABD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71261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85E6D1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B6AB2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3426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430660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42AD3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3E4900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8563E8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F495B50"/>
    <w:multiLevelType w:val="singleLevel"/>
    <w:tmpl w:val="361AE156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 w16cid:durableId="1790708093">
    <w:abstractNumId w:val="6"/>
  </w:num>
  <w:num w:numId="2" w16cid:durableId="1592005738">
    <w:abstractNumId w:val="5"/>
  </w:num>
  <w:num w:numId="3" w16cid:durableId="12706">
    <w:abstractNumId w:val="9"/>
  </w:num>
  <w:num w:numId="4" w16cid:durableId="1266813071">
    <w:abstractNumId w:val="7"/>
  </w:num>
  <w:num w:numId="5" w16cid:durableId="1187057078">
    <w:abstractNumId w:val="8"/>
  </w:num>
  <w:num w:numId="6" w16cid:durableId="1620262314">
    <w:abstractNumId w:val="3"/>
  </w:num>
  <w:num w:numId="7" w16cid:durableId="839736693">
    <w:abstractNumId w:val="2"/>
  </w:num>
  <w:num w:numId="8" w16cid:durableId="375351207">
    <w:abstractNumId w:val="0"/>
  </w:num>
  <w:num w:numId="9" w16cid:durableId="571694214">
    <w:abstractNumId w:val="1"/>
  </w:num>
  <w:num w:numId="10" w16cid:durableId="1554806099">
    <w:abstractNumId w:val="4"/>
  </w:num>
  <w:num w:numId="11" w16cid:durableId="1521122478">
    <w:abstractNumId w:val="21"/>
  </w:num>
  <w:num w:numId="12" w16cid:durableId="630981804">
    <w:abstractNumId w:val="15"/>
  </w:num>
  <w:num w:numId="13" w16cid:durableId="1312641411">
    <w:abstractNumId w:val="35"/>
  </w:num>
  <w:num w:numId="14" w16cid:durableId="51656085">
    <w:abstractNumId w:val="19"/>
  </w:num>
  <w:num w:numId="15" w16cid:durableId="748774215">
    <w:abstractNumId w:val="24"/>
  </w:num>
  <w:num w:numId="16" w16cid:durableId="1737511285">
    <w:abstractNumId w:val="37"/>
  </w:num>
  <w:num w:numId="17" w16cid:durableId="786780630">
    <w:abstractNumId w:val="38"/>
  </w:num>
  <w:num w:numId="18" w16cid:durableId="234247167">
    <w:abstractNumId w:val="13"/>
  </w:num>
  <w:num w:numId="19" w16cid:durableId="1350907965">
    <w:abstractNumId w:val="30"/>
  </w:num>
  <w:num w:numId="20" w16cid:durableId="1596212480">
    <w:abstractNumId w:val="12"/>
  </w:num>
  <w:num w:numId="21" w16cid:durableId="1977097785">
    <w:abstractNumId w:val="34"/>
  </w:num>
  <w:num w:numId="22" w16cid:durableId="1612591360">
    <w:abstractNumId w:val="11"/>
  </w:num>
  <w:num w:numId="23" w16cid:durableId="1808694931">
    <w:abstractNumId w:val="39"/>
  </w:num>
  <w:num w:numId="24" w16cid:durableId="1609661657">
    <w:abstractNumId w:val="36"/>
  </w:num>
  <w:num w:numId="25" w16cid:durableId="846402399">
    <w:abstractNumId w:val="17"/>
  </w:num>
  <w:num w:numId="26" w16cid:durableId="2112359687">
    <w:abstractNumId w:val="20"/>
  </w:num>
  <w:num w:numId="27" w16cid:durableId="124665023">
    <w:abstractNumId w:val="25"/>
  </w:num>
  <w:num w:numId="28" w16cid:durableId="21639368">
    <w:abstractNumId w:val="14"/>
  </w:num>
  <w:num w:numId="29" w16cid:durableId="2009676031">
    <w:abstractNumId w:val="23"/>
  </w:num>
  <w:num w:numId="30" w16cid:durableId="321156953">
    <w:abstractNumId w:val="22"/>
  </w:num>
  <w:num w:numId="31" w16cid:durableId="1564413629">
    <w:abstractNumId w:val="26"/>
  </w:num>
  <w:num w:numId="32" w16cid:durableId="597062066">
    <w:abstractNumId w:val="32"/>
  </w:num>
  <w:num w:numId="33" w16cid:durableId="1029329994">
    <w:abstractNumId w:val="5"/>
  </w:num>
  <w:num w:numId="34" w16cid:durableId="993219470">
    <w:abstractNumId w:val="5"/>
  </w:num>
  <w:num w:numId="35" w16cid:durableId="1512910540">
    <w:abstractNumId w:val="5"/>
  </w:num>
  <w:num w:numId="36" w16cid:durableId="1812480197">
    <w:abstractNumId w:val="5"/>
  </w:num>
  <w:num w:numId="37" w16cid:durableId="992875462">
    <w:abstractNumId w:val="5"/>
  </w:num>
  <w:num w:numId="38" w16cid:durableId="738525824">
    <w:abstractNumId w:val="31"/>
  </w:num>
  <w:num w:numId="39" w16cid:durableId="2064333595">
    <w:abstractNumId w:val="18"/>
  </w:num>
  <w:num w:numId="40" w16cid:durableId="278605069">
    <w:abstractNumId w:val="16"/>
  </w:num>
  <w:num w:numId="41" w16cid:durableId="1626421861">
    <w:abstractNumId w:val="28"/>
  </w:num>
  <w:num w:numId="42" w16cid:durableId="167866425">
    <w:abstractNumId w:val="10"/>
  </w:num>
  <w:num w:numId="43" w16cid:durableId="478419570">
    <w:abstractNumId w:val="29"/>
  </w:num>
  <w:num w:numId="44" w16cid:durableId="204827909">
    <w:abstractNumId w:val="27"/>
  </w:num>
  <w:num w:numId="45" w16cid:durableId="351954079">
    <w:abstractNumId w:val="5"/>
  </w:num>
  <w:num w:numId="46" w16cid:durableId="599921382">
    <w:abstractNumId w:val="5"/>
  </w:num>
  <w:num w:numId="47" w16cid:durableId="32391834">
    <w:abstractNumId w:val="3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926A88"/>
    <w:rsid w:val="000000F9"/>
    <w:rsid w:val="000001C9"/>
    <w:rsid w:val="00000AB1"/>
    <w:rsid w:val="00000B55"/>
    <w:rsid w:val="00000CAE"/>
    <w:rsid w:val="00000D00"/>
    <w:rsid w:val="00000D05"/>
    <w:rsid w:val="0000124A"/>
    <w:rsid w:val="00001277"/>
    <w:rsid w:val="00001742"/>
    <w:rsid w:val="0000177B"/>
    <w:rsid w:val="000017C7"/>
    <w:rsid w:val="00001828"/>
    <w:rsid w:val="000018D5"/>
    <w:rsid w:val="00001968"/>
    <w:rsid w:val="00001C5C"/>
    <w:rsid w:val="00001D85"/>
    <w:rsid w:val="000024B3"/>
    <w:rsid w:val="0000259F"/>
    <w:rsid w:val="000025E7"/>
    <w:rsid w:val="00002D20"/>
    <w:rsid w:val="00002D4C"/>
    <w:rsid w:val="00003084"/>
    <w:rsid w:val="00003093"/>
    <w:rsid w:val="00003387"/>
    <w:rsid w:val="000035EC"/>
    <w:rsid w:val="00003796"/>
    <w:rsid w:val="00003863"/>
    <w:rsid w:val="00004172"/>
    <w:rsid w:val="00004254"/>
    <w:rsid w:val="0000431E"/>
    <w:rsid w:val="0000444A"/>
    <w:rsid w:val="0000449B"/>
    <w:rsid w:val="00004CFA"/>
    <w:rsid w:val="00004E5A"/>
    <w:rsid w:val="00004F9B"/>
    <w:rsid w:val="00005144"/>
    <w:rsid w:val="00005218"/>
    <w:rsid w:val="000054D6"/>
    <w:rsid w:val="000054F7"/>
    <w:rsid w:val="000055B7"/>
    <w:rsid w:val="0000595C"/>
    <w:rsid w:val="00005B82"/>
    <w:rsid w:val="00005CFB"/>
    <w:rsid w:val="00006270"/>
    <w:rsid w:val="00006606"/>
    <w:rsid w:val="0000670A"/>
    <w:rsid w:val="00006A97"/>
    <w:rsid w:val="00006AC4"/>
    <w:rsid w:val="00006D8F"/>
    <w:rsid w:val="00006E55"/>
    <w:rsid w:val="00006ED5"/>
    <w:rsid w:val="00006F16"/>
    <w:rsid w:val="00007195"/>
    <w:rsid w:val="00007275"/>
    <w:rsid w:val="000073B9"/>
    <w:rsid w:val="0000758D"/>
    <w:rsid w:val="00007BE5"/>
    <w:rsid w:val="00007C49"/>
    <w:rsid w:val="00007D59"/>
    <w:rsid w:val="00007F3D"/>
    <w:rsid w:val="00010063"/>
    <w:rsid w:val="000100EE"/>
    <w:rsid w:val="00010361"/>
    <w:rsid w:val="00010610"/>
    <w:rsid w:val="000106E1"/>
    <w:rsid w:val="00010826"/>
    <w:rsid w:val="00010C8C"/>
    <w:rsid w:val="00010CC9"/>
    <w:rsid w:val="00010CF4"/>
    <w:rsid w:val="00010D40"/>
    <w:rsid w:val="00010E04"/>
    <w:rsid w:val="00010E56"/>
    <w:rsid w:val="00010ECE"/>
    <w:rsid w:val="00010F1E"/>
    <w:rsid w:val="00011524"/>
    <w:rsid w:val="0001166B"/>
    <w:rsid w:val="00011AEB"/>
    <w:rsid w:val="00011C25"/>
    <w:rsid w:val="00011D26"/>
    <w:rsid w:val="00011E3A"/>
    <w:rsid w:val="00012918"/>
    <w:rsid w:val="00012BDB"/>
    <w:rsid w:val="00012F0F"/>
    <w:rsid w:val="00013181"/>
    <w:rsid w:val="000131EC"/>
    <w:rsid w:val="0001330E"/>
    <w:rsid w:val="0001337D"/>
    <w:rsid w:val="00013A4B"/>
    <w:rsid w:val="00013D11"/>
    <w:rsid w:val="000143B8"/>
    <w:rsid w:val="000149D7"/>
    <w:rsid w:val="00014A86"/>
    <w:rsid w:val="00014AD1"/>
    <w:rsid w:val="00014BD9"/>
    <w:rsid w:val="00014C47"/>
    <w:rsid w:val="00014ED6"/>
    <w:rsid w:val="0001502A"/>
    <w:rsid w:val="0001516F"/>
    <w:rsid w:val="0001523D"/>
    <w:rsid w:val="00015415"/>
    <w:rsid w:val="00015450"/>
    <w:rsid w:val="000156A3"/>
    <w:rsid w:val="00015836"/>
    <w:rsid w:val="000159BC"/>
    <w:rsid w:val="00015DF2"/>
    <w:rsid w:val="00015E0E"/>
    <w:rsid w:val="00015F31"/>
    <w:rsid w:val="00016088"/>
    <w:rsid w:val="00016687"/>
    <w:rsid w:val="0001680B"/>
    <w:rsid w:val="000168E1"/>
    <w:rsid w:val="0001698E"/>
    <w:rsid w:val="00016AFF"/>
    <w:rsid w:val="00016C76"/>
    <w:rsid w:val="00016F9E"/>
    <w:rsid w:val="000170CE"/>
    <w:rsid w:val="000171A8"/>
    <w:rsid w:val="000171BB"/>
    <w:rsid w:val="0001721D"/>
    <w:rsid w:val="00017CA3"/>
    <w:rsid w:val="000201AE"/>
    <w:rsid w:val="00020270"/>
    <w:rsid w:val="00020325"/>
    <w:rsid w:val="00020411"/>
    <w:rsid w:val="00020565"/>
    <w:rsid w:val="000205E4"/>
    <w:rsid w:val="00020800"/>
    <w:rsid w:val="00020AC3"/>
    <w:rsid w:val="00020BEA"/>
    <w:rsid w:val="000212FC"/>
    <w:rsid w:val="00021414"/>
    <w:rsid w:val="0002175C"/>
    <w:rsid w:val="0002183D"/>
    <w:rsid w:val="00021BEC"/>
    <w:rsid w:val="00021E6E"/>
    <w:rsid w:val="00022187"/>
    <w:rsid w:val="00022255"/>
    <w:rsid w:val="000224D4"/>
    <w:rsid w:val="00022C69"/>
    <w:rsid w:val="00022D90"/>
    <w:rsid w:val="000233C8"/>
    <w:rsid w:val="000233EE"/>
    <w:rsid w:val="00023592"/>
    <w:rsid w:val="000238F5"/>
    <w:rsid w:val="000239DE"/>
    <w:rsid w:val="00023A10"/>
    <w:rsid w:val="00023A36"/>
    <w:rsid w:val="00023BE9"/>
    <w:rsid w:val="00023EAE"/>
    <w:rsid w:val="00023F2D"/>
    <w:rsid w:val="00023F48"/>
    <w:rsid w:val="00023F99"/>
    <w:rsid w:val="0002405C"/>
    <w:rsid w:val="00024087"/>
    <w:rsid w:val="00024486"/>
    <w:rsid w:val="0002477D"/>
    <w:rsid w:val="000248AB"/>
    <w:rsid w:val="00024AD7"/>
    <w:rsid w:val="00024CB2"/>
    <w:rsid w:val="00024E82"/>
    <w:rsid w:val="00025404"/>
    <w:rsid w:val="000254EA"/>
    <w:rsid w:val="00025587"/>
    <w:rsid w:val="000257B8"/>
    <w:rsid w:val="00025800"/>
    <w:rsid w:val="00025920"/>
    <w:rsid w:val="0002610F"/>
    <w:rsid w:val="0002639E"/>
    <w:rsid w:val="0002657C"/>
    <w:rsid w:val="000267F3"/>
    <w:rsid w:val="000268BB"/>
    <w:rsid w:val="00026A22"/>
    <w:rsid w:val="00026FB9"/>
    <w:rsid w:val="000271CE"/>
    <w:rsid w:val="000272C0"/>
    <w:rsid w:val="000273F7"/>
    <w:rsid w:val="00027589"/>
    <w:rsid w:val="00027A4F"/>
    <w:rsid w:val="00027E2C"/>
    <w:rsid w:val="00027F7E"/>
    <w:rsid w:val="00030046"/>
    <w:rsid w:val="00030097"/>
    <w:rsid w:val="0003017F"/>
    <w:rsid w:val="0003027A"/>
    <w:rsid w:val="00030326"/>
    <w:rsid w:val="00030366"/>
    <w:rsid w:val="000303D6"/>
    <w:rsid w:val="0003067B"/>
    <w:rsid w:val="00030725"/>
    <w:rsid w:val="000307A1"/>
    <w:rsid w:val="0003082D"/>
    <w:rsid w:val="000308AE"/>
    <w:rsid w:val="000309CA"/>
    <w:rsid w:val="00030AAD"/>
    <w:rsid w:val="00030AE7"/>
    <w:rsid w:val="00031098"/>
    <w:rsid w:val="0003115F"/>
    <w:rsid w:val="00031222"/>
    <w:rsid w:val="00031278"/>
    <w:rsid w:val="000315D9"/>
    <w:rsid w:val="0003184B"/>
    <w:rsid w:val="00031999"/>
    <w:rsid w:val="00031B6D"/>
    <w:rsid w:val="00031D31"/>
    <w:rsid w:val="00031F39"/>
    <w:rsid w:val="000320C7"/>
    <w:rsid w:val="000321E6"/>
    <w:rsid w:val="000321ED"/>
    <w:rsid w:val="00032437"/>
    <w:rsid w:val="000326CE"/>
    <w:rsid w:val="0003274E"/>
    <w:rsid w:val="000327E3"/>
    <w:rsid w:val="000327E6"/>
    <w:rsid w:val="00032934"/>
    <w:rsid w:val="00032E07"/>
    <w:rsid w:val="00033036"/>
    <w:rsid w:val="000332BF"/>
    <w:rsid w:val="00033322"/>
    <w:rsid w:val="00033E85"/>
    <w:rsid w:val="00034898"/>
    <w:rsid w:val="0003489D"/>
    <w:rsid w:val="00034CC4"/>
    <w:rsid w:val="00035099"/>
    <w:rsid w:val="00035394"/>
    <w:rsid w:val="00035985"/>
    <w:rsid w:val="00035A74"/>
    <w:rsid w:val="000360F7"/>
    <w:rsid w:val="0003660B"/>
    <w:rsid w:val="0003678B"/>
    <w:rsid w:val="00036822"/>
    <w:rsid w:val="00036A57"/>
    <w:rsid w:val="0003741C"/>
    <w:rsid w:val="000378E6"/>
    <w:rsid w:val="00037972"/>
    <w:rsid w:val="00037A11"/>
    <w:rsid w:val="00037B92"/>
    <w:rsid w:val="00037D72"/>
    <w:rsid w:val="00037E01"/>
    <w:rsid w:val="00040229"/>
    <w:rsid w:val="00040398"/>
    <w:rsid w:val="0004048C"/>
    <w:rsid w:val="000406AC"/>
    <w:rsid w:val="00040790"/>
    <w:rsid w:val="00040CD2"/>
    <w:rsid w:val="00040EB4"/>
    <w:rsid w:val="00040FA9"/>
    <w:rsid w:val="0004101A"/>
    <w:rsid w:val="00041035"/>
    <w:rsid w:val="00041212"/>
    <w:rsid w:val="00041333"/>
    <w:rsid w:val="000413E0"/>
    <w:rsid w:val="000413EF"/>
    <w:rsid w:val="00041417"/>
    <w:rsid w:val="0004153F"/>
    <w:rsid w:val="0004168D"/>
    <w:rsid w:val="00041861"/>
    <w:rsid w:val="00041AE8"/>
    <w:rsid w:val="00041C99"/>
    <w:rsid w:val="00041D72"/>
    <w:rsid w:val="00041EE6"/>
    <w:rsid w:val="0004203A"/>
    <w:rsid w:val="00043051"/>
    <w:rsid w:val="000430A9"/>
    <w:rsid w:val="000430B7"/>
    <w:rsid w:val="0004313D"/>
    <w:rsid w:val="00043315"/>
    <w:rsid w:val="000434DC"/>
    <w:rsid w:val="0004376B"/>
    <w:rsid w:val="0004379D"/>
    <w:rsid w:val="000437D3"/>
    <w:rsid w:val="00043811"/>
    <w:rsid w:val="00043984"/>
    <w:rsid w:val="00043C4D"/>
    <w:rsid w:val="00043D2E"/>
    <w:rsid w:val="000440B7"/>
    <w:rsid w:val="000442C5"/>
    <w:rsid w:val="000443FC"/>
    <w:rsid w:val="00044A51"/>
    <w:rsid w:val="00044DF9"/>
    <w:rsid w:val="00044EE6"/>
    <w:rsid w:val="00045126"/>
    <w:rsid w:val="000452AB"/>
    <w:rsid w:val="0004539A"/>
    <w:rsid w:val="000453BF"/>
    <w:rsid w:val="0004560C"/>
    <w:rsid w:val="000458AA"/>
    <w:rsid w:val="00045B14"/>
    <w:rsid w:val="00045DD1"/>
    <w:rsid w:val="00045EBB"/>
    <w:rsid w:val="00046196"/>
    <w:rsid w:val="000461DE"/>
    <w:rsid w:val="00046386"/>
    <w:rsid w:val="0004662B"/>
    <w:rsid w:val="000468F4"/>
    <w:rsid w:val="00046CD4"/>
    <w:rsid w:val="00046D1C"/>
    <w:rsid w:val="00046D2A"/>
    <w:rsid w:val="00046F7E"/>
    <w:rsid w:val="00046FA5"/>
    <w:rsid w:val="0004732A"/>
    <w:rsid w:val="00047454"/>
    <w:rsid w:val="0004764A"/>
    <w:rsid w:val="000477E9"/>
    <w:rsid w:val="00047A89"/>
    <w:rsid w:val="00047C73"/>
    <w:rsid w:val="000502C7"/>
    <w:rsid w:val="0005055E"/>
    <w:rsid w:val="000507CA"/>
    <w:rsid w:val="00050B69"/>
    <w:rsid w:val="00050E37"/>
    <w:rsid w:val="000510D8"/>
    <w:rsid w:val="00051270"/>
    <w:rsid w:val="00051437"/>
    <w:rsid w:val="00051666"/>
    <w:rsid w:val="000517B0"/>
    <w:rsid w:val="00051CA1"/>
    <w:rsid w:val="00051ECF"/>
    <w:rsid w:val="000520E3"/>
    <w:rsid w:val="000521FE"/>
    <w:rsid w:val="000522E1"/>
    <w:rsid w:val="000523FA"/>
    <w:rsid w:val="0005256C"/>
    <w:rsid w:val="000525CB"/>
    <w:rsid w:val="00052976"/>
    <w:rsid w:val="00052D9C"/>
    <w:rsid w:val="00052F28"/>
    <w:rsid w:val="00052F3E"/>
    <w:rsid w:val="00053059"/>
    <w:rsid w:val="00053148"/>
    <w:rsid w:val="0005323E"/>
    <w:rsid w:val="00053466"/>
    <w:rsid w:val="0005349D"/>
    <w:rsid w:val="00053831"/>
    <w:rsid w:val="000538AA"/>
    <w:rsid w:val="000538EE"/>
    <w:rsid w:val="00053AE8"/>
    <w:rsid w:val="00053DA2"/>
    <w:rsid w:val="0005451F"/>
    <w:rsid w:val="0005454E"/>
    <w:rsid w:val="0005488B"/>
    <w:rsid w:val="00054FDE"/>
    <w:rsid w:val="000556DB"/>
    <w:rsid w:val="00055847"/>
    <w:rsid w:val="000558D8"/>
    <w:rsid w:val="0005599F"/>
    <w:rsid w:val="00055F9A"/>
    <w:rsid w:val="00055FE1"/>
    <w:rsid w:val="00056311"/>
    <w:rsid w:val="0005641B"/>
    <w:rsid w:val="000564A9"/>
    <w:rsid w:val="00056CB8"/>
    <w:rsid w:val="00056DAA"/>
    <w:rsid w:val="00056DEC"/>
    <w:rsid w:val="00056E8F"/>
    <w:rsid w:val="00056F33"/>
    <w:rsid w:val="00057E4B"/>
    <w:rsid w:val="00057FF8"/>
    <w:rsid w:val="0006007C"/>
    <w:rsid w:val="000600B6"/>
    <w:rsid w:val="00060193"/>
    <w:rsid w:val="0006031C"/>
    <w:rsid w:val="00060600"/>
    <w:rsid w:val="00060897"/>
    <w:rsid w:val="00060A35"/>
    <w:rsid w:val="00060AA7"/>
    <w:rsid w:val="00060AB2"/>
    <w:rsid w:val="00060AD0"/>
    <w:rsid w:val="000610FD"/>
    <w:rsid w:val="00061492"/>
    <w:rsid w:val="00061503"/>
    <w:rsid w:val="000616F4"/>
    <w:rsid w:val="0006182B"/>
    <w:rsid w:val="00061A37"/>
    <w:rsid w:val="00061CF8"/>
    <w:rsid w:val="00061F12"/>
    <w:rsid w:val="00061F9C"/>
    <w:rsid w:val="0006220E"/>
    <w:rsid w:val="000622A5"/>
    <w:rsid w:val="0006242A"/>
    <w:rsid w:val="000626F3"/>
    <w:rsid w:val="000627B4"/>
    <w:rsid w:val="000628AC"/>
    <w:rsid w:val="00062B9E"/>
    <w:rsid w:val="00063026"/>
    <w:rsid w:val="000630D9"/>
    <w:rsid w:val="000631DE"/>
    <w:rsid w:val="0006323B"/>
    <w:rsid w:val="000637B3"/>
    <w:rsid w:val="000638D8"/>
    <w:rsid w:val="00063FCE"/>
    <w:rsid w:val="00063FFE"/>
    <w:rsid w:val="00064038"/>
    <w:rsid w:val="00064423"/>
    <w:rsid w:val="00064635"/>
    <w:rsid w:val="00064763"/>
    <w:rsid w:val="00064784"/>
    <w:rsid w:val="0006493D"/>
    <w:rsid w:val="0006499C"/>
    <w:rsid w:val="00064ABA"/>
    <w:rsid w:val="00064B92"/>
    <w:rsid w:val="00064C49"/>
    <w:rsid w:val="00064D74"/>
    <w:rsid w:val="00064DA8"/>
    <w:rsid w:val="00064E8A"/>
    <w:rsid w:val="00064F23"/>
    <w:rsid w:val="00064FCF"/>
    <w:rsid w:val="0006505C"/>
    <w:rsid w:val="000650C7"/>
    <w:rsid w:val="000650EA"/>
    <w:rsid w:val="0006511F"/>
    <w:rsid w:val="000651D8"/>
    <w:rsid w:val="000653B7"/>
    <w:rsid w:val="000659EA"/>
    <w:rsid w:val="00065DCD"/>
    <w:rsid w:val="0006609D"/>
    <w:rsid w:val="00066353"/>
    <w:rsid w:val="00066509"/>
    <w:rsid w:val="00066571"/>
    <w:rsid w:val="000665E1"/>
    <w:rsid w:val="0006692E"/>
    <w:rsid w:val="0006695F"/>
    <w:rsid w:val="00066B52"/>
    <w:rsid w:val="00066B57"/>
    <w:rsid w:val="00066B6B"/>
    <w:rsid w:val="00066D6D"/>
    <w:rsid w:val="00066EAF"/>
    <w:rsid w:val="00066FCD"/>
    <w:rsid w:val="00067306"/>
    <w:rsid w:val="000673BF"/>
    <w:rsid w:val="000674C6"/>
    <w:rsid w:val="0006756F"/>
    <w:rsid w:val="000675DB"/>
    <w:rsid w:val="00067728"/>
    <w:rsid w:val="000677AB"/>
    <w:rsid w:val="00067985"/>
    <w:rsid w:val="00067DDE"/>
    <w:rsid w:val="00067F06"/>
    <w:rsid w:val="00067FF0"/>
    <w:rsid w:val="00070077"/>
    <w:rsid w:val="00070131"/>
    <w:rsid w:val="000703CC"/>
    <w:rsid w:val="00070487"/>
    <w:rsid w:val="000704CA"/>
    <w:rsid w:val="00070508"/>
    <w:rsid w:val="00070602"/>
    <w:rsid w:val="00070647"/>
    <w:rsid w:val="00070792"/>
    <w:rsid w:val="000708B2"/>
    <w:rsid w:val="000708F3"/>
    <w:rsid w:val="00070AB5"/>
    <w:rsid w:val="00070ADB"/>
    <w:rsid w:val="00070F73"/>
    <w:rsid w:val="00071180"/>
    <w:rsid w:val="00071417"/>
    <w:rsid w:val="0007154C"/>
    <w:rsid w:val="000715F4"/>
    <w:rsid w:val="00071703"/>
    <w:rsid w:val="00071852"/>
    <w:rsid w:val="0007191E"/>
    <w:rsid w:val="000719C4"/>
    <w:rsid w:val="00071B03"/>
    <w:rsid w:val="00071F5E"/>
    <w:rsid w:val="0007222D"/>
    <w:rsid w:val="000722B2"/>
    <w:rsid w:val="000725D6"/>
    <w:rsid w:val="00072707"/>
    <w:rsid w:val="00072883"/>
    <w:rsid w:val="00072B0B"/>
    <w:rsid w:val="00072CBA"/>
    <w:rsid w:val="00072E0B"/>
    <w:rsid w:val="000730D1"/>
    <w:rsid w:val="00073430"/>
    <w:rsid w:val="00073583"/>
    <w:rsid w:val="0007363A"/>
    <w:rsid w:val="00073656"/>
    <w:rsid w:val="00073B38"/>
    <w:rsid w:val="000744A2"/>
    <w:rsid w:val="000748DF"/>
    <w:rsid w:val="00074981"/>
    <w:rsid w:val="00074D9C"/>
    <w:rsid w:val="00074DD1"/>
    <w:rsid w:val="00074DFE"/>
    <w:rsid w:val="00074FF3"/>
    <w:rsid w:val="00075003"/>
    <w:rsid w:val="0007515B"/>
    <w:rsid w:val="00075559"/>
    <w:rsid w:val="00075675"/>
    <w:rsid w:val="00075A79"/>
    <w:rsid w:val="00075D9B"/>
    <w:rsid w:val="0007616D"/>
    <w:rsid w:val="00076172"/>
    <w:rsid w:val="000763A2"/>
    <w:rsid w:val="000763DA"/>
    <w:rsid w:val="000764A8"/>
    <w:rsid w:val="0007655F"/>
    <w:rsid w:val="0007667B"/>
    <w:rsid w:val="00076A89"/>
    <w:rsid w:val="00076F38"/>
    <w:rsid w:val="00077213"/>
    <w:rsid w:val="000773EC"/>
    <w:rsid w:val="000774D8"/>
    <w:rsid w:val="000777DB"/>
    <w:rsid w:val="000777F2"/>
    <w:rsid w:val="000778C5"/>
    <w:rsid w:val="000779B6"/>
    <w:rsid w:val="00077C24"/>
    <w:rsid w:val="00077D2D"/>
    <w:rsid w:val="000803A9"/>
    <w:rsid w:val="00080546"/>
    <w:rsid w:val="00080617"/>
    <w:rsid w:val="000807B4"/>
    <w:rsid w:val="00080A07"/>
    <w:rsid w:val="00080D3A"/>
    <w:rsid w:val="00080EF3"/>
    <w:rsid w:val="000812C0"/>
    <w:rsid w:val="0008153F"/>
    <w:rsid w:val="00081618"/>
    <w:rsid w:val="0008163F"/>
    <w:rsid w:val="000819B1"/>
    <w:rsid w:val="00081D0F"/>
    <w:rsid w:val="000827D1"/>
    <w:rsid w:val="00082D49"/>
    <w:rsid w:val="00082F3E"/>
    <w:rsid w:val="00083062"/>
    <w:rsid w:val="00083291"/>
    <w:rsid w:val="00083356"/>
    <w:rsid w:val="00083441"/>
    <w:rsid w:val="00083793"/>
    <w:rsid w:val="000838CE"/>
    <w:rsid w:val="00083A92"/>
    <w:rsid w:val="00083BAE"/>
    <w:rsid w:val="0008456C"/>
    <w:rsid w:val="000847CC"/>
    <w:rsid w:val="00084988"/>
    <w:rsid w:val="00084B49"/>
    <w:rsid w:val="00084CE9"/>
    <w:rsid w:val="00084DF4"/>
    <w:rsid w:val="00084EC4"/>
    <w:rsid w:val="00084F59"/>
    <w:rsid w:val="00085100"/>
    <w:rsid w:val="000851AC"/>
    <w:rsid w:val="000855BD"/>
    <w:rsid w:val="00085C5C"/>
    <w:rsid w:val="00085EC3"/>
    <w:rsid w:val="0008605F"/>
    <w:rsid w:val="0008608E"/>
    <w:rsid w:val="0008622A"/>
    <w:rsid w:val="000862D1"/>
    <w:rsid w:val="000865FF"/>
    <w:rsid w:val="00086E2D"/>
    <w:rsid w:val="00087140"/>
    <w:rsid w:val="00087374"/>
    <w:rsid w:val="0008776A"/>
    <w:rsid w:val="00087771"/>
    <w:rsid w:val="00087791"/>
    <w:rsid w:val="000877AD"/>
    <w:rsid w:val="000879A9"/>
    <w:rsid w:val="000879AD"/>
    <w:rsid w:val="00087CF8"/>
    <w:rsid w:val="00087EA8"/>
    <w:rsid w:val="00087F50"/>
    <w:rsid w:val="0009010F"/>
    <w:rsid w:val="00090466"/>
    <w:rsid w:val="00090710"/>
    <w:rsid w:val="00090758"/>
    <w:rsid w:val="000908C3"/>
    <w:rsid w:val="00090B52"/>
    <w:rsid w:val="00090B6E"/>
    <w:rsid w:val="00090C36"/>
    <w:rsid w:val="00090D04"/>
    <w:rsid w:val="00090DC5"/>
    <w:rsid w:val="000911EC"/>
    <w:rsid w:val="0009143C"/>
    <w:rsid w:val="0009175A"/>
    <w:rsid w:val="000918BC"/>
    <w:rsid w:val="00091A53"/>
    <w:rsid w:val="00091F5D"/>
    <w:rsid w:val="00091F90"/>
    <w:rsid w:val="00091FD0"/>
    <w:rsid w:val="00092454"/>
    <w:rsid w:val="00092597"/>
    <w:rsid w:val="00092654"/>
    <w:rsid w:val="0009277C"/>
    <w:rsid w:val="000929F4"/>
    <w:rsid w:val="00092A20"/>
    <w:rsid w:val="00092F3F"/>
    <w:rsid w:val="00093006"/>
    <w:rsid w:val="0009314E"/>
    <w:rsid w:val="00093192"/>
    <w:rsid w:val="0009325E"/>
    <w:rsid w:val="0009331A"/>
    <w:rsid w:val="00093331"/>
    <w:rsid w:val="000934A0"/>
    <w:rsid w:val="0009365D"/>
    <w:rsid w:val="00093881"/>
    <w:rsid w:val="0009389C"/>
    <w:rsid w:val="0009390D"/>
    <w:rsid w:val="00093B22"/>
    <w:rsid w:val="00093C30"/>
    <w:rsid w:val="000942E5"/>
    <w:rsid w:val="000944F9"/>
    <w:rsid w:val="0009450C"/>
    <w:rsid w:val="00094629"/>
    <w:rsid w:val="00094923"/>
    <w:rsid w:val="00094B0E"/>
    <w:rsid w:val="00094F9A"/>
    <w:rsid w:val="00095063"/>
    <w:rsid w:val="00095610"/>
    <w:rsid w:val="00095761"/>
    <w:rsid w:val="000958EF"/>
    <w:rsid w:val="00095B23"/>
    <w:rsid w:val="00095C1B"/>
    <w:rsid w:val="00095CD4"/>
    <w:rsid w:val="00095D65"/>
    <w:rsid w:val="00095E33"/>
    <w:rsid w:val="000960D5"/>
    <w:rsid w:val="000961DB"/>
    <w:rsid w:val="00096333"/>
    <w:rsid w:val="00096528"/>
    <w:rsid w:val="00096714"/>
    <w:rsid w:val="0009682D"/>
    <w:rsid w:val="000968B5"/>
    <w:rsid w:val="00096BD0"/>
    <w:rsid w:val="00097083"/>
    <w:rsid w:val="000970D5"/>
    <w:rsid w:val="0009713A"/>
    <w:rsid w:val="00097226"/>
    <w:rsid w:val="00097373"/>
    <w:rsid w:val="000973FC"/>
    <w:rsid w:val="000974BB"/>
    <w:rsid w:val="00097603"/>
    <w:rsid w:val="000977B2"/>
    <w:rsid w:val="0009787A"/>
    <w:rsid w:val="000978A0"/>
    <w:rsid w:val="000978D4"/>
    <w:rsid w:val="00097AA4"/>
    <w:rsid w:val="00097BAC"/>
    <w:rsid w:val="00097D1B"/>
    <w:rsid w:val="00097DC0"/>
    <w:rsid w:val="00097EA6"/>
    <w:rsid w:val="00097F05"/>
    <w:rsid w:val="000A0496"/>
    <w:rsid w:val="000A0777"/>
    <w:rsid w:val="000A0AF6"/>
    <w:rsid w:val="000A0BE1"/>
    <w:rsid w:val="000A0C81"/>
    <w:rsid w:val="000A0D9B"/>
    <w:rsid w:val="000A0EF7"/>
    <w:rsid w:val="000A10DD"/>
    <w:rsid w:val="000A198C"/>
    <w:rsid w:val="000A1A14"/>
    <w:rsid w:val="000A1BBB"/>
    <w:rsid w:val="000A1C30"/>
    <w:rsid w:val="000A1E5D"/>
    <w:rsid w:val="000A1F92"/>
    <w:rsid w:val="000A1FC2"/>
    <w:rsid w:val="000A2070"/>
    <w:rsid w:val="000A2225"/>
    <w:rsid w:val="000A2363"/>
    <w:rsid w:val="000A2457"/>
    <w:rsid w:val="000A29C7"/>
    <w:rsid w:val="000A2C74"/>
    <w:rsid w:val="000A2FC6"/>
    <w:rsid w:val="000A3000"/>
    <w:rsid w:val="000A3023"/>
    <w:rsid w:val="000A3447"/>
    <w:rsid w:val="000A34EE"/>
    <w:rsid w:val="000A38F3"/>
    <w:rsid w:val="000A394E"/>
    <w:rsid w:val="000A39D3"/>
    <w:rsid w:val="000A3A33"/>
    <w:rsid w:val="000A3A4C"/>
    <w:rsid w:val="000A3A99"/>
    <w:rsid w:val="000A3E43"/>
    <w:rsid w:val="000A3EEE"/>
    <w:rsid w:val="000A3F59"/>
    <w:rsid w:val="000A3FB1"/>
    <w:rsid w:val="000A4209"/>
    <w:rsid w:val="000A435D"/>
    <w:rsid w:val="000A4377"/>
    <w:rsid w:val="000A43E8"/>
    <w:rsid w:val="000A452E"/>
    <w:rsid w:val="000A45E8"/>
    <w:rsid w:val="000A46B7"/>
    <w:rsid w:val="000A4B59"/>
    <w:rsid w:val="000A5094"/>
    <w:rsid w:val="000A53C3"/>
    <w:rsid w:val="000A5657"/>
    <w:rsid w:val="000A5D42"/>
    <w:rsid w:val="000A624D"/>
    <w:rsid w:val="000A6B7F"/>
    <w:rsid w:val="000A70BC"/>
    <w:rsid w:val="000A7164"/>
    <w:rsid w:val="000A716F"/>
    <w:rsid w:val="000A75C3"/>
    <w:rsid w:val="000A75CB"/>
    <w:rsid w:val="000A780D"/>
    <w:rsid w:val="000A7A33"/>
    <w:rsid w:val="000A7C92"/>
    <w:rsid w:val="000A7F02"/>
    <w:rsid w:val="000B0318"/>
    <w:rsid w:val="000B054E"/>
    <w:rsid w:val="000B06A2"/>
    <w:rsid w:val="000B08C9"/>
    <w:rsid w:val="000B0A6C"/>
    <w:rsid w:val="000B0C17"/>
    <w:rsid w:val="000B0D72"/>
    <w:rsid w:val="000B0F0E"/>
    <w:rsid w:val="000B0FC8"/>
    <w:rsid w:val="000B11EE"/>
    <w:rsid w:val="000B1370"/>
    <w:rsid w:val="000B1384"/>
    <w:rsid w:val="000B1395"/>
    <w:rsid w:val="000B1575"/>
    <w:rsid w:val="000B16D9"/>
    <w:rsid w:val="000B1E53"/>
    <w:rsid w:val="000B1F86"/>
    <w:rsid w:val="000B20EB"/>
    <w:rsid w:val="000B216A"/>
    <w:rsid w:val="000B2273"/>
    <w:rsid w:val="000B2518"/>
    <w:rsid w:val="000B2605"/>
    <w:rsid w:val="000B26DA"/>
    <w:rsid w:val="000B2794"/>
    <w:rsid w:val="000B2CCF"/>
    <w:rsid w:val="000B308C"/>
    <w:rsid w:val="000B321D"/>
    <w:rsid w:val="000B35BC"/>
    <w:rsid w:val="000B3794"/>
    <w:rsid w:val="000B37FA"/>
    <w:rsid w:val="000B394D"/>
    <w:rsid w:val="000B396C"/>
    <w:rsid w:val="000B3AF2"/>
    <w:rsid w:val="000B3B42"/>
    <w:rsid w:val="000B3F14"/>
    <w:rsid w:val="000B3F6C"/>
    <w:rsid w:val="000B47E1"/>
    <w:rsid w:val="000B498B"/>
    <w:rsid w:val="000B4C14"/>
    <w:rsid w:val="000B4F0D"/>
    <w:rsid w:val="000B5063"/>
    <w:rsid w:val="000B5568"/>
    <w:rsid w:val="000B5575"/>
    <w:rsid w:val="000B5AB6"/>
    <w:rsid w:val="000B5B0B"/>
    <w:rsid w:val="000B5B7A"/>
    <w:rsid w:val="000B623A"/>
    <w:rsid w:val="000B6252"/>
    <w:rsid w:val="000B652C"/>
    <w:rsid w:val="000B6725"/>
    <w:rsid w:val="000B689C"/>
    <w:rsid w:val="000B6938"/>
    <w:rsid w:val="000B6F4F"/>
    <w:rsid w:val="000B70DF"/>
    <w:rsid w:val="000B718F"/>
    <w:rsid w:val="000B72CD"/>
    <w:rsid w:val="000B74F2"/>
    <w:rsid w:val="000B760E"/>
    <w:rsid w:val="000B7697"/>
    <w:rsid w:val="000B794B"/>
    <w:rsid w:val="000B7ADB"/>
    <w:rsid w:val="000B7CA9"/>
    <w:rsid w:val="000B7CAE"/>
    <w:rsid w:val="000C00A5"/>
    <w:rsid w:val="000C02D7"/>
    <w:rsid w:val="000C02E1"/>
    <w:rsid w:val="000C071B"/>
    <w:rsid w:val="000C0B73"/>
    <w:rsid w:val="000C0BC3"/>
    <w:rsid w:val="000C0C2F"/>
    <w:rsid w:val="000C0E24"/>
    <w:rsid w:val="000C0F68"/>
    <w:rsid w:val="000C0FB5"/>
    <w:rsid w:val="000C108D"/>
    <w:rsid w:val="000C11BF"/>
    <w:rsid w:val="000C1261"/>
    <w:rsid w:val="000C1577"/>
    <w:rsid w:val="000C15C2"/>
    <w:rsid w:val="000C1AF6"/>
    <w:rsid w:val="000C1C6C"/>
    <w:rsid w:val="000C2240"/>
    <w:rsid w:val="000C2284"/>
    <w:rsid w:val="000C260D"/>
    <w:rsid w:val="000C2855"/>
    <w:rsid w:val="000C2874"/>
    <w:rsid w:val="000C2927"/>
    <w:rsid w:val="000C2E56"/>
    <w:rsid w:val="000C31B5"/>
    <w:rsid w:val="000C3306"/>
    <w:rsid w:val="000C340D"/>
    <w:rsid w:val="000C35B0"/>
    <w:rsid w:val="000C36DC"/>
    <w:rsid w:val="000C3816"/>
    <w:rsid w:val="000C3C05"/>
    <w:rsid w:val="000C3D69"/>
    <w:rsid w:val="000C3EE8"/>
    <w:rsid w:val="000C3FAF"/>
    <w:rsid w:val="000C402E"/>
    <w:rsid w:val="000C40DF"/>
    <w:rsid w:val="000C4295"/>
    <w:rsid w:val="000C4521"/>
    <w:rsid w:val="000C47D7"/>
    <w:rsid w:val="000C4898"/>
    <w:rsid w:val="000C48DA"/>
    <w:rsid w:val="000C4A30"/>
    <w:rsid w:val="000C4B2A"/>
    <w:rsid w:val="000C524B"/>
    <w:rsid w:val="000C52F3"/>
    <w:rsid w:val="000C5482"/>
    <w:rsid w:val="000C549D"/>
    <w:rsid w:val="000C55DC"/>
    <w:rsid w:val="000C565B"/>
    <w:rsid w:val="000C56E7"/>
    <w:rsid w:val="000C57E3"/>
    <w:rsid w:val="000C588A"/>
    <w:rsid w:val="000C595B"/>
    <w:rsid w:val="000C5B6E"/>
    <w:rsid w:val="000C5BCA"/>
    <w:rsid w:val="000C5C32"/>
    <w:rsid w:val="000C5C9A"/>
    <w:rsid w:val="000C5EFA"/>
    <w:rsid w:val="000C5F63"/>
    <w:rsid w:val="000C6112"/>
    <w:rsid w:val="000C6363"/>
    <w:rsid w:val="000C6478"/>
    <w:rsid w:val="000C648A"/>
    <w:rsid w:val="000C65E1"/>
    <w:rsid w:val="000C6A8F"/>
    <w:rsid w:val="000C6B17"/>
    <w:rsid w:val="000C6D6F"/>
    <w:rsid w:val="000C6DB9"/>
    <w:rsid w:val="000C70AA"/>
    <w:rsid w:val="000C76AC"/>
    <w:rsid w:val="000C7C78"/>
    <w:rsid w:val="000C7E43"/>
    <w:rsid w:val="000D015E"/>
    <w:rsid w:val="000D023B"/>
    <w:rsid w:val="000D06FD"/>
    <w:rsid w:val="000D0859"/>
    <w:rsid w:val="000D0C6B"/>
    <w:rsid w:val="000D0EF9"/>
    <w:rsid w:val="000D134D"/>
    <w:rsid w:val="000D17A1"/>
    <w:rsid w:val="000D187E"/>
    <w:rsid w:val="000D1E7B"/>
    <w:rsid w:val="000D1EB8"/>
    <w:rsid w:val="000D1FF4"/>
    <w:rsid w:val="000D20BC"/>
    <w:rsid w:val="000D23CE"/>
    <w:rsid w:val="000D23E4"/>
    <w:rsid w:val="000D25A9"/>
    <w:rsid w:val="000D27EE"/>
    <w:rsid w:val="000D2A2D"/>
    <w:rsid w:val="000D2CD5"/>
    <w:rsid w:val="000D30DB"/>
    <w:rsid w:val="000D3189"/>
    <w:rsid w:val="000D35A5"/>
    <w:rsid w:val="000D3A4B"/>
    <w:rsid w:val="000D3C8D"/>
    <w:rsid w:val="000D40E2"/>
    <w:rsid w:val="000D447E"/>
    <w:rsid w:val="000D481B"/>
    <w:rsid w:val="000D48FE"/>
    <w:rsid w:val="000D49E5"/>
    <w:rsid w:val="000D4E71"/>
    <w:rsid w:val="000D505A"/>
    <w:rsid w:val="000D51A8"/>
    <w:rsid w:val="000D5471"/>
    <w:rsid w:val="000D564D"/>
    <w:rsid w:val="000D56A5"/>
    <w:rsid w:val="000D5970"/>
    <w:rsid w:val="000D5B65"/>
    <w:rsid w:val="000D5B6A"/>
    <w:rsid w:val="000D5CA1"/>
    <w:rsid w:val="000D5E13"/>
    <w:rsid w:val="000D600E"/>
    <w:rsid w:val="000D618E"/>
    <w:rsid w:val="000D62EC"/>
    <w:rsid w:val="000D63ED"/>
    <w:rsid w:val="000D663E"/>
    <w:rsid w:val="000D670D"/>
    <w:rsid w:val="000D68EC"/>
    <w:rsid w:val="000D69DF"/>
    <w:rsid w:val="000D6B87"/>
    <w:rsid w:val="000D6D66"/>
    <w:rsid w:val="000D6DC1"/>
    <w:rsid w:val="000D6DE3"/>
    <w:rsid w:val="000D71B3"/>
    <w:rsid w:val="000D71C4"/>
    <w:rsid w:val="000D7217"/>
    <w:rsid w:val="000D78E0"/>
    <w:rsid w:val="000D7924"/>
    <w:rsid w:val="000D7AA9"/>
    <w:rsid w:val="000D7AAB"/>
    <w:rsid w:val="000E0060"/>
    <w:rsid w:val="000E00B5"/>
    <w:rsid w:val="000E049A"/>
    <w:rsid w:val="000E056B"/>
    <w:rsid w:val="000E059B"/>
    <w:rsid w:val="000E05BE"/>
    <w:rsid w:val="000E088C"/>
    <w:rsid w:val="000E094C"/>
    <w:rsid w:val="000E0D74"/>
    <w:rsid w:val="000E0ED5"/>
    <w:rsid w:val="000E136E"/>
    <w:rsid w:val="000E1453"/>
    <w:rsid w:val="000E1C67"/>
    <w:rsid w:val="000E2175"/>
    <w:rsid w:val="000E2451"/>
    <w:rsid w:val="000E259F"/>
    <w:rsid w:val="000E2762"/>
    <w:rsid w:val="000E29C7"/>
    <w:rsid w:val="000E2A45"/>
    <w:rsid w:val="000E3057"/>
    <w:rsid w:val="000E31EC"/>
    <w:rsid w:val="000E3CA1"/>
    <w:rsid w:val="000E3CB8"/>
    <w:rsid w:val="000E3D74"/>
    <w:rsid w:val="000E3E98"/>
    <w:rsid w:val="000E404A"/>
    <w:rsid w:val="000E4351"/>
    <w:rsid w:val="000E4665"/>
    <w:rsid w:val="000E4799"/>
    <w:rsid w:val="000E483C"/>
    <w:rsid w:val="000E48A5"/>
    <w:rsid w:val="000E492F"/>
    <w:rsid w:val="000E4DAA"/>
    <w:rsid w:val="000E4DF1"/>
    <w:rsid w:val="000E4F2B"/>
    <w:rsid w:val="000E4F90"/>
    <w:rsid w:val="000E54FB"/>
    <w:rsid w:val="000E5646"/>
    <w:rsid w:val="000E5C0A"/>
    <w:rsid w:val="000E5C46"/>
    <w:rsid w:val="000E5EF8"/>
    <w:rsid w:val="000E6018"/>
    <w:rsid w:val="000E6210"/>
    <w:rsid w:val="000E6248"/>
    <w:rsid w:val="000E6575"/>
    <w:rsid w:val="000E70EC"/>
    <w:rsid w:val="000E7539"/>
    <w:rsid w:val="000E7D05"/>
    <w:rsid w:val="000E7D75"/>
    <w:rsid w:val="000E7E48"/>
    <w:rsid w:val="000F015A"/>
    <w:rsid w:val="000F047A"/>
    <w:rsid w:val="000F0586"/>
    <w:rsid w:val="000F0A27"/>
    <w:rsid w:val="000F0F93"/>
    <w:rsid w:val="000F0FAC"/>
    <w:rsid w:val="000F108B"/>
    <w:rsid w:val="000F13D7"/>
    <w:rsid w:val="000F1512"/>
    <w:rsid w:val="000F1635"/>
    <w:rsid w:val="000F165B"/>
    <w:rsid w:val="000F16DC"/>
    <w:rsid w:val="000F18AE"/>
    <w:rsid w:val="000F18EC"/>
    <w:rsid w:val="000F197E"/>
    <w:rsid w:val="000F1CB5"/>
    <w:rsid w:val="000F217D"/>
    <w:rsid w:val="000F2333"/>
    <w:rsid w:val="000F23AA"/>
    <w:rsid w:val="000F2463"/>
    <w:rsid w:val="000F267F"/>
    <w:rsid w:val="000F27B7"/>
    <w:rsid w:val="000F290C"/>
    <w:rsid w:val="000F2B15"/>
    <w:rsid w:val="000F2DF8"/>
    <w:rsid w:val="000F2E63"/>
    <w:rsid w:val="000F2F15"/>
    <w:rsid w:val="000F301A"/>
    <w:rsid w:val="000F3093"/>
    <w:rsid w:val="000F33FA"/>
    <w:rsid w:val="000F3456"/>
    <w:rsid w:val="000F3511"/>
    <w:rsid w:val="000F39E1"/>
    <w:rsid w:val="000F3A33"/>
    <w:rsid w:val="000F3BC9"/>
    <w:rsid w:val="000F3BFC"/>
    <w:rsid w:val="000F3D37"/>
    <w:rsid w:val="000F4025"/>
    <w:rsid w:val="000F4027"/>
    <w:rsid w:val="000F4147"/>
    <w:rsid w:val="000F44CB"/>
    <w:rsid w:val="000F47B5"/>
    <w:rsid w:val="000F498E"/>
    <w:rsid w:val="000F4D17"/>
    <w:rsid w:val="000F4E1B"/>
    <w:rsid w:val="000F4E2C"/>
    <w:rsid w:val="000F52D7"/>
    <w:rsid w:val="000F54A1"/>
    <w:rsid w:val="000F5522"/>
    <w:rsid w:val="000F5724"/>
    <w:rsid w:val="000F5742"/>
    <w:rsid w:val="000F5B44"/>
    <w:rsid w:val="000F5BD5"/>
    <w:rsid w:val="000F5CAF"/>
    <w:rsid w:val="000F5D39"/>
    <w:rsid w:val="000F607F"/>
    <w:rsid w:val="000F609E"/>
    <w:rsid w:val="000F6137"/>
    <w:rsid w:val="000F6405"/>
    <w:rsid w:val="000F661B"/>
    <w:rsid w:val="000F6B1A"/>
    <w:rsid w:val="000F7046"/>
    <w:rsid w:val="000F704E"/>
    <w:rsid w:val="000F74B8"/>
    <w:rsid w:val="000F7D05"/>
    <w:rsid w:val="000F7FF8"/>
    <w:rsid w:val="001000B2"/>
    <w:rsid w:val="001000D4"/>
    <w:rsid w:val="001000DB"/>
    <w:rsid w:val="00100493"/>
    <w:rsid w:val="001007E9"/>
    <w:rsid w:val="00100A18"/>
    <w:rsid w:val="00100BD9"/>
    <w:rsid w:val="00100F03"/>
    <w:rsid w:val="00100F43"/>
    <w:rsid w:val="00101022"/>
    <w:rsid w:val="00101086"/>
    <w:rsid w:val="0010149E"/>
    <w:rsid w:val="0010173B"/>
    <w:rsid w:val="00101B62"/>
    <w:rsid w:val="0010216F"/>
    <w:rsid w:val="001022EC"/>
    <w:rsid w:val="00102BE5"/>
    <w:rsid w:val="00102DF3"/>
    <w:rsid w:val="00102E11"/>
    <w:rsid w:val="00102E65"/>
    <w:rsid w:val="00102ED7"/>
    <w:rsid w:val="00102F5D"/>
    <w:rsid w:val="00102FCB"/>
    <w:rsid w:val="00102FD8"/>
    <w:rsid w:val="00103439"/>
    <w:rsid w:val="00103647"/>
    <w:rsid w:val="001037FC"/>
    <w:rsid w:val="0010388A"/>
    <w:rsid w:val="00103AD6"/>
    <w:rsid w:val="00103B3C"/>
    <w:rsid w:val="00103BB2"/>
    <w:rsid w:val="00103C9B"/>
    <w:rsid w:val="00103EFC"/>
    <w:rsid w:val="001040F7"/>
    <w:rsid w:val="0010422A"/>
    <w:rsid w:val="00104299"/>
    <w:rsid w:val="0010429A"/>
    <w:rsid w:val="001042AE"/>
    <w:rsid w:val="00104377"/>
    <w:rsid w:val="00104386"/>
    <w:rsid w:val="00104490"/>
    <w:rsid w:val="001046A5"/>
    <w:rsid w:val="00104719"/>
    <w:rsid w:val="0010495B"/>
    <w:rsid w:val="00104ADD"/>
    <w:rsid w:val="00104C09"/>
    <w:rsid w:val="001054C3"/>
    <w:rsid w:val="001056C3"/>
    <w:rsid w:val="00105744"/>
    <w:rsid w:val="00105796"/>
    <w:rsid w:val="0010588F"/>
    <w:rsid w:val="001058E0"/>
    <w:rsid w:val="00105963"/>
    <w:rsid w:val="001059BC"/>
    <w:rsid w:val="00105C87"/>
    <w:rsid w:val="00105E7D"/>
    <w:rsid w:val="00105EE3"/>
    <w:rsid w:val="0010600A"/>
    <w:rsid w:val="00106222"/>
    <w:rsid w:val="001062D6"/>
    <w:rsid w:val="001062D7"/>
    <w:rsid w:val="001063A0"/>
    <w:rsid w:val="0010647D"/>
    <w:rsid w:val="00106899"/>
    <w:rsid w:val="00106906"/>
    <w:rsid w:val="0010695C"/>
    <w:rsid w:val="00106AC6"/>
    <w:rsid w:val="00106B8C"/>
    <w:rsid w:val="00106BA7"/>
    <w:rsid w:val="00106F0B"/>
    <w:rsid w:val="001073C2"/>
    <w:rsid w:val="00107509"/>
    <w:rsid w:val="00107B2C"/>
    <w:rsid w:val="00107F2E"/>
    <w:rsid w:val="0011000D"/>
    <w:rsid w:val="001100E8"/>
    <w:rsid w:val="0011062F"/>
    <w:rsid w:val="001106DF"/>
    <w:rsid w:val="00110B49"/>
    <w:rsid w:val="00110B72"/>
    <w:rsid w:val="00110B89"/>
    <w:rsid w:val="00110C1D"/>
    <w:rsid w:val="00110CEE"/>
    <w:rsid w:val="00111614"/>
    <w:rsid w:val="001119E2"/>
    <w:rsid w:val="00111B28"/>
    <w:rsid w:val="00111C40"/>
    <w:rsid w:val="00111DC4"/>
    <w:rsid w:val="00111F4A"/>
    <w:rsid w:val="00111F62"/>
    <w:rsid w:val="001122E2"/>
    <w:rsid w:val="00112461"/>
    <w:rsid w:val="0011265E"/>
    <w:rsid w:val="001129B9"/>
    <w:rsid w:val="00112E89"/>
    <w:rsid w:val="00112F85"/>
    <w:rsid w:val="00112FEB"/>
    <w:rsid w:val="001137DE"/>
    <w:rsid w:val="00113A33"/>
    <w:rsid w:val="00113BEC"/>
    <w:rsid w:val="00113E55"/>
    <w:rsid w:val="00113FFB"/>
    <w:rsid w:val="0011460E"/>
    <w:rsid w:val="001148C9"/>
    <w:rsid w:val="0011498E"/>
    <w:rsid w:val="001149A1"/>
    <w:rsid w:val="00114A84"/>
    <w:rsid w:val="00114D6A"/>
    <w:rsid w:val="00114F14"/>
    <w:rsid w:val="001150B8"/>
    <w:rsid w:val="00115A16"/>
    <w:rsid w:val="00115B11"/>
    <w:rsid w:val="00115CB4"/>
    <w:rsid w:val="00115D19"/>
    <w:rsid w:val="00115D81"/>
    <w:rsid w:val="00115EBA"/>
    <w:rsid w:val="001161BB"/>
    <w:rsid w:val="00116284"/>
    <w:rsid w:val="00116856"/>
    <w:rsid w:val="001169F6"/>
    <w:rsid w:val="001169FA"/>
    <w:rsid w:val="00116E11"/>
    <w:rsid w:val="0011711E"/>
    <w:rsid w:val="001173BE"/>
    <w:rsid w:val="00117791"/>
    <w:rsid w:val="00117D86"/>
    <w:rsid w:val="001201C4"/>
    <w:rsid w:val="00120658"/>
    <w:rsid w:val="001208DC"/>
    <w:rsid w:val="00120A0E"/>
    <w:rsid w:val="00120CF9"/>
    <w:rsid w:val="00120F74"/>
    <w:rsid w:val="0012117E"/>
    <w:rsid w:val="001211D3"/>
    <w:rsid w:val="00121312"/>
    <w:rsid w:val="001216BA"/>
    <w:rsid w:val="00121B2A"/>
    <w:rsid w:val="00121CBC"/>
    <w:rsid w:val="0012230F"/>
    <w:rsid w:val="001223D1"/>
    <w:rsid w:val="00122493"/>
    <w:rsid w:val="001229C5"/>
    <w:rsid w:val="00122BA5"/>
    <w:rsid w:val="00122C75"/>
    <w:rsid w:val="0012305C"/>
    <w:rsid w:val="001231B7"/>
    <w:rsid w:val="001232CD"/>
    <w:rsid w:val="001237D8"/>
    <w:rsid w:val="00123ED3"/>
    <w:rsid w:val="00124062"/>
    <w:rsid w:val="00124176"/>
    <w:rsid w:val="001243DC"/>
    <w:rsid w:val="0012467B"/>
    <w:rsid w:val="00124709"/>
    <w:rsid w:val="0012490A"/>
    <w:rsid w:val="00124D1F"/>
    <w:rsid w:val="00124DD6"/>
    <w:rsid w:val="00124DF3"/>
    <w:rsid w:val="00124EEF"/>
    <w:rsid w:val="00124F57"/>
    <w:rsid w:val="001253E4"/>
    <w:rsid w:val="00125673"/>
    <w:rsid w:val="001256A7"/>
    <w:rsid w:val="00125826"/>
    <w:rsid w:val="00125905"/>
    <w:rsid w:val="00125B83"/>
    <w:rsid w:val="00125CA1"/>
    <w:rsid w:val="00125EB7"/>
    <w:rsid w:val="001266D2"/>
    <w:rsid w:val="001268AC"/>
    <w:rsid w:val="00126956"/>
    <w:rsid w:val="00126980"/>
    <w:rsid w:val="001269EB"/>
    <w:rsid w:val="00127710"/>
    <w:rsid w:val="0012773B"/>
    <w:rsid w:val="00127DC8"/>
    <w:rsid w:val="00127E4F"/>
    <w:rsid w:val="00127F44"/>
    <w:rsid w:val="00130008"/>
    <w:rsid w:val="001300DE"/>
    <w:rsid w:val="00130165"/>
    <w:rsid w:val="0013075F"/>
    <w:rsid w:val="0013080C"/>
    <w:rsid w:val="00130891"/>
    <w:rsid w:val="001308D8"/>
    <w:rsid w:val="001309B5"/>
    <w:rsid w:val="00130BA0"/>
    <w:rsid w:val="00130F88"/>
    <w:rsid w:val="00130F99"/>
    <w:rsid w:val="00130FF9"/>
    <w:rsid w:val="0013101C"/>
    <w:rsid w:val="001314A4"/>
    <w:rsid w:val="00131614"/>
    <w:rsid w:val="001316E2"/>
    <w:rsid w:val="00131727"/>
    <w:rsid w:val="0013174F"/>
    <w:rsid w:val="00131B08"/>
    <w:rsid w:val="00131DF3"/>
    <w:rsid w:val="00131EF4"/>
    <w:rsid w:val="001324D5"/>
    <w:rsid w:val="001326A6"/>
    <w:rsid w:val="00132932"/>
    <w:rsid w:val="001329FD"/>
    <w:rsid w:val="00132E1A"/>
    <w:rsid w:val="00133096"/>
    <w:rsid w:val="001330D0"/>
    <w:rsid w:val="00133331"/>
    <w:rsid w:val="001334EF"/>
    <w:rsid w:val="00133523"/>
    <w:rsid w:val="001338FA"/>
    <w:rsid w:val="00133FE0"/>
    <w:rsid w:val="00134087"/>
    <w:rsid w:val="0013426C"/>
    <w:rsid w:val="0013467C"/>
    <w:rsid w:val="001347FC"/>
    <w:rsid w:val="00134930"/>
    <w:rsid w:val="00134A46"/>
    <w:rsid w:val="00134D49"/>
    <w:rsid w:val="001350B5"/>
    <w:rsid w:val="00135138"/>
    <w:rsid w:val="00135156"/>
    <w:rsid w:val="00135213"/>
    <w:rsid w:val="00135255"/>
    <w:rsid w:val="0013566C"/>
    <w:rsid w:val="0013573B"/>
    <w:rsid w:val="00135935"/>
    <w:rsid w:val="00135CC5"/>
    <w:rsid w:val="00135E00"/>
    <w:rsid w:val="00136007"/>
    <w:rsid w:val="00136067"/>
    <w:rsid w:val="00136327"/>
    <w:rsid w:val="001363C3"/>
    <w:rsid w:val="00136401"/>
    <w:rsid w:val="00136469"/>
    <w:rsid w:val="00136666"/>
    <w:rsid w:val="001367D4"/>
    <w:rsid w:val="001368DD"/>
    <w:rsid w:val="00136E28"/>
    <w:rsid w:val="00136E62"/>
    <w:rsid w:val="00136EC4"/>
    <w:rsid w:val="00136ED6"/>
    <w:rsid w:val="00137091"/>
    <w:rsid w:val="00137496"/>
    <w:rsid w:val="00137748"/>
    <w:rsid w:val="001377CD"/>
    <w:rsid w:val="00137875"/>
    <w:rsid w:val="00137C8C"/>
    <w:rsid w:val="00137DCA"/>
    <w:rsid w:val="00137E32"/>
    <w:rsid w:val="00140209"/>
    <w:rsid w:val="001402A8"/>
    <w:rsid w:val="001402AA"/>
    <w:rsid w:val="00140522"/>
    <w:rsid w:val="001405D6"/>
    <w:rsid w:val="001406F0"/>
    <w:rsid w:val="00140DF2"/>
    <w:rsid w:val="00140EA3"/>
    <w:rsid w:val="001413C9"/>
    <w:rsid w:val="001414F7"/>
    <w:rsid w:val="0014198C"/>
    <w:rsid w:val="00141B40"/>
    <w:rsid w:val="00141F8C"/>
    <w:rsid w:val="00141FF3"/>
    <w:rsid w:val="001422E7"/>
    <w:rsid w:val="001425E4"/>
    <w:rsid w:val="001426F6"/>
    <w:rsid w:val="00142796"/>
    <w:rsid w:val="00142C7A"/>
    <w:rsid w:val="00142DCB"/>
    <w:rsid w:val="00142DFB"/>
    <w:rsid w:val="00142E3B"/>
    <w:rsid w:val="00142FED"/>
    <w:rsid w:val="0014301C"/>
    <w:rsid w:val="0014317B"/>
    <w:rsid w:val="00143573"/>
    <w:rsid w:val="0014364A"/>
    <w:rsid w:val="001436EA"/>
    <w:rsid w:val="001439C9"/>
    <w:rsid w:val="00143F0A"/>
    <w:rsid w:val="001442C7"/>
    <w:rsid w:val="001443F0"/>
    <w:rsid w:val="0014451B"/>
    <w:rsid w:val="00144610"/>
    <w:rsid w:val="00144EF0"/>
    <w:rsid w:val="00145119"/>
    <w:rsid w:val="001461C9"/>
    <w:rsid w:val="001462C3"/>
    <w:rsid w:val="00146A79"/>
    <w:rsid w:val="00146AE4"/>
    <w:rsid w:val="00146E1C"/>
    <w:rsid w:val="00146FE5"/>
    <w:rsid w:val="00147034"/>
    <w:rsid w:val="00147537"/>
    <w:rsid w:val="00147634"/>
    <w:rsid w:val="00147939"/>
    <w:rsid w:val="00150731"/>
    <w:rsid w:val="00150894"/>
    <w:rsid w:val="00150972"/>
    <w:rsid w:val="00151186"/>
    <w:rsid w:val="001511CC"/>
    <w:rsid w:val="00151331"/>
    <w:rsid w:val="0015149C"/>
    <w:rsid w:val="001517DA"/>
    <w:rsid w:val="00151C1C"/>
    <w:rsid w:val="00151C39"/>
    <w:rsid w:val="00151C7F"/>
    <w:rsid w:val="00151DCE"/>
    <w:rsid w:val="00152114"/>
    <w:rsid w:val="00152247"/>
    <w:rsid w:val="00152681"/>
    <w:rsid w:val="001531A6"/>
    <w:rsid w:val="00153281"/>
    <w:rsid w:val="00153289"/>
    <w:rsid w:val="00153378"/>
    <w:rsid w:val="001534FD"/>
    <w:rsid w:val="001535A0"/>
    <w:rsid w:val="0015368B"/>
    <w:rsid w:val="0015372C"/>
    <w:rsid w:val="00153772"/>
    <w:rsid w:val="001537C7"/>
    <w:rsid w:val="00153B19"/>
    <w:rsid w:val="00153D06"/>
    <w:rsid w:val="00153E2A"/>
    <w:rsid w:val="00153FB1"/>
    <w:rsid w:val="00154801"/>
    <w:rsid w:val="00154B5C"/>
    <w:rsid w:val="00154CAD"/>
    <w:rsid w:val="00154F17"/>
    <w:rsid w:val="0015511E"/>
    <w:rsid w:val="0015535B"/>
    <w:rsid w:val="00155647"/>
    <w:rsid w:val="00155797"/>
    <w:rsid w:val="00155C41"/>
    <w:rsid w:val="00155EFD"/>
    <w:rsid w:val="00155F5F"/>
    <w:rsid w:val="00156157"/>
    <w:rsid w:val="001562C6"/>
    <w:rsid w:val="001563FC"/>
    <w:rsid w:val="00156752"/>
    <w:rsid w:val="00156784"/>
    <w:rsid w:val="00156A7C"/>
    <w:rsid w:val="00156BB1"/>
    <w:rsid w:val="00156EBD"/>
    <w:rsid w:val="00156EEE"/>
    <w:rsid w:val="00156F05"/>
    <w:rsid w:val="00156F11"/>
    <w:rsid w:val="0015711A"/>
    <w:rsid w:val="00157276"/>
    <w:rsid w:val="001573A7"/>
    <w:rsid w:val="00157599"/>
    <w:rsid w:val="0015765F"/>
    <w:rsid w:val="00157714"/>
    <w:rsid w:val="001577EF"/>
    <w:rsid w:val="00157BE6"/>
    <w:rsid w:val="00157C1A"/>
    <w:rsid w:val="00157D25"/>
    <w:rsid w:val="00160005"/>
    <w:rsid w:val="0016090C"/>
    <w:rsid w:val="00160B35"/>
    <w:rsid w:val="001610F5"/>
    <w:rsid w:val="0016116E"/>
    <w:rsid w:val="0016156F"/>
    <w:rsid w:val="00161623"/>
    <w:rsid w:val="00161831"/>
    <w:rsid w:val="00161C36"/>
    <w:rsid w:val="00161E50"/>
    <w:rsid w:val="0016206B"/>
    <w:rsid w:val="00162436"/>
    <w:rsid w:val="00162505"/>
    <w:rsid w:val="0016271F"/>
    <w:rsid w:val="001629B3"/>
    <w:rsid w:val="00162A79"/>
    <w:rsid w:val="00162F72"/>
    <w:rsid w:val="00163029"/>
    <w:rsid w:val="001630EC"/>
    <w:rsid w:val="001633B8"/>
    <w:rsid w:val="001633DF"/>
    <w:rsid w:val="001635B2"/>
    <w:rsid w:val="001635C3"/>
    <w:rsid w:val="001636EB"/>
    <w:rsid w:val="001637B0"/>
    <w:rsid w:val="0016404C"/>
    <w:rsid w:val="0016481E"/>
    <w:rsid w:val="00164927"/>
    <w:rsid w:val="001649F7"/>
    <w:rsid w:val="00164E8D"/>
    <w:rsid w:val="00164FA8"/>
    <w:rsid w:val="001657DF"/>
    <w:rsid w:val="00165841"/>
    <w:rsid w:val="00165870"/>
    <w:rsid w:val="00165B77"/>
    <w:rsid w:val="00165B96"/>
    <w:rsid w:val="00165CA4"/>
    <w:rsid w:val="00165DD9"/>
    <w:rsid w:val="00165EB6"/>
    <w:rsid w:val="00165EEC"/>
    <w:rsid w:val="00165F50"/>
    <w:rsid w:val="00165FA1"/>
    <w:rsid w:val="00166402"/>
    <w:rsid w:val="00166810"/>
    <w:rsid w:val="00166923"/>
    <w:rsid w:val="00166B72"/>
    <w:rsid w:val="00166D00"/>
    <w:rsid w:val="00166F22"/>
    <w:rsid w:val="00166F26"/>
    <w:rsid w:val="0016720D"/>
    <w:rsid w:val="00167623"/>
    <w:rsid w:val="00167728"/>
    <w:rsid w:val="001677D0"/>
    <w:rsid w:val="0016792D"/>
    <w:rsid w:val="00167939"/>
    <w:rsid w:val="00167D00"/>
    <w:rsid w:val="00167F4D"/>
    <w:rsid w:val="001706FA"/>
    <w:rsid w:val="00170BA0"/>
    <w:rsid w:val="00170D3B"/>
    <w:rsid w:val="00170D61"/>
    <w:rsid w:val="00170DE9"/>
    <w:rsid w:val="00170E8B"/>
    <w:rsid w:val="0017103D"/>
    <w:rsid w:val="00171055"/>
    <w:rsid w:val="001710FB"/>
    <w:rsid w:val="0017158F"/>
    <w:rsid w:val="001719A6"/>
    <w:rsid w:val="00171B55"/>
    <w:rsid w:val="00171BBA"/>
    <w:rsid w:val="00171CE1"/>
    <w:rsid w:val="00171EAC"/>
    <w:rsid w:val="00171F6F"/>
    <w:rsid w:val="00171FED"/>
    <w:rsid w:val="001722FB"/>
    <w:rsid w:val="0017248B"/>
    <w:rsid w:val="001724E7"/>
    <w:rsid w:val="00172AAB"/>
    <w:rsid w:val="00172AFA"/>
    <w:rsid w:val="00172BF0"/>
    <w:rsid w:val="00172D7C"/>
    <w:rsid w:val="00172FD2"/>
    <w:rsid w:val="0017314A"/>
    <w:rsid w:val="001733D7"/>
    <w:rsid w:val="0017347D"/>
    <w:rsid w:val="00173480"/>
    <w:rsid w:val="0017349C"/>
    <w:rsid w:val="0017404A"/>
    <w:rsid w:val="00174283"/>
    <w:rsid w:val="0017436B"/>
    <w:rsid w:val="0017469D"/>
    <w:rsid w:val="00174776"/>
    <w:rsid w:val="001749BA"/>
    <w:rsid w:val="00174B85"/>
    <w:rsid w:val="00174D55"/>
    <w:rsid w:val="00174F78"/>
    <w:rsid w:val="0017539E"/>
    <w:rsid w:val="001753DF"/>
    <w:rsid w:val="001754C9"/>
    <w:rsid w:val="001756AB"/>
    <w:rsid w:val="00175BFA"/>
    <w:rsid w:val="00175EC3"/>
    <w:rsid w:val="00175EEE"/>
    <w:rsid w:val="00176002"/>
    <w:rsid w:val="00176205"/>
    <w:rsid w:val="00176BF1"/>
    <w:rsid w:val="00176C2E"/>
    <w:rsid w:val="00176FE1"/>
    <w:rsid w:val="001775D3"/>
    <w:rsid w:val="001777C9"/>
    <w:rsid w:val="00177910"/>
    <w:rsid w:val="00177BF9"/>
    <w:rsid w:val="00177C5F"/>
    <w:rsid w:val="00177CEB"/>
    <w:rsid w:val="00177E01"/>
    <w:rsid w:val="00177E53"/>
    <w:rsid w:val="00177FA7"/>
    <w:rsid w:val="00180260"/>
    <w:rsid w:val="001802C5"/>
    <w:rsid w:val="001812BA"/>
    <w:rsid w:val="0018131C"/>
    <w:rsid w:val="00181573"/>
    <w:rsid w:val="001815B4"/>
    <w:rsid w:val="00181696"/>
    <w:rsid w:val="0018172A"/>
    <w:rsid w:val="0018183B"/>
    <w:rsid w:val="001819BD"/>
    <w:rsid w:val="001819D1"/>
    <w:rsid w:val="00181B18"/>
    <w:rsid w:val="00181B3F"/>
    <w:rsid w:val="0018207C"/>
    <w:rsid w:val="0018254C"/>
    <w:rsid w:val="0018298C"/>
    <w:rsid w:val="00182BC6"/>
    <w:rsid w:val="00182EF8"/>
    <w:rsid w:val="00183078"/>
    <w:rsid w:val="0018355A"/>
    <w:rsid w:val="00183A8B"/>
    <w:rsid w:val="00183C78"/>
    <w:rsid w:val="001840BD"/>
    <w:rsid w:val="0018415E"/>
    <w:rsid w:val="001842DC"/>
    <w:rsid w:val="0018434C"/>
    <w:rsid w:val="001843E9"/>
    <w:rsid w:val="001844D8"/>
    <w:rsid w:val="00184DBC"/>
    <w:rsid w:val="00184E9B"/>
    <w:rsid w:val="001851EB"/>
    <w:rsid w:val="0018562F"/>
    <w:rsid w:val="00185813"/>
    <w:rsid w:val="00185B11"/>
    <w:rsid w:val="00185C47"/>
    <w:rsid w:val="00185C8D"/>
    <w:rsid w:val="00185D61"/>
    <w:rsid w:val="001861ED"/>
    <w:rsid w:val="00186501"/>
    <w:rsid w:val="0018661B"/>
    <w:rsid w:val="00186A59"/>
    <w:rsid w:val="00186C05"/>
    <w:rsid w:val="00186F41"/>
    <w:rsid w:val="00186FDA"/>
    <w:rsid w:val="00187190"/>
    <w:rsid w:val="00187399"/>
    <w:rsid w:val="001875F1"/>
    <w:rsid w:val="00187935"/>
    <w:rsid w:val="00187B8E"/>
    <w:rsid w:val="00187F14"/>
    <w:rsid w:val="00190048"/>
    <w:rsid w:val="00190481"/>
    <w:rsid w:val="00190509"/>
    <w:rsid w:val="001905C9"/>
    <w:rsid w:val="00190C0C"/>
    <w:rsid w:val="00190CE0"/>
    <w:rsid w:val="00190D86"/>
    <w:rsid w:val="00190EFC"/>
    <w:rsid w:val="00191198"/>
    <w:rsid w:val="00191547"/>
    <w:rsid w:val="00191A18"/>
    <w:rsid w:val="0019215F"/>
    <w:rsid w:val="0019225D"/>
    <w:rsid w:val="00192366"/>
    <w:rsid w:val="001925E4"/>
    <w:rsid w:val="0019279A"/>
    <w:rsid w:val="00192907"/>
    <w:rsid w:val="00192950"/>
    <w:rsid w:val="00192995"/>
    <w:rsid w:val="00193303"/>
    <w:rsid w:val="0019345E"/>
    <w:rsid w:val="001936CB"/>
    <w:rsid w:val="001937F8"/>
    <w:rsid w:val="0019384A"/>
    <w:rsid w:val="001938AD"/>
    <w:rsid w:val="00193994"/>
    <w:rsid w:val="001939D8"/>
    <w:rsid w:val="00193CE9"/>
    <w:rsid w:val="00193E41"/>
    <w:rsid w:val="00193FD1"/>
    <w:rsid w:val="001940B5"/>
    <w:rsid w:val="001941F1"/>
    <w:rsid w:val="001946CB"/>
    <w:rsid w:val="001947DD"/>
    <w:rsid w:val="001949A1"/>
    <w:rsid w:val="00194B31"/>
    <w:rsid w:val="00194B68"/>
    <w:rsid w:val="00194D8F"/>
    <w:rsid w:val="00194ED0"/>
    <w:rsid w:val="001952E7"/>
    <w:rsid w:val="00195E40"/>
    <w:rsid w:val="00195F15"/>
    <w:rsid w:val="00195FEA"/>
    <w:rsid w:val="001962AA"/>
    <w:rsid w:val="00196700"/>
    <w:rsid w:val="001967E5"/>
    <w:rsid w:val="00196C32"/>
    <w:rsid w:val="00196C67"/>
    <w:rsid w:val="001972F5"/>
    <w:rsid w:val="00197472"/>
    <w:rsid w:val="00197927"/>
    <w:rsid w:val="00197BF4"/>
    <w:rsid w:val="001A0314"/>
    <w:rsid w:val="001A0455"/>
    <w:rsid w:val="001A058B"/>
    <w:rsid w:val="001A05A5"/>
    <w:rsid w:val="001A081C"/>
    <w:rsid w:val="001A0F79"/>
    <w:rsid w:val="001A1200"/>
    <w:rsid w:val="001A12FF"/>
    <w:rsid w:val="001A16CF"/>
    <w:rsid w:val="001A1938"/>
    <w:rsid w:val="001A1F02"/>
    <w:rsid w:val="001A1FC5"/>
    <w:rsid w:val="001A268C"/>
    <w:rsid w:val="001A2773"/>
    <w:rsid w:val="001A2CBB"/>
    <w:rsid w:val="001A2DF0"/>
    <w:rsid w:val="001A2F00"/>
    <w:rsid w:val="001A3123"/>
    <w:rsid w:val="001A3BE9"/>
    <w:rsid w:val="001A43B3"/>
    <w:rsid w:val="001A4634"/>
    <w:rsid w:val="001A49F1"/>
    <w:rsid w:val="001A4D44"/>
    <w:rsid w:val="001A4D69"/>
    <w:rsid w:val="001A5296"/>
    <w:rsid w:val="001A52E9"/>
    <w:rsid w:val="001A56AD"/>
    <w:rsid w:val="001A593B"/>
    <w:rsid w:val="001A5B78"/>
    <w:rsid w:val="001A5B83"/>
    <w:rsid w:val="001A5D5F"/>
    <w:rsid w:val="001A5F5B"/>
    <w:rsid w:val="001A5FC2"/>
    <w:rsid w:val="001A6190"/>
    <w:rsid w:val="001A628C"/>
    <w:rsid w:val="001A6344"/>
    <w:rsid w:val="001A63F8"/>
    <w:rsid w:val="001A6439"/>
    <w:rsid w:val="001A6A87"/>
    <w:rsid w:val="001A6B89"/>
    <w:rsid w:val="001A6CD2"/>
    <w:rsid w:val="001A6CE6"/>
    <w:rsid w:val="001A6D6B"/>
    <w:rsid w:val="001A7015"/>
    <w:rsid w:val="001A70D9"/>
    <w:rsid w:val="001A735A"/>
    <w:rsid w:val="001A74A4"/>
    <w:rsid w:val="001A7633"/>
    <w:rsid w:val="001A77C1"/>
    <w:rsid w:val="001A77D7"/>
    <w:rsid w:val="001A7A85"/>
    <w:rsid w:val="001A7A88"/>
    <w:rsid w:val="001A7E7D"/>
    <w:rsid w:val="001A7F83"/>
    <w:rsid w:val="001B02A9"/>
    <w:rsid w:val="001B0471"/>
    <w:rsid w:val="001B05AF"/>
    <w:rsid w:val="001B09E7"/>
    <w:rsid w:val="001B0A6C"/>
    <w:rsid w:val="001B0DF5"/>
    <w:rsid w:val="001B0E40"/>
    <w:rsid w:val="001B10CD"/>
    <w:rsid w:val="001B1224"/>
    <w:rsid w:val="001B148B"/>
    <w:rsid w:val="001B1697"/>
    <w:rsid w:val="001B17C6"/>
    <w:rsid w:val="001B1A81"/>
    <w:rsid w:val="001B1BB9"/>
    <w:rsid w:val="001B1C93"/>
    <w:rsid w:val="001B1D99"/>
    <w:rsid w:val="001B20C8"/>
    <w:rsid w:val="001B258C"/>
    <w:rsid w:val="001B2724"/>
    <w:rsid w:val="001B27B5"/>
    <w:rsid w:val="001B2821"/>
    <w:rsid w:val="001B2E8A"/>
    <w:rsid w:val="001B3178"/>
    <w:rsid w:val="001B319E"/>
    <w:rsid w:val="001B3608"/>
    <w:rsid w:val="001B3D5E"/>
    <w:rsid w:val="001B3F46"/>
    <w:rsid w:val="001B4174"/>
    <w:rsid w:val="001B41B6"/>
    <w:rsid w:val="001B458C"/>
    <w:rsid w:val="001B4703"/>
    <w:rsid w:val="001B482D"/>
    <w:rsid w:val="001B4966"/>
    <w:rsid w:val="001B49C7"/>
    <w:rsid w:val="001B4A6A"/>
    <w:rsid w:val="001B4A76"/>
    <w:rsid w:val="001B4BA2"/>
    <w:rsid w:val="001B4F52"/>
    <w:rsid w:val="001B4F87"/>
    <w:rsid w:val="001B56F0"/>
    <w:rsid w:val="001B57CA"/>
    <w:rsid w:val="001B57DD"/>
    <w:rsid w:val="001B5803"/>
    <w:rsid w:val="001B5A0E"/>
    <w:rsid w:val="001B5B0B"/>
    <w:rsid w:val="001B5C19"/>
    <w:rsid w:val="001B601E"/>
    <w:rsid w:val="001B6127"/>
    <w:rsid w:val="001B6251"/>
    <w:rsid w:val="001B6D00"/>
    <w:rsid w:val="001B6D04"/>
    <w:rsid w:val="001B6F75"/>
    <w:rsid w:val="001B6FC8"/>
    <w:rsid w:val="001B6FF2"/>
    <w:rsid w:val="001B7034"/>
    <w:rsid w:val="001B762E"/>
    <w:rsid w:val="001B77B2"/>
    <w:rsid w:val="001B7966"/>
    <w:rsid w:val="001B7C22"/>
    <w:rsid w:val="001B7C75"/>
    <w:rsid w:val="001B7C8F"/>
    <w:rsid w:val="001C039F"/>
    <w:rsid w:val="001C05BE"/>
    <w:rsid w:val="001C05D0"/>
    <w:rsid w:val="001C0953"/>
    <w:rsid w:val="001C0972"/>
    <w:rsid w:val="001C0B5B"/>
    <w:rsid w:val="001C1128"/>
    <w:rsid w:val="001C11BA"/>
    <w:rsid w:val="001C128D"/>
    <w:rsid w:val="001C130E"/>
    <w:rsid w:val="001C1358"/>
    <w:rsid w:val="001C1771"/>
    <w:rsid w:val="001C17FA"/>
    <w:rsid w:val="001C1DC0"/>
    <w:rsid w:val="001C21A5"/>
    <w:rsid w:val="001C22D3"/>
    <w:rsid w:val="001C24A3"/>
    <w:rsid w:val="001C2647"/>
    <w:rsid w:val="001C29A9"/>
    <w:rsid w:val="001C29D6"/>
    <w:rsid w:val="001C2EFB"/>
    <w:rsid w:val="001C3542"/>
    <w:rsid w:val="001C369B"/>
    <w:rsid w:val="001C38CF"/>
    <w:rsid w:val="001C392C"/>
    <w:rsid w:val="001C3B3F"/>
    <w:rsid w:val="001C4A9F"/>
    <w:rsid w:val="001C4AA6"/>
    <w:rsid w:val="001C4CBC"/>
    <w:rsid w:val="001C4FBC"/>
    <w:rsid w:val="001C5097"/>
    <w:rsid w:val="001C5256"/>
    <w:rsid w:val="001C5405"/>
    <w:rsid w:val="001C5742"/>
    <w:rsid w:val="001C59FC"/>
    <w:rsid w:val="001C5A1B"/>
    <w:rsid w:val="001C5D19"/>
    <w:rsid w:val="001C5E58"/>
    <w:rsid w:val="001C5FBE"/>
    <w:rsid w:val="001C6008"/>
    <w:rsid w:val="001C60B6"/>
    <w:rsid w:val="001C624E"/>
    <w:rsid w:val="001C62BC"/>
    <w:rsid w:val="001C6376"/>
    <w:rsid w:val="001C65B0"/>
    <w:rsid w:val="001C65D0"/>
    <w:rsid w:val="001C6D02"/>
    <w:rsid w:val="001C70E5"/>
    <w:rsid w:val="001C7112"/>
    <w:rsid w:val="001C7484"/>
    <w:rsid w:val="001C74C3"/>
    <w:rsid w:val="001C7527"/>
    <w:rsid w:val="001C7DC9"/>
    <w:rsid w:val="001D01A1"/>
    <w:rsid w:val="001D0BE3"/>
    <w:rsid w:val="001D0CA6"/>
    <w:rsid w:val="001D0E48"/>
    <w:rsid w:val="001D0F77"/>
    <w:rsid w:val="001D1023"/>
    <w:rsid w:val="001D124B"/>
    <w:rsid w:val="001D15AA"/>
    <w:rsid w:val="001D1605"/>
    <w:rsid w:val="001D16C5"/>
    <w:rsid w:val="001D17D5"/>
    <w:rsid w:val="001D1AE7"/>
    <w:rsid w:val="001D1C7C"/>
    <w:rsid w:val="001D2017"/>
    <w:rsid w:val="001D21CA"/>
    <w:rsid w:val="001D23EF"/>
    <w:rsid w:val="001D29BC"/>
    <w:rsid w:val="001D2A92"/>
    <w:rsid w:val="001D311E"/>
    <w:rsid w:val="001D3288"/>
    <w:rsid w:val="001D3802"/>
    <w:rsid w:val="001D3F5B"/>
    <w:rsid w:val="001D444F"/>
    <w:rsid w:val="001D46EA"/>
    <w:rsid w:val="001D4A32"/>
    <w:rsid w:val="001D5406"/>
    <w:rsid w:val="001D54D5"/>
    <w:rsid w:val="001D5633"/>
    <w:rsid w:val="001D5BFB"/>
    <w:rsid w:val="001D63C2"/>
    <w:rsid w:val="001D66AA"/>
    <w:rsid w:val="001D7046"/>
    <w:rsid w:val="001D7270"/>
    <w:rsid w:val="001D7302"/>
    <w:rsid w:val="001D748B"/>
    <w:rsid w:val="001D793F"/>
    <w:rsid w:val="001D7A53"/>
    <w:rsid w:val="001D7D35"/>
    <w:rsid w:val="001D7EF3"/>
    <w:rsid w:val="001E036B"/>
    <w:rsid w:val="001E0937"/>
    <w:rsid w:val="001E0B73"/>
    <w:rsid w:val="001E11DE"/>
    <w:rsid w:val="001E17A0"/>
    <w:rsid w:val="001E1B56"/>
    <w:rsid w:val="001E1E34"/>
    <w:rsid w:val="001E21C4"/>
    <w:rsid w:val="001E2347"/>
    <w:rsid w:val="001E23EC"/>
    <w:rsid w:val="001E2798"/>
    <w:rsid w:val="001E2A3C"/>
    <w:rsid w:val="001E2DCC"/>
    <w:rsid w:val="001E30A2"/>
    <w:rsid w:val="001E30D2"/>
    <w:rsid w:val="001E314A"/>
    <w:rsid w:val="001E31BB"/>
    <w:rsid w:val="001E33F3"/>
    <w:rsid w:val="001E371F"/>
    <w:rsid w:val="001E3871"/>
    <w:rsid w:val="001E3A07"/>
    <w:rsid w:val="001E3DE3"/>
    <w:rsid w:val="001E3EA7"/>
    <w:rsid w:val="001E42FE"/>
    <w:rsid w:val="001E43B9"/>
    <w:rsid w:val="001E43F2"/>
    <w:rsid w:val="001E467F"/>
    <w:rsid w:val="001E4964"/>
    <w:rsid w:val="001E49E4"/>
    <w:rsid w:val="001E4A07"/>
    <w:rsid w:val="001E4A39"/>
    <w:rsid w:val="001E52AE"/>
    <w:rsid w:val="001E536A"/>
    <w:rsid w:val="001E53ED"/>
    <w:rsid w:val="001E53F4"/>
    <w:rsid w:val="001E560A"/>
    <w:rsid w:val="001E588F"/>
    <w:rsid w:val="001E59C8"/>
    <w:rsid w:val="001E5A1D"/>
    <w:rsid w:val="001E5B1E"/>
    <w:rsid w:val="001E5EDE"/>
    <w:rsid w:val="001E65A8"/>
    <w:rsid w:val="001E662B"/>
    <w:rsid w:val="001E6728"/>
    <w:rsid w:val="001E6731"/>
    <w:rsid w:val="001E6C89"/>
    <w:rsid w:val="001E6E89"/>
    <w:rsid w:val="001E6EC8"/>
    <w:rsid w:val="001E6F9C"/>
    <w:rsid w:val="001E7007"/>
    <w:rsid w:val="001E7729"/>
    <w:rsid w:val="001E7811"/>
    <w:rsid w:val="001E788A"/>
    <w:rsid w:val="001E7998"/>
    <w:rsid w:val="001E7BD1"/>
    <w:rsid w:val="001F004C"/>
    <w:rsid w:val="001F00B4"/>
    <w:rsid w:val="001F0457"/>
    <w:rsid w:val="001F04B4"/>
    <w:rsid w:val="001F05F8"/>
    <w:rsid w:val="001F0A31"/>
    <w:rsid w:val="001F0B03"/>
    <w:rsid w:val="001F0DEB"/>
    <w:rsid w:val="001F0EE5"/>
    <w:rsid w:val="001F157E"/>
    <w:rsid w:val="001F1B3B"/>
    <w:rsid w:val="001F1B3E"/>
    <w:rsid w:val="001F1B69"/>
    <w:rsid w:val="001F2551"/>
    <w:rsid w:val="001F2836"/>
    <w:rsid w:val="001F28ED"/>
    <w:rsid w:val="001F2CCC"/>
    <w:rsid w:val="001F2FB8"/>
    <w:rsid w:val="001F31B7"/>
    <w:rsid w:val="001F3465"/>
    <w:rsid w:val="001F3849"/>
    <w:rsid w:val="001F3889"/>
    <w:rsid w:val="001F38D6"/>
    <w:rsid w:val="001F3B1C"/>
    <w:rsid w:val="001F3B93"/>
    <w:rsid w:val="001F409D"/>
    <w:rsid w:val="001F4113"/>
    <w:rsid w:val="001F41FC"/>
    <w:rsid w:val="001F4300"/>
    <w:rsid w:val="001F44C8"/>
    <w:rsid w:val="001F47A0"/>
    <w:rsid w:val="001F47A3"/>
    <w:rsid w:val="001F47DA"/>
    <w:rsid w:val="001F4B86"/>
    <w:rsid w:val="001F4DDB"/>
    <w:rsid w:val="001F51DD"/>
    <w:rsid w:val="001F53E1"/>
    <w:rsid w:val="001F5504"/>
    <w:rsid w:val="001F5507"/>
    <w:rsid w:val="001F57D1"/>
    <w:rsid w:val="001F5817"/>
    <w:rsid w:val="001F58EB"/>
    <w:rsid w:val="001F5D18"/>
    <w:rsid w:val="001F5D9F"/>
    <w:rsid w:val="001F5E06"/>
    <w:rsid w:val="001F5EBA"/>
    <w:rsid w:val="001F6035"/>
    <w:rsid w:val="001F619E"/>
    <w:rsid w:val="001F6309"/>
    <w:rsid w:val="001F63DA"/>
    <w:rsid w:val="001F63EC"/>
    <w:rsid w:val="001F6774"/>
    <w:rsid w:val="001F685E"/>
    <w:rsid w:val="001F6992"/>
    <w:rsid w:val="001F7163"/>
    <w:rsid w:val="001F71AF"/>
    <w:rsid w:val="001F73C7"/>
    <w:rsid w:val="001F75B2"/>
    <w:rsid w:val="001F7C19"/>
    <w:rsid w:val="001F7C91"/>
    <w:rsid w:val="001F7E12"/>
    <w:rsid w:val="001F7E29"/>
    <w:rsid w:val="002004FF"/>
    <w:rsid w:val="002005E5"/>
    <w:rsid w:val="002006A8"/>
    <w:rsid w:val="002006B2"/>
    <w:rsid w:val="002007F5"/>
    <w:rsid w:val="002009D5"/>
    <w:rsid w:val="00200A07"/>
    <w:rsid w:val="00200BC3"/>
    <w:rsid w:val="00200E15"/>
    <w:rsid w:val="00200F14"/>
    <w:rsid w:val="00201CD3"/>
    <w:rsid w:val="00201E47"/>
    <w:rsid w:val="00202158"/>
    <w:rsid w:val="00202370"/>
    <w:rsid w:val="00202522"/>
    <w:rsid w:val="002027C3"/>
    <w:rsid w:val="002028C4"/>
    <w:rsid w:val="002029A7"/>
    <w:rsid w:val="00202B8D"/>
    <w:rsid w:val="00202BEA"/>
    <w:rsid w:val="00202F87"/>
    <w:rsid w:val="00203290"/>
    <w:rsid w:val="00203593"/>
    <w:rsid w:val="00203728"/>
    <w:rsid w:val="00203744"/>
    <w:rsid w:val="0020397D"/>
    <w:rsid w:val="00203CA9"/>
    <w:rsid w:val="00203F23"/>
    <w:rsid w:val="002042B9"/>
    <w:rsid w:val="00204431"/>
    <w:rsid w:val="0020463E"/>
    <w:rsid w:val="00204681"/>
    <w:rsid w:val="0020473A"/>
    <w:rsid w:val="00204B0C"/>
    <w:rsid w:val="00204BCD"/>
    <w:rsid w:val="00204F02"/>
    <w:rsid w:val="002053E3"/>
    <w:rsid w:val="002055A3"/>
    <w:rsid w:val="0020571B"/>
    <w:rsid w:val="00205878"/>
    <w:rsid w:val="002058E1"/>
    <w:rsid w:val="002058E9"/>
    <w:rsid w:val="00205B3E"/>
    <w:rsid w:val="00205CE4"/>
    <w:rsid w:val="00205D67"/>
    <w:rsid w:val="00206121"/>
    <w:rsid w:val="002065C1"/>
    <w:rsid w:val="00206767"/>
    <w:rsid w:val="002067E4"/>
    <w:rsid w:val="0020691F"/>
    <w:rsid w:val="002069FE"/>
    <w:rsid w:val="00206BBB"/>
    <w:rsid w:val="00206E3E"/>
    <w:rsid w:val="00206E84"/>
    <w:rsid w:val="00207167"/>
    <w:rsid w:val="00207479"/>
    <w:rsid w:val="002077A0"/>
    <w:rsid w:val="00207CB8"/>
    <w:rsid w:val="00207DF5"/>
    <w:rsid w:val="00207EA5"/>
    <w:rsid w:val="0021018C"/>
    <w:rsid w:val="0021021C"/>
    <w:rsid w:val="0021029C"/>
    <w:rsid w:val="0021050B"/>
    <w:rsid w:val="0021161A"/>
    <w:rsid w:val="00211718"/>
    <w:rsid w:val="00211791"/>
    <w:rsid w:val="002117AF"/>
    <w:rsid w:val="00211A8D"/>
    <w:rsid w:val="00211BAA"/>
    <w:rsid w:val="00211C73"/>
    <w:rsid w:val="00211E6A"/>
    <w:rsid w:val="00211FCE"/>
    <w:rsid w:val="0021211F"/>
    <w:rsid w:val="0021222D"/>
    <w:rsid w:val="0021288D"/>
    <w:rsid w:val="00212A50"/>
    <w:rsid w:val="00212C6B"/>
    <w:rsid w:val="00212CC8"/>
    <w:rsid w:val="00212D43"/>
    <w:rsid w:val="00213245"/>
    <w:rsid w:val="00213493"/>
    <w:rsid w:val="002136CE"/>
    <w:rsid w:val="00213A79"/>
    <w:rsid w:val="00213AB4"/>
    <w:rsid w:val="00213E67"/>
    <w:rsid w:val="00213F71"/>
    <w:rsid w:val="00213F76"/>
    <w:rsid w:val="00214202"/>
    <w:rsid w:val="002144E8"/>
    <w:rsid w:val="002147D5"/>
    <w:rsid w:val="00214809"/>
    <w:rsid w:val="0021496A"/>
    <w:rsid w:val="002149B2"/>
    <w:rsid w:val="002149D8"/>
    <w:rsid w:val="00214F0E"/>
    <w:rsid w:val="00215292"/>
    <w:rsid w:val="00215370"/>
    <w:rsid w:val="0021551A"/>
    <w:rsid w:val="002155F9"/>
    <w:rsid w:val="00215644"/>
    <w:rsid w:val="00215727"/>
    <w:rsid w:val="0021580A"/>
    <w:rsid w:val="0021580C"/>
    <w:rsid w:val="00215983"/>
    <w:rsid w:val="00215BD0"/>
    <w:rsid w:val="00215F43"/>
    <w:rsid w:val="00216029"/>
    <w:rsid w:val="0021682F"/>
    <w:rsid w:val="0021686B"/>
    <w:rsid w:val="00216A44"/>
    <w:rsid w:val="00216F6C"/>
    <w:rsid w:val="002170EC"/>
    <w:rsid w:val="00217102"/>
    <w:rsid w:val="002172F8"/>
    <w:rsid w:val="00217312"/>
    <w:rsid w:val="0021777D"/>
    <w:rsid w:val="002177BC"/>
    <w:rsid w:val="0021792C"/>
    <w:rsid w:val="00217A87"/>
    <w:rsid w:val="00217AB1"/>
    <w:rsid w:val="00217F5E"/>
    <w:rsid w:val="00220531"/>
    <w:rsid w:val="00220645"/>
    <w:rsid w:val="00220790"/>
    <w:rsid w:val="002207B1"/>
    <w:rsid w:val="002207CA"/>
    <w:rsid w:val="00220900"/>
    <w:rsid w:val="00220A63"/>
    <w:rsid w:val="00220B4A"/>
    <w:rsid w:val="00220BF2"/>
    <w:rsid w:val="00220D8C"/>
    <w:rsid w:val="00220F42"/>
    <w:rsid w:val="0022102C"/>
    <w:rsid w:val="0022111E"/>
    <w:rsid w:val="002211C9"/>
    <w:rsid w:val="00221338"/>
    <w:rsid w:val="00221752"/>
    <w:rsid w:val="002218D5"/>
    <w:rsid w:val="00221A28"/>
    <w:rsid w:val="00221ACA"/>
    <w:rsid w:val="00221C58"/>
    <w:rsid w:val="00221D06"/>
    <w:rsid w:val="00221E29"/>
    <w:rsid w:val="00221F33"/>
    <w:rsid w:val="00221F91"/>
    <w:rsid w:val="002222E4"/>
    <w:rsid w:val="00222329"/>
    <w:rsid w:val="00222415"/>
    <w:rsid w:val="00222A0F"/>
    <w:rsid w:val="00222BC3"/>
    <w:rsid w:val="00222D96"/>
    <w:rsid w:val="0022309E"/>
    <w:rsid w:val="0022318C"/>
    <w:rsid w:val="0022320A"/>
    <w:rsid w:val="00223820"/>
    <w:rsid w:val="0022387F"/>
    <w:rsid w:val="00223995"/>
    <w:rsid w:val="00223C35"/>
    <w:rsid w:val="00223E5B"/>
    <w:rsid w:val="002240B3"/>
    <w:rsid w:val="002240B4"/>
    <w:rsid w:val="00224965"/>
    <w:rsid w:val="0022499B"/>
    <w:rsid w:val="00224C45"/>
    <w:rsid w:val="00225922"/>
    <w:rsid w:val="00225EC1"/>
    <w:rsid w:val="00225EEC"/>
    <w:rsid w:val="002264CC"/>
    <w:rsid w:val="002264FC"/>
    <w:rsid w:val="00226546"/>
    <w:rsid w:val="002265F1"/>
    <w:rsid w:val="002268B8"/>
    <w:rsid w:val="002269D8"/>
    <w:rsid w:val="00226A90"/>
    <w:rsid w:val="00226CDE"/>
    <w:rsid w:val="0022753E"/>
    <w:rsid w:val="0022754D"/>
    <w:rsid w:val="002278EE"/>
    <w:rsid w:val="00227AB9"/>
    <w:rsid w:val="00227CA4"/>
    <w:rsid w:val="00227CDA"/>
    <w:rsid w:val="00230145"/>
    <w:rsid w:val="00230226"/>
    <w:rsid w:val="002302C2"/>
    <w:rsid w:val="002302EF"/>
    <w:rsid w:val="0023040D"/>
    <w:rsid w:val="00230840"/>
    <w:rsid w:val="002308A8"/>
    <w:rsid w:val="00230A82"/>
    <w:rsid w:val="0023116C"/>
    <w:rsid w:val="00231A71"/>
    <w:rsid w:val="00231F11"/>
    <w:rsid w:val="00232181"/>
    <w:rsid w:val="002322D5"/>
    <w:rsid w:val="002322EE"/>
    <w:rsid w:val="0023295A"/>
    <w:rsid w:val="00232AA5"/>
    <w:rsid w:val="00232C7C"/>
    <w:rsid w:val="00232E8E"/>
    <w:rsid w:val="00232EA1"/>
    <w:rsid w:val="002333DE"/>
    <w:rsid w:val="002336D7"/>
    <w:rsid w:val="002337A5"/>
    <w:rsid w:val="00233C4E"/>
    <w:rsid w:val="00233E0D"/>
    <w:rsid w:val="00233E41"/>
    <w:rsid w:val="00233E58"/>
    <w:rsid w:val="00234150"/>
    <w:rsid w:val="0023417E"/>
    <w:rsid w:val="002341D8"/>
    <w:rsid w:val="002343FF"/>
    <w:rsid w:val="00234621"/>
    <w:rsid w:val="00234822"/>
    <w:rsid w:val="00234BD3"/>
    <w:rsid w:val="00234BE0"/>
    <w:rsid w:val="00234CEE"/>
    <w:rsid w:val="00234F4A"/>
    <w:rsid w:val="0023518F"/>
    <w:rsid w:val="00235421"/>
    <w:rsid w:val="002354CA"/>
    <w:rsid w:val="00235C70"/>
    <w:rsid w:val="00235EED"/>
    <w:rsid w:val="00235F3E"/>
    <w:rsid w:val="00236049"/>
    <w:rsid w:val="0023640F"/>
    <w:rsid w:val="0023652E"/>
    <w:rsid w:val="002365DF"/>
    <w:rsid w:val="00236AE4"/>
    <w:rsid w:val="00236D68"/>
    <w:rsid w:val="00236E3D"/>
    <w:rsid w:val="00236FF6"/>
    <w:rsid w:val="00237350"/>
    <w:rsid w:val="0023736F"/>
    <w:rsid w:val="0023754E"/>
    <w:rsid w:val="0023789B"/>
    <w:rsid w:val="002379C2"/>
    <w:rsid w:val="00237B8F"/>
    <w:rsid w:val="00237C16"/>
    <w:rsid w:val="00237EF0"/>
    <w:rsid w:val="00240062"/>
    <w:rsid w:val="00240069"/>
    <w:rsid w:val="00240758"/>
    <w:rsid w:val="00240A83"/>
    <w:rsid w:val="00240BD2"/>
    <w:rsid w:val="00240FB2"/>
    <w:rsid w:val="002411DC"/>
    <w:rsid w:val="002414A7"/>
    <w:rsid w:val="00241B1F"/>
    <w:rsid w:val="00241B2D"/>
    <w:rsid w:val="00241E44"/>
    <w:rsid w:val="00241E5E"/>
    <w:rsid w:val="00242029"/>
    <w:rsid w:val="0024227C"/>
    <w:rsid w:val="002424D1"/>
    <w:rsid w:val="002425C9"/>
    <w:rsid w:val="0024279F"/>
    <w:rsid w:val="002429DE"/>
    <w:rsid w:val="00242DCF"/>
    <w:rsid w:val="00242F6F"/>
    <w:rsid w:val="00243190"/>
    <w:rsid w:val="002431BD"/>
    <w:rsid w:val="002434B9"/>
    <w:rsid w:val="002434C9"/>
    <w:rsid w:val="0024390D"/>
    <w:rsid w:val="002442B6"/>
    <w:rsid w:val="002443C0"/>
    <w:rsid w:val="002447B8"/>
    <w:rsid w:val="002447DF"/>
    <w:rsid w:val="002448B9"/>
    <w:rsid w:val="00244E33"/>
    <w:rsid w:val="00244E4E"/>
    <w:rsid w:val="00245063"/>
    <w:rsid w:val="00245146"/>
    <w:rsid w:val="00245729"/>
    <w:rsid w:val="00245BAB"/>
    <w:rsid w:val="00245E95"/>
    <w:rsid w:val="00245EBD"/>
    <w:rsid w:val="00245EDE"/>
    <w:rsid w:val="00245FB5"/>
    <w:rsid w:val="00246005"/>
    <w:rsid w:val="00246281"/>
    <w:rsid w:val="0024628A"/>
    <w:rsid w:val="00246299"/>
    <w:rsid w:val="002464A3"/>
    <w:rsid w:val="002465CD"/>
    <w:rsid w:val="00246708"/>
    <w:rsid w:val="002467FE"/>
    <w:rsid w:val="0024688A"/>
    <w:rsid w:val="00246987"/>
    <w:rsid w:val="00246D4A"/>
    <w:rsid w:val="00246DA1"/>
    <w:rsid w:val="00246DDA"/>
    <w:rsid w:val="002471EB"/>
    <w:rsid w:val="002475CB"/>
    <w:rsid w:val="0024760B"/>
    <w:rsid w:val="00247868"/>
    <w:rsid w:val="00247FEE"/>
    <w:rsid w:val="00250943"/>
    <w:rsid w:val="0025097A"/>
    <w:rsid w:val="00250CA7"/>
    <w:rsid w:val="00250E3E"/>
    <w:rsid w:val="0025127C"/>
    <w:rsid w:val="00251470"/>
    <w:rsid w:val="002515A4"/>
    <w:rsid w:val="002518CC"/>
    <w:rsid w:val="0025195A"/>
    <w:rsid w:val="00251DAB"/>
    <w:rsid w:val="0025202B"/>
    <w:rsid w:val="00252252"/>
    <w:rsid w:val="0025227E"/>
    <w:rsid w:val="002523BA"/>
    <w:rsid w:val="0025259B"/>
    <w:rsid w:val="0025294D"/>
    <w:rsid w:val="00252AB5"/>
    <w:rsid w:val="00252F28"/>
    <w:rsid w:val="00252F65"/>
    <w:rsid w:val="002530F5"/>
    <w:rsid w:val="002531A2"/>
    <w:rsid w:val="002533BF"/>
    <w:rsid w:val="002535D2"/>
    <w:rsid w:val="002535EA"/>
    <w:rsid w:val="0025371F"/>
    <w:rsid w:val="00253AF0"/>
    <w:rsid w:val="00253B32"/>
    <w:rsid w:val="00253C53"/>
    <w:rsid w:val="002540FA"/>
    <w:rsid w:val="002546F3"/>
    <w:rsid w:val="00254702"/>
    <w:rsid w:val="002548A1"/>
    <w:rsid w:val="002548DC"/>
    <w:rsid w:val="00254FF4"/>
    <w:rsid w:val="002550C1"/>
    <w:rsid w:val="002550CB"/>
    <w:rsid w:val="0025511F"/>
    <w:rsid w:val="002551FD"/>
    <w:rsid w:val="0025527A"/>
    <w:rsid w:val="00255607"/>
    <w:rsid w:val="002557C4"/>
    <w:rsid w:val="002558E6"/>
    <w:rsid w:val="00255933"/>
    <w:rsid w:val="00255A9C"/>
    <w:rsid w:val="00255B47"/>
    <w:rsid w:val="00255C06"/>
    <w:rsid w:val="00255D9E"/>
    <w:rsid w:val="002560A0"/>
    <w:rsid w:val="00256245"/>
    <w:rsid w:val="00256786"/>
    <w:rsid w:val="00256791"/>
    <w:rsid w:val="00256E8B"/>
    <w:rsid w:val="002572AB"/>
    <w:rsid w:val="002575B4"/>
    <w:rsid w:val="00257F3E"/>
    <w:rsid w:val="00260073"/>
    <w:rsid w:val="002603C2"/>
    <w:rsid w:val="002607C5"/>
    <w:rsid w:val="00260815"/>
    <w:rsid w:val="002608DE"/>
    <w:rsid w:val="00260AF2"/>
    <w:rsid w:val="00260CFD"/>
    <w:rsid w:val="00260E7E"/>
    <w:rsid w:val="00260EAA"/>
    <w:rsid w:val="00260FC1"/>
    <w:rsid w:val="0026108E"/>
    <w:rsid w:val="0026121B"/>
    <w:rsid w:val="00261A21"/>
    <w:rsid w:val="00261D2A"/>
    <w:rsid w:val="00261E98"/>
    <w:rsid w:val="00261F2E"/>
    <w:rsid w:val="002621A6"/>
    <w:rsid w:val="002621D7"/>
    <w:rsid w:val="002622DB"/>
    <w:rsid w:val="002623C2"/>
    <w:rsid w:val="002624E3"/>
    <w:rsid w:val="00262557"/>
    <w:rsid w:val="00262702"/>
    <w:rsid w:val="002627CC"/>
    <w:rsid w:val="0026287B"/>
    <w:rsid w:val="00262935"/>
    <w:rsid w:val="00262B73"/>
    <w:rsid w:val="00262BDE"/>
    <w:rsid w:val="00262CCC"/>
    <w:rsid w:val="00262DB5"/>
    <w:rsid w:val="00262DD8"/>
    <w:rsid w:val="00263057"/>
    <w:rsid w:val="00263117"/>
    <w:rsid w:val="00263149"/>
    <w:rsid w:val="0026339E"/>
    <w:rsid w:val="002633C1"/>
    <w:rsid w:val="0026346D"/>
    <w:rsid w:val="002634A3"/>
    <w:rsid w:val="0026361B"/>
    <w:rsid w:val="00263CD1"/>
    <w:rsid w:val="00263FB0"/>
    <w:rsid w:val="002641C7"/>
    <w:rsid w:val="0026479B"/>
    <w:rsid w:val="00264B0C"/>
    <w:rsid w:val="002655EF"/>
    <w:rsid w:val="00265CCE"/>
    <w:rsid w:val="00265FB0"/>
    <w:rsid w:val="00266420"/>
    <w:rsid w:val="002668EE"/>
    <w:rsid w:val="002669C3"/>
    <w:rsid w:val="00266C95"/>
    <w:rsid w:val="00266CEC"/>
    <w:rsid w:val="00266D0C"/>
    <w:rsid w:val="0026718D"/>
    <w:rsid w:val="0026725B"/>
    <w:rsid w:val="00267315"/>
    <w:rsid w:val="002676A4"/>
    <w:rsid w:val="00267A83"/>
    <w:rsid w:val="0027046C"/>
    <w:rsid w:val="002704B5"/>
    <w:rsid w:val="002704C8"/>
    <w:rsid w:val="002704F7"/>
    <w:rsid w:val="0027065C"/>
    <w:rsid w:val="002707B3"/>
    <w:rsid w:val="00270974"/>
    <w:rsid w:val="002709CF"/>
    <w:rsid w:val="00270C27"/>
    <w:rsid w:val="00270C38"/>
    <w:rsid w:val="00270CFA"/>
    <w:rsid w:val="00270D7F"/>
    <w:rsid w:val="00270E79"/>
    <w:rsid w:val="00270EA9"/>
    <w:rsid w:val="0027102B"/>
    <w:rsid w:val="00271054"/>
    <w:rsid w:val="00271811"/>
    <w:rsid w:val="00271871"/>
    <w:rsid w:val="00271A18"/>
    <w:rsid w:val="00271B9E"/>
    <w:rsid w:val="00271C20"/>
    <w:rsid w:val="00271D2D"/>
    <w:rsid w:val="00271DE5"/>
    <w:rsid w:val="00271E65"/>
    <w:rsid w:val="00272128"/>
    <w:rsid w:val="0027220A"/>
    <w:rsid w:val="00272518"/>
    <w:rsid w:val="002725A2"/>
    <w:rsid w:val="002726A6"/>
    <w:rsid w:val="00272E28"/>
    <w:rsid w:val="002732F0"/>
    <w:rsid w:val="00273539"/>
    <w:rsid w:val="0027369A"/>
    <w:rsid w:val="00273704"/>
    <w:rsid w:val="002737D7"/>
    <w:rsid w:val="002737DD"/>
    <w:rsid w:val="00273D28"/>
    <w:rsid w:val="002741BE"/>
    <w:rsid w:val="00274237"/>
    <w:rsid w:val="00274633"/>
    <w:rsid w:val="00274774"/>
    <w:rsid w:val="00274BFE"/>
    <w:rsid w:val="00274CAF"/>
    <w:rsid w:val="00274D6A"/>
    <w:rsid w:val="00274DC6"/>
    <w:rsid w:val="00274FC5"/>
    <w:rsid w:val="002752D6"/>
    <w:rsid w:val="0027546F"/>
    <w:rsid w:val="00275634"/>
    <w:rsid w:val="0027563E"/>
    <w:rsid w:val="002759E4"/>
    <w:rsid w:val="00275A96"/>
    <w:rsid w:val="00275B9A"/>
    <w:rsid w:val="00275F28"/>
    <w:rsid w:val="00275F61"/>
    <w:rsid w:val="0027616E"/>
    <w:rsid w:val="00276261"/>
    <w:rsid w:val="00276637"/>
    <w:rsid w:val="00276E13"/>
    <w:rsid w:val="00276E53"/>
    <w:rsid w:val="002771BC"/>
    <w:rsid w:val="002771D3"/>
    <w:rsid w:val="00277387"/>
    <w:rsid w:val="00277404"/>
    <w:rsid w:val="00277577"/>
    <w:rsid w:val="002775CE"/>
    <w:rsid w:val="0027765B"/>
    <w:rsid w:val="00277961"/>
    <w:rsid w:val="00277B89"/>
    <w:rsid w:val="00280118"/>
    <w:rsid w:val="002802F3"/>
    <w:rsid w:val="002802F6"/>
    <w:rsid w:val="0028066D"/>
    <w:rsid w:val="00280807"/>
    <w:rsid w:val="0028091C"/>
    <w:rsid w:val="00280C11"/>
    <w:rsid w:val="00280C4E"/>
    <w:rsid w:val="00280DB1"/>
    <w:rsid w:val="00281080"/>
    <w:rsid w:val="002811AC"/>
    <w:rsid w:val="00281AC6"/>
    <w:rsid w:val="00281E84"/>
    <w:rsid w:val="00281F3C"/>
    <w:rsid w:val="002824CD"/>
    <w:rsid w:val="002825BB"/>
    <w:rsid w:val="0028271E"/>
    <w:rsid w:val="00282831"/>
    <w:rsid w:val="00282ABB"/>
    <w:rsid w:val="00283199"/>
    <w:rsid w:val="002835BA"/>
    <w:rsid w:val="002835C9"/>
    <w:rsid w:val="00283600"/>
    <w:rsid w:val="002838A1"/>
    <w:rsid w:val="002839DB"/>
    <w:rsid w:val="00283AEC"/>
    <w:rsid w:val="00283C91"/>
    <w:rsid w:val="002840ED"/>
    <w:rsid w:val="002842A1"/>
    <w:rsid w:val="0028456D"/>
    <w:rsid w:val="00284A9A"/>
    <w:rsid w:val="00284AB6"/>
    <w:rsid w:val="00284EB9"/>
    <w:rsid w:val="00285069"/>
    <w:rsid w:val="0028524E"/>
    <w:rsid w:val="00285379"/>
    <w:rsid w:val="00285636"/>
    <w:rsid w:val="0028582C"/>
    <w:rsid w:val="00285839"/>
    <w:rsid w:val="002858EF"/>
    <w:rsid w:val="00285AF1"/>
    <w:rsid w:val="00285B7E"/>
    <w:rsid w:val="00285D11"/>
    <w:rsid w:val="00285D88"/>
    <w:rsid w:val="00285F2B"/>
    <w:rsid w:val="0028602A"/>
    <w:rsid w:val="002860CB"/>
    <w:rsid w:val="00286159"/>
    <w:rsid w:val="00286268"/>
    <w:rsid w:val="0028628B"/>
    <w:rsid w:val="00286AAE"/>
    <w:rsid w:val="00286B38"/>
    <w:rsid w:val="00286E0F"/>
    <w:rsid w:val="00286F74"/>
    <w:rsid w:val="002870E2"/>
    <w:rsid w:val="002871C6"/>
    <w:rsid w:val="002872C5"/>
    <w:rsid w:val="00287357"/>
    <w:rsid w:val="00287395"/>
    <w:rsid w:val="002876E8"/>
    <w:rsid w:val="00287960"/>
    <w:rsid w:val="00287AF6"/>
    <w:rsid w:val="00287CAB"/>
    <w:rsid w:val="00287DF3"/>
    <w:rsid w:val="002901A3"/>
    <w:rsid w:val="002908C1"/>
    <w:rsid w:val="00290C70"/>
    <w:rsid w:val="00290D77"/>
    <w:rsid w:val="00290F1F"/>
    <w:rsid w:val="00290F29"/>
    <w:rsid w:val="00291058"/>
    <w:rsid w:val="002911D1"/>
    <w:rsid w:val="002912A8"/>
    <w:rsid w:val="0029130F"/>
    <w:rsid w:val="00291603"/>
    <w:rsid w:val="00291A89"/>
    <w:rsid w:val="00292071"/>
    <w:rsid w:val="00292183"/>
    <w:rsid w:val="00292194"/>
    <w:rsid w:val="002921FB"/>
    <w:rsid w:val="0029222F"/>
    <w:rsid w:val="002925CB"/>
    <w:rsid w:val="002928E2"/>
    <w:rsid w:val="00292B6E"/>
    <w:rsid w:val="00292ED7"/>
    <w:rsid w:val="00293070"/>
    <w:rsid w:val="00293227"/>
    <w:rsid w:val="0029328D"/>
    <w:rsid w:val="002939F3"/>
    <w:rsid w:val="00293A3A"/>
    <w:rsid w:val="00293E62"/>
    <w:rsid w:val="00294064"/>
    <w:rsid w:val="002941ED"/>
    <w:rsid w:val="00294518"/>
    <w:rsid w:val="0029464B"/>
    <w:rsid w:val="002948B1"/>
    <w:rsid w:val="00294FB9"/>
    <w:rsid w:val="00294FF7"/>
    <w:rsid w:val="0029504C"/>
    <w:rsid w:val="002950B8"/>
    <w:rsid w:val="002951C6"/>
    <w:rsid w:val="00295243"/>
    <w:rsid w:val="002955AF"/>
    <w:rsid w:val="002955BB"/>
    <w:rsid w:val="002958C2"/>
    <w:rsid w:val="0029602D"/>
    <w:rsid w:val="0029650D"/>
    <w:rsid w:val="00296634"/>
    <w:rsid w:val="00297196"/>
    <w:rsid w:val="00297199"/>
    <w:rsid w:val="0029736F"/>
    <w:rsid w:val="00297386"/>
    <w:rsid w:val="002973B6"/>
    <w:rsid w:val="00297449"/>
    <w:rsid w:val="002977FD"/>
    <w:rsid w:val="00297D4F"/>
    <w:rsid w:val="00297FBE"/>
    <w:rsid w:val="00297FC6"/>
    <w:rsid w:val="002A03BF"/>
    <w:rsid w:val="002A0651"/>
    <w:rsid w:val="002A0971"/>
    <w:rsid w:val="002A0B11"/>
    <w:rsid w:val="002A0D8F"/>
    <w:rsid w:val="002A0EAE"/>
    <w:rsid w:val="002A15F4"/>
    <w:rsid w:val="002A161C"/>
    <w:rsid w:val="002A2055"/>
    <w:rsid w:val="002A266D"/>
    <w:rsid w:val="002A2749"/>
    <w:rsid w:val="002A28CB"/>
    <w:rsid w:val="002A29DA"/>
    <w:rsid w:val="002A2A65"/>
    <w:rsid w:val="002A2BAC"/>
    <w:rsid w:val="002A2D1B"/>
    <w:rsid w:val="002A2DD3"/>
    <w:rsid w:val="002A2F03"/>
    <w:rsid w:val="002A322E"/>
    <w:rsid w:val="002A32BF"/>
    <w:rsid w:val="002A3556"/>
    <w:rsid w:val="002A42F3"/>
    <w:rsid w:val="002A4637"/>
    <w:rsid w:val="002A47AE"/>
    <w:rsid w:val="002A48FF"/>
    <w:rsid w:val="002A4DC3"/>
    <w:rsid w:val="002A4F2E"/>
    <w:rsid w:val="002A54EF"/>
    <w:rsid w:val="002A55A8"/>
    <w:rsid w:val="002A563D"/>
    <w:rsid w:val="002A5D05"/>
    <w:rsid w:val="002A5F84"/>
    <w:rsid w:val="002A6389"/>
    <w:rsid w:val="002A6429"/>
    <w:rsid w:val="002A6501"/>
    <w:rsid w:val="002A6CB4"/>
    <w:rsid w:val="002A6CCC"/>
    <w:rsid w:val="002A75B6"/>
    <w:rsid w:val="002A7B1A"/>
    <w:rsid w:val="002B02A2"/>
    <w:rsid w:val="002B0686"/>
    <w:rsid w:val="002B0706"/>
    <w:rsid w:val="002B0A36"/>
    <w:rsid w:val="002B0A5D"/>
    <w:rsid w:val="002B0B75"/>
    <w:rsid w:val="002B0C88"/>
    <w:rsid w:val="002B0FD1"/>
    <w:rsid w:val="002B140F"/>
    <w:rsid w:val="002B16CA"/>
    <w:rsid w:val="002B19FB"/>
    <w:rsid w:val="002B1C11"/>
    <w:rsid w:val="002B1EFD"/>
    <w:rsid w:val="002B24D4"/>
    <w:rsid w:val="002B2766"/>
    <w:rsid w:val="002B27A1"/>
    <w:rsid w:val="002B29F8"/>
    <w:rsid w:val="002B2A4B"/>
    <w:rsid w:val="002B34CB"/>
    <w:rsid w:val="002B35D1"/>
    <w:rsid w:val="002B36AF"/>
    <w:rsid w:val="002B3C0A"/>
    <w:rsid w:val="002B3C31"/>
    <w:rsid w:val="002B3C6B"/>
    <w:rsid w:val="002B3F05"/>
    <w:rsid w:val="002B3F9C"/>
    <w:rsid w:val="002B4206"/>
    <w:rsid w:val="002B43CF"/>
    <w:rsid w:val="002B43F6"/>
    <w:rsid w:val="002B4472"/>
    <w:rsid w:val="002B46C1"/>
    <w:rsid w:val="002B4893"/>
    <w:rsid w:val="002B498E"/>
    <w:rsid w:val="002B4F98"/>
    <w:rsid w:val="002B51E3"/>
    <w:rsid w:val="002B52C6"/>
    <w:rsid w:val="002B558C"/>
    <w:rsid w:val="002B55CF"/>
    <w:rsid w:val="002B592E"/>
    <w:rsid w:val="002B5A18"/>
    <w:rsid w:val="002B5AF1"/>
    <w:rsid w:val="002B5DDB"/>
    <w:rsid w:val="002B615B"/>
    <w:rsid w:val="002B643E"/>
    <w:rsid w:val="002B67F4"/>
    <w:rsid w:val="002B69D3"/>
    <w:rsid w:val="002B6A4C"/>
    <w:rsid w:val="002B6BAA"/>
    <w:rsid w:val="002B6BFF"/>
    <w:rsid w:val="002B6D08"/>
    <w:rsid w:val="002B6DDD"/>
    <w:rsid w:val="002B72A3"/>
    <w:rsid w:val="002B7541"/>
    <w:rsid w:val="002B75F7"/>
    <w:rsid w:val="002B775F"/>
    <w:rsid w:val="002B789A"/>
    <w:rsid w:val="002B7A60"/>
    <w:rsid w:val="002B7BA6"/>
    <w:rsid w:val="002C0265"/>
    <w:rsid w:val="002C0444"/>
    <w:rsid w:val="002C06DD"/>
    <w:rsid w:val="002C06E1"/>
    <w:rsid w:val="002C0D5E"/>
    <w:rsid w:val="002C1160"/>
    <w:rsid w:val="002C12FA"/>
    <w:rsid w:val="002C17B4"/>
    <w:rsid w:val="002C1846"/>
    <w:rsid w:val="002C184D"/>
    <w:rsid w:val="002C1D03"/>
    <w:rsid w:val="002C1E55"/>
    <w:rsid w:val="002C2031"/>
    <w:rsid w:val="002C2305"/>
    <w:rsid w:val="002C2634"/>
    <w:rsid w:val="002C282A"/>
    <w:rsid w:val="002C3072"/>
    <w:rsid w:val="002C351B"/>
    <w:rsid w:val="002C3EB3"/>
    <w:rsid w:val="002C44BE"/>
    <w:rsid w:val="002C4657"/>
    <w:rsid w:val="002C47C8"/>
    <w:rsid w:val="002C488F"/>
    <w:rsid w:val="002C48D8"/>
    <w:rsid w:val="002C48E3"/>
    <w:rsid w:val="002C4943"/>
    <w:rsid w:val="002C4C10"/>
    <w:rsid w:val="002C4CBB"/>
    <w:rsid w:val="002C4D7A"/>
    <w:rsid w:val="002C4F8A"/>
    <w:rsid w:val="002C5104"/>
    <w:rsid w:val="002C5163"/>
    <w:rsid w:val="002C559B"/>
    <w:rsid w:val="002C590E"/>
    <w:rsid w:val="002C5CE7"/>
    <w:rsid w:val="002C5D44"/>
    <w:rsid w:val="002C61DB"/>
    <w:rsid w:val="002C644E"/>
    <w:rsid w:val="002C64A8"/>
    <w:rsid w:val="002C65AB"/>
    <w:rsid w:val="002C6794"/>
    <w:rsid w:val="002C67B2"/>
    <w:rsid w:val="002C6849"/>
    <w:rsid w:val="002C68F2"/>
    <w:rsid w:val="002C6F0A"/>
    <w:rsid w:val="002C7032"/>
    <w:rsid w:val="002C70F4"/>
    <w:rsid w:val="002C72A6"/>
    <w:rsid w:val="002C7BC1"/>
    <w:rsid w:val="002C7BE1"/>
    <w:rsid w:val="002C7C13"/>
    <w:rsid w:val="002C7FD1"/>
    <w:rsid w:val="002D05CA"/>
    <w:rsid w:val="002D0AA9"/>
    <w:rsid w:val="002D0BA3"/>
    <w:rsid w:val="002D0D33"/>
    <w:rsid w:val="002D0E0E"/>
    <w:rsid w:val="002D0E7F"/>
    <w:rsid w:val="002D1155"/>
    <w:rsid w:val="002D12CD"/>
    <w:rsid w:val="002D1336"/>
    <w:rsid w:val="002D13AA"/>
    <w:rsid w:val="002D1610"/>
    <w:rsid w:val="002D1755"/>
    <w:rsid w:val="002D17C1"/>
    <w:rsid w:val="002D1804"/>
    <w:rsid w:val="002D1A6D"/>
    <w:rsid w:val="002D2003"/>
    <w:rsid w:val="002D20B6"/>
    <w:rsid w:val="002D2425"/>
    <w:rsid w:val="002D25F1"/>
    <w:rsid w:val="002D2682"/>
    <w:rsid w:val="002D2982"/>
    <w:rsid w:val="002D2BC7"/>
    <w:rsid w:val="002D2C0F"/>
    <w:rsid w:val="002D2E02"/>
    <w:rsid w:val="002D2F2F"/>
    <w:rsid w:val="002D373E"/>
    <w:rsid w:val="002D387E"/>
    <w:rsid w:val="002D38A2"/>
    <w:rsid w:val="002D3956"/>
    <w:rsid w:val="002D3989"/>
    <w:rsid w:val="002D3F09"/>
    <w:rsid w:val="002D4482"/>
    <w:rsid w:val="002D4535"/>
    <w:rsid w:val="002D45B7"/>
    <w:rsid w:val="002D45F5"/>
    <w:rsid w:val="002D4603"/>
    <w:rsid w:val="002D4905"/>
    <w:rsid w:val="002D4918"/>
    <w:rsid w:val="002D4A06"/>
    <w:rsid w:val="002D4C6B"/>
    <w:rsid w:val="002D4D27"/>
    <w:rsid w:val="002D4FC4"/>
    <w:rsid w:val="002D502E"/>
    <w:rsid w:val="002D537F"/>
    <w:rsid w:val="002D57D0"/>
    <w:rsid w:val="002D5847"/>
    <w:rsid w:val="002D5D9D"/>
    <w:rsid w:val="002D668B"/>
    <w:rsid w:val="002D6799"/>
    <w:rsid w:val="002D68BA"/>
    <w:rsid w:val="002D6909"/>
    <w:rsid w:val="002D6B5C"/>
    <w:rsid w:val="002D6E17"/>
    <w:rsid w:val="002D6E87"/>
    <w:rsid w:val="002D70CE"/>
    <w:rsid w:val="002D7257"/>
    <w:rsid w:val="002D72F3"/>
    <w:rsid w:val="002D7611"/>
    <w:rsid w:val="002D78C8"/>
    <w:rsid w:val="002D7A4C"/>
    <w:rsid w:val="002D7A7F"/>
    <w:rsid w:val="002D7AB7"/>
    <w:rsid w:val="002D7EB9"/>
    <w:rsid w:val="002D7F36"/>
    <w:rsid w:val="002E00BD"/>
    <w:rsid w:val="002E05A9"/>
    <w:rsid w:val="002E0630"/>
    <w:rsid w:val="002E064F"/>
    <w:rsid w:val="002E0841"/>
    <w:rsid w:val="002E10BF"/>
    <w:rsid w:val="002E1102"/>
    <w:rsid w:val="002E122E"/>
    <w:rsid w:val="002E1433"/>
    <w:rsid w:val="002E1489"/>
    <w:rsid w:val="002E1639"/>
    <w:rsid w:val="002E1649"/>
    <w:rsid w:val="002E1692"/>
    <w:rsid w:val="002E1ABF"/>
    <w:rsid w:val="002E2020"/>
    <w:rsid w:val="002E2174"/>
    <w:rsid w:val="002E2193"/>
    <w:rsid w:val="002E26DA"/>
    <w:rsid w:val="002E2739"/>
    <w:rsid w:val="002E2946"/>
    <w:rsid w:val="002E2AC8"/>
    <w:rsid w:val="002E34F2"/>
    <w:rsid w:val="002E3569"/>
    <w:rsid w:val="002E36C3"/>
    <w:rsid w:val="002E37C0"/>
    <w:rsid w:val="002E3F4B"/>
    <w:rsid w:val="002E41B7"/>
    <w:rsid w:val="002E41EE"/>
    <w:rsid w:val="002E44A9"/>
    <w:rsid w:val="002E47CC"/>
    <w:rsid w:val="002E4859"/>
    <w:rsid w:val="002E487A"/>
    <w:rsid w:val="002E4993"/>
    <w:rsid w:val="002E4BFF"/>
    <w:rsid w:val="002E4C8C"/>
    <w:rsid w:val="002E4CB7"/>
    <w:rsid w:val="002E4F15"/>
    <w:rsid w:val="002E4F41"/>
    <w:rsid w:val="002E5000"/>
    <w:rsid w:val="002E529A"/>
    <w:rsid w:val="002E545A"/>
    <w:rsid w:val="002E5835"/>
    <w:rsid w:val="002E5B07"/>
    <w:rsid w:val="002E5C03"/>
    <w:rsid w:val="002E5CBA"/>
    <w:rsid w:val="002E5CD8"/>
    <w:rsid w:val="002E5CFA"/>
    <w:rsid w:val="002E6003"/>
    <w:rsid w:val="002E633D"/>
    <w:rsid w:val="002E659E"/>
    <w:rsid w:val="002E69EF"/>
    <w:rsid w:val="002E6B4D"/>
    <w:rsid w:val="002E6D40"/>
    <w:rsid w:val="002E6E0F"/>
    <w:rsid w:val="002E743B"/>
    <w:rsid w:val="002E74AA"/>
    <w:rsid w:val="002E74D0"/>
    <w:rsid w:val="002E77FF"/>
    <w:rsid w:val="002E7A83"/>
    <w:rsid w:val="002E7CE6"/>
    <w:rsid w:val="002E7EC6"/>
    <w:rsid w:val="002F01AF"/>
    <w:rsid w:val="002F02CD"/>
    <w:rsid w:val="002F053E"/>
    <w:rsid w:val="002F0836"/>
    <w:rsid w:val="002F0999"/>
    <w:rsid w:val="002F119B"/>
    <w:rsid w:val="002F1241"/>
    <w:rsid w:val="002F153A"/>
    <w:rsid w:val="002F1BB6"/>
    <w:rsid w:val="002F1BBF"/>
    <w:rsid w:val="002F1C61"/>
    <w:rsid w:val="002F1D9B"/>
    <w:rsid w:val="002F1FFA"/>
    <w:rsid w:val="002F2027"/>
    <w:rsid w:val="002F2380"/>
    <w:rsid w:val="002F24EF"/>
    <w:rsid w:val="002F2811"/>
    <w:rsid w:val="002F2815"/>
    <w:rsid w:val="002F2991"/>
    <w:rsid w:val="002F29EC"/>
    <w:rsid w:val="002F2B36"/>
    <w:rsid w:val="002F2BE6"/>
    <w:rsid w:val="002F2C81"/>
    <w:rsid w:val="002F2D1B"/>
    <w:rsid w:val="002F2F94"/>
    <w:rsid w:val="002F3D10"/>
    <w:rsid w:val="002F3E60"/>
    <w:rsid w:val="002F45F8"/>
    <w:rsid w:val="002F4F6F"/>
    <w:rsid w:val="002F52C8"/>
    <w:rsid w:val="002F5474"/>
    <w:rsid w:val="002F57A8"/>
    <w:rsid w:val="002F58BE"/>
    <w:rsid w:val="002F592B"/>
    <w:rsid w:val="002F5B5B"/>
    <w:rsid w:val="002F5B68"/>
    <w:rsid w:val="002F5BFE"/>
    <w:rsid w:val="002F5C44"/>
    <w:rsid w:val="002F5D29"/>
    <w:rsid w:val="002F5FB6"/>
    <w:rsid w:val="002F623A"/>
    <w:rsid w:val="002F63B1"/>
    <w:rsid w:val="002F6562"/>
    <w:rsid w:val="002F6758"/>
    <w:rsid w:val="002F6768"/>
    <w:rsid w:val="002F68DC"/>
    <w:rsid w:val="002F69CC"/>
    <w:rsid w:val="002F6D58"/>
    <w:rsid w:val="002F6E02"/>
    <w:rsid w:val="002F6E73"/>
    <w:rsid w:val="002F6ECF"/>
    <w:rsid w:val="002F77FC"/>
    <w:rsid w:val="002F7880"/>
    <w:rsid w:val="002F7C89"/>
    <w:rsid w:val="002F7DB3"/>
    <w:rsid w:val="0030033A"/>
    <w:rsid w:val="0030059F"/>
    <w:rsid w:val="00300698"/>
    <w:rsid w:val="003009B3"/>
    <w:rsid w:val="00300ACB"/>
    <w:rsid w:val="00300B79"/>
    <w:rsid w:val="00300ED0"/>
    <w:rsid w:val="00301215"/>
    <w:rsid w:val="00301424"/>
    <w:rsid w:val="00301447"/>
    <w:rsid w:val="00301C0B"/>
    <w:rsid w:val="00301CBF"/>
    <w:rsid w:val="00302218"/>
    <w:rsid w:val="00302411"/>
    <w:rsid w:val="0030269E"/>
    <w:rsid w:val="00302CA4"/>
    <w:rsid w:val="003034F5"/>
    <w:rsid w:val="0030368D"/>
    <w:rsid w:val="00303C8E"/>
    <w:rsid w:val="00304462"/>
    <w:rsid w:val="00304670"/>
    <w:rsid w:val="0030478A"/>
    <w:rsid w:val="00304796"/>
    <w:rsid w:val="003047F4"/>
    <w:rsid w:val="0030489F"/>
    <w:rsid w:val="00304989"/>
    <w:rsid w:val="003049E8"/>
    <w:rsid w:val="00304E36"/>
    <w:rsid w:val="00304EAD"/>
    <w:rsid w:val="003050D4"/>
    <w:rsid w:val="003050FF"/>
    <w:rsid w:val="00305253"/>
    <w:rsid w:val="003058A1"/>
    <w:rsid w:val="003058A6"/>
    <w:rsid w:val="00305944"/>
    <w:rsid w:val="003059E5"/>
    <w:rsid w:val="00306246"/>
    <w:rsid w:val="0030630A"/>
    <w:rsid w:val="003063CE"/>
    <w:rsid w:val="003066E0"/>
    <w:rsid w:val="003067D0"/>
    <w:rsid w:val="00306A68"/>
    <w:rsid w:val="003070A0"/>
    <w:rsid w:val="003070EB"/>
    <w:rsid w:val="00307261"/>
    <w:rsid w:val="0030765D"/>
    <w:rsid w:val="00307BD7"/>
    <w:rsid w:val="00307EF1"/>
    <w:rsid w:val="00307F6F"/>
    <w:rsid w:val="00307FBA"/>
    <w:rsid w:val="00310357"/>
    <w:rsid w:val="003104AF"/>
    <w:rsid w:val="00310760"/>
    <w:rsid w:val="00310979"/>
    <w:rsid w:val="003109FF"/>
    <w:rsid w:val="00310BFE"/>
    <w:rsid w:val="00310C67"/>
    <w:rsid w:val="00310E01"/>
    <w:rsid w:val="00310EAB"/>
    <w:rsid w:val="003110F9"/>
    <w:rsid w:val="0031124B"/>
    <w:rsid w:val="0031124D"/>
    <w:rsid w:val="00311A1C"/>
    <w:rsid w:val="00312045"/>
    <w:rsid w:val="00312125"/>
    <w:rsid w:val="003129BD"/>
    <w:rsid w:val="00312ACC"/>
    <w:rsid w:val="00312E5A"/>
    <w:rsid w:val="00312F7D"/>
    <w:rsid w:val="003130C9"/>
    <w:rsid w:val="00313345"/>
    <w:rsid w:val="0031386B"/>
    <w:rsid w:val="00313887"/>
    <w:rsid w:val="00313B45"/>
    <w:rsid w:val="00313BFC"/>
    <w:rsid w:val="00313E5A"/>
    <w:rsid w:val="00313F79"/>
    <w:rsid w:val="00313FAF"/>
    <w:rsid w:val="003140D7"/>
    <w:rsid w:val="00314112"/>
    <w:rsid w:val="00314116"/>
    <w:rsid w:val="00314234"/>
    <w:rsid w:val="0031443C"/>
    <w:rsid w:val="003146F9"/>
    <w:rsid w:val="00314791"/>
    <w:rsid w:val="00314C56"/>
    <w:rsid w:val="00314C5A"/>
    <w:rsid w:val="00314D50"/>
    <w:rsid w:val="00314D56"/>
    <w:rsid w:val="00314DFD"/>
    <w:rsid w:val="00315024"/>
    <w:rsid w:val="003154C1"/>
    <w:rsid w:val="003154EF"/>
    <w:rsid w:val="003159F2"/>
    <w:rsid w:val="00315BD0"/>
    <w:rsid w:val="00315E0F"/>
    <w:rsid w:val="0031611D"/>
    <w:rsid w:val="00316451"/>
    <w:rsid w:val="00316682"/>
    <w:rsid w:val="003168F1"/>
    <w:rsid w:val="00316B2F"/>
    <w:rsid w:val="00316BA3"/>
    <w:rsid w:val="00316CD7"/>
    <w:rsid w:val="00316D7D"/>
    <w:rsid w:val="0031702D"/>
    <w:rsid w:val="0031707F"/>
    <w:rsid w:val="003172E8"/>
    <w:rsid w:val="00317C12"/>
    <w:rsid w:val="00317E39"/>
    <w:rsid w:val="0032002C"/>
    <w:rsid w:val="00320213"/>
    <w:rsid w:val="003203BF"/>
    <w:rsid w:val="0032065D"/>
    <w:rsid w:val="0032081F"/>
    <w:rsid w:val="003208A3"/>
    <w:rsid w:val="00320B7D"/>
    <w:rsid w:val="00320D35"/>
    <w:rsid w:val="00320D7E"/>
    <w:rsid w:val="00320FEC"/>
    <w:rsid w:val="00321219"/>
    <w:rsid w:val="003212A7"/>
    <w:rsid w:val="003214FF"/>
    <w:rsid w:val="00321934"/>
    <w:rsid w:val="00321BCD"/>
    <w:rsid w:val="00321DBC"/>
    <w:rsid w:val="00321FC8"/>
    <w:rsid w:val="003221AE"/>
    <w:rsid w:val="0032220C"/>
    <w:rsid w:val="00322D3E"/>
    <w:rsid w:val="00322E78"/>
    <w:rsid w:val="00322F63"/>
    <w:rsid w:val="003230C9"/>
    <w:rsid w:val="00323151"/>
    <w:rsid w:val="00323ED5"/>
    <w:rsid w:val="0032452F"/>
    <w:rsid w:val="00324563"/>
    <w:rsid w:val="003245EE"/>
    <w:rsid w:val="00324615"/>
    <w:rsid w:val="003247D9"/>
    <w:rsid w:val="003248F4"/>
    <w:rsid w:val="0032495B"/>
    <w:rsid w:val="00324C7B"/>
    <w:rsid w:val="00324E8F"/>
    <w:rsid w:val="00324FCD"/>
    <w:rsid w:val="00325763"/>
    <w:rsid w:val="00325802"/>
    <w:rsid w:val="0032598B"/>
    <w:rsid w:val="00325C97"/>
    <w:rsid w:val="0032600B"/>
    <w:rsid w:val="003261E2"/>
    <w:rsid w:val="0032628A"/>
    <w:rsid w:val="00326364"/>
    <w:rsid w:val="0032681A"/>
    <w:rsid w:val="0032687B"/>
    <w:rsid w:val="00326A21"/>
    <w:rsid w:val="00326C5F"/>
    <w:rsid w:val="00326F36"/>
    <w:rsid w:val="00327247"/>
    <w:rsid w:val="0032729D"/>
    <w:rsid w:val="00327531"/>
    <w:rsid w:val="00327532"/>
    <w:rsid w:val="0032760B"/>
    <w:rsid w:val="00327627"/>
    <w:rsid w:val="00327E36"/>
    <w:rsid w:val="00327F50"/>
    <w:rsid w:val="00327FF5"/>
    <w:rsid w:val="00330695"/>
    <w:rsid w:val="003306EA"/>
    <w:rsid w:val="00330B79"/>
    <w:rsid w:val="00330C04"/>
    <w:rsid w:val="00330C58"/>
    <w:rsid w:val="003311F9"/>
    <w:rsid w:val="00331213"/>
    <w:rsid w:val="003312BD"/>
    <w:rsid w:val="003312FA"/>
    <w:rsid w:val="00331323"/>
    <w:rsid w:val="00331C05"/>
    <w:rsid w:val="00331DD6"/>
    <w:rsid w:val="00331E85"/>
    <w:rsid w:val="00331EC4"/>
    <w:rsid w:val="00331FED"/>
    <w:rsid w:val="00332071"/>
    <w:rsid w:val="003320F8"/>
    <w:rsid w:val="00332247"/>
    <w:rsid w:val="003324A5"/>
    <w:rsid w:val="0033390C"/>
    <w:rsid w:val="00333B14"/>
    <w:rsid w:val="00333CF5"/>
    <w:rsid w:val="00333DF1"/>
    <w:rsid w:val="00334019"/>
    <w:rsid w:val="00334182"/>
    <w:rsid w:val="0033472D"/>
    <w:rsid w:val="00334744"/>
    <w:rsid w:val="00334D99"/>
    <w:rsid w:val="00334EF1"/>
    <w:rsid w:val="00334F5C"/>
    <w:rsid w:val="00334F5F"/>
    <w:rsid w:val="00334FD1"/>
    <w:rsid w:val="00335008"/>
    <w:rsid w:val="00335161"/>
    <w:rsid w:val="003351F9"/>
    <w:rsid w:val="00335240"/>
    <w:rsid w:val="003353FB"/>
    <w:rsid w:val="003354B9"/>
    <w:rsid w:val="0033561D"/>
    <w:rsid w:val="00335846"/>
    <w:rsid w:val="003358B1"/>
    <w:rsid w:val="00335A06"/>
    <w:rsid w:val="00335A46"/>
    <w:rsid w:val="00335CCB"/>
    <w:rsid w:val="00335CE3"/>
    <w:rsid w:val="00335ED9"/>
    <w:rsid w:val="003363FA"/>
    <w:rsid w:val="003367B5"/>
    <w:rsid w:val="00336961"/>
    <w:rsid w:val="00337031"/>
    <w:rsid w:val="003370E6"/>
    <w:rsid w:val="0033733C"/>
    <w:rsid w:val="00337519"/>
    <w:rsid w:val="003377DB"/>
    <w:rsid w:val="00337D43"/>
    <w:rsid w:val="00337DEE"/>
    <w:rsid w:val="00337DFA"/>
    <w:rsid w:val="0034043E"/>
    <w:rsid w:val="00340A7B"/>
    <w:rsid w:val="00340AC5"/>
    <w:rsid w:val="00340CE5"/>
    <w:rsid w:val="00340D71"/>
    <w:rsid w:val="00340F0F"/>
    <w:rsid w:val="00340F7F"/>
    <w:rsid w:val="00341182"/>
    <w:rsid w:val="003414B8"/>
    <w:rsid w:val="003415E8"/>
    <w:rsid w:val="00341605"/>
    <w:rsid w:val="00341729"/>
    <w:rsid w:val="00341734"/>
    <w:rsid w:val="003417DA"/>
    <w:rsid w:val="0034191B"/>
    <w:rsid w:val="00341E8D"/>
    <w:rsid w:val="00342108"/>
    <w:rsid w:val="0034218E"/>
    <w:rsid w:val="00342340"/>
    <w:rsid w:val="00342357"/>
    <w:rsid w:val="003423C5"/>
    <w:rsid w:val="00342525"/>
    <w:rsid w:val="0034272A"/>
    <w:rsid w:val="00342787"/>
    <w:rsid w:val="003429A0"/>
    <w:rsid w:val="00342A00"/>
    <w:rsid w:val="00342A84"/>
    <w:rsid w:val="00342F1B"/>
    <w:rsid w:val="00343259"/>
    <w:rsid w:val="00343364"/>
    <w:rsid w:val="003433F1"/>
    <w:rsid w:val="0034344F"/>
    <w:rsid w:val="00343876"/>
    <w:rsid w:val="00343CBB"/>
    <w:rsid w:val="00343DA8"/>
    <w:rsid w:val="00343E75"/>
    <w:rsid w:val="003442E0"/>
    <w:rsid w:val="0034436F"/>
    <w:rsid w:val="0034460D"/>
    <w:rsid w:val="003447B1"/>
    <w:rsid w:val="003448E3"/>
    <w:rsid w:val="003449D5"/>
    <w:rsid w:val="00344A35"/>
    <w:rsid w:val="00344AE3"/>
    <w:rsid w:val="00344C5B"/>
    <w:rsid w:val="00344EB9"/>
    <w:rsid w:val="0034522C"/>
    <w:rsid w:val="0034534E"/>
    <w:rsid w:val="003453BD"/>
    <w:rsid w:val="00345486"/>
    <w:rsid w:val="00345718"/>
    <w:rsid w:val="00345732"/>
    <w:rsid w:val="0034574C"/>
    <w:rsid w:val="003457F5"/>
    <w:rsid w:val="00345CFD"/>
    <w:rsid w:val="00345E67"/>
    <w:rsid w:val="0034608E"/>
    <w:rsid w:val="00346257"/>
    <w:rsid w:val="00346308"/>
    <w:rsid w:val="003463B7"/>
    <w:rsid w:val="00346560"/>
    <w:rsid w:val="003468D6"/>
    <w:rsid w:val="00346C2B"/>
    <w:rsid w:val="00346CCF"/>
    <w:rsid w:val="00346D7A"/>
    <w:rsid w:val="00346DDD"/>
    <w:rsid w:val="00346E38"/>
    <w:rsid w:val="00346E39"/>
    <w:rsid w:val="00346F17"/>
    <w:rsid w:val="00347597"/>
    <w:rsid w:val="003475DE"/>
    <w:rsid w:val="003475F5"/>
    <w:rsid w:val="0034784E"/>
    <w:rsid w:val="00347A8B"/>
    <w:rsid w:val="00350055"/>
    <w:rsid w:val="00350163"/>
    <w:rsid w:val="003501CA"/>
    <w:rsid w:val="00350314"/>
    <w:rsid w:val="00350545"/>
    <w:rsid w:val="0035061F"/>
    <w:rsid w:val="003508F9"/>
    <w:rsid w:val="0035093B"/>
    <w:rsid w:val="00350958"/>
    <w:rsid w:val="00350AA0"/>
    <w:rsid w:val="003512D8"/>
    <w:rsid w:val="00351557"/>
    <w:rsid w:val="0035168A"/>
    <w:rsid w:val="0035173A"/>
    <w:rsid w:val="003518EB"/>
    <w:rsid w:val="00351A87"/>
    <w:rsid w:val="00351EFC"/>
    <w:rsid w:val="00352433"/>
    <w:rsid w:val="00352778"/>
    <w:rsid w:val="003529D6"/>
    <w:rsid w:val="00352C2D"/>
    <w:rsid w:val="00352ECD"/>
    <w:rsid w:val="00353004"/>
    <w:rsid w:val="00353194"/>
    <w:rsid w:val="0035321E"/>
    <w:rsid w:val="00353328"/>
    <w:rsid w:val="00353401"/>
    <w:rsid w:val="003535F5"/>
    <w:rsid w:val="003535F7"/>
    <w:rsid w:val="003536FC"/>
    <w:rsid w:val="003538B0"/>
    <w:rsid w:val="00353A47"/>
    <w:rsid w:val="00353B40"/>
    <w:rsid w:val="00353BE1"/>
    <w:rsid w:val="00353D43"/>
    <w:rsid w:val="00353D9D"/>
    <w:rsid w:val="0035411D"/>
    <w:rsid w:val="003542E1"/>
    <w:rsid w:val="00354303"/>
    <w:rsid w:val="00354571"/>
    <w:rsid w:val="00354627"/>
    <w:rsid w:val="0035475C"/>
    <w:rsid w:val="0035478F"/>
    <w:rsid w:val="0035493A"/>
    <w:rsid w:val="00354C1D"/>
    <w:rsid w:val="00354C9F"/>
    <w:rsid w:val="00354D42"/>
    <w:rsid w:val="00355157"/>
    <w:rsid w:val="00355524"/>
    <w:rsid w:val="00355738"/>
    <w:rsid w:val="00355A9B"/>
    <w:rsid w:val="00355B5B"/>
    <w:rsid w:val="00355BA7"/>
    <w:rsid w:val="00355C14"/>
    <w:rsid w:val="00355C4A"/>
    <w:rsid w:val="003563F6"/>
    <w:rsid w:val="003567B7"/>
    <w:rsid w:val="00356CD4"/>
    <w:rsid w:val="00356D1A"/>
    <w:rsid w:val="00356F58"/>
    <w:rsid w:val="00357186"/>
    <w:rsid w:val="0035720B"/>
    <w:rsid w:val="003573DC"/>
    <w:rsid w:val="00357522"/>
    <w:rsid w:val="0035765A"/>
    <w:rsid w:val="00357DF3"/>
    <w:rsid w:val="00357F84"/>
    <w:rsid w:val="00357FCD"/>
    <w:rsid w:val="00357FD6"/>
    <w:rsid w:val="00357FE5"/>
    <w:rsid w:val="003606B2"/>
    <w:rsid w:val="0036077A"/>
    <w:rsid w:val="003608B5"/>
    <w:rsid w:val="00360A41"/>
    <w:rsid w:val="00360C44"/>
    <w:rsid w:val="00360FA4"/>
    <w:rsid w:val="00361079"/>
    <w:rsid w:val="0036129F"/>
    <w:rsid w:val="003615FC"/>
    <w:rsid w:val="00361701"/>
    <w:rsid w:val="00361728"/>
    <w:rsid w:val="00361D37"/>
    <w:rsid w:val="003620B1"/>
    <w:rsid w:val="00362519"/>
    <w:rsid w:val="00362713"/>
    <w:rsid w:val="00362849"/>
    <w:rsid w:val="00362A0C"/>
    <w:rsid w:val="00363083"/>
    <w:rsid w:val="0036315C"/>
    <w:rsid w:val="00363550"/>
    <w:rsid w:val="00363AFB"/>
    <w:rsid w:val="00363B0F"/>
    <w:rsid w:val="00363CC8"/>
    <w:rsid w:val="00363DC4"/>
    <w:rsid w:val="00363FC4"/>
    <w:rsid w:val="00364063"/>
    <w:rsid w:val="003640CF"/>
    <w:rsid w:val="003644E8"/>
    <w:rsid w:val="00364561"/>
    <w:rsid w:val="003645EF"/>
    <w:rsid w:val="00364852"/>
    <w:rsid w:val="00364870"/>
    <w:rsid w:val="00364AA8"/>
    <w:rsid w:val="00364BD7"/>
    <w:rsid w:val="00364D5F"/>
    <w:rsid w:val="00364EAD"/>
    <w:rsid w:val="00365045"/>
    <w:rsid w:val="00365114"/>
    <w:rsid w:val="00365315"/>
    <w:rsid w:val="003655CC"/>
    <w:rsid w:val="00365828"/>
    <w:rsid w:val="00365DDF"/>
    <w:rsid w:val="003661C3"/>
    <w:rsid w:val="00366334"/>
    <w:rsid w:val="003663D0"/>
    <w:rsid w:val="003663FA"/>
    <w:rsid w:val="003665C6"/>
    <w:rsid w:val="00366A81"/>
    <w:rsid w:val="00366C0E"/>
    <w:rsid w:val="00366D3A"/>
    <w:rsid w:val="00366E1A"/>
    <w:rsid w:val="0036705C"/>
    <w:rsid w:val="003670AF"/>
    <w:rsid w:val="00367157"/>
    <w:rsid w:val="003671D4"/>
    <w:rsid w:val="003671D7"/>
    <w:rsid w:val="003678E6"/>
    <w:rsid w:val="0036799B"/>
    <w:rsid w:val="00370013"/>
    <w:rsid w:val="003703AE"/>
    <w:rsid w:val="00370468"/>
    <w:rsid w:val="003708F7"/>
    <w:rsid w:val="0037097C"/>
    <w:rsid w:val="00370A27"/>
    <w:rsid w:val="003717C3"/>
    <w:rsid w:val="0037181E"/>
    <w:rsid w:val="003719B9"/>
    <w:rsid w:val="00371BFC"/>
    <w:rsid w:val="00371DA2"/>
    <w:rsid w:val="00371F84"/>
    <w:rsid w:val="00372067"/>
    <w:rsid w:val="0037211C"/>
    <w:rsid w:val="00372179"/>
    <w:rsid w:val="00372294"/>
    <w:rsid w:val="00372391"/>
    <w:rsid w:val="0037247A"/>
    <w:rsid w:val="00372492"/>
    <w:rsid w:val="00372791"/>
    <w:rsid w:val="00372AFB"/>
    <w:rsid w:val="00372BF1"/>
    <w:rsid w:val="00372C59"/>
    <w:rsid w:val="00372CC6"/>
    <w:rsid w:val="00372F40"/>
    <w:rsid w:val="003730C9"/>
    <w:rsid w:val="00373277"/>
    <w:rsid w:val="003732A5"/>
    <w:rsid w:val="003732B1"/>
    <w:rsid w:val="0037352E"/>
    <w:rsid w:val="00373569"/>
    <w:rsid w:val="00373923"/>
    <w:rsid w:val="00373C5E"/>
    <w:rsid w:val="00373D80"/>
    <w:rsid w:val="00373E1D"/>
    <w:rsid w:val="0037404D"/>
    <w:rsid w:val="003741AB"/>
    <w:rsid w:val="003742A4"/>
    <w:rsid w:val="00374686"/>
    <w:rsid w:val="00374BBA"/>
    <w:rsid w:val="00374BFA"/>
    <w:rsid w:val="00374C21"/>
    <w:rsid w:val="00374DB7"/>
    <w:rsid w:val="00374EC7"/>
    <w:rsid w:val="0037539F"/>
    <w:rsid w:val="003754CE"/>
    <w:rsid w:val="003754EC"/>
    <w:rsid w:val="003755C8"/>
    <w:rsid w:val="003755FA"/>
    <w:rsid w:val="003758E1"/>
    <w:rsid w:val="00375C7F"/>
    <w:rsid w:val="00376117"/>
    <w:rsid w:val="003761C4"/>
    <w:rsid w:val="003764A1"/>
    <w:rsid w:val="003766ED"/>
    <w:rsid w:val="00376768"/>
    <w:rsid w:val="00376D13"/>
    <w:rsid w:val="00376DDE"/>
    <w:rsid w:val="00376E4D"/>
    <w:rsid w:val="00376EC3"/>
    <w:rsid w:val="00377150"/>
    <w:rsid w:val="0037722B"/>
    <w:rsid w:val="00377497"/>
    <w:rsid w:val="00377874"/>
    <w:rsid w:val="00377AA1"/>
    <w:rsid w:val="00377AAD"/>
    <w:rsid w:val="00377AF3"/>
    <w:rsid w:val="00377B6E"/>
    <w:rsid w:val="00377D52"/>
    <w:rsid w:val="00380110"/>
    <w:rsid w:val="0038014F"/>
    <w:rsid w:val="003801A0"/>
    <w:rsid w:val="00380385"/>
    <w:rsid w:val="003803DC"/>
    <w:rsid w:val="003803DD"/>
    <w:rsid w:val="00380431"/>
    <w:rsid w:val="00380488"/>
    <w:rsid w:val="003804A3"/>
    <w:rsid w:val="00380810"/>
    <w:rsid w:val="00380C1C"/>
    <w:rsid w:val="00381114"/>
    <w:rsid w:val="0038118C"/>
    <w:rsid w:val="003811EA"/>
    <w:rsid w:val="0038124D"/>
    <w:rsid w:val="0038137C"/>
    <w:rsid w:val="003815C5"/>
    <w:rsid w:val="003816BE"/>
    <w:rsid w:val="00381ABD"/>
    <w:rsid w:val="00381BB6"/>
    <w:rsid w:val="00382059"/>
    <w:rsid w:val="003821DA"/>
    <w:rsid w:val="0038220C"/>
    <w:rsid w:val="0038253B"/>
    <w:rsid w:val="003828E3"/>
    <w:rsid w:val="00382A14"/>
    <w:rsid w:val="00382FCD"/>
    <w:rsid w:val="0038366D"/>
    <w:rsid w:val="00383681"/>
    <w:rsid w:val="003836AA"/>
    <w:rsid w:val="00383D48"/>
    <w:rsid w:val="00383FB7"/>
    <w:rsid w:val="00384377"/>
    <w:rsid w:val="00384775"/>
    <w:rsid w:val="00384BAA"/>
    <w:rsid w:val="00384C99"/>
    <w:rsid w:val="00384E1E"/>
    <w:rsid w:val="00385104"/>
    <w:rsid w:val="0038528D"/>
    <w:rsid w:val="003856A7"/>
    <w:rsid w:val="0038581D"/>
    <w:rsid w:val="00385A3E"/>
    <w:rsid w:val="00385CFE"/>
    <w:rsid w:val="003862E7"/>
    <w:rsid w:val="0038631A"/>
    <w:rsid w:val="00386386"/>
    <w:rsid w:val="0038652F"/>
    <w:rsid w:val="003867A8"/>
    <w:rsid w:val="00386887"/>
    <w:rsid w:val="003868FC"/>
    <w:rsid w:val="0038693A"/>
    <w:rsid w:val="003871F7"/>
    <w:rsid w:val="003876B9"/>
    <w:rsid w:val="00387856"/>
    <w:rsid w:val="003878AC"/>
    <w:rsid w:val="003878AE"/>
    <w:rsid w:val="0038792B"/>
    <w:rsid w:val="00387BC2"/>
    <w:rsid w:val="00387D23"/>
    <w:rsid w:val="00390391"/>
    <w:rsid w:val="003905D9"/>
    <w:rsid w:val="003908A5"/>
    <w:rsid w:val="00390951"/>
    <w:rsid w:val="00390A7F"/>
    <w:rsid w:val="00390B9A"/>
    <w:rsid w:val="003910D1"/>
    <w:rsid w:val="003913ED"/>
    <w:rsid w:val="00391EB9"/>
    <w:rsid w:val="00391FC7"/>
    <w:rsid w:val="00392029"/>
    <w:rsid w:val="003922B3"/>
    <w:rsid w:val="00392376"/>
    <w:rsid w:val="003924FD"/>
    <w:rsid w:val="0039269B"/>
    <w:rsid w:val="00392966"/>
    <w:rsid w:val="00392B4F"/>
    <w:rsid w:val="0039332D"/>
    <w:rsid w:val="0039344C"/>
    <w:rsid w:val="00393CE7"/>
    <w:rsid w:val="00393D5E"/>
    <w:rsid w:val="00393E22"/>
    <w:rsid w:val="003940BF"/>
    <w:rsid w:val="00394206"/>
    <w:rsid w:val="003942D1"/>
    <w:rsid w:val="00394D10"/>
    <w:rsid w:val="00394D45"/>
    <w:rsid w:val="003952B4"/>
    <w:rsid w:val="00395387"/>
    <w:rsid w:val="003953B7"/>
    <w:rsid w:val="00395599"/>
    <w:rsid w:val="0039573A"/>
    <w:rsid w:val="0039577B"/>
    <w:rsid w:val="003957D3"/>
    <w:rsid w:val="003958EE"/>
    <w:rsid w:val="00395931"/>
    <w:rsid w:val="00395CA0"/>
    <w:rsid w:val="00395F2C"/>
    <w:rsid w:val="00396AA2"/>
    <w:rsid w:val="00396D07"/>
    <w:rsid w:val="00397014"/>
    <w:rsid w:val="00397269"/>
    <w:rsid w:val="00397473"/>
    <w:rsid w:val="003977A9"/>
    <w:rsid w:val="00397AF7"/>
    <w:rsid w:val="00397D14"/>
    <w:rsid w:val="00397D5B"/>
    <w:rsid w:val="00397E67"/>
    <w:rsid w:val="00397E9C"/>
    <w:rsid w:val="003A021A"/>
    <w:rsid w:val="003A04F7"/>
    <w:rsid w:val="003A05C8"/>
    <w:rsid w:val="003A0723"/>
    <w:rsid w:val="003A0903"/>
    <w:rsid w:val="003A0B88"/>
    <w:rsid w:val="003A1AC6"/>
    <w:rsid w:val="003A21ED"/>
    <w:rsid w:val="003A237A"/>
    <w:rsid w:val="003A2409"/>
    <w:rsid w:val="003A2584"/>
    <w:rsid w:val="003A278C"/>
    <w:rsid w:val="003A2A91"/>
    <w:rsid w:val="003A2C2A"/>
    <w:rsid w:val="003A2EE5"/>
    <w:rsid w:val="003A3058"/>
    <w:rsid w:val="003A30DD"/>
    <w:rsid w:val="003A323D"/>
    <w:rsid w:val="003A3246"/>
    <w:rsid w:val="003A35D4"/>
    <w:rsid w:val="003A3659"/>
    <w:rsid w:val="003A376B"/>
    <w:rsid w:val="003A3E6B"/>
    <w:rsid w:val="003A43C6"/>
    <w:rsid w:val="003A43D5"/>
    <w:rsid w:val="003A469A"/>
    <w:rsid w:val="003A481C"/>
    <w:rsid w:val="003A4886"/>
    <w:rsid w:val="003A495E"/>
    <w:rsid w:val="003A4A49"/>
    <w:rsid w:val="003A4F5B"/>
    <w:rsid w:val="003A4F6C"/>
    <w:rsid w:val="003A4F88"/>
    <w:rsid w:val="003A54A7"/>
    <w:rsid w:val="003A54F7"/>
    <w:rsid w:val="003A5559"/>
    <w:rsid w:val="003A57F8"/>
    <w:rsid w:val="003A5940"/>
    <w:rsid w:val="003A68A3"/>
    <w:rsid w:val="003A690C"/>
    <w:rsid w:val="003A6971"/>
    <w:rsid w:val="003A6CD2"/>
    <w:rsid w:val="003A6D4E"/>
    <w:rsid w:val="003A71F1"/>
    <w:rsid w:val="003A72CB"/>
    <w:rsid w:val="003A72EE"/>
    <w:rsid w:val="003A72F8"/>
    <w:rsid w:val="003A736E"/>
    <w:rsid w:val="003A74AE"/>
    <w:rsid w:val="003A7A3E"/>
    <w:rsid w:val="003A7D4E"/>
    <w:rsid w:val="003A7D56"/>
    <w:rsid w:val="003B0201"/>
    <w:rsid w:val="003B099F"/>
    <w:rsid w:val="003B0A9F"/>
    <w:rsid w:val="003B0B10"/>
    <w:rsid w:val="003B0B41"/>
    <w:rsid w:val="003B0D2A"/>
    <w:rsid w:val="003B0F93"/>
    <w:rsid w:val="003B1210"/>
    <w:rsid w:val="003B128A"/>
    <w:rsid w:val="003B1411"/>
    <w:rsid w:val="003B174F"/>
    <w:rsid w:val="003B17E9"/>
    <w:rsid w:val="003B18FA"/>
    <w:rsid w:val="003B194B"/>
    <w:rsid w:val="003B1B16"/>
    <w:rsid w:val="003B1DF4"/>
    <w:rsid w:val="003B2230"/>
    <w:rsid w:val="003B255A"/>
    <w:rsid w:val="003B26AB"/>
    <w:rsid w:val="003B28FD"/>
    <w:rsid w:val="003B2905"/>
    <w:rsid w:val="003B2968"/>
    <w:rsid w:val="003B2B82"/>
    <w:rsid w:val="003B2C42"/>
    <w:rsid w:val="003B2E82"/>
    <w:rsid w:val="003B2E9F"/>
    <w:rsid w:val="003B3478"/>
    <w:rsid w:val="003B3672"/>
    <w:rsid w:val="003B3ADC"/>
    <w:rsid w:val="003B3B88"/>
    <w:rsid w:val="003B3EA9"/>
    <w:rsid w:val="003B40E7"/>
    <w:rsid w:val="003B4293"/>
    <w:rsid w:val="003B438B"/>
    <w:rsid w:val="003B455D"/>
    <w:rsid w:val="003B4560"/>
    <w:rsid w:val="003B4588"/>
    <w:rsid w:val="003B46D0"/>
    <w:rsid w:val="003B497C"/>
    <w:rsid w:val="003B4FC1"/>
    <w:rsid w:val="003B50C3"/>
    <w:rsid w:val="003B51F1"/>
    <w:rsid w:val="003B5212"/>
    <w:rsid w:val="003B529B"/>
    <w:rsid w:val="003B53A9"/>
    <w:rsid w:val="003B550E"/>
    <w:rsid w:val="003B58C4"/>
    <w:rsid w:val="003B5B3A"/>
    <w:rsid w:val="003B5C8F"/>
    <w:rsid w:val="003B5DA7"/>
    <w:rsid w:val="003B5F3B"/>
    <w:rsid w:val="003B6342"/>
    <w:rsid w:val="003B644C"/>
    <w:rsid w:val="003B6775"/>
    <w:rsid w:val="003B67F8"/>
    <w:rsid w:val="003B6CA7"/>
    <w:rsid w:val="003B6EB8"/>
    <w:rsid w:val="003B7484"/>
    <w:rsid w:val="003B755F"/>
    <w:rsid w:val="003B7975"/>
    <w:rsid w:val="003B7C9B"/>
    <w:rsid w:val="003B7D02"/>
    <w:rsid w:val="003C0721"/>
    <w:rsid w:val="003C073A"/>
    <w:rsid w:val="003C07EA"/>
    <w:rsid w:val="003C129F"/>
    <w:rsid w:val="003C1381"/>
    <w:rsid w:val="003C1394"/>
    <w:rsid w:val="003C13A2"/>
    <w:rsid w:val="003C1654"/>
    <w:rsid w:val="003C1B04"/>
    <w:rsid w:val="003C29F8"/>
    <w:rsid w:val="003C2DBC"/>
    <w:rsid w:val="003C2FA8"/>
    <w:rsid w:val="003C3693"/>
    <w:rsid w:val="003C390C"/>
    <w:rsid w:val="003C39E5"/>
    <w:rsid w:val="003C3B8D"/>
    <w:rsid w:val="003C3B8F"/>
    <w:rsid w:val="003C3B9E"/>
    <w:rsid w:val="003C4023"/>
    <w:rsid w:val="003C4452"/>
    <w:rsid w:val="003C4636"/>
    <w:rsid w:val="003C46F2"/>
    <w:rsid w:val="003C4CFC"/>
    <w:rsid w:val="003C4D5E"/>
    <w:rsid w:val="003C4D6A"/>
    <w:rsid w:val="003C547B"/>
    <w:rsid w:val="003C54A3"/>
    <w:rsid w:val="003C559F"/>
    <w:rsid w:val="003C5902"/>
    <w:rsid w:val="003C5A7B"/>
    <w:rsid w:val="003C5D90"/>
    <w:rsid w:val="003C616B"/>
    <w:rsid w:val="003C619D"/>
    <w:rsid w:val="003C6798"/>
    <w:rsid w:val="003C67ED"/>
    <w:rsid w:val="003C6CA6"/>
    <w:rsid w:val="003C6E15"/>
    <w:rsid w:val="003C7563"/>
    <w:rsid w:val="003C776C"/>
    <w:rsid w:val="003C7852"/>
    <w:rsid w:val="003C7B49"/>
    <w:rsid w:val="003C7CBA"/>
    <w:rsid w:val="003C7D8E"/>
    <w:rsid w:val="003C7EB8"/>
    <w:rsid w:val="003D02A1"/>
    <w:rsid w:val="003D049C"/>
    <w:rsid w:val="003D0540"/>
    <w:rsid w:val="003D05DE"/>
    <w:rsid w:val="003D084A"/>
    <w:rsid w:val="003D091E"/>
    <w:rsid w:val="003D0F86"/>
    <w:rsid w:val="003D124E"/>
    <w:rsid w:val="003D13AE"/>
    <w:rsid w:val="003D1504"/>
    <w:rsid w:val="003D1A65"/>
    <w:rsid w:val="003D1A96"/>
    <w:rsid w:val="003D1ADD"/>
    <w:rsid w:val="003D1CA5"/>
    <w:rsid w:val="003D1D60"/>
    <w:rsid w:val="003D1FAF"/>
    <w:rsid w:val="003D1FD5"/>
    <w:rsid w:val="003D2108"/>
    <w:rsid w:val="003D23DA"/>
    <w:rsid w:val="003D2435"/>
    <w:rsid w:val="003D2490"/>
    <w:rsid w:val="003D26E6"/>
    <w:rsid w:val="003D2754"/>
    <w:rsid w:val="003D27FD"/>
    <w:rsid w:val="003D2871"/>
    <w:rsid w:val="003D28F6"/>
    <w:rsid w:val="003D2A5E"/>
    <w:rsid w:val="003D2F7B"/>
    <w:rsid w:val="003D3005"/>
    <w:rsid w:val="003D331D"/>
    <w:rsid w:val="003D34F9"/>
    <w:rsid w:val="003D3672"/>
    <w:rsid w:val="003D38A0"/>
    <w:rsid w:val="003D38A6"/>
    <w:rsid w:val="003D38F6"/>
    <w:rsid w:val="003D3C66"/>
    <w:rsid w:val="003D3E59"/>
    <w:rsid w:val="003D3EA2"/>
    <w:rsid w:val="003D3ECC"/>
    <w:rsid w:val="003D3FB3"/>
    <w:rsid w:val="003D410E"/>
    <w:rsid w:val="003D4134"/>
    <w:rsid w:val="003D41EF"/>
    <w:rsid w:val="003D43A8"/>
    <w:rsid w:val="003D46FD"/>
    <w:rsid w:val="003D49DA"/>
    <w:rsid w:val="003D4A64"/>
    <w:rsid w:val="003D4BCB"/>
    <w:rsid w:val="003D4EB7"/>
    <w:rsid w:val="003D4F03"/>
    <w:rsid w:val="003D4F4C"/>
    <w:rsid w:val="003D4FF0"/>
    <w:rsid w:val="003D5083"/>
    <w:rsid w:val="003D523E"/>
    <w:rsid w:val="003D52A0"/>
    <w:rsid w:val="003D52A1"/>
    <w:rsid w:val="003D5327"/>
    <w:rsid w:val="003D539D"/>
    <w:rsid w:val="003D5A85"/>
    <w:rsid w:val="003D5B3D"/>
    <w:rsid w:val="003D5BD3"/>
    <w:rsid w:val="003D5BE8"/>
    <w:rsid w:val="003D5E13"/>
    <w:rsid w:val="003D5E8D"/>
    <w:rsid w:val="003D5F89"/>
    <w:rsid w:val="003D5FDC"/>
    <w:rsid w:val="003D6018"/>
    <w:rsid w:val="003D68E7"/>
    <w:rsid w:val="003D6AA3"/>
    <w:rsid w:val="003D6BBA"/>
    <w:rsid w:val="003D7003"/>
    <w:rsid w:val="003D7034"/>
    <w:rsid w:val="003D7042"/>
    <w:rsid w:val="003D70AE"/>
    <w:rsid w:val="003D7105"/>
    <w:rsid w:val="003D710C"/>
    <w:rsid w:val="003D7130"/>
    <w:rsid w:val="003D71CD"/>
    <w:rsid w:val="003D7351"/>
    <w:rsid w:val="003D77DD"/>
    <w:rsid w:val="003D7A2E"/>
    <w:rsid w:val="003D7ABD"/>
    <w:rsid w:val="003E008B"/>
    <w:rsid w:val="003E0150"/>
    <w:rsid w:val="003E04E5"/>
    <w:rsid w:val="003E0532"/>
    <w:rsid w:val="003E0809"/>
    <w:rsid w:val="003E0BC3"/>
    <w:rsid w:val="003E0D5B"/>
    <w:rsid w:val="003E0F31"/>
    <w:rsid w:val="003E10AE"/>
    <w:rsid w:val="003E15E4"/>
    <w:rsid w:val="003E20E4"/>
    <w:rsid w:val="003E21B6"/>
    <w:rsid w:val="003E2253"/>
    <w:rsid w:val="003E2369"/>
    <w:rsid w:val="003E23DB"/>
    <w:rsid w:val="003E2809"/>
    <w:rsid w:val="003E286A"/>
    <w:rsid w:val="003E287F"/>
    <w:rsid w:val="003E2C86"/>
    <w:rsid w:val="003E3020"/>
    <w:rsid w:val="003E360F"/>
    <w:rsid w:val="003E37E6"/>
    <w:rsid w:val="003E3942"/>
    <w:rsid w:val="003E3BE4"/>
    <w:rsid w:val="003E3C3E"/>
    <w:rsid w:val="003E3FBB"/>
    <w:rsid w:val="003E4155"/>
    <w:rsid w:val="003E4449"/>
    <w:rsid w:val="003E4DF2"/>
    <w:rsid w:val="003E5A42"/>
    <w:rsid w:val="003E5CB8"/>
    <w:rsid w:val="003E5DE8"/>
    <w:rsid w:val="003E6093"/>
    <w:rsid w:val="003E6378"/>
    <w:rsid w:val="003E6682"/>
    <w:rsid w:val="003E670E"/>
    <w:rsid w:val="003E67F5"/>
    <w:rsid w:val="003E6E00"/>
    <w:rsid w:val="003E6EDD"/>
    <w:rsid w:val="003E6F81"/>
    <w:rsid w:val="003E6FB1"/>
    <w:rsid w:val="003E6FE0"/>
    <w:rsid w:val="003E7133"/>
    <w:rsid w:val="003E7601"/>
    <w:rsid w:val="003E7A88"/>
    <w:rsid w:val="003E7AAE"/>
    <w:rsid w:val="003F0047"/>
    <w:rsid w:val="003F09E8"/>
    <w:rsid w:val="003F0AA0"/>
    <w:rsid w:val="003F0EDA"/>
    <w:rsid w:val="003F1148"/>
    <w:rsid w:val="003F12F1"/>
    <w:rsid w:val="003F158C"/>
    <w:rsid w:val="003F16FA"/>
    <w:rsid w:val="003F182E"/>
    <w:rsid w:val="003F1A43"/>
    <w:rsid w:val="003F1B98"/>
    <w:rsid w:val="003F1F59"/>
    <w:rsid w:val="003F2073"/>
    <w:rsid w:val="003F20F9"/>
    <w:rsid w:val="003F2748"/>
    <w:rsid w:val="003F2A24"/>
    <w:rsid w:val="003F2A9C"/>
    <w:rsid w:val="003F2CF8"/>
    <w:rsid w:val="003F2F4E"/>
    <w:rsid w:val="003F2F6C"/>
    <w:rsid w:val="003F312F"/>
    <w:rsid w:val="003F3225"/>
    <w:rsid w:val="003F3691"/>
    <w:rsid w:val="003F36BE"/>
    <w:rsid w:val="003F3D08"/>
    <w:rsid w:val="003F46B4"/>
    <w:rsid w:val="003F4D0B"/>
    <w:rsid w:val="003F5304"/>
    <w:rsid w:val="003F54C5"/>
    <w:rsid w:val="003F5688"/>
    <w:rsid w:val="003F56DD"/>
    <w:rsid w:val="003F5928"/>
    <w:rsid w:val="003F5CDC"/>
    <w:rsid w:val="003F5F10"/>
    <w:rsid w:val="003F5F74"/>
    <w:rsid w:val="003F6182"/>
    <w:rsid w:val="003F618E"/>
    <w:rsid w:val="003F6591"/>
    <w:rsid w:val="003F67DA"/>
    <w:rsid w:val="003F6CAF"/>
    <w:rsid w:val="003F6CB5"/>
    <w:rsid w:val="003F6EA7"/>
    <w:rsid w:val="003F7102"/>
    <w:rsid w:val="003F7480"/>
    <w:rsid w:val="003F7887"/>
    <w:rsid w:val="003F78B7"/>
    <w:rsid w:val="003F7A9D"/>
    <w:rsid w:val="003F7B76"/>
    <w:rsid w:val="003F7CB4"/>
    <w:rsid w:val="003F7D00"/>
    <w:rsid w:val="00400408"/>
    <w:rsid w:val="00400435"/>
    <w:rsid w:val="0040060F"/>
    <w:rsid w:val="004006B2"/>
    <w:rsid w:val="0040074F"/>
    <w:rsid w:val="0040090D"/>
    <w:rsid w:val="004009D0"/>
    <w:rsid w:val="00400AA0"/>
    <w:rsid w:val="00400B7E"/>
    <w:rsid w:val="00400C59"/>
    <w:rsid w:val="00400CAA"/>
    <w:rsid w:val="00400F57"/>
    <w:rsid w:val="004015BB"/>
    <w:rsid w:val="0040191B"/>
    <w:rsid w:val="00401A17"/>
    <w:rsid w:val="00401FAD"/>
    <w:rsid w:val="00401FF3"/>
    <w:rsid w:val="0040211E"/>
    <w:rsid w:val="00402166"/>
    <w:rsid w:val="00402226"/>
    <w:rsid w:val="004022BA"/>
    <w:rsid w:val="004023E6"/>
    <w:rsid w:val="004024E9"/>
    <w:rsid w:val="00402557"/>
    <w:rsid w:val="00402C11"/>
    <w:rsid w:val="00402DDB"/>
    <w:rsid w:val="00402EE7"/>
    <w:rsid w:val="00402F21"/>
    <w:rsid w:val="004033FB"/>
    <w:rsid w:val="00403767"/>
    <w:rsid w:val="004039C4"/>
    <w:rsid w:val="00403DEA"/>
    <w:rsid w:val="00403E13"/>
    <w:rsid w:val="00404207"/>
    <w:rsid w:val="00404879"/>
    <w:rsid w:val="004048C8"/>
    <w:rsid w:val="00404C2C"/>
    <w:rsid w:val="00404D93"/>
    <w:rsid w:val="004050F5"/>
    <w:rsid w:val="0040515F"/>
    <w:rsid w:val="004052BD"/>
    <w:rsid w:val="004053A5"/>
    <w:rsid w:val="00405474"/>
    <w:rsid w:val="004054CA"/>
    <w:rsid w:val="0040569F"/>
    <w:rsid w:val="00405A86"/>
    <w:rsid w:val="00405BF9"/>
    <w:rsid w:val="00405E06"/>
    <w:rsid w:val="00405E70"/>
    <w:rsid w:val="0040603B"/>
    <w:rsid w:val="004064EF"/>
    <w:rsid w:val="00406522"/>
    <w:rsid w:val="00406713"/>
    <w:rsid w:val="004067EC"/>
    <w:rsid w:val="00406A7A"/>
    <w:rsid w:val="00406BFF"/>
    <w:rsid w:val="00406E4C"/>
    <w:rsid w:val="004070D0"/>
    <w:rsid w:val="004072DF"/>
    <w:rsid w:val="0040737D"/>
    <w:rsid w:val="00407494"/>
    <w:rsid w:val="00407B8A"/>
    <w:rsid w:val="00407C75"/>
    <w:rsid w:val="00407D7A"/>
    <w:rsid w:val="00407E89"/>
    <w:rsid w:val="0041042E"/>
    <w:rsid w:val="00410457"/>
    <w:rsid w:val="004104A8"/>
    <w:rsid w:val="004105B8"/>
    <w:rsid w:val="00410799"/>
    <w:rsid w:val="00410B4C"/>
    <w:rsid w:val="0041118F"/>
    <w:rsid w:val="0041146C"/>
    <w:rsid w:val="00411595"/>
    <w:rsid w:val="004117F7"/>
    <w:rsid w:val="00411958"/>
    <w:rsid w:val="004119F6"/>
    <w:rsid w:val="00411A37"/>
    <w:rsid w:val="00411A54"/>
    <w:rsid w:val="00411AEB"/>
    <w:rsid w:val="00411C6C"/>
    <w:rsid w:val="00411FE5"/>
    <w:rsid w:val="00412125"/>
    <w:rsid w:val="00412404"/>
    <w:rsid w:val="004125AA"/>
    <w:rsid w:val="004125E6"/>
    <w:rsid w:val="00412621"/>
    <w:rsid w:val="00412AFA"/>
    <w:rsid w:val="00412B7F"/>
    <w:rsid w:val="00412FAC"/>
    <w:rsid w:val="00413097"/>
    <w:rsid w:val="00413468"/>
    <w:rsid w:val="00413490"/>
    <w:rsid w:val="00413798"/>
    <w:rsid w:val="004137E4"/>
    <w:rsid w:val="004138FB"/>
    <w:rsid w:val="00413A8B"/>
    <w:rsid w:val="00413EF8"/>
    <w:rsid w:val="004141D1"/>
    <w:rsid w:val="0041434F"/>
    <w:rsid w:val="004144C4"/>
    <w:rsid w:val="0041457F"/>
    <w:rsid w:val="004145B4"/>
    <w:rsid w:val="00414690"/>
    <w:rsid w:val="00414A06"/>
    <w:rsid w:val="00414B2F"/>
    <w:rsid w:val="00414C5D"/>
    <w:rsid w:val="00414D8E"/>
    <w:rsid w:val="00414DCA"/>
    <w:rsid w:val="00414FF3"/>
    <w:rsid w:val="00415063"/>
    <w:rsid w:val="00415178"/>
    <w:rsid w:val="004151FB"/>
    <w:rsid w:val="00415202"/>
    <w:rsid w:val="0041550D"/>
    <w:rsid w:val="0041594C"/>
    <w:rsid w:val="004159DB"/>
    <w:rsid w:val="00415AA9"/>
    <w:rsid w:val="00415C3B"/>
    <w:rsid w:val="0041600F"/>
    <w:rsid w:val="004164FB"/>
    <w:rsid w:val="004166F8"/>
    <w:rsid w:val="00416BFA"/>
    <w:rsid w:val="00416D9F"/>
    <w:rsid w:val="00416EB1"/>
    <w:rsid w:val="0041734B"/>
    <w:rsid w:val="00417456"/>
    <w:rsid w:val="004177C0"/>
    <w:rsid w:val="004178CC"/>
    <w:rsid w:val="00417A36"/>
    <w:rsid w:val="00417CA5"/>
    <w:rsid w:val="00417F1A"/>
    <w:rsid w:val="004200EB"/>
    <w:rsid w:val="00420248"/>
    <w:rsid w:val="0042036F"/>
    <w:rsid w:val="004209E6"/>
    <w:rsid w:val="00420DA9"/>
    <w:rsid w:val="00420ED7"/>
    <w:rsid w:val="00420EED"/>
    <w:rsid w:val="00420F0C"/>
    <w:rsid w:val="00421011"/>
    <w:rsid w:val="004210B1"/>
    <w:rsid w:val="004210E0"/>
    <w:rsid w:val="0042161E"/>
    <w:rsid w:val="004217E6"/>
    <w:rsid w:val="00421810"/>
    <w:rsid w:val="004218A6"/>
    <w:rsid w:val="004218B7"/>
    <w:rsid w:val="00421C00"/>
    <w:rsid w:val="0042210D"/>
    <w:rsid w:val="00422CD0"/>
    <w:rsid w:val="00422DDF"/>
    <w:rsid w:val="00422EC5"/>
    <w:rsid w:val="00423020"/>
    <w:rsid w:val="0042329B"/>
    <w:rsid w:val="0042330F"/>
    <w:rsid w:val="004235C8"/>
    <w:rsid w:val="00423856"/>
    <w:rsid w:val="00423915"/>
    <w:rsid w:val="00423E86"/>
    <w:rsid w:val="00424791"/>
    <w:rsid w:val="00424792"/>
    <w:rsid w:val="00424934"/>
    <w:rsid w:val="00424CBD"/>
    <w:rsid w:val="00424CF8"/>
    <w:rsid w:val="0042512B"/>
    <w:rsid w:val="00425267"/>
    <w:rsid w:val="00425516"/>
    <w:rsid w:val="00425786"/>
    <w:rsid w:val="00425816"/>
    <w:rsid w:val="0042586A"/>
    <w:rsid w:val="00425A5E"/>
    <w:rsid w:val="00425BB8"/>
    <w:rsid w:val="00425DDE"/>
    <w:rsid w:val="00425F76"/>
    <w:rsid w:val="004263B7"/>
    <w:rsid w:val="00426474"/>
    <w:rsid w:val="00426D0B"/>
    <w:rsid w:val="00426FBE"/>
    <w:rsid w:val="004274D7"/>
    <w:rsid w:val="004277C3"/>
    <w:rsid w:val="00427993"/>
    <w:rsid w:val="00427D5B"/>
    <w:rsid w:val="00427D68"/>
    <w:rsid w:val="00427F92"/>
    <w:rsid w:val="00427F96"/>
    <w:rsid w:val="00427FD3"/>
    <w:rsid w:val="004301F5"/>
    <w:rsid w:val="00430206"/>
    <w:rsid w:val="00430315"/>
    <w:rsid w:val="004303C1"/>
    <w:rsid w:val="0043069B"/>
    <w:rsid w:val="004307E2"/>
    <w:rsid w:val="00430879"/>
    <w:rsid w:val="00430983"/>
    <w:rsid w:val="00430A01"/>
    <w:rsid w:val="00430D83"/>
    <w:rsid w:val="00430DCC"/>
    <w:rsid w:val="00430FD2"/>
    <w:rsid w:val="00431054"/>
    <w:rsid w:val="00431200"/>
    <w:rsid w:val="00431232"/>
    <w:rsid w:val="004313A4"/>
    <w:rsid w:val="0043170B"/>
    <w:rsid w:val="004319B5"/>
    <w:rsid w:val="00431E84"/>
    <w:rsid w:val="00431EDE"/>
    <w:rsid w:val="004325F7"/>
    <w:rsid w:val="0043271B"/>
    <w:rsid w:val="0043279C"/>
    <w:rsid w:val="004327E9"/>
    <w:rsid w:val="00432A46"/>
    <w:rsid w:val="00432B6F"/>
    <w:rsid w:val="00432BC6"/>
    <w:rsid w:val="00432DC0"/>
    <w:rsid w:val="004333C6"/>
    <w:rsid w:val="0043341C"/>
    <w:rsid w:val="004336D0"/>
    <w:rsid w:val="004338EA"/>
    <w:rsid w:val="0043392A"/>
    <w:rsid w:val="00433C86"/>
    <w:rsid w:val="00433D39"/>
    <w:rsid w:val="00433F07"/>
    <w:rsid w:val="00433FFF"/>
    <w:rsid w:val="004340A1"/>
    <w:rsid w:val="004345DB"/>
    <w:rsid w:val="004346AB"/>
    <w:rsid w:val="00434A03"/>
    <w:rsid w:val="00434CB7"/>
    <w:rsid w:val="004352A0"/>
    <w:rsid w:val="00435316"/>
    <w:rsid w:val="00435436"/>
    <w:rsid w:val="004359A5"/>
    <w:rsid w:val="00435A5D"/>
    <w:rsid w:val="00435A9D"/>
    <w:rsid w:val="00435BD8"/>
    <w:rsid w:val="00436025"/>
    <w:rsid w:val="0043631F"/>
    <w:rsid w:val="00436716"/>
    <w:rsid w:val="004368D8"/>
    <w:rsid w:val="004369DC"/>
    <w:rsid w:val="00436A00"/>
    <w:rsid w:val="00436A4E"/>
    <w:rsid w:val="00436BE7"/>
    <w:rsid w:val="00436C40"/>
    <w:rsid w:val="004370FA"/>
    <w:rsid w:val="00437423"/>
    <w:rsid w:val="004376B6"/>
    <w:rsid w:val="00437C77"/>
    <w:rsid w:val="0044001E"/>
    <w:rsid w:val="004400C8"/>
    <w:rsid w:val="00440147"/>
    <w:rsid w:val="00440250"/>
    <w:rsid w:val="004408A0"/>
    <w:rsid w:val="004408DB"/>
    <w:rsid w:val="00440CBF"/>
    <w:rsid w:val="00440CFF"/>
    <w:rsid w:val="00440EEC"/>
    <w:rsid w:val="00440FE7"/>
    <w:rsid w:val="004412A2"/>
    <w:rsid w:val="004413B9"/>
    <w:rsid w:val="00441400"/>
    <w:rsid w:val="00441406"/>
    <w:rsid w:val="004416F7"/>
    <w:rsid w:val="0044191D"/>
    <w:rsid w:val="00441A12"/>
    <w:rsid w:val="00441AC6"/>
    <w:rsid w:val="00441B3E"/>
    <w:rsid w:val="00441BE8"/>
    <w:rsid w:val="00441F20"/>
    <w:rsid w:val="00441F4A"/>
    <w:rsid w:val="0044212F"/>
    <w:rsid w:val="00442186"/>
    <w:rsid w:val="0044225D"/>
    <w:rsid w:val="00442338"/>
    <w:rsid w:val="00442633"/>
    <w:rsid w:val="00442894"/>
    <w:rsid w:val="00442AD3"/>
    <w:rsid w:val="00442B19"/>
    <w:rsid w:val="00442DF3"/>
    <w:rsid w:val="00442E05"/>
    <w:rsid w:val="00442F91"/>
    <w:rsid w:val="00442FA2"/>
    <w:rsid w:val="00442FDD"/>
    <w:rsid w:val="0044310E"/>
    <w:rsid w:val="00443412"/>
    <w:rsid w:val="00443423"/>
    <w:rsid w:val="00443684"/>
    <w:rsid w:val="0044371C"/>
    <w:rsid w:val="0044373D"/>
    <w:rsid w:val="004437D6"/>
    <w:rsid w:val="00443830"/>
    <w:rsid w:val="00443BB0"/>
    <w:rsid w:val="00443ECC"/>
    <w:rsid w:val="004440E2"/>
    <w:rsid w:val="00444131"/>
    <w:rsid w:val="0044443D"/>
    <w:rsid w:val="0044469F"/>
    <w:rsid w:val="004446DE"/>
    <w:rsid w:val="00444A34"/>
    <w:rsid w:val="00444AD2"/>
    <w:rsid w:val="00444B36"/>
    <w:rsid w:val="00444C10"/>
    <w:rsid w:val="00444D45"/>
    <w:rsid w:val="00444F54"/>
    <w:rsid w:val="004450E7"/>
    <w:rsid w:val="00445214"/>
    <w:rsid w:val="004457E0"/>
    <w:rsid w:val="00445A3C"/>
    <w:rsid w:val="00445AF2"/>
    <w:rsid w:val="00445AF4"/>
    <w:rsid w:val="00445D41"/>
    <w:rsid w:val="00445E50"/>
    <w:rsid w:val="004460A3"/>
    <w:rsid w:val="00446761"/>
    <w:rsid w:val="00446810"/>
    <w:rsid w:val="00446A6E"/>
    <w:rsid w:val="00446CB1"/>
    <w:rsid w:val="00446DC4"/>
    <w:rsid w:val="004470E2"/>
    <w:rsid w:val="00447290"/>
    <w:rsid w:val="004475EB"/>
    <w:rsid w:val="00447B76"/>
    <w:rsid w:val="00447F89"/>
    <w:rsid w:val="00450113"/>
    <w:rsid w:val="00450323"/>
    <w:rsid w:val="00450351"/>
    <w:rsid w:val="00450951"/>
    <w:rsid w:val="004509CF"/>
    <w:rsid w:val="00450AC7"/>
    <w:rsid w:val="00450B41"/>
    <w:rsid w:val="00450CAE"/>
    <w:rsid w:val="00450EE7"/>
    <w:rsid w:val="00451071"/>
    <w:rsid w:val="00451199"/>
    <w:rsid w:val="004512D4"/>
    <w:rsid w:val="004513A9"/>
    <w:rsid w:val="004513BF"/>
    <w:rsid w:val="00451536"/>
    <w:rsid w:val="00451E38"/>
    <w:rsid w:val="00451F8C"/>
    <w:rsid w:val="0045223B"/>
    <w:rsid w:val="004523D8"/>
    <w:rsid w:val="004525BE"/>
    <w:rsid w:val="00452745"/>
    <w:rsid w:val="0045291C"/>
    <w:rsid w:val="004529E2"/>
    <w:rsid w:val="00452C1B"/>
    <w:rsid w:val="00452C45"/>
    <w:rsid w:val="00452CEB"/>
    <w:rsid w:val="00452F82"/>
    <w:rsid w:val="004531A0"/>
    <w:rsid w:val="004531BC"/>
    <w:rsid w:val="004533ED"/>
    <w:rsid w:val="00453424"/>
    <w:rsid w:val="0045367D"/>
    <w:rsid w:val="004537AB"/>
    <w:rsid w:val="004538C7"/>
    <w:rsid w:val="00453A99"/>
    <w:rsid w:val="00453EEA"/>
    <w:rsid w:val="00453FC4"/>
    <w:rsid w:val="004542DA"/>
    <w:rsid w:val="004543EC"/>
    <w:rsid w:val="004544C4"/>
    <w:rsid w:val="00454717"/>
    <w:rsid w:val="004549C7"/>
    <w:rsid w:val="004549E1"/>
    <w:rsid w:val="00454A47"/>
    <w:rsid w:val="00454AA2"/>
    <w:rsid w:val="00454FD4"/>
    <w:rsid w:val="00454FFC"/>
    <w:rsid w:val="00455565"/>
    <w:rsid w:val="004555CE"/>
    <w:rsid w:val="00455607"/>
    <w:rsid w:val="004558D1"/>
    <w:rsid w:val="00455938"/>
    <w:rsid w:val="00455C7F"/>
    <w:rsid w:val="00455E75"/>
    <w:rsid w:val="004562F3"/>
    <w:rsid w:val="004563AF"/>
    <w:rsid w:val="00456691"/>
    <w:rsid w:val="004566C4"/>
    <w:rsid w:val="00456EAE"/>
    <w:rsid w:val="00457208"/>
    <w:rsid w:val="004577BA"/>
    <w:rsid w:val="00457A88"/>
    <w:rsid w:val="00457E7D"/>
    <w:rsid w:val="00457F05"/>
    <w:rsid w:val="00460479"/>
    <w:rsid w:val="00460556"/>
    <w:rsid w:val="0046058F"/>
    <w:rsid w:val="0046141D"/>
    <w:rsid w:val="0046154F"/>
    <w:rsid w:val="00461567"/>
    <w:rsid w:val="004615CB"/>
    <w:rsid w:val="00461C58"/>
    <w:rsid w:val="00461DF5"/>
    <w:rsid w:val="0046205D"/>
    <w:rsid w:val="0046252B"/>
    <w:rsid w:val="004625CD"/>
    <w:rsid w:val="0046292F"/>
    <w:rsid w:val="00462A5E"/>
    <w:rsid w:val="00462ABD"/>
    <w:rsid w:val="00462DD0"/>
    <w:rsid w:val="00462E47"/>
    <w:rsid w:val="00462EDC"/>
    <w:rsid w:val="0046362B"/>
    <w:rsid w:val="0046363E"/>
    <w:rsid w:val="004637ED"/>
    <w:rsid w:val="004639C8"/>
    <w:rsid w:val="00463E37"/>
    <w:rsid w:val="004645B9"/>
    <w:rsid w:val="00464986"/>
    <w:rsid w:val="00464BA0"/>
    <w:rsid w:val="00464E92"/>
    <w:rsid w:val="00464FF5"/>
    <w:rsid w:val="0046520C"/>
    <w:rsid w:val="004652C1"/>
    <w:rsid w:val="0046554D"/>
    <w:rsid w:val="00465B6F"/>
    <w:rsid w:val="00465DBB"/>
    <w:rsid w:val="0046634B"/>
    <w:rsid w:val="00466520"/>
    <w:rsid w:val="00466727"/>
    <w:rsid w:val="00466789"/>
    <w:rsid w:val="004668EF"/>
    <w:rsid w:val="004670EB"/>
    <w:rsid w:val="004670F2"/>
    <w:rsid w:val="00467261"/>
    <w:rsid w:val="004672D6"/>
    <w:rsid w:val="00467340"/>
    <w:rsid w:val="004674E4"/>
    <w:rsid w:val="004674FD"/>
    <w:rsid w:val="00467554"/>
    <w:rsid w:val="00467CBB"/>
    <w:rsid w:val="00467DE2"/>
    <w:rsid w:val="00467E40"/>
    <w:rsid w:val="00470074"/>
    <w:rsid w:val="00470262"/>
    <w:rsid w:val="00470A7B"/>
    <w:rsid w:val="00470B2C"/>
    <w:rsid w:val="00470D85"/>
    <w:rsid w:val="00470DEB"/>
    <w:rsid w:val="00470DED"/>
    <w:rsid w:val="00470F67"/>
    <w:rsid w:val="0047174B"/>
    <w:rsid w:val="00471A84"/>
    <w:rsid w:val="00471E96"/>
    <w:rsid w:val="00472030"/>
    <w:rsid w:val="004721CC"/>
    <w:rsid w:val="0047224F"/>
    <w:rsid w:val="004723EF"/>
    <w:rsid w:val="00472793"/>
    <w:rsid w:val="00472974"/>
    <w:rsid w:val="00472C3F"/>
    <w:rsid w:val="00472D31"/>
    <w:rsid w:val="004730BA"/>
    <w:rsid w:val="0047310D"/>
    <w:rsid w:val="00473111"/>
    <w:rsid w:val="00473127"/>
    <w:rsid w:val="00473734"/>
    <w:rsid w:val="00473940"/>
    <w:rsid w:val="00473D60"/>
    <w:rsid w:val="00473E2C"/>
    <w:rsid w:val="0047444B"/>
    <w:rsid w:val="00474910"/>
    <w:rsid w:val="00474A67"/>
    <w:rsid w:val="00474C81"/>
    <w:rsid w:val="00474CDE"/>
    <w:rsid w:val="00474E5E"/>
    <w:rsid w:val="00474F72"/>
    <w:rsid w:val="00475046"/>
    <w:rsid w:val="00475083"/>
    <w:rsid w:val="0047568A"/>
    <w:rsid w:val="00475AC8"/>
    <w:rsid w:val="00475C84"/>
    <w:rsid w:val="00475F81"/>
    <w:rsid w:val="00476274"/>
    <w:rsid w:val="0047628D"/>
    <w:rsid w:val="00476437"/>
    <w:rsid w:val="00476532"/>
    <w:rsid w:val="004769FD"/>
    <w:rsid w:val="00476AA3"/>
    <w:rsid w:val="00476E0A"/>
    <w:rsid w:val="004776EF"/>
    <w:rsid w:val="00477846"/>
    <w:rsid w:val="00477D23"/>
    <w:rsid w:val="00477D48"/>
    <w:rsid w:val="0048029C"/>
    <w:rsid w:val="00480682"/>
    <w:rsid w:val="004808C0"/>
    <w:rsid w:val="004809AE"/>
    <w:rsid w:val="00480F0A"/>
    <w:rsid w:val="00481084"/>
    <w:rsid w:val="004815C3"/>
    <w:rsid w:val="004816D7"/>
    <w:rsid w:val="00481726"/>
    <w:rsid w:val="004817F9"/>
    <w:rsid w:val="0048184A"/>
    <w:rsid w:val="00481881"/>
    <w:rsid w:val="004819E1"/>
    <w:rsid w:val="00481AEF"/>
    <w:rsid w:val="00481EB5"/>
    <w:rsid w:val="00482262"/>
    <w:rsid w:val="004823B1"/>
    <w:rsid w:val="00482405"/>
    <w:rsid w:val="0048273B"/>
    <w:rsid w:val="00482A88"/>
    <w:rsid w:val="00482B97"/>
    <w:rsid w:val="00482C83"/>
    <w:rsid w:val="00482DDF"/>
    <w:rsid w:val="00482EA5"/>
    <w:rsid w:val="00483058"/>
    <w:rsid w:val="004831A8"/>
    <w:rsid w:val="004831F9"/>
    <w:rsid w:val="004832BC"/>
    <w:rsid w:val="00483B18"/>
    <w:rsid w:val="00483CB4"/>
    <w:rsid w:val="00484512"/>
    <w:rsid w:val="004847C4"/>
    <w:rsid w:val="004847DE"/>
    <w:rsid w:val="0048482F"/>
    <w:rsid w:val="00484973"/>
    <w:rsid w:val="00484D3E"/>
    <w:rsid w:val="00484EF3"/>
    <w:rsid w:val="0048508F"/>
    <w:rsid w:val="00485146"/>
    <w:rsid w:val="0048514B"/>
    <w:rsid w:val="00485A8C"/>
    <w:rsid w:val="00486621"/>
    <w:rsid w:val="00486ACE"/>
    <w:rsid w:val="00486ADB"/>
    <w:rsid w:val="00486C45"/>
    <w:rsid w:val="00486C4B"/>
    <w:rsid w:val="00486C8F"/>
    <w:rsid w:val="00486CCE"/>
    <w:rsid w:val="00486F71"/>
    <w:rsid w:val="00487019"/>
    <w:rsid w:val="004872C7"/>
    <w:rsid w:val="00487330"/>
    <w:rsid w:val="0048733E"/>
    <w:rsid w:val="004876BC"/>
    <w:rsid w:val="004879FD"/>
    <w:rsid w:val="00487A6B"/>
    <w:rsid w:val="00487B08"/>
    <w:rsid w:val="00487D9B"/>
    <w:rsid w:val="00487F25"/>
    <w:rsid w:val="004905B8"/>
    <w:rsid w:val="004908B5"/>
    <w:rsid w:val="00490D9F"/>
    <w:rsid w:val="00490EF9"/>
    <w:rsid w:val="00490FDB"/>
    <w:rsid w:val="00491034"/>
    <w:rsid w:val="004911E1"/>
    <w:rsid w:val="004917C8"/>
    <w:rsid w:val="00491D71"/>
    <w:rsid w:val="00491F73"/>
    <w:rsid w:val="004920B7"/>
    <w:rsid w:val="004923E7"/>
    <w:rsid w:val="004924B4"/>
    <w:rsid w:val="0049259B"/>
    <w:rsid w:val="00492A47"/>
    <w:rsid w:val="00492A71"/>
    <w:rsid w:val="00492B34"/>
    <w:rsid w:val="00492CEF"/>
    <w:rsid w:val="00492E1C"/>
    <w:rsid w:val="004932C5"/>
    <w:rsid w:val="0049331C"/>
    <w:rsid w:val="004933A9"/>
    <w:rsid w:val="004933B8"/>
    <w:rsid w:val="004936F4"/>
    <w:rsid w:val="00493B6A"/>
    <w:rsid w:val="00493F63"/>
    <w:rsid w:val="00493F89"/>
    <w:rsid w:val="004946EF"/>
    <w:rsid w:val="0049496B"/>
    <w:rsid w:val="00494AE8"/>
    <w:rsid w:val="00495446"/>
    <w:rsid w:val="00495497"/>
    <w:rsid w:val="004956F7"/>
    <w:rsid w:val="00495F7C"/>
    <w:rsid w:val="00496419"/>
    <w:rsid w:val="00496603"/>
    <w:rsid w:val="004966D2"/>
    <w:rsid w:val="00496B25"/>
    <w:rsid w:val="00496BC0"/>
    <w:rsid w:val="00496E48"/>
    <w:rsid w:val="00496E4C"/>
    <w:rsid w:val="0049723D"/>
    <w:rsid w:val="00497749"/>
    <w:rsid w:val="00497E2D"/>
    <w:rsid w:val="004A037C"/>
    <w:rsid w:val="004A05D1"/>
    <w:rsid w:val="004A05D7"/>
    <w:rsid w:val="004A070E"/>
    <w:rsid w:val="004A07B8"/>
    <w:rsid w:val="004A07E4"/>
    <w:rsid w:val="004A08F9"/>
    <w:rsid w:val="004A0928"/>
    <w:rsid w:val="004A0D04"/>
    <w:rsid w:val="004A0D5D"/>
    <w:rsid w:val="004A0DC7"/>
    <w:rsid w:val="004A0F74"/>
    <w:rsid w:val="004A109F"/>
    <w:rsid w:val="004A11AD"/>
    <w:rsid w:val="004A1262"/>
    <w:rsid w:val="004A1278"/>
    <w:rsid w:val="004A1299"/>
    <w:rsid w:val="004A1344"/>
    <w:rsid w:val="004A148A"/>
    <w:rsid w:val="004A15DE"/>
    <w:rsid w:val="004A1635"/>
    <w:rsid w:val="004A1C19"/>
    <w:rsid w:val="004A1DF0"/>
    <w:rsid w:val="004A20A4"/>
    <w:rsid w:val="004A21EA"/>
    <w:rsid w:val="004A23BA"/>
    <w:rsid w:val="004A2688"/>
    <w:rsid w:val="004A28C5"/>
    <w:rsid w:val="004A290A"/>
    <w:rsid w:val="004A2919"/>
    <w:rsid w:val="004A2A8D"/>
    <w:rsid w:val="004A2ACC"/>
    <w:rsid w:val="004A2C75"/>
    <w:rsid w:val="004A2E33"/>
    <w:rsid w:val="004A2FD6"/>
    <w:rsid w:val="004A3437"/>
    <w:rsid w:val="004A36E3"/>
    <w:rsid w:val="004A37B6"/>
    <w:rsid w:val="004A3935"/>
    <w:rsid w:val="004A3988"/>
    <w:rsid w:val="004A3CB2"/>
    <w:rsid w:val="004A3D46"/>
    <w:rsid w:val="004A3DEE"/>
    <w:rsid w:val="004A3EAD"/>
    <w:rsid w:val="004A42E4"/>
    <w:rsid w:val="004A45E1"/>
    <w:rsid w:val="004A466E"/>
    <w:rsid w:val="004A467E"/>
    <w:rsid w:val="004A46E6"/>
    <w:rsid w:val="004A47C4"/>
    <w:rsid w:val="004A47E1"/>
    <w:rsid w:val="004A4958"/>
    <w:rsid w:val="004A4B2D"/>
    <w:rsid w:val="004A4B35"/>
    <w:rsid w:val="004A4C09"/>
    <w:rsid w:val="004A507A"/>
    <w:rsid w:val="004A5573"/>
    <w:rsid w:val="004A576D"/>
    <w:rsid w:val="004A59C0"/>
    <w:rsid w:val="004A59DE"/>
    <w:rsid w:val="004A5EB2"/>
    <w:rsid w:val="004A5EC6"/>
    <w:rsid w:val="004A5F47"/>
    <w:rsid w:val="004A60BC"/>
    <w:rsid w:val="004A60E1"/>
    <w:rsid w:val="004A6105"/>
    <w:rsid w:val="004A6210"/>
    <w:rsid w:val="004A6B5F"/>
    <w:rsid w:val="004A6E1B"/>
    <w:rsid w:val="004A703C"/>
    <w:rsid w:val="004A73F5"/>
    <w:rsid w:val="004A759E"/>
    <w:rsid w:val="004A7B15"/>
    <w:rsid w:val="004A7FF9"/>
    <w:rsid w:val="004B00A3"/>
    <w:rsid w:val="004B0471"/>
    <w:rsid w:val="004B0776"/>
    <w:rsid w:val="004B087F"/>
    <w:rsid w:val="004B0883"/>
    <w:rsid w:val="004B0C43"/>
    <w:rsid w:val="004B0D5A"/>
    <w:rsid w:val="004B0E4D"/>
    <w:rsid w:val="004B0EA0"/>
    <w:rsid w:val="004B0EBD"/>
    <w:rsid w:val="004B1102"/>
    <w:rsid w:val="004B1171"/>
    <w:rsid w:val="004B1200"/>
    <w:rsid w:val="004B14C6"/>
    <w:rsid w:val="004B15BD"/>
    <w:rsid w:val="004B16DD"/>
    <w:rsid w:val="004B17C5"/>
    <w:rsid w:val="004B19D1"/>
    <w:rsid w:val="004B1F1A"/>
    <w:rsid w:val="004B2023"/>
    <w:rsid w:val="004B20CF"/>
    <w:rsid w:val="004B21A7"/>
    <w:rsid w:val="004B21BE"/>
    <w:rsid w:val="004B23B9"/>
    <w:rsid w:val="004B27EA"/>
    <w:rsid w:val="004B2CEB"/>
    <w:rsid w:val="004B2D20"/>
    <w:rsid w:val="004B2DE9"/>
    <w:rsid w:val="004B3153"/>
    <w:rsid w:val="004B3202"/>
    <w:rsid w:val="004B3679"/>
    <w:rsid w:val="004B367A"/>
    <w:rsid w:val="004B3AC6"/>
    <w:rsid w:val="004B3B03"/>
    <w:rsid w:val="004B3D4F"/>
    <w:rsid w:val="004B3D90"/>
    <w:rsid w:val="004B3D9C"/>
    <w:rsid w:val="004B3E6D"/>
    <w:rsid w:val="004B4067"/>
    <w:rsid w:val="004B40C3"/>
    <w:rsid w:val="004B421A"/>
    <w:rsid w:val="004B4346"/>
    <w:rsid w:val="004B43C9"/>
    <w:rsid w:val="004B45E1"/>
    <w:rsid w:val="004B47AE"/>
    <w:rsid w:val="004B47B1"/>
    <w:rsid w:val="004B47B5"/>
    <w:rsid w:val="004B47FF"/>
    <w:rsid w:val="004B4966"/>
    <w:rsid w:val="004B4A64"/>
    <w:rsid w:val="004B4AEE"/>
    <w:rsid w:val="004B4B72"/>
    <w:rsid w:val="004B4C8E"/>
    <w:rsid w:val="004B4D07"/>
    <w:rsid w:val="004B4D21"/>
    <w:rsid w:val="004B502A"/>
    <w:rsid w:val="004B5144"/>
    <w:rsid w:val="004B526A"/>
    <w:rsid w:val="004B53DD"/>
    <w:rsid w:val="004B5765"/>
    <w:rsid w:val="004B5812"/>
    <w:rsid w:val="004B5C0B"/>
    <w:rsid w:val="004B5C66"/>
    <w:rsid w:val="004B5F62"/>
    <w:rsid w:val="004B6314"/>
    <w:rsid w:val="004B656D"/>
    <w:rsid w:val="004B66D6"/>
    <w:rsid w:val="004B67B4"/>
    <w:rsid w:val="004B68CA"/>
    <w:rsid w:val="004B6D44"/>
    <w:rsid w:val="004B711F"/>
    <w:rsid w:val="004B71DB"/>
    <w:rsid w:val="004B7514"/>
    <w:rsid w:val="004B78F6"/>
    <w:rsid w:val="004C025C"/>
    <w:rsid w:val="004C069F"/>
    <w:rsid w:val="004C07F0"/>
    <w:rsid w:val="004C0850"/>
    <w:rsid w:val="004C0B32"/>
    <w:rsid w:val="004C0E5B"/>
    <w:rsid w:val="004C122A"/>
    <w:rsid w:val="004C12B8"/>
    <w:rsid w:val="004C15E6"/>
    <w:rsid w:val="004C1683"/>
    <w:rsid w:val="004C16A9"/>
    <w:rsid w:val="004C185F"/>
    <w:rsid w:val="004C1A9A"/>
    <w:rsid w:val="004C1E8E"/>
    <w:rsid w:val="004C207A"/>
    <w:rsid w:val="004C239A"/>
    <w:rsid w:val="004C25C6"/>
    <w:rsid w:val="004C2782"/>
    <w:rsid w:val="004C2964"/>
    <w:rsid w:val="004C29AD"/>
    <w:rsid w:val="004C2A06"/>
    <w:rsid w:val="004C2C68"/>
    <w:rsid w:val="004C3175"/>
    <w:rsid w:val="004C32ED"/>
    <w:rsid w:val="004C369B"/>
    <w:rsid w:val="004C3760"/>
    <w:rsid w:val="004C38EA"/>
    <w:rsid w:val="004C3A33"/>
    <w:rsid w:val="004C3C1D"/>
    <w:rsid w:val="004C3C75"/>
    <w:rsid w:val="004C3DAF"/>
    <w:rsid w:val="004C3DD1"/>
    <w:rsid w:val="004C3F52"/>
    <w:rsid w:val="004C3F8E"/>
    <w:rsid w:val="004C3FFF"/>
    <w:rsid w:val="004C41CE"/>
    <w:rsid w:val="004C4810"/>
    <w:rsid w:val="004C491B"/>
    <w:rsid w:val="004C4BBA"/>
    <w:rsid w:val="004C4C01"/>
    <w:rsid w:val="004C4C09"/>
    <w:rsid w:val="004C4CB8"/>
    <w:rsid w:val="004C50F9"/>
    <w:rsid w:val="004C524D"/>
    <w:rsid w:val="004C5468"/>
    <w:rsid w:val="004C54B4"/>
    <w:rsid w:val="004C5672"/>
    <w:rsid w:val="004C629B"/>
    <w:rsid w:val="004C63C9"/>
    <w:rsid w:val="004C65A8"/>
    <w:rsid w:val="004C67A8"/>
    <w:rsid w:val="004C6D54"/>
    <w:rsid w:val="004C7279"/>
    <w:rsid w:val="004C73CF"/>
    <w:rsid w:val="004C7673"/>
    <w:rsid w:val="004C76F0"/>
    <w:rsid w:val="004C78EA"/>
    <w:rsid w:val="004C791D"/>
    <w:rsid w:val="004C79EF"/>
    <w:rsid w:val="004C7B32"/>
    <w:rsid w:val="004C7C0B"/>
    <w:rsid w:val="004C7D5B"/>
    <w:rsid w:val="004D0566"/>
    <w:rsid w:val="004D0752"/>
    <w:rsid w:val="004D07DF"/>
    <w:rsid w:val="004D108A"/>
    <w:rsid w:val="004D114A"/>
    <w:rsid w:val="004D1642"/>
    <w:rsid w:val="004D1DD8"/>
    <w:rsid w:val="004D1E4F"/>
    <w:rsid w:val="004D1EDB"/>
    <w:rsid w:val="004D1F15"/>
    <w:rsid w:val="004D21C2"/>
    <w:rsid w:val="004D22BD"/>
    <w:rsid w:val="004D2350"/>
    <w:rsid w:val="004D2478"/>
    <w:rsid w:val="004D2757"/>
    <w:rsid w:val="004D27EF"/>
    <w:rsid w:val="004D282F"/>
    <w:rsid w:val="004D2A6A"/>
    <w:rsid w:val="004D2C8D"/>
    <w:rsid w:val="004D2D5F"/>
    <w:rsid w:val="004D3228"/>
    <w:rsid w:val="004D3341"/>
    <w:rsid w:val="004D33FC"/>
    <w:rsid w:val="004D34BE"/>
    <w:rsid w:val="004D37E7"/>
    <w:rsid w:val="004D3938"/>
    <w:rsid w:val="004D3DF0"/>
    <w:rsid w:val="004D3FF4"/>
    <w:rsid w:val="004D425B"/>
    <w:rsid w:val="004D4747"/>
    <w:rsid w:val="004D4B0C"/>
    <w:rsid w:val="004D4C2D"/>
    <w:rsid w:val="004D4CBE"/>
    <w:rsid w:val="004D4CDC"/>
    <w:rsid w:val="004D4E90"/>
    <w:rsid w:val="004D4FD4"/>
    <w:rsid w:val="004D5120"/>
    <w:rsid w:val="004D54AD"/>
    <w:rsid w:val="004D55A3"/>
    <w:rsid w:val="004D55D7"/>
    <w:rsid w:val="004D55EF"/>
    <w:rsid w:val="004D56BE"/>
    <w:rsid w:val="004D59DC"/>
    <w:rsid w:val="004D59FC"/>
    <w:rsid w:val="004D5DCF"/>
    <w:rsid w:val="004D5E80"/>
    <w:rsid w:val="004D5F88"/>
    <w:rsid w:val="004D6776"/>
    <w:rsid w:val="004D69D1"/>
    <w:rsid w:val="004D6B04"/>
    <w:rsid w:val="004D6C75"/>
    <w:rsid w:val="004D6E10"/>
    <w:rsid w:val="004D6E7D"/>
    <w:rsid w:val="004D6EC2"/>
    <w:rsid w:val="004D6F18"/>
    <w:rsid w:val="004D7319"/>
    <w:rsid w:val="004D76ED"/>
    <w:rsid w:val="004D7801"/>
    <w:rsid w:val="004D7F87"/>
    <w:rsid w:val="004D7FB1"/>
    <w:rsid w:val="004E035B"/>
    <w:rsid w:val="004E098B"/>
    <w:rsid w:val="004E09BF"/>
    <w:rsid w:val="004E0A82"/>
    <w:rsid w:val="004E0B78"/>
    <w:rsid w:val="004E0B8C"/>
    <w:rsid w:val="004E1990"/>
    <w:rsid w:val="004E19CA"/>
    <w:rsid w:val="004E1C41"/>
    <w:rsid w:val="004E1DDC"/>
    <w:rsid w:val="004E1F37"/>
    <w:rsid w:val="004E230D"/>
    <w:rsid w:val="004E2A15"/>
    <w:rsid w:val="004E2AA4"/>
    <w:rsid w:val="004E2C5F"/>
    <w:rsid w:val="004E2E99"/>
    <w:rsid w:val="004E3594"/>
    <w:rsid w:val="004E3807"/>
    <w:rsid w:val="004E3B6B"/>
    <w:rsid w:val="004E3C9F"/>
    <w:rsid w:val="004E4521"/>
    <w:rsid w:val="004E459B"/>
    <w:rsid w:val="004E48F6"/>
    <w:rsid w:val="004E4940"/>
    <w:rsid w:val="004E4955"/>
    <w:rsid w:val="004E4A45"/>
    <w:rsid w:val="004E504C"/>
    <w:rsid w:val="004E50FB"/>
    <w:rsid w:val="004E51F3"/>
    <w:rsid w:val="004E5202"/>
    <w:rsid w:val="004E5298"/>
    <w:rsid w:val="004E529B"/>
    <w:rsid w:val="004E52FC"/>
    <w:rsid w:val="004E537B"/>
    <w:rsid w:val="004E5952"/>
    <w:rsid w:val="004E5CAD"/>
    <w:rsid w:val="004E5CC5"/>
    <w:rsid w:val="004E6066"/>
    <w:rsid w:val="004E640F"/>
    <w:rsid w:val="004E651C"/>
    <w:rsid w:val="004E69A4"/>
    <w:rsid w:val="004E69FE"/>
    <w:rsid w:val="004E6AC7"/>
    <w:rsid w:val="004E6CC3"/>
    <w:rsid w:val="004E6F23"/>
    <w:rsid w:val="004E70E1"/>
    <w:rsid w:val="004E7147"/>
    <w:rsid w:val="004E7552"/>
    <w:rsid w:val="004E77C8"/>
    <w:rsid w:val="004E77FF"/>
    <w:rsid w:val="004E7B16"/>
    <w:rsid w:val="004E7D46"/>
    <w:rsid w:val="004E7E38"/>
    <w:rsid w:val="004E7F62"/>
    <w:rsid w:val="004F0432"/>
    <w:rsid w:val="004F07FF"/>
    <w:rsid w:val="004F098A"/>
    <w:rsid w:val="004F1054"/>
    <w:rsid w:val="004F1930"/>
    <w:rsid w:val="004F1BAF"/>
    <w:rsid w:val="004F1C96"/>
    <w:rsid w:val="004F1D46"/>
    <w:rsid w:val="004F1DE6"/>
    <w:rsid w:val="004F1EC0"/>
    <w:rsid w:val="004F1EFE"/>
    <w:rsid w:val="004F21F9"/>
    <w:rsid w:val="004F2721"/>
    <w:rsid w:val="004F2D7B"/>
    <w:rsid w:val="004F2DAB"/>
    <w:rsid w:val="004F2EA5"/>
    <w:rsid w:val="004F2F7E"/>
    <w:rsid w:val="004F388E"/>
    <w:rsid w:val="004F39F8"/>
    <w:rsid w:val="004F3E1B"/>
    <w:rsid w:val="004F3EC0"/>
    <w:rsid w:val="004F3F0B"/>
    <w:rsid w:val="004F40A5"/>
    <w:rsid w:val="004F42D5"/>
    <w:rsid w:val="004F43E8"/>
    <w:rsid w:val="004F4531"/>
    <w:rsid w:val="004F47E7"/>
    <w:rsid w:val="004F4A79"/>
    <w:rsid w:val="004F4AFC"/>
    <w:rsid w:val="004F4D4A"/>
    <w:rsid w:val="004F4E7B"/>
    <w:rsid w:val="004F4F1F"/>
    <w:rsid w:val="004F4F75"/>
    <w:rsid w:val="004F5197"/>
    <w:rsid w:val="004F558E"/>
    <w:rsid w:val="004F5B2C"/>
    <w:rsid w:val="004F5B96"/>
    <w:rsid w:val="004F5D00"/>
    <w:rsid w:val="004F616F"/>
    <w:rsid w:val="004F61C2"/>
    <w:rsid w:val="004F6207"/>
    <w:rsid w:val="004F6384"/>
    <w:rsid w:val="004F64FB"/>
    <w:rsid w:val="004F658C"/>
    <w:rsid w:val="004F65EE"/>
    <w:rsid w:val="004F670E"/>
    <w:rsid w:val="004F6836"/>
    <w:rsid w:val="004F6985"/>
    <w:rsid w:val="004F6A8A"/>
    <w:rsid w:val="004F6C42"/>
    <w:rsid w:val="004F6CBC"/>
    <w:rsid w:val="004F6EB7"/>
    <w:rsid w:val="004F6ECC"/>
    <w:rsid w:val="004F756D"/>
    <w:rsid w:val="004F75E7"/>
    <w:rsid w:val="004F7EFF"/>
    <w:rsid w:val="00500253"/>
    <w:rsid w:val="00500631"/>
    <w:rsid w:val="00500683"/>
    <w:rsid w:val="005006D9"/>
    <w:rsid w:val="005006EE"/>
    <w:rsid w:val="00500903"/>
    <w:rsid w:val="00501090"/>
    <w:rsid w:val="005013CA"/>
    <w:rsid w:val="0050153F"/>
    <w:rsid w:val="0050174F"/>
    <w:rsid w:val="0050178E"/>
    <w:rsid w:val="00501A1C"/>
    <w:rsid w:val="00501B55"/>
    <w:rsid w:val="0050245E"/>
    <w:rsid w:val="00502463"/>
    <w:rsid w:val="00502514"/>
    <w:rsid w:val="005027CE"/>
    <w:rsid w:val="00502908"/>
    <w:rsid w:val="00502CE4"/>
    <w:rsid w:val="00502D30"/>
    <w:rsid w:val="00502F78"/>
    <w:rsid w:val="005033A2"/>
    <w:rsid w:val="0050352B"/>
    <w:rsid w:val="00503700"/>
    <w:rsid w:val="005039A1"/>
    <w:rsid w:val="005039E5"/>
    <w:rsid w:val="00503B39"/>
    <w:rsid w:val="00503F30"/>
    <w:rsid w:val="00504007"/>
    <w:rsid w:val="00504049"/>
    <w:rsid w:val="00504636"/>
    <w:rsid w:val="00504714"/>
    <w:rsid w:val="005048B8"/>
    <w:rsid w:val="00504DB4"/>
    <w:rsid w:val="0050515A"/>
    <w:rsid w:val="0050521F"/>
    <w:rsid w:val="005052DB"/>
    <w:rsid w:val="00505971"/>
    <w:rsid w:val="00505A13"/>
    <w:rsid w:val="00505BA7"/>
    <w:rsid w:val="00505DBA"/>
    <w:rsid w:val="00505F34"/>
    <w:rsid w:val="00506148"/>
    <w:rsid w:val="0050635E"/>
    <w:rsid w:val="005063CA"/>
    <w:rsid w:val="00506646"/>
    <w:rsid w:val="005068E6"/>
    <w:rsid w:val="00506A52"/>
    <w:rsid w:val="00506CCA"/>
    <w:rsid w:val="00506DB3"/>
    <w:rsid w:val="00506E9B"/>
    <w:rsid w:val="005076DB"/>
    <w:rsid w:val="005077E5"/>
    <w:rsid w:val="00507A8A"/>
    <w:rsid w:val="00507C2B"/>
    <w:rsid w:val="00507D80"/>
    <w:rsid w:val="00507D92"/>
    <w:rsid w:val="00510044"/>
    <w:rsid w:val="005102D8"/>
    <w:rsid w:val="00510412"/>
    <w:rsid w:val="0051049F"/>
    <w:rsid w:val="005104AB"/>
    <w:rsid w:val="0051058A"/>
    <w:rsid w:val="00510864"/>
    <w:rsid w:val="00510876"/>
    <w:rsid w:val="005108BE"/>
    <w:rsid w:val="005109DA"/>
    <w:rsid w:val="005109EF"/>
    <w:rsid w:val="00510A60"/>
    <w:rsid w:val="00510F21"/>
    <w:rsid w:val="005110C6"/>
    <w:rsid w:val="005112DA"/>
    <w:rsid w:val="0051147D"/>
    <w:rsid w:val="0051156F"/>
    <w:rsid w:val="005115A0"/>
    <w:rsid w:val="0051173E"/>
    <w:rsid w:val="00511810"/>
    <w:rsid w:val="00511E7D"/>
    <w:rsid w:val="00511F50"/>
    <w:rsid w:val="00512C0D"/>
    <w:rsid w:val="00512C43"/>
    <w:rsid w:val="00512D25"/>
    <w:rsid w:val="00512F69"/>
    <w:rsid w:val="005138E3"/>
    <w:rsid w:val="005138F1"/>
    <w:rsid w:val="00513A48"/>
    <w:rsid w:val="0051413C"/>
    <w:rsid w:val="00514234"/>
    <w:rsid w:val="0051425F"/>
    <w:rsid w:val="005145C1"/>
    <w:rsid w:val="00514CFA"/>
    <w:rsid w:val="005157DA"/>
    <w:rsid w:val="005159A2"/>
    <w:rsid w:val="005159B0"/>
    <w:rsid w:val="005159E9"/>
    <w:rsid w:val="00515BDA"/>
    <w:rsid w:val="00515D06"/>
    <w:rsid w:val="00515DB7"/>
    <w:rsid w:val="00515E2E"/>
    <w:rsid w:val="00515F5D"/>
    <w:rsid w:val="00515F9E"/>
    <w:rsid w:val="00515FB5"/>
    <w:rsid w:val="0051600E"/>
    <w:rsid w:val="005162D3"/>
    <w:rsid w:val="0051665E"/>
    <w:rsid w:val="005168DF"/>
    <w:rsid w:val="00516947"/>
    <w:rsid w:val="00516C1F"/>
    <w:rsid w:val="00516F37"/>
    <w:rsid w:val="005170D9"/>
    <w:rsid w:val="005171C1"/>
    <w:rsid w:val="00517298"/>
    <w:rsid w:val="0051748A"/>
    <w:rsid w:val="005176C2"/>
    <w:rsid w:val="00517967"/>
    <w:rsid w:val="00517B0F"/>
    <w:rsid w:val="00517E18"/>
    <w:rsid w:val="005201A6"/>
    <w:rsid w:val="00520579"/>
    <w:rsid w:val="00520682"/>
    <w:rsid w:val="0052114E"/>
    <w:rsid w:val="00521239"/>
    <w:rsid w:val="0052131B"/>
    <w:rsid w:val="00521A68"/>
    <w:rsid w:val="00521A89"/>
    <w:rsid w:val="005223B4"/>
    <w:rsid w:val="00522513"/>
    <w:rsid w:val="005225E0"/>
    <w:rsid w:val="005227AF"/>
    <w:rsid w:val="005228C2"/>
    <w:rsid w:val="005228C8"/>
    <w:rsid w:val="005228F0"/>
    <w:rsid w:val="00522C97"/>
    <w:rsid w:val="00522CF9"/>
    <w:rsid w:val="00522E19"/>
    <w:rsid w:val="00522EEE"/>
    <w:rsid w:val="0052309B"/>
    <w:rsid w:val="005230E7"/>
    <w:rsid w:val="00523198"/>
    <w:rsid w:val="005232E9"/>
    <w:rsid w:val="00523314"/>
    <w:rsid w:val="005235CA"/>
    <w:rsid w:val="00523641"/>
    <w:rsid w:val="0052370C"/>
    <w:rsid w:val="00523D46"/>
    <w:rsid w:val="00523FCB"/>
    <w:rsid w:val="005240F1"/>
    <w:rsid w:val="0052427D"/>
    <w:rsid w:val="00524582"/>
    <w:rsid w:val="005245D8"/>
    <w:rsid w:val="00524750"/>
    <w:rsid w:val="00524BB6"/>
    <w:rsid w:val="00524D20"/>
    <w:rsid w:val="00524F4D"/>
    <w:rsid w:val="00524F63"/>
    <w:rsid w:val="00525094"/>
    <w:rsid w:val="005250B4"/>
    <w:rsid w:val="0052529E"/>
    <w:rsid w:val="00525491"/>
    <w:rsid w:val="005254B2"/>
    <w:rsid w:val="005254E1"/>
    <w:rsid w:val="005256FC"/>
    <w:rsid w:val="005258B5"/>
    <w:rsid w:val="00525AE9"/>
    <w:rsid w:val="00525C98"/>
    <w:rsid w:val="00526069"/>
    <w:rsid w:val="0052624C"/>
    <w:rsid w:val="00526284"/>
    <w:rsid w:val="00526299"/>
    <w:rsid w:val="0052638F"/>
    <w:rsid w:val="0052682A"/>
    <w:rsid w:val="00526B06"/>
    <w:rsid w:val="00526B51"/>
    <w:rsid w:val="00526D60"/>
    <w:rsid w:val="005270AB"/>
    <w:rsid w:val="005274E5"/>
    <w:rsid w:val="005279D2"/>
    <w:rsid w:val="00527AD7"/>
    <w:rsid w:val="00530217"/>
    <w:rsid w:val="00530764"/>
    <w:rsid w:val="0053077E"/>
    <w:rsid w:val="00530AEA"/>
    <w:rsid w:val="00530C51"/>
    <w:rsid w:val="00530C60"/>
    <w:rsid w:val="00530C76"/>
    <w:rsid w:val="00530EBE"/>
    <w:rsid w:val="00530F79"/>
    <w:rsid w:val="00531330"/>
    <w:rsid w:val="00531CDD"/>
    <w:rsid w:val="00531E3C"/>
    <w:rsid w:val="00531E8A"/>
    <w:rsid w:val="00531E9A"/>
    <w:rsid w:val="00532091"/>
    <w:rsid w:val="0053216E"/>
    <w:rsid w:val="00532370"/>
    <w:rsid w:val="0053237C"/>
    <w:rsid w:val="005325D7"/>
    <w:rsid w:val="00532C74"/>
    <w:rsid w:val="00532CD8"/>
    <w:rsid w:val="0053309F"/>
    <w:rsid w:val="0053331D"/>
    <w:rsid w:val="005334DA"/>
    <w:rsid w:val="00533D2B"/>
    <w:rsid w:val="00533DB0"/>
    <w:rsid w:val="00533F31"/>
    <w:rsid w:val="0053418D"/>
    <w:rsid w:val="0053446B"/>
    <w:rsid w:val="00534520"/>
    <w:rsid w:val="0053475E"/>
    <w:rsid w:val="005348BB"/>
    <w:rsid w:val="00534B21"/>
    <w:rsid w:val="00534D74"/>
    <w:rsid w:val="005356AC"/>
    <w:rsid w:val="00535767"/>
    <w:rsid w:val="005359EB"/>
    <w:rsid w:val="00535AC8"/>
    <w:rsid w:val="00535B36"/>
    <w:rsid w:val="00535F79"/>
    <w:rsid w:val="005360AC"/>
    <w:rsid w:val="005362A1"/>
    <w:rsid w:val="00536399"/>
    <w:rsid w:val="005368D1"/>
    <w:rsid w:val="00536AA8"/>
    <w:rsid w:val="00536BD9"/>
    <w:rsid w:val="00536D3D"/>
    <w:rsid w:val="00536F73"/>
    <w:rsid w:val="00536F9C"/>
    <w:rsid w:val="00537076"/>
    <w:rsid w:val="005371A3"/>
    <w:rsid w:val="0053754E"/>
    <w:rsid w:val="005376D3"/>
    <w:rsid w:val="00537718"/>
    <w:rsid w:val="00537845"/>
    <w:rsid w:val="00537981"/>
    <w:rsid w:val="00537D5E"/>
    <w:rsid w:val="0054041D"/>
    <w:rsid w:val="00540470"/>
    <w:rsid w:val="0054093D"/>
    <w:rsid w:val="005409C1"/>
    <w:rsid w:val="00540CCD"/>
    <w:rsid w:val="00540CE9"/>
    <w:rsid w:val="00540E86"/>
    <w:rsid w:val="00540EE5"/>
    <w:rsid w:val="00541015"/>
    <w:rsid w:val="0054111D"/>
    <w:rsid w:val="0054122F"/>
    <w:rsid w:val="0054123A"/>
    <w:rsid w:val="00541256"/>
    <w:rsid w:val="00541CB2"/>
    <w:rsid w:val="00541EC8"/>
    <w:rsid w:val="005421A3"/>
    <w:rsid w:val="0054233A"/>
    <w:rsid w:val="00542391"/>
    <w:rsid w:val="00542403"/>
    <w:rsid w:val="005425DC"/>
    <w:rsid w:val="00542794"/>
    <w:rsid w:val="005428B0"/>
    <w:rsid w:val="00542AB3"/>
    <w:rsid w:val="00542B1C"/>
    <w:rsid w:val="00542FC9"/>
    <w:rsid w:val="00543170"/>
    <w:rsid w:val="005435D8"/>
    <w:rsid w:val="005435E4"/>
    <w:rsid w:val="00543793"/>
    <w:rsid w:val="00543AB1"/>
    <w:rsid w:val="00543B0C"/>
    <w:rsid w:val="00543BA2"/>
    <w:rsid w:val="00543BFF"/>
    <w:rsid w:val="00543C74"/>
    <w:rsid w:val="00543CCF"/>
    <w:rsid w:val="00543F1E"/>
    <w:rsid w:val="0054440A"/>
    <w:rsid w:val="00544665"/>
    <w:rsid w:val="00544695"/>
    <w:rsid w:val="00544715"/>
    <w:rsid w:val="00544F14"/>
    <w:rsid w:val="00544FB3"/>
    <w:rsid w:val="00545235"/>
    <w:rsid w:val="005452D5"/>
    <w:rsid w:val="0054569D"/>
    <w:rsid w:val="00545B7C"/>
    <w:rsid w:val="00545C28"/>
    <w:rsid w:val="005461D4"/>
    <w:rsid w:val="0054643F"/>
    <w:rsid w:val="00546A08"/>
    <w:rsid w:val="00546D98"/>
    <w:rsid w:val="00546E24"/>
    <w:rsid w:val="00546E46"/>
    <w:rsid w:val="00546F87"/>
    <w:rsid w:val="00547044"/>
    <w:rsid w:val="005476C6"/>
    <w:rsid w:val="005477DA"/>
    <w:rsid w:val="00547C3E"/>
    <w:rsid w:val="00547EEF"/>
    <w:rsid w:val="005500CD"/>
    <w:rsid w:val="005504EA"/>
    <w:rsid w:val="00550725"/>
    <w:rsid w:val="00550816"/>
    <w:rsid w:val="00550AB4"/>
    <w:rsid w:val="00550C35"/>
    <w:rsid w:val="00550EF1"/>
    <w:rsid w:val="00550FE3"/>
    <w:rsid w:val="00551278"/>
    <w:rsid w:val="00551307"/>
    <w:rsid w:val="00551690"/>
    <w:rsid w:val="005516CF"/>
    <w:rsid w:val="00551794"/>
    <w:rsid w:val="0055190D"/>
    <w:rsid w:val="00551E4F"/>
    <w:rsid w:val="00551E69"/>
    <w:rsid w:val="00552312"/>
    <w:rsid w:val="00552657"/>
    <w:rsid w:val="0055297A"/>
    <w:rsid w:val="00552D16"/>
    <w:rsid w:val="00552F24"/>
    <w:rsid w:val="005532FB"/>
    <w:rsid w:val="005533D9"/>
    <w:rsid w:val="00553539"/>
    <w:rsid w:val="005537F7"/>
    <w:rsid w:val="00553B59"/>
    <w:rsid w:val="00553BE1"/>
    <w:rsid w:val="00553F54"/>
    <w:rsid w:val="00553F6D"/>
    <w:rsid w:val="0055406E"/>
    <w:rsid w:val="005544E4"/>
    <w:rsid w:val="005546D2"/>
    <w:rsid w:val="00554899"/>
    <w:rsid w:val="00554D3B"/>
    <w:rsid w:val="00555023"/>
    <w:rsid w:val="005550BB"/>
    <w:rsid w:val="005551BB"/>
    <w:rsid w:val="005553D0"/>
    <w:rsid w:val="005559E3"/>
    <w:rsid w:val="00555A88"/>
    <w:rsid w:val="00555BAB"/>
    <w:rsid w:val="00555BCE"/>
    <w:rsid w:val="00556059"/>
    <w:rsid w:val="00556267"/>
    <w:rsid w:val="005569B8"/>
    <w:rsid w:val="00556B09"/>
    <w:rsid w:val="00556B66"/>
    <w:rsid w:val="00556EE6"/>
    <w:rsid w:val="00556F35"/>
    <w:rsid w:val="0055739C"/>
    <w:rsid w:val="0055753C"/>
    <w:rsid w:val="0055759E"/>
    <w:rsid w:val="005576F6"/>
    <w:rsid w:val="00557BFB"/>
    <w:rsid w:val="00557DF9"/>
    <w:rsid w:val="00560C88"/>
    <w:rsid w:val="00560CD7"/>
    <w:rsid w:val="00560ED2"/>
    <w:rsid w:val="00560FA4"/>
    <w:rsid w:val="00561055"/>
    <w:rsid w:val="00561421"/>
    <w:rsid w:val="005614BF"/>
    <w:rsid w:val="005614C7"/>
    <w:rsid w:val="00561607"/>
    <w:rsid w:val="005616E0"/>
    <w:rsid w:val="005619B0"/>
    <w:rsid w:val="00561D4F"/>
    <w:rsid w:val="005624E2"/>
    <w:rsid w:val="00562502"/>
    <w:rsid w:val="00562B11"/>
    <w:rsid w:val="00562E5F"/>
    <w:rsid w:val="00562E7E"/>
    <w:rsid w:val="00562F80"/>
    <w:rsid w:val="0056339A"/>
    <w:rsid w:val="005636B6"/>
    <w:rsid w:val="00563819"/>
    <w:rsid w:val="0056382B"/>
    <w:rsid w:val="00563981"/>
    <w:rsid w:val="00564105"/>
    <w:rsid w:val="005644EC"/>
    <w:rsid w:val="00564584"/>
    <w:rsid w:val="0056460E"/>
    <w:rsid w:val="00564761"/>
    <w:rsid w:val="00564938"/>
    <w:rsid w:val="00565115"/>
    <w:rsid w:val="00565188"/>
    <w:rsid w:val="00565555"/>
    <w:rsid w:val="005655F3"/>
    <w:rsid w:val="0056564B"/>
    <w:rsid w:val="005658BD"/>
    <w:rsid w:val="0056597C"/>
    <w:rsid w:val="00565EDB"/>
    <w:rsid w:val="00565F01"/>
    <w:rsid w:val="005669F9"/>
    <w:rsid w:val="00566A44"/>
    <w:rsid w:val="00566BD6"/>
    <w:rsid w:val="00566E34"/>
    <w:rsid w:val="00566EDA"/>
    <w:rsid w:val="0056700A"/>
    <w:rsid w:val="0056709D"/>
    <w:rsid w:val="005673C9"/>
    <w:rsid w:val="0056748E"/>
    <w:rsid w:val="0056757D"/>
    <w:rsid w:val="00567B5E"/>
    <w:rsid w:val="00567C80"/>
    <w:rsid w:val="00567D67"/>
    <w:rsid w:val="00567D69"/>
    <w:rsid w:val="0057044E"/>
    <w:rsid w:val="0057066C"/>
    <w:rsid w:val="00570744"/>
    <w:rsid w:val="00570783"/>
    <w:rsid w:val="0057083E"/>
    <w:rsid w:val="00570ADE"/>
    <w:rsid w:val="005711CB"/>
    <w:rsid w:val="0057122F"/>
    <w:rsid w:val="0057127A"/>
    <w:rsid w:val="00571334"/>
    <w:rsid w:val="00571C44"/>
    <w:rsid w:val="00571D26"/>
    <w:rsid w:val="00571DB2"/>
    <w:rsid w:val="00571E78"/>
    <w:rsid w:val="005720E8"/>
    <w:rsid w:val="00572143"/>
    <w:rsid w:val="005723AC"/>
    <w:rsid w:val="00572450"/>
    <w:rsid w:val="00572489"/>
    <w:rsid w:val="0057319B"/>
    <w:rsid w:val="005731AF"/>
    <w:rsid w:val="005733B5"/>
    <w:rsid w:val="005735AA"/>
    <w:rsid w:val="005735B3"/>
    <w:rsid w:val="00573696"/>
    <w:rsid w:val="0057388C"/>
    <w:rsid w:val="005740D3"/>
    <w:rsid w:val="0057436B"/>
    <w:rsid w:val="00574431"/>
    <w:rsid w:val="005745B3"/>
    <w:rsid w:val="005747C9"/>
    <w:rsid w:val="00574A7B"/>
    <w:rsid w:val="00574EA3"/>
    <w:rsid w:val="00575485"/>
    <w:rsid w:val="00575704"/>
    <w:rsid w:val="005757A1"/>
    <w:rsid w:val="005757AA"/>
    <w:rsid w:val="005758F4"/>
    <w:rsid w:val="00575943"/>
    <w:rsid w:val="00575BAA"/>
    <w:rsid w:val="00575C74"/>
    <w:rsid w:val="00575D8A"/>
    <w:rsid w:val="00575F2E"/>
    <w:rsid w:val="00576279"/>
    <w:rsid w:val="00576624"/>
    <w:rsid w:val="005769A8"/>
    <w:rsid w:val="00576DDA"/>
    <w:rsid w:val="00576FCC"/>
    <w:rsid w:val="0057707F"/>
    <w:rsid w:val="0057734F"/>
    <w:rsid w:val="0057754E"/>
    <w:rsid w:val="0057761D"/>
    <w:rsid w:val="00577A82"/>
    <w:rsid w:val="00577B3A"/>
    <w:rsid w:val="00577B47"/>
    <w:rsid w:val="00577BAD"/>
    <w:rsid w:val="00577BE4"/>
    <w:rsid w:val="00577BF5"/>
    <w:rsid w:val="00577D97"/>
    <w:rsid w:val="0058000C"/>
    <w:rsid w:val="00580075"/>
    <w:rsid w:val="00580B15"/>
    <w:rsid w:val="00580B27"/>
    <w:rsid w:val="00580B8D"/>
    <w:rsid w:val="00580CD5"/>
    <w:rsid w:val="00580EC6"/>
    <w:rsid w:val="00580FDD"/>
    <w:rsid w:val="00581494"/>
    <w:rsid w:val="00581517"/>
    <w:rsid w:val="005815EA"/>
    <w:rsid w:val="005817C2"/>
    <w:rsid w:val="00581C88"/>
    <w:rsid w:val="005823AA"/>
    <w:rsid w:val="00582437"/>
    <w:rsid w:val="00582641"/>
    <w:rsid w:val="00582671"/>
    <w:rsid w:val="00582988"/>
    <w:rsid w:val="005829D3"/>
    <w:rsid w:val="00582A73"/>
    <w:rsid w:val="00582C78"/>
    <w:rsid w:val="005831B6"/>
    <w:rsid w:val="00583285"/>
    <w:rsid w:val="005838A6"/>
    <w:rsid w:val="00583F6C"/>
    <w:rsid w:val="00584182"/>
    <w:rsid w:val="0058426E"/>
    <w:rsid w:val="005845FB"/>
    <w:rsid w:val="00584776"/>
    <w:rsid w:val="005849FE"/>
    <w:rsid w:val="00584CE2"/>
    <w:rsid w:val="00584DB5"/>
    <w:rsid w:val="005851DE"/>
    <w:rsid w:val="00585642"/>
    <w:rsid w:val="00585A5C"/>
    <w:rsid w:val="00585A9E"/>
    <w:rsid w:val="00585D68"/>
    <w:rsid w:val="00585DEF"/>
    <w:rsid w:val="00585E13"/>
    <w:rsid w:val="0058645C"/>
    <w:rsid w:val="005866D0"/>
    <w:rsid w:val="00586787"/>
    <w:rsid w:val="005867A4"/>
    <w:rsid w:val="00586A81"/>
    <w:rsid w:val="00586B15"/>
    <w:rsid w:val="00587262"/>
    <w:rsid w:val="00587265"/>
    <w:rsid w:val="00587390"/>
    <w:rsid w:val="00587635"/>
    <w:rsid w:val="00587AFC"/>
    <w:rsid w:val="00587C86"/>
    <w:rsid w:val="00587F1F"/>
    <w:rsid w:val="00590083"/>
    <w:rsid w:val="00590202"/>
    <w:rsid w:val="0059025A"/>
    <w:rsid w:val="00590354"/>
    <w:rsid w:val="00590507"/>
    <w:rsid w:val="00590732"/>
    <w:rsid w:val="00590B23"/>
    <w:rsid w:val="00590EE1"/>
    <w:rsid w:val="00590F89"/>
    <w:rsid w:val="00591221"/>
    <w:rsid w:val="005912B0"/>
    <w:rsid w:val="005913B1"/>
    <w:rsid w:val="00591572"/>
    <w:rsid w:val="00591686"/>
    <w:rsid w:val="005918D7"/>
    <w:rsid w:val="0059191F"/>
    <w:rsid w:val="00591C18"/>
    <w:rsid w:val="00591CC9"/>
    <w:rsid w:val="005920EE"/>
    <w:rsid w:val="005922A1"/>
    <w:rsid w:val="0059236B"/>
    <w:rsid w:val="005929C6"/>
    <w:rsid w:val="00592CBF"/>
    <w:rsid w:val="00592DA2"/>
    <w:rsid w:val="00592E03"/>
    <w:rsid w:val="00592F0D"/>
    <w:rsid w:val="005933E3"/>
    <w:rsid w:val="0059384F"/>
    <w:rsid w:val="00593AA3"/>
    <w:rsid w:val="00593D4C"/>
    <w:rsid w:val="00593E45"/>
    <w:rsid w:val="00594406"/>
    <w:rsid w:val="005946F9"/>
    <w:rsid w:val="0059496B"/>
    <w:rsid w:val="00594A15"/>
    <w:rsid w:val="00594D15"/>
    <w:rsid w:val="0059500E"/>
    <w:rsid w:val="005951F4"/>
    <w:rsid w:val="00595461"/>
    <w:rsid w:val="00595465"/>
    <w:rsid w:val="00595619"/>
    <w:rsid w:val="0059582B"/>
    <w:rsid w:val="0059583E"/>
    <w:rsid w:val="005959FA"/>
    <w:rsid w:val="00595A0F"/>
    <w:rsid w:val="00595AD8"/>
    <w:rsid w:val="00595B93"/>
    <w:rsid w:val="00595CD7"/>
    <w:rsid w:val="00595DE1"/>
    <w:rsid w:val="005964C1"/>
    <w:rsid w:val="00596854"/>
    <w:rsid w:val="0059690B"/>
    <w:rsid w:val="00596AA4"/>
    <w:rsid w:val="00596C0C"/>
    <w:rsid w:val="00596FC2"/>
    <w:rsid w:val="005971F4"/>
    <w:rsid w:val="00597A81"/>
    <w:rsid w:val="00597C9E"/>
    <w:rsid w:val="005A0013"/>
    <w:rsid w:val="005A007A"/>
    <w:rsid w:val="005A0107"/>
    <w:rsid w:val="005A04DC"/>
    <w:rsid w:val="005A077C"/>
    <w:rsid w:val="005A0AF2"/>
    <w:rsid w:val="005A0D81"/>
    <w:rsid w:val="005A0F02"/>
    <w:rsid w:val="005A0F3B"/>
    <w:rsid w:val="005A1285"/>
    <w:rsid w:val="005A149B"/>
    <w:rsid w:val="005A1700"/>
    <w:rsid w:val="005A1A42"/>
    <w:rsid w:val="005A1A81"/>
    <w:rsid w:val="005A1B5D"/>
    <w:rsid w:val="005A1BFF"/>
    <w:rsid w:val="005A1C96"/>
    <w:rsid w:val="005A2099"/>
    <w:rsid w:val="005A234B"/>
    <w:rsid w:val="005A2484"/>
    <w:rsid w:val="005A24ED"/>
    <w:rsid w:val="005A252C"/>
    <w:rsid w:val="005A2758"/>
    <w:rsid w:val="005A2770"/>
    <w:rsid w:val="005A2930"/>
    <w:rsid w:val="005A2ED5"/>
    <w:rsid w:val="005A30AE"/>
    <w:rsid w:val="005A366A"/>
    <w:rsid w:val="005A3A1F"/>
    <w:rsid w:val="005A3A2C"/>
    <w:rsid w:val="005A3E6D"/>
    <w:rsid w:val="005A427C"/>
    <w:rsid w:val="005A4DDF"/>
    <w:rsid w:val="005A4F1E"/>
    <w:rsid w:val="005A5420"/>
    <w:rsid w:val="005A559E"/>
    <w:rsid w:val="005A5A22"/>
    <w:rsid w:val="005A5B04"/>
    <w:rsid w:val="005A5C82"/>
    <w:rsid w:val="005A5DE4"/>
    <w:rsid w:val="005A636F"/>
    <w:rsid w:val="005A6371"/>
    <w:rsid w:val="005A638B"/>
    <w:rsid w:val="005A6609"/>
    <w:rsid w:val="005A6805"/>
    <w:rsid w:val="005A69FC"/>
    <w:rsid w:val="005A6B5B"/>
    <w:rsid w:val="005A6BA4"/>
    <w:rsid w:val="005A7470"/>
    <w:rsid w:val="005A7610"/>
    <w:rsid w:val="005A7836"/>
    <w:rsid w:val="005A79D9"/>
    <w:rsid w:val="005A7B31"/>
    <w:rsid w:val="005A7BDC"/>
    <w:rsid w:val="005B0127"/>
    <w:rsid w:val="005B0471"/>
    <w:rsid w:val="005B04D2"/>
    <w:rsid w:val="005B0784"/>
    <w:rsid w:val="005B0859"/>
    <w:rsid w:val="005B0CC2"/>
    <w:rsid w:val="005B0EAE"/>
    <w:rsid w:val="005B0F26"/>
    <w:rsid w:val="005B0FF1"/>
    <w:rsid w:val="005B1112"/>
    <w:rsid w:val="005B16AB"/>
    <w:rsid w:val="005B16C7"/>
    <w:rsid w:val="005B1744"/>
    <w:rsid w:val="005B18E2"/>
    <w:rsid w:val="005B2090"/>
    <w:rsid w:val="005B213A"/>
    <w:rsid w:val="005B21C3"/>
    <w:rsid w:val="005B22CE"/>
    <w:rsid w:val="005B24EC"/>
    <w:rsid w:val="005B2551"/>
    <w:rsid w:val="005B26C3"/>
    <w:rsid w:val="005B2A72"/>
    <w:rsid w:val="005B2C1D"/>
    <w:rsid w:val="005B2C64"/>
    <w:rsid w:val="005B2DCF"/>
    <w:rsid w:val="005B3313"/>
    <w:rsid w:val="005B3887"/>
    <w:rsid w:val="005B3B34"/>
    <w:rsid w:val="005B3B45"/>
    <w:rsid w:val="005B3BBE"/>
    <w:rsid w:val="005B3D77"/>
    <w:rsid w:val="005B3D8F"/>
    <w:rsid w:val="005B3DDF"/>
    <w:rsid w:val="005B3F02"/>
    <w:rsid w:val="005B46DA"/>
    <w:rsid w:val="005B4710"/>
    <w:rsid w:val="005B48D8"/>
    <w:rsid w:val="005B4C6D"/>
    <w:rsid w:val="005B4D6A"/>
    <w:rsid w:val="005B4F0D"/>
    <w:rsid w:val="005B5587"/>
    <w:rsid w:val="005B55B4"/>
    <w:rsid w:val="005B55D6"/>
    <w:rsid w:val="005B5620"/>
    <w:rsid w:val="005B575F"/>
    <w:rsid w:val="005B61DF"/>
    <w:rsid w:val="005B61E9"/>
    <w:rsid w:val="005B6926"/>
    <w:rsid w:val="005B69B4"/>
    <w:rsid w:val="005B6C2F"/>
    <w:rsid w:val="005B6D80"/>
    <w:rsid w:val="005B6F9F"/>
    <w:rsid w:val="005B72C6"/>
    <w:rsid w:val="005B735C"/>
    <w:rsid w:val="005B75B7"/>
    <w:rsid w:val="005B7762"/>
    <w:rsid w:val="005B7770"/>
    <w:rsid w:val="005B787A"/>
    <w:rsid w:val="005B7B5C"/>
    <w:rsid w:val="005B7CEB"/>
    <w:rsid w:val="005C0E15"/>
    <w:rsid w:val="005C0E86"/>
    <w:rsid w:val="005C0F80"/>
    <w:rsid w:val="005C0FB0"/>
    <w:rsid w:val="005C0FEF"/>
    <w:rsid w:val="005C1449"/>
    <w:rsid w:val="005C14BD"/>
    <w:rsid w:val="005C14EE"/>
    <w:rsid w:val="005C1677"/>
    <w:rsid w:val="005C1CCB"/>
    <w:rsid w:val="005C1CEA"/>
    <w:rsid w:val="005C1E44"/>
    <w:rsid w:val="005C1F6C"/>
    <w:rsid w:val="005C2151"/>
    <w:rsid w:val="005C21CC"/>
    <w:rsid w:val="005C225F"/>
    <w:rsid w:val="005C22D5"/>
    <w:rsid w:val="005C23C4"/>
    <w:rsid w:val="005C2848"/>
    <w:rsid w:val="005C2989"/>
    <w:rsid w:val="005C29EF"/>
    <w:rsid w:val="005C2AAA"/>
    <w:rsid w:val="005C2B99"/>
    <w:rsid w:val="005C2C8C"/>
    <w:rsid w:val="005C2D48"/>
    <w:rsid w:val="005C2F69"/>
    <w:rsid w:val="005C3040"/>
    <w:rsid w:val="005C359A"/>
    <w:rsid w:val="005C368C"/>
    <w:rsid w:val="005C3764"/>
    <w:rsid w:val="005C3AE3"/>
    <w:rsid w:val="005C3D52"/>
    <w:rsid w:val="005C4303"/>
    <w:rsid w:val="005C4498"/>
    <w:rsid w:val="005C44C0"/>
    <w:rsid w:val="005C4690"/>
    <w:rsid w:val="005C489A"/>
    <w:rsid w:val="005C4993"/>
    <w:rsid w:val="005C49EF"/>
    <w:rsid w:val="005C4A42"/>
    <w:rsid w:val="005C5253"/>
    <w:rsid w:val="005C5347"/>
    <w:rsid w:val="005C58D2"/>
    <w:rsid w:val="005C5B16"/>
    <w:rsid w:val="005C5FDA"/>
    <w:rsid w:val="005C6064"/>
    <w:rsid w:val="005C63E1"/>
    <w:rsid w:val="005C678A"/>
    <w:rsid w:val="005C68D4"/>
    <w:rsid w:val="005C69AC"/>
    <w:rsid w:val="005C6A42"/>
    <w:rsid w:val="005C6C41"/>
    <w:rsid w:val="005C7560"/>
    <w:rsid w:val="005C7753"/>
    <w:rsid w:val="005C7AA9"/>
    <w:rsid w:val="005C7ADB"/>
    <w:rsid w:val="005C7D7B"/>
    <w:rsid w:val="005C7DC5"/>
    <w:rsid w:val="005D030D"/>
    <w:rsid w:val="005D03BB"/>
    <w:rsid w:val="005D0C9C"/>
    <w:rsid w:val="005D0FF9"/>
    <w:rsid w:val="005D1295"/>
    <w:rsid w:val="005D16D4"/>
    <w:rsid w:val="005D1B6B"/>
    <w:rsid w:val="005D1D4D"/>
    <w:rsid w:val="005D2002"/>
    <w:rsid w:val="005D27F0"/>
    <w:rsid w:val="005D28E0"/>
    <w:rsid w:val="005D29CB"/>
    <w:rsid w:val="005D2AF8"/>
    <w:rsid w:val="005D2E82"/>
    <w:rsid w:val="005D2E9C"/>
    <w:rsid w:val="005D2ECF"/>
    <w:rsid w:val="005D2F64"/>
    <w:rsid w:val="005D32F0"/>
    <w:rsid w:val="005D3396"/>
    <w:rsid w:val="005D382C"/>
    <w:rsid w:val="005D39D5"/>
    <w:rsid w:val="005D39D7"/>
    <w:rsid w:val="005D3A19"/>
    <w:rsid w:val="005D3C3B"/>
    <w:rsid w:val="005D3D64"/>
    <w:rsid w:val="005D3D7B"/>
    <w:rsid w:val="005D4042"/>
    <w:rsid w:val="005D44C9"/>
    <w:rsid w:val="005D4BDB"/>
    <w:rsid w:val="005D4FB3"/>
    <w:rsid w:val="005D51E4"/>
    <w:rsid w:val="005D52D7"/>
    <w:rsid w:val="005D54B9"/>
    <w:rsid w:val="005D55A7"/>
    <w:rsid w:val="005D5855"/>
    <w:rsid w:val="005D5DA5"/>
    <w:rsid w:val="005D5F1B"/>
    <w:rsid w:val="005D5FCC"/>
    <w:rsid w:val="005D63B7"/>
    <w:rsid w:val="005D63DB"/>
    <w:rsid w:val="005D643C"/>
    <w:rsid w:val="005D65E5"/>
    <w:rsid w:val="005D6A64"/>
    <w:rsid w:val="005D75DA"/>
    <w:rsid w:val="005D7727"/>
    <w:rsid w:val="005D79E6"/>
    <w:rsid w:val="005D7D75"/>
    <w:rsid w:val="005D7ED6"/>
    <w:rsid w:val="005E0047"/>
    <w:rsid w:val="005E02C3"/>
    <w:rsid w:val="005E065F"/>
    <w:rsid w:val="005E07AE"/>
    <w:rsid w:val="005E07CF"/>
    <w:rsid w:val="005E0840"/>
    <w:rsid w:val="005E0B89"/>
    <w:rsid w:val="005E0F9B"/>
    <w:rsid w:val="005E10B4"/>
    <w:rsid w:val="005E12BF"/>
    <w:rsid w:val="005E1362"/>
    <w:rsid w:val="005E1388"/>
    <w:rsid w:val="005E1392"/>
    <w:rsid w:val="005E14E1"/>
    <w:rsid w:val="005E14F0"/>
    <w:rsid w:val="005E1F2D"/>
    <w:rsid w:val="005E215C"/>
    <w:rsid w:val="005E2D03"/>
    <w:rsid w:val="005E3329"/>
    <w:rsid w:val="005E34AA"/>
    <w:rsid w:val="005E35D1"/>
    <w:rsid w:val="005E37CB"/>
    <w:rsid w:val="005E3CAC"/>
    <w:rsid w:val="005E3DAC"/>
    <w:rsid w:val="005E3E51"/>
    <w:rsid w:val="005E4412"/>
    <w:rsid w:val="005E4487"/>
    <w:rsid w:val="005E46EA"/>
    <w:rsid w:val="005E48A1"/>
    <w:rsid w:val="005E491B"/>
    <w:rsid w:val="005E4ABA"/>
    <w:rsid w:val="005E4C0E"/>
    <w:rsid w:val="005E4D15"/>
    <w:rsid w:val="005E5044"/>
    <w:rsid w:val="005E530E"/>
    <w:rsid w:val="005E53EC"/>
    <w:rsid w:val="005E5AD4"/>
    <w:rsid w:val="005E5C16"/>
    <w:rsid w:val="005E5C34"/>
    <w:rsid w:val="005E5C62"/>
    <w:rsid w:val="005E5D3B"/>
    <w:rsid w:val="005E5E0A"/>
    <w:rsid w:val="005E5ED8"/>
    <w:rsid w:val="005E62D4"/>
    <w:rsid w:val="005E6367"/>
    <w:rsid w:val="005E682D"/>
    <w:rsid w:val="005E6A04"/>
    <w:rsid w:val="005E6BAD"/>
    <w:rsid w:val="005E7302"/>
    <w:rsid w:val="005E731A"/>
    <w:rsid w:val="005E7962"/>
    <w:rsid w:val="005E7D73"/>
    <w:rsid w:val="005F009E"/>
    <w:rsid w:val="005F00EF"/>
    <w:rsid w:val="005F089B"/>
    <w:rsid w:val="005F0B8F"/>
    <w:rsid w:val="005F0DC8"/>
    <w:rsid w:val="005F1579"/>
    <w:rsid w:val="005F1793"/>
    <w:rsid w:val="005F1BB8"/>
    <w:rsid w:val="005F21C1"/>
    <w:rsid w:val="005F23A4"/>
    <w:rsid w:val="005F261A"/>
    <w:rsid w:val="005F2CE7"/>
    <w:rsid w:val="005F2DAA"/>
    <w:rsid w:val="005F2E9A"/>
    <w:rsid w:val="005F2F6F"/>
    <w:rsid w:val="005F3104"/>
    <w:rsid w:val="005F316F"/>
    <w:rsid w:val="005F3170"/>
    <w:rsid w:val="005F32F5"/>
    <w:rsid w:val="005F349F"/>
    <w:rsid w:val="005F3CF9"/>
    <w:rsid w:val="005F3EF9"/>
    <w:rsid w:val="005F4015"/>
    <w:rsid w:val="005F40E6"/>
    <w:rsid w:val="005F4154"/>
    <w:rsid w:val="005F41D0"/>
    <w:rsid w:val="005F43A3"/>
    <w:rsid w:val="005F4850"/>
    <w:rsid w:val="005F4F32"/>
    <w:rsid w:val="005F4FA0"/>
    <w:rsid w:val="005F55D1"/>
    <w:rsid w:val="005F56CC"/>
    <w:rsid w:val="005F58C2"/>
    <w:rsid w:val="005F5AEE"/>
    <w:rsid w:val="005F5B10"/>
    <w:rsid w:val="005F5F04"/>
    <w:rsid w:val="005F6663"/>
    <w:rsid w:val="005F6BAD"/>
    <w:rsid w:val="005F6F2D"/>
    <w:rsid w:val="005F758F"/>
    <w:rsid w:val="005F78A1"/>
    <w:rsid w:val="005F7E53"/>
    <w:rsid w:val="005F7F83"/>
    <w:rsid w:val="0060003E"/>
    <w:rsid w:val="00600084"/>
    <w:rsid w:val="0060012E"/>
    <w:rsid w:val="00600ED5"/>
    <w:rsid w:val="00601192"/>
    <w:rsid w:val="0060119F"/>
    <w:rsid w:val="0060155C"/>
    <w:rsid w:val="00601583"/>
    <w:rsid w:val="00601AF7"/>
    <w:rsid w:val="00601D10"/>
    <w:rsid w:val="00601EEA"/>
    <w:rsid w:val="00601F8F"/>
    <w:rsid w:val="00602A13"/>
    <w:rsid w:val="00602D3E"/>
    <w:rsid w:val="00602DCE"/>
    <w:rsid w:val="00603307"/>
    <w:rsid w:val="00603446"/>
    <w:rsid w:val="006036BF"/>
    <w:rsid w:val="00603751"/>
    <w:rsid w:val="006037E1"/>
    <w:rsid w:val="00603883"/>
    <w:rsid w:val="00603B10"/>
    <w:rsid w:val="00603D65"/>
    <w:rsid w:val="00603E54"/>
    <w:rsid w:val="00603ECB"/>
    <w:rsid w:val="00603F09"/>
    <w:rsid w:val="00604468"/>
    <w:rsid w:val="006045D7"/>
    <w:rsid w:val="00604674"/>
    <w:rsid w:val="0060479F"/>
    <w:rsid w:val="0060488E"/>
    <w:rsid w:val="00604F3F"/>
    <w:rsid w:val="00605014"/>
    <w:rsid w:val="00605139"/>
    <w:rsid w:val="00605239"/>
    <w:rsid w:val="0060581C"/>
    <w:rsid w:val="006058F9"/>
    <w:rsid w:val="00605FBD"/>
    <w:rsid w:val="00606191"/>
    <w:rsid w:val="00606560"/>
    <w:rsid w:val="006065AF"/>
    <w:rsid w:val="0060666A"/>
    <w:rsid w:val="00606898"/>
    <w:rsid w:val="00607E9A"/>
    <w:rsid w:val="006100A9"/>
    <w:rsid w:val="006101EF"/>
    <w:rsid w:val="006101F0"/>
    <w:rsid w:val="006107FD"/>
    <w:rsid w:val="00610A69"/>
    <w:rsid w:val="00610CD7"/>
    <w:rsid w:val="00610F33"/>
    <w:rsid w:val="00611051"/>
    <w:rsid w:val="006116E5"/>
    <w:rsid w:val="00611B04"/>
    <w:rsid w:val="00611CB1"/>
    <w:rsid w:val="00611D04"/>
    <w:rsid w:val="00611DB0"/>
    <w:rsid w:val="00611FF9"/>
    <w:rsid w:val="00612084"/>
    <w:rsid w:val="00612591"/>
    <w:rsid w:val="006129D5"/>
    <w:rsid w:val="00612B23"/>
    <w:rsid w:val="00612DE7"/>
    <w:rsid w:val="00612E09"/>
    <w:rsid w:val="00612F43"/>
    <w:rsid w:val="0061332A"/>
    <w:rsid w:val="006135DA"/>
    <w:rsid w:val="00613782"/>
    <w:rsid w:val="006137FC"/>
    <w:rsid w:val="00613E12"/>
    <w:rsid w:val="006140AF"/>
    <w:rsid w:val="00614513"/>
    <w:rsid w:val="00614615"/>
    <w:rsid w:val="00614B04"/>
    <w:rsid w:val="00614C16"/>
    <w:rsid w:val="00614C65"/>
    <w:rsid w:val="00614C97"/>
    <w:rsid w:val="00615550"/>
    <w:rsid w:val="0061562A"/>
    <w:rsid w:val="00615B6B"/>
    <w:rsid w:val="00615C97"/>
    <w:rsid w:val="00615E91"/>
    <w:rsid w:val="00615FA6"/>
    <w:rsid w:val="0061629D"/>
    <w:rsid w:val="0061640D"/>
    <w:rsid w:val="00616CFD"/>
    <w:rsid w:val="00616E7B"/>
    <w:rsid w:val="00616F5D"/>
    <w:rsid w:val="00616FB0"/>
    <w:rsid w:val="00616FD2"/>
    <w:rsid w:val="00617297"/>
    <w:rsid w:val="006172CA"/>
    <w:rsid w:val="006173BB"/>
    <w:rsid w:val="0061747B"/>
    <w:rsid w:val="006175AF"/>
    <w:rsid w:val="00617623"/>
    <w:rsid w:val="00617675"/>
    <w:rsid w:val="006176A7"/>
    <w:rsid w:val="00617A57"/>
    <w:rsid w:val="00617D65"/>
    <w:rsid w:val="00620047"/>
    <w:rsid w:val="00620160"/>
    <w:rsid w:val="006201BF"/>
    <w:rsid w:val="00620248"/>
    <w:rsid w:val="0062043D"/>
    <w:rsid w:val="006204CF"/>
    <w:rsid w:val="00620597"/>
    <w:rsid w:val="006208BE"/>
    <w:rsid w:val="00620B64"/>
    <w:rsid w:val="00620C28"/>
    <w:rsid w:val="00620D58"/>
    <w:rsid w:val="00620F67"/>
    <w:rsid w:val="006210D8"/>
    <w:rsid w:val="00621345"/>
    <w:rsid w:val="0062182A"/>
    <w:rsid w:val="00621C63"/>
    <w:rsid w:val="00621E74"/>
    <w:rsid w:val="00621EC7"/>
    <w:rsid w:val="0062254B"/>
    <w:rsid w:val="0062255D"/>
    <w:rsid w:val="0062276E"/>
    <w:rsid w:val="00622844"/>
    <w:rsid w:val="00622BFC"/>
    <w:rsid w:val="00622C2B"/>
    <w:rsid w:val="00622CA9"/>
    <w:rsid w:val="00622CAA"/>
    <w:rsid w:val="00622CD6"/>
    <w:rsid w:val="00622CD9"/>
    <w:rsid w:val="00622F03"/>
    <w:rsid w:val="006232BD"/>
    <w:rsid w:val="006232D3"/>
    <w:rsid w:val="0062398F"/>
    <w:rsid w:val="00623A21"/>
    <w:rsid w:val="00623A9E"/>
    <w:rsid w:val="00624072"/>
    <w:rsid w:val="006240D3"/>
    <w:rsid w:val="00624235"/>
    <w:rsid w:val="00624293"/>
    <w:rsid w:val="006245A6"/>
    <w:rsid w:val="006245E3"/>
    <w:rsid w:val="006247E4"/>
    <w:rsid w:val="00624952"/>
    <w:rsid w:val="006249FE"/>
    <w:rsid w:val="00624B81"/>
    <w:rsid w:val="00624CAC"/>
    <w:rsid w:val="00624DBD"/>
    <w:rsid w:val="00624FE7"/>
    <w:rsid w:val="006251F7"/>
    <w:rsid w:val="006257A7"/>
    <w:rsid w:val="00625872"/>
    <w:rsid w:val="00625A1A"/>
    <w:rsid w:val="00625D11"/>
    <w:rsid w:val="0062647E"/>
    <w:rsid w:val="00626721"/>
    <w:rsid w:val="00626730"/>
    <w:rsid w:val="00626789"/>
    <w:rsid w:val="00626AAC"/>
    <w:rsid w:val="00627007"/>
    <w:rsid w:val="006274DF"/>
    <w:rsid w:val="00627936"/>
    <w:rsid w:val="00627CA3"/>
    <w:rsid w:val="0063001D"/>
    <w:rsid w:val="006300D8"/>
    <w:rsid w:val="006301A8"/>
    <w:rsid w:val="0063035F"/>
    <w:rsid w:val="00630D3E"/>
    <w:rsid w:val="00630F30"/>
    <w:rsid w:val="00630FFF"/>
    <w:rsid w:val="0063105C"/>
    <w:rsid w:val="006310A9"/>
    <w:rsid w:val="006310F3"/>
    <w:rsid w:val="00631104"/>
    <w:rsid w:val="006314FF"/>
    <w:rsid w:val="00631551"/>
    <w:rsid w:val="006318E2"/>
    <w:rsid w:val="00631A55"/>
    <w:rsid w:val="00631A68"/>
    <w:rsid w:val="00631B93"/>
    <w:rsid w:val="00631CB6"/>
    <w:rsid w:val="00631F03"/>
    <w:rsid w:val="006321BC"/>
    <w:rsid w:val="006329C2"/>
    <w:rsid w:val="00632A84"/>
    <w:rsid w:val="00632C93"/>
    <w:rsid w:val="00632D11"/>
    <w:rsid w:val="00632F43"/>
    <w:rsid w:val="00633391"/>
    <w:rsid w:val="006335D0"/>
    <w:rsid w:val="00633717"/>
    <w:rsid w:val="006337D0"/>
    <w:rsid w:val="00633E5D"/>
    <w:rsid w:val="0063405C"/>
    <w:rsid w:val="006341BA"/>
    <w:rsid w:val="0063428F"/>
    <w:rsid w:val="006342C4"/>
    <w:rsid w:val="00634335"/>
    <w:rsid w:val="00634451"/>
    <w:rsid w:val="006346E7"/>
    <w:rsid w:val="006346F3"/>
    <w:rsid w:val="00634B12"/>
    <w:rsid w:val="00635657"/>
    <w:rsid w:val="00635B54"/>
    <w:rsid w:val="0063610F"/>
    <w:rsid w:val="00636488"/>
    <w:rsid w:val="006364DB"/>
    <w:rsid w:val="006364ED"/>
    <w:rsid w:val="006368D2"/>
    <w:rsid w:val="00636C2D"/>
    <w:rsid w:val="00636DAC"/>
    <w:rsid w:val="006372A5"/>
    <w:rsid w:val="006374BA"/>
    <w:rsid w:val="00637755"/>
    <w:rsid w:val="0063792B"/>
    <w:rsid w:val="00637F26"/>
    <w:rsid w:val="0064032A"/>
    <w:rsid w:val="006403BC"/>
    <w:rsid w:val="00640438"/>
    <w:rsid w:val="00640946"/>
    <w:rsid w:val="00640AE7"/>
    <w:rsid w:val="00640B90"/>
    <w:rsid w:val="00640CD2"/>
    <w:rsid w:val="00640DC1"/>
    <w:rsid w:val="00641222"/>
    <w:rsid w:val="00641438"/>
    <w:rsid w:val="00641530"/>
    <w:rsid w:val="006416BA"/>
    <w:rsid w:val="0064183F"/>
    <w:rsid w:val="006418E2"/>
    <w:rsid w:val="00641CA9"/>
    <w:rsid w:val="00641F30"/>
    <w:rsid w:val="0064204D"/>
    <w:rsid w:val="00642204"/>
    <w:rsid w:val="006422DC"/>
    <w:rsid w:val="00642406"/>
    <w:rsid w:val="006424B7"/>
    <w:rsid w:val="00642501"/>
    <w:rsid w:val="00642686"/>
    <w:rsid w:val="00642ECF"/>
    <w:rsid w:val="00642FED"/>
    <w:rsid w:val="00643173"/>
    <w:rsid w:val="0064323A"/>
    <w:rsid w:val="00643277"/>
    <w:rsid w:val="006436D6"/>
    <w:rsid w:val="0064381B"/>
    <w:rsid w:val="0064392B"/>
    <w:rsid w:val="00643BA2"/>
    <w:rsid w:val="00643BFD"/>
    <w:rsid w:val="00643DF5"/>
    <w:rsid w:val="00643F94"/>
    <w:rsid w:val="006443E4"/>
    <w:rsid w:val="0064445B"/>
    <w:rsid w:val="006447CD"/>
    <w:rsid w:val="00644948"/>
    <w:rsid w:val="006449CB"/>
    <w:rsid w:val="00644E8E"/>
    <w:rsid w:val="0064505B"/>
    <w:rsid w:val="00645273"/>
    <w:rsid w:val="006454DF"/>
    <w:rsid w:val="006454EA"/>
    <w:rsid w:val="00645505"/>
    <w:rsid w:val="006456AE"/>
    <w:rsid w:val="00645A14"/>
    <w:rsid w:val="00645CAF"/>
    <w:rsid w:val="00645DFB"/>
    <w:rsid w:val="0064632F"/>
    <w:rsid w:val="0064652B"/>
    <w:rsid w:val="006466EE"/>
    <w:rsid w:val="0064678A"/>
    <w:rsid w:val="006468F7"/>
    <w:rsid w:val="00646AA7"/>
    <w:rsid w:val="00646C12"/>
    <w:rsid w:val="00646ED4"/>
    <w:rsid w:val="006471EF"/>
    <w:rsid w:val="006472EF"/>
    <w:rsid w:val="006478C5"/>
    <w:rsid w:val="00647B07"/>
    <w:rsid w:val="00647C01"/>
    <w:rsid w:val="00647D77"/>
    <w:rsid w:val="00647EE9"/>
    <w:rsid w:val="00647F00"/>
    <w:rsid w:val="006501B9"/>
    <w:rsid w:val="0065026A"/>
    <w:rsid w:val="00650840"/>
    <w:rsid w:val="006509C0"/>
    <w:rsid w:val="00650E67"/>
    <w:rsid w:val="00651181"/>
    <w:rsid w:val="00651960"/>
    <w:rsid w:val="006521EA"/>
    <w:rsid w:val="006524CA"/>
    <w:rsid w:val="006528B3"/>
    <w:rsid w:val="00652923"/>
    <w:rsid w:val="00652A4A"/>
    <w:rsid w:val="00652BBB"/>
    <w:rsid w:val="00653127"/>
    <w:rsid w:val="0065335C"/>
    <w:rsid w:val="0065346C"/>
    <w:rsid w:val="006536CD"/>
    <w:rsid w:val="0065380D"/>
    <w:rsid w:val="00653C31"/>
    <w:rsid w:val="00653D18"/>
    <w:rsid w:val="00653DBF"/>
    <w:rsid w:val="00653E24"/>
    <w:rsid w:val="00653EE3"/>
    <w:rsid w:val="00653FC6"/>
    <w:rsid w:val="0065401D"/>
    <w:rsid w:val="006540AA"/>
    <w:rsid w:val="006540E8"/>
    <w:rsid w:val="006541C0"/>
    <w:rsid w:val="0065444E"/>
    <w:rsid w:val="006545DA"/>
    <w:rsid w:val="0065498E"/>
    <w:rsid w:val="00654A82"/>
    <w:rsid w:val="00654B1D"/>
    <w:rsid w:val="00654D0A"/>
    <w:rsid w:val="00654D90"/>
    <w:rsid w:val="00654F06"/>
    <w:rsid w:val="00654FB2"/>
    <w:rsid w:val="00655151"/>
    <w:rsid w:val="006554D5"/>
    <w:rsid w:val="0065565F"/>
    <w:rsid w:val="0065566F"/>
    <w:rsid w:val="00655908"/>
    <w:rsid w:val="00655B52"/>
    <w:rsid w:val="00655E1B"/>
    <w:rsid w:val="00655E1E"/>
    <w:rsid w:val="0065648E"/>
    <w:rsid w:val="006565FA"/>
    <w:rsid w:val="00656B57"/>
    <w:rsid w:val="00657166"/>
    <w:rsid w:val="00657704"/>
    <w:rsid w:val="0065789D"/>
    <w:rsid w:val="0065799F"/>
    <w:rsid w:val="00657C95"/>
    <w:rsid w:val="00657F09"/>
    <w:rsid w:val="006605C0"/>
    <w:rsid w:val="006605F4"/>
    <w:rsid w:val="00660883"/>
    <w:rsid w:val="006608F1"/>
    <w:rsid w:val="00660AF3"/>
    <w:rsid w:val="00660B67"/>
    <w:rsid w:val="00660B8B"/>
    <w:rsid w:val="00660E00"/>
    <w:rsid w:val="00661394"/>
    <w:rsid w:val="00661559"/>
    <w:rsid w:val="006615DC"/>
    <w:rsid w:val="006616B1"/>
    <w:rsid w:val="006616C5"/>
    <w:rsid w:val="00661ACE"/>
    <w:rsid w:val="00661CC0"/>
    <w:rsid w:val="00661D43"/>
    <w:rsid w:val="006621A9"/>
    <w:rsid w:val="006621D4"/>
    <w:rsid w:val="0066271E"/>
    <w:rsid w:val="006628B5"/>
    <w:rsid w:val="00662A02"/>
    <w:rsid w:val="00662CEF"/>
    <w:rsid w:val="00662DAE"/>
    <w:rsid w:val="006631CB"/>
    <w:rsid w:val="00663316"/>
    <w:rsid w:val="0066363D"/>
    <w:rsid w:val="006639C3"/>
    <w:rsid w:val="00663B26"/>
    <w:rsid w:val="00663C6F"/>
    <w:rsid w:val="00663D82"/>
    <w:rsid w:val="00664105"/>
    <w:rsid w:val="006641C2"/>
    <w:rsid w:val="006648F2"/>
    <w:rsid w:val="00664BEA"/>
    <w:rsid w:val="00664E66"/>
    <w:rsid w:val="00664EF7"/>
    <w:rsid w:val="00664F97"/>
    <w:rsid w:val="00664FB0"/>
    <w:rsid w:val="00664FFC"/>
    <w:rsid w:val="0066519A"/>
    <w:rsid w:val="006652CA"/>
    <w:rsid w:val="00665432"/>
    <w:rsid w:val="00665AE8"/>
    <w:rsid w:val="00665B4B"/>
    <w:rsid w:val="00665FC6"/>
    <w:rsid w:val="00665FD0"/>
    <w:rsid w:val="006668DF"/>
    <w:rsid w:val="00666975"/>
    <w:rsid w:val="00666B4A"/>
    <w:rsid w:val="00666BDF"/>
    <w:rsid w:val="00666DBA"/>
    <w:rsid w:val="00666FD0"/>
    <w:rsid w:val="00666FF4"/>
    <w:rsid w:val="006670EF"/>
    <w:rsid w:val="0066732B"/>
    <w:rsid w:val="006674E0"/>
    <w:rsid w:val="00667691"/>
    <w:rsid w:val="00667692"/>
    <w:rsid w:val="00667756"/>
    <w:rsid w:val="00667A72"/>
    <w:rsid w:val="00667D88"/>
    <w:rsid w:val="0067032D"/>
    <w:rsid w:val="00670791"/>
    <w:rsid w:val="00670AF8"/>
    <w:rsid w:val="00670C0A"/>
    <w:rsid w:val="00670CC1"/>
    <w:rsid w:val="00670E78"/>
    <w:rsid w:val="00671131"/>
    <w:rsid w:val="006711EC"/>
    <w:rsid w:val="006713EC"/>
    <w:rsid w:val="006713F7"/>
    <w:rsid w:val="006717DD"/>
    <w:rsid w:val="00671CE9"/>
    <w:rsid w:val="00671D4F"/>
    <w:rsid w:val="00671DFE"/>
    <w:rsid w:val="006720E3"/>
    <w:rsid w:val="0067225E"/>
    <w:rsid w:val="006722E7"/>
    <w:rsid w:val="00672716"/>
    <w:rsid w:val="006727DA"/>
    <w:rsid w:val="00672846"/>
    <w:rsid w:val="006728A8"/>
    <w:rsid w:val="00672F04"/>
    <w:rsid w:val="0067341B"/>
    <w:rsid w:val="00673927"/>
    <w:rsid w:val="00673944"/>
    <w:rsid w:val="00673C21"/>
    <w:rsid w:val="00673C3C"/>
    <w:rsid w:val="00673E27"/>
    <w:rsid w:val="00673E2B"/>
    <w:rsid w:val="00673EB3"/>
    <w:rsid w:val="0067407E"/>
    <w:rsid w:val="00674147"/>
    <w:rsid w:val="006742A3"/>
    <w:rsid w:val="006743CC"/>
    <w:rsid w:val="006744E5"/>
    <w:rsid w:val="006745CA"/>
    <w:rsid w:val="00674B12"/>
    <w:rsid w:val="00674C86"/>
    <w:rsid w:val="006750C3"/>
    <w:rsid w:val="00675811"/>
    <w:rsid w:val="006759B7"/>
    <w:rsid w:val="00675ED8"/>
    <w:rsid w:val="00676231"/>
    <w:rsid w:val="0067623F"/>
    <w:rsid w:val="0067629D"/>
    <w:rsid w:val="006766E3"/>
    <w:rsid w:val="0067673A"/>
    <w:rsid w:val="006769B7"/>
    <w:rsid w:val="00676A49"/>
    <w:rsid w:val="00676B89"/>
    <w:rsid w:val="00676D5F"/>
    <w:rsid w:val="006770F1"/>
    <w:rsid w:val="0067762B"/>
    <w:rsid w:val="0067774F"/>
    <w:rsid w:val="00677778"/>
    <w:rsid w:val="006778EE"/>
    <w:rsid w:val="00677B0C"/>
    <w:rsid w:val="00677C51"/>
    <w:rsid w:val="00677EB4"/>
    <w:rsid w:val="0068050A"/>
    <w:rsid w:val="00680870"/>
    <w:rsid w:val="00680C33"/>
    <w:rsid w:val="00680FD8"/>
    <w:rsid w:val="006811BF"/>
    <w:rsid w:val="006818BA"/>
    <w:rsid w:val="0068193C"/>
    <w:rsid w:val="00681962"/>
    <w:rsid w:val="00681AB1"/>
    <w:rsid w:val="00681D37"/>
    <w:rsid w:val="00681EFF"/>
    <w:rsid w:val="00681FD9"/>
    <w:rsid w:val="006821A6"/>
    <w:rsid w:val="00682215"/>
    <w:rsid w:val="006826AA"/>
    <w:rsid w:val="006829C8"/>
    <w:rsid w:val="00682CBD"/>
    <w:rsid w:val="00682D07"/>
    <w:rsid w:val="00682E75"/>
    <w:rsid w:val="00682E9F"/>
    <w:rsid w:val="00682FA9"/>
    <w:rsid w:val="00682FBC"/>
    <w:rsid w:val="00683087"/>
    <w:rsid w:val="00683096"/>
    <w:rsid w:val="006832FB"/>
    <w:rsid w:val="0068368C"/>
    <w:rsid w:val="006839CC"/>
    <w:rsid w:val="00683B0A"/>
    <w:rsid w:val="00683ECE"/>
    <w:rsid w:val="00683F05"/>
    <w:rsid w:val="006842B8"/>
    <w:rsid w:val="0068458A"/>
    <w:rsid w:val="00684845"/>
    <w:rsid w:val="00684854"/>
    <w:rsid w:val="006848D3"/>
    <w:rsid w:val="00684BE1"/>
    <w:rsid w:val="006853BA"/>
    <w:rsid w:val="006855C9"/>
    <w:rsid w:val="00685637"/>
    <w:rsid w:val="006857A4"/>
    <w:rsid w:val="00685C65"/>
    <w:rsid w:val="00685EB6"/>
    <w:rsid w:val="00686170"/>
    <w:rsid w:val="00686370"/>
    <w:rsid w:val="00686481"/>
    <w:rsid w:val="00686605"/>
    <w:rsid w:val="00686980"/>
    <w:rsid w:val="0068698A"/>
    <w:rsid w:val="00687053"/>
    <w:rsid w:val="006871AF"/>
    <w:rsid w:val="0068757E"/>
    <w:rsid w:val="0068760A"/>
    <w:rsid w:val="00687614"/>
    <w:rsid w:val="00687685"/>
    <w:rsid w:val="00687C63"/>
    <w:rsid w:val="00687D56"/>
    <w:rsid w:val="00690031"/>
    <w:rsid w:val="0069027F"/>
    <w:rsid w:val="00690413"/>
    <w:rsid w:val="00690514"/>
    <w:rsid w:val="00690651"/>
    <w:rsid w:val="00690A26"/>
    <w:rsid w:val="00690B59"/>
    <w:rsid w:val="00690D8D"/>
    <w:rsid w:val="00691271"/>
    <w:rsid w:val="006912DC"/>
    <w:rsid w:val="006917EE"/>
    <w:rsid w:val="00691994"/>
    <w:rsid w:val="00691ECC"/>
    <w:rsid w:val="00691F52"/>
    <w:rsid w:val="00691F75"/>
    <w:rsid w:val="006920DB"/>
    <w:rsid w:val="006921F1"/>
    <w:rsid w:val="00692205"/>
    <w:rsid w:val="00692373"/>
    <w:rsid w:val="006923CE"/>
    <w:rsid w:val="00692449"/>
    <w:rsid w:val="00692582"/>
    <w:rsid w:val="0069277D"/>
    <w:rsid w:val="00692793"/>
    <w:rsid w:val="0069298B"/>
    <w:rsid w:val="006929FA"/>
    <w:rsid w:val="00692B3B"/>
    <w:rsid w:val="00692C51"/>
    <w:rsid w:val="00692D79"/>
    <w:rsid w:val="0069324E"/>
    <w:rsid w:val="0069347A"/>
    <w:rsid w:val="00693513"/>
    <w:rsid w:val="00693927"/>
    <w:rsid w:val="00693D63"/>
    <w:rsid w:val="00693E53"/>
    <w:rsid w:val="006940B3"/>
    <w:rsid w:val="006940EC"/>
    <w:rsid w:val="00694245"/>
    <w:rsid w:val="006944BB"/>
    <w:rsid w:val="006946DA"/>
    <w:rsid w:val="00694703"/>
    <w:rsid w:val="006947A8"/>
    <w:rsid w:val="0069480C"/>
    <w:rsid w:val="00694862"/>
    <w:rsid w:val="006948E5"/>
    <w:rsid w:val="0069497D"/>
    <w:rsid w:val="00694F68"/>
    <w:rsid w:val="0069508C"/>
    <w:rsid w:val="00695148"/>
    <w:rsid w:val="006955A3"/>
    <w:rsid w:val="0069568F"/>
    <w:rsid w:val="00695848"/>
    <w:rsid w:val="00695A28"/>
    <w:rsid w:val="00695AEF"/>
    <w:rsid w:val="00695FE2"/>
    <w:rsid w:val="00696166"/>
    <w:rsid w:val="0069654F"/>
    <w:rsid w:val="00696925"/>
    <w:rsid w:val="00696AED"/>
    <w:rsid w:val="00696C24"/>
    <w:rsid w:val="00697449"/>
    <w:rsid w:val="0069758A"/>
    <w:rsid w:val="00697A55"/>
    <w:rsid w:val="006A0242"/>
    <w:rsid w:val="006A04A8"/>
    <w:rsid w:val="006A0D01"/>
    <w:rsid w:val="006A0DF0"/>
    <w:rsid w:val="006A0E25"/>
    <w:rsid w:val="006A0EE9"/>
    <w:rsid w:val="006A10A0"/>
    <w:rsid w:val="006A1228"/>
    <w:rsid w:val="006A130D"/>
    <w:rsid w:val="006A143B"/>
    <w:rsid w:val="006A1B77"/>
    <w:rsid w:val="006A1D57"/>
    <w:rsid w:val="006A1D58"/>
    <w:rsid w:val="006A1F5F"/>
    <w:rsid w:val="006A228F"/>
    <w:rsid w:val="006A267A"/>
    <w:rsid w:val="006A29CD"/>
    <w:rsid w:val="006A2A13"/>
    <w:rsid w:val="006A2A7A"/>
    <w:rsid w:val="006A2EC6"/>
    <w:rsid w:val="006A30C2"/>
    <w:rsid w:val="006A339F"/>
    <w:rsid w:val="006A3753"/>
    <w:rsid w:val="006A39F4"/>
    <w:rsid w:val="006A3AD8"/>
    <w:rsid w:val="006A3B8B"/>
    <w:rsid w:val="006A3FDC"/>
    <w:rsid w:val="006A4041"/>
    <w:rsid w:val="006A4044"/>
    <w:rsid w:val="006A4187"/>
    <w:rsid w:val="006A422D"/>
    <w:rsid w:val="006A4738"/>
    <w:rsid w:val="006A4A2C"/>
    <w:rsid w:val="006A4AD4"/>
    <w:rsid w:val="006A4C8C"/>
    <w:rsid w:val="006A5288"/>
    <w:rsid w:val="006A5402"/>
    <w:rsid w:val="006A54F6"/>
    <w:rsid w:val="006A5590"/>
    <w:rsid w:val="006A58D0"/>
    <w:rsid w:val="006A5B89"/>
    <w:rsid w:val="006A5D2D"/>
    <w:rsid w:val="006A5DCD"/>
    <w:rsid w:val="006A5DDF"/>
    <w:rsid w:val="006A60C9"/>
    <w:rsid w:val="006A6236"/>
    <w:rsid w:val="006A63E6"/>
    <w:rsid w:val="006A6448"/>
    <w:rsid w:val="006A6518"/>
    <w:rsid w:val="006A6FDB"/>
    <w:rsid w:val="006A7323"/>
    <w:rsid w:val="006A77B1"/>
    <w:rsid w:val="006A7A94"/>
    <w:rsid w:val="006A7D0C"/>
    <w:rsid w:val="006A7F17"/>
    <w:rsid w:val="006B03CC"/>
    <w:rsid w:val="006B05E3"/>
    <w:rsid w:val="006B0BBC"/>
    <w:rsid w:val="006B0EC7"/>
    <w:rsid w:val="006B0F33"/>
    <w:rsid w:val="006B0F35"/>
    <w:rsid w:val="006B114F"/>
    <w:rsid w:val="006B123D"/>
    <w:rsid w:val="006B1461"/>
    <w:rsid w:val="006B170D"/>
    <w:rsid w:val="006B1918"/>
    <w:rsid w:val="006B1BF3"/>
    <w:rsid w:val="006B1BF5"/>
    <w:rsid w:val="006B22B5"/>
    <w:rsid w:val="006B22FF"/>
    <w:rsid w:val="006B23B4"/>
    <w:rsid w:val="006B2921"/>
    <w:rsid w:val="006B2B7A"/>
    <w:rsid w:val="006B2BDF"/>
    <w:rsid w:val="006B2BEC"/>
    <w:rsid w:val="006B2F43"/>
    <w:rsid w:val="006B306A"/>
    <w:rsid w:val="006B30BB"/>
    <w:rsid w:val="006B32A6"/>
    <w:rsid w:val="006B340E"/>
    <w:rsid w:val="006B37A6"/>
    <w:rsid w:val="006B37E1"/>
    <w:rsid w:val="006B3BC2"/>
    <w:rsid w:val="006B3DA8"/>
    <w:rsid w:val="006B43A2"/>
    <w:rsid w:val="006B4B1F"/>
    <w:rsid w:val="006B517A"/>
    <w:rsid w:val="006B52F2"/>
    <w:rsid w:val="006B53C6"/>
    <w:rsid w:val="006B55D1"/>
    <w:rsid w:val="006B56E6"/>
    <w:rsid w:val="006B58F1"/>
    <w:rsid w:val="006B5C0F"/>
    <w:rsid w:val="006B5FE7"/>
    <w:rsid w:val="006B6233"/>
    <w:rsid w:val="006B62A2"/>
    <w:rsid w:val="006B6686"/>
    <w:rsid w:val="006B680E"/>
    <w:rsid w:val="006B6ACB"/>
    <w:rsid w:val="006B6BE3"/>
    <w:rsid w:val="006B73CA"/>
    <w:rsid w:val="006B75AF"/>
    <w:rsid w:val="006B7627"/>
    <w:rsid w:val="006B7A15"/>
    <w:rsid w:val="006B7AB6"/>
    <w:rsid w:val="006B7E2D"/>
    <w:rsid w:val="006B7FEC"/>
    <w:rsid w:val="006C018F"/>
    <w:rsid w:val="006C04DE"/>
    <w:rsid w:val="006C10E6"/>
    <w:rsid w:val="006C1135"/>
    <w:rsid w:val="006C1353"/>
    <w:rsid w:val="006C1620"/>
    <w:rsid w:val="006C16A8"/>
    <w:rsid w:val="006C16FF"/>
    <w:rsid w:val="006C1896"/>
    <w:rsid w:val="006C18B1"/>
    <w:rsid w:val="006C1A77"/>
    <w:rsid w:val="006C1AE6"/>
    <w:rsid w:val="006C1B65"/>
    <w:rsid w:val="006C1B6A"/>
    <w:rsid w:val="006C1B8F"/>
    <w:rsid w:val="006C1C21"/>
    <w:rsid w:val="006C1FA1"/>
    <w:rsid w:val="006C215F"/>
    <w:rsid w:val="006C21D2"/>
    <w:rsid w:val="006C24F1"/>
    <w:rsid w:val="006C269E"/>
    <w:rsid w:val="006C292F"/>
    <w:rsid w:val="006C2BD3"/>
    <w:rsid w:val="006C2C11"/>
    <w:rsid w:val="006C2E7C"/>
    <w:rsid w:val="006C3119"/>
    <w:rsid w:val="006C3287"/>
    <w:rsid w:val="006C32EE"/>
    <w:rsid w:val="006C331F"/>
    <w:rsid w:val="006C3597"/>
    <w:rsid w:val="006C36A9"/>
    <w:rsid w:val="006C38CF"/>
    <w:rsid w:val="006C3A56"/>
    <w:rsid w:val="006C3B40"/>
    <w:rsid w:val="006C3BC5"/>
    <w:rsid w:val="006C4261"/>
    <w:rsid w:val="006C45BE"/>
    <w:rsid w:val="006C46F4"/>
    <w:rsid w:val="006C482D"/>
    <w:rsid w:val="006C483B"/>
    <w:rsid w:val="006C4D8F"/>
    <w:rsid w:val="006C4D9B"/>
    <w:rsid w:val="006C4F6B"/>
    <w:rsid w:val="006C4FF8"/>
    <w:rsid w:val="006C5187"/>
    <w:rsid w:val="006C5633"/>
    <w:rsid w:val="006C56FD"/>
    <w:rsid w:val="006C57F9"/>
    <w:rsid w:val="006C5A19"/>
    <w:rsid w:val="006C5A73"/>
    <w:rsid w:val="006C5C8D"/>
    <w:rsid w:val="006C6023"/>
    <w:rsid w:val="006C605B"/>
    <w:rsid w:val="006C6061"/>
    <w:rsid w:val="006C6287"/>
    <w:rsid w:val="006C62BA"/>
    <w:rsid w:val="006C6693"/>
    <w:rsid w:val="006C66FE"/>
    <w:rsid w:val="006C68B5"/>
    <w:rsid w:val="006C6A91"/>
    <w:rsid w:val="006C7369"/>
    <w:rsid w:val="006C7449"/>
    <w:rsid w:val="006C777B"/>
    <w:rsid w:val="006C77B1"/>
    <w:rsid w:val="006C7910"/>
    <w:rsid w:val="006C7981"/>
    <w:rsid w:val="006C798A"/>
    <w:rsid w:val="006C7CA2"/>
    <w:rsid w:val="006D000F"/>
    <w:rsid w:val="006D00CA"/>
    <w:rsid w:val="006D0334"/>
    <w:rsid w:val="006D041B"/>
    <w:rsid w:val="006D05C5"/>
    <w:rsid w:val="006D06C8"/>
    <w:rsid w:val="006D0A3E"/>
    <w:rsid w:val="006D0CCC"/>
    <w:rsid w:val="006D12F9"/>
    <w:rsid w:val="006D210F"/>
    <w:rsid w:val="006D2137"/>
    <w:rsid w:val="006D23AF"/>
    <w:rsid w:val="006D23EC"/>
    <w:rsid w:val="006D24C0"/>
    <w:rsid w:val="006D258D"/>
    <w:rsid w:val="006D25E5"/>
    <w:rsid w:val="006D25FA"/>
    <w:rsid w:val="006D2A9B"/>
    <w:rsid w:val="006D2F36"/>
    <w:rsid w:val="006D318D"/>
    <w:rsid w:val="006D32F7"/>
    <w:rsid w:val="006D39F5"/>
    <w:rsid w:val="006D3C69"/>
    <w:rsid w:val="006D409F"/>
    <w:rsid w:val="006D4284"/>
    <w:rsid w:val="006D45A0"/>
    <w:rsid w:val="006D464A"/>
    <w:rsid w:val="006D480A"/>
    <w:rsid w:val="006D49E0"/>
    <w:rsid w:val="006D4B88"/>
    <w:rsid w:val="006D4BD2"/>
    <w:rsid w:val="006D4DA4"/>
    <w:rsid w:val="006D4E82"/>
    <w:rsid w:val="006D4EA1"/>
    <w:rsid w:val="006D4FA8"/>
    <w:rsid w:val="006D50B0"/>
    <w:rsid w:val="006D56A9"/>
    <w:rsid w:val="006D5B40"/>
    <w:rsid w:val="006D5C37"/>
    <w:rsid w:val="006D5D63"/>
    <w:rsid w:val="006D5F41"/>
    <w:rsid w:val="006D61A4"/>
    <w:rsid w:val="006D61EB"/>
    <w:rsid w:val="006D61F3"/>
    <w:rsid w:val="006D6976"/>
    <w:rsid w:val="006D6B46"/>
    <w:rsid w:val="006D6CBD"/>
    <w:rsid w:val="006D71C0"/>
    <w:rsid w:val="006D747A"/>
    <w:rsid w:val="006D7547"/>
    <w:rsid w:val="006D75DC"/>
    <w:rsid w:val="006D7C44"/>
    <w:rsid w:val="006E0254"/>
    <w:rsid w:val="006E0405"/>
    <w:rsid w:val="006E0505"/>
    <w:rsid w:val="006E06F3"/>
    <w:rsid w:val="006E0AF4"/>
    <w:rsid w:val="006E0C82"/>
    <w:rsid w:val="006E0CD4"/>
    <w:rsid w:val="006E0F0F"/>
    <w:rsid w:val="006E0FCB"/>
    <w:rsid w:val="006E11EA"/>
    <w:rsid w:val="006E1395"/>
    <w:rsid w:val="006E1407"/>
    <w:rsid w:val="006E145A"/>
    <w:rsid w:val="006E14F2"/>
    <w:rsid w:val="006E196B"/>
    <w:rsid w:val="006E1BFD"/>
    <w:rsid w:val="006E1F99"/>
    <w:rsid w:val="006E21CC"/>
    <w:rsid w:val="006E2440"/>
    <w:rsid w:val="006E24AE"/>
    <w:rsid w:val="006E2856"/>
    <w:rsid w:val="006E295A"/>
    <w:rsid w:val="006E2C7A"/>
    <w:rsid w:val="006E2D30"/>
    <w:rsid w:val="006E3256"/>
    <w:rsid w:val="006E32DF"/>
    <w:rsid w:val="006E3398"/>
    <w:rsid w:val="006E381F"/>
    <w:rsid w:val="006E3A7A"/>
    <w:rsid w:val="006E3C7E"/>
    <w:rsid w:val="006E404B"/>
    <w:rsid w:val="006E40D9"/>
    <w:rsid w:val="006E482F"/>
    <w:rsid w:val="006E48C4"/>
    <w:rsid w:val="006E4BF1"/>
    <w:rsid w:val="006E4E4A"/>
    <w:rsid w:val="006E508E"/>
    <w:rsid w:val="006E5103"/>
    <w:rsid w:val="006E521E"/>
    <w:rsid w:val="006E5C34"/>
    <w:rsid w:val="006E5DD3"/>
    <w:rsid w:val="006E5EA2"/>
    <w:rsid w:val="006E68F2"/>
    <w:rsid w:val="006E6A16"/>
    <w:rsid w:val="006E6BA5"/>
    <w:rsid w:val="006E6F96"/>
    <w:rsid w:val="006E7021"/>
    <w:rsid w:val="006E714B"/>
    <w:rsid w:val="006E74FC"/>
    <w:rsid w:val="006E768E"/>
    <w:rsid w:val="006E76F1"/>
    <w:rsid w:val="006E7845"/>
    <w:rsid w:val="006E78CE"/>
    <w:rsid w:val="006E78F4"/>
    <w:rsid w:val="006E7A2F"/>
    <w:rsid w:val="006E7B59"/>
    <w:rsid w:val="006E7C1C"/>
    <w:rsid w:val="006E7C1D"/>
    <w:rsid w:val="006E7C81"/>
    <w:rsid w:val="006E7CED"/>
    <w:rsid w:val="006E7DEE"/>
    <w:rsid w:val="006E7F11"/>
    <w:rsid w:val="006E7F94"/>
    <w:rsid w:val="006F002F"/>
    <w:rsid w:val="006F01F7"/>
    <w:rsid w:val="006F0200"/>
    <w:rsid w:val="006F0319"/>
    <w:rsid w:val="006F03FC"/>
    <w:rsid w:val="006F05D2"/>
    <w:rsid w:val="006F11D8"/>
    <w:rsid w:val="006F12C7"/>
    <w:rsid w:val="006F1493"/>
    <w:rsid w:val="006F1543"/>
    <w:rsid w:val="006F1710"/>
    <w:rsid w:val="006F1B02"/>
    <w:rsid w:val="006F25F5"/>
    <w:rsid w:val="006F271C"/>
    <w:rsid w:val="006F29F7"/>
    <w:rsid w:val="006F2E25"/>
    <w:rsid w:val="006F2E7C"/>
    <w:rsid w:val="006F3016"/>
    <w:rsid w:val="006F32B1"/>
    <w:rsid w:val="006F36D9"/>
    <w:rsid w:val="006F3840"/>
    <w:rsid w:val="006F390D"/>
    <w:rsid w:val="006F3990"/>
    <w:rsid w:val="006F40D2"/>
    <w:rsid w:val="006F4131"/>
    <w:rsid w:val="006F43A2"/>
    <w:rsid w:val="006F4922"/>
    <w:rsid w:val="006F4981"/>
    <w:rsid w:val="006F4B75"/>
    <w:rsid w:val="006F4C09"/>
    <w:rsid w:val="006F4D24"/>
    <w:rsid w:val="006F4D61"/>
    <w:rsid w:val="006F4FFB"/>
    <w:rsid w:val="006F50AC"/>
    <w:rsid w:val="006F5361"/>
    <w:rsid w:val="006F545A"/>
    <w:rsid w:val="006F5580"/>
    <w:rsid w:val="006F5F06"/>
    <w:rsid w:val="006F612D"/>
    <w:rsid w:val="006F64BD"/>
    <w:rsid w:val="006F6AA1"/>
    <w:rsid w:val="006F6BE6"/>
    <w:rsid w:val="006F71D4"/>
    <w:rsid w:val="006F72AB"/>
    <w:rsid w:val="006F72F5"/>
    <w:rsid w:val="006F73E1"/>
    <w:rsid w:val="006F7506"/>
    <w:rsid w:val="006F75F8"/>
    <w:rsid w:val="006F7642"/>
    <w:rsid w:val="006F76C0"/>
    <w:rsid w:val="006F7876"/>
    <w:rsid w:val="006F7A1F"/>
    <w:rsid w:val="006F7CC0"/>
    <w:rsid w:val="006F7E76"/>
    <w:rsid w:val="00700020"/>
    <w:rsid w:val="00700656"/>
    <w:rsid w:val="00700681"/>
    <w:rsid w:val="00700BF6"/>
    <w:rsid w:val="00700CC5"/>
    <w:rsid w:val="00700DBC"/>
    <w:rsid w:val="00700F63"/>
    <w:rsid w:val="00701093"/>
    <w:rsid w:val="0070159C"/>
    <w:rsid w:val="00701B52"/>
    <w:rsid w:val="00702073"/>
    <w:rsid w:val="00702083"/>
    <w:rsid w:val="007022F6"/>
    <w:rsid w:val="0070230B"/>
    <w:rsid w:val="007024D7"/>
    <w:rsid w:val="0070253B"/>
    <w:rsid w:val="0070253C"/>
    <w:rsid w:val="007025CC"/>
    <w:rsid w:val="0070263A"/>
    <w:rsid w:val="007029B7"/>
    <w:rsid w:val="00702B4D"/>
    <w:rsid w:val="00702C1D"/>
    <w:rsid w:val="00702D30"/>
    <w:rsid w:val="00702E95"/>
    <w:rsid w:val="00703259"/>
    <w:rsid w:val="00703CD2"/>
    <w:rsid w:val="00703D04"/>
    <w:rsid w:val="00704086"/>
    <w:rsid w:val="00704390"/>
    <w:rsid w:val="00704484"/>
    <w:rsid w:val="0070461B"/>
    <w:rsid w:val="00704E63"/>
    <w:rsid w:val="007051F3"/>
    <w:rsid w:val="0070525F"/>
    <w:rsid w:val="00705325"/>
    <w:rsid w:val="007054D6"/>
    <w:rsid w:val="00705732"/>
    <w:rsid w:val="007058C6"/>
    <w:rsid w:val="00705EEB"/>
    <w:rsid w:val="0070608B"/>
    <w:rsid w:val="00706C92"/>
    <w:rsid w:val="00706E35"/>
    <w:rsid w:val="00706FBE"/>
    <w:rsid w:val="00707122"/>
    <w:rsid w:val="007075E9"/>
    <w:rsid w:val="00707610"/>
    <w:rsid w:val="0070776A"/>
    <w:rsid w:val="00707804"/>
    <w:rsid w:val="00707CF3"/>
    <w:rsid w:val="00710089"/>
    <w:rsid w:val="0071022E"/>
    <w:rsid w:val="0071028A"/>
    <w:rsid w:val="00710370"/>
    <w:rsid w:val="00710729"/>
    <w:rsid w:val="007109BF"/>
    <w:rsid w:val="00710E06"/>
    <w:rsid w:val="00711067"/>
    <w:rsid w:val="007110C4"/>
    <w:rsid w:val="00711806"/>
    <w:rsid w:val="00711852"/>
    <w:rsid w:val="00711E2C"/>
    <w:rsid w:val="007120C9"/>
    <w:rsid w:val="0071214D"/>
    <w:rsid w:val="007121CC"/>
    <w:rsid w:val="007125F4"/>
    <w:rsid w:val="00712723"/>
    <w:rsid w:val="007127B5"/>
    <w:rsid w:val="007128DF"/>
    <w:rsid w:val="00712A69"/>
    <w:rsid w:val="00712B49"/>
    <w:rsid w:val="00712B6E"/>
    <w:rsid w:val="00713223"/>
    <w:rsid w:val="0071328D"/>
    <w:rsid w:val="007132B2"/>
    <w:rsid w:val="007132C7"/>
    <w:rsid w:val="007136A8"/>
    <w:rsid w:val="00713856"/>
    <w:rsid w:val="0071393D"/>
    <w:rsid w:val="00713E6C"/>
    <w:rsid w:val="00713EDD"/>
    <w:rsid w:val="00713F2B"/>
    <w:rsid w:val="0071400F"/>
    <w:rsid w:val="00714183"/>
    <w:rsid w:val="007143A1"/>
    <w:rsid w:val="007146F1"/>
    <w:rsid w:val="00714B92"/>
    <w:rsid w:val="00714BA6"/>
    <w:rsid w:val="007152C5"/>
    <w:rsid w:val="00715510"/>
    <w:rsid w:val="007155DA"/>
    <w:rsid w:val="00715820"/>
    <w:rsid w:val="00715DAA"/>
    <w:rsid w:val="00715F75"/>
    <w:rsid w:val="007162BB"/>
    <w:rsid w:val="00716370"/>
    <w:rsid w:val="00716840"/>
    <w:rsid w:val="00716C24"/>
    <w:rsid w:val="00716F48"/>
    <w:rsid w:val="007173E5"/>
    <w:rsid w:val="0071766C"/>
    <w:rsid w:val="007178ED"/>
    <w:rsid w:val="0071795D"/>
    <w:rsid w:val="00717AC0"/>
    <w:rsid w:val="00720025"/>
    <w:rsid w:val="00720105"/>
    <w:rsid w:val="0072052C"/>
    <w:rsid w:val="0072077E"/>
    <w:rsid w:val="00720843"/>
    <w:rsid w:val="00720E97"/>
    <w:rsid w:val="00720F21"/>
    <w:rsid w:val="007215B9"/>
    <w:rsid w:val="00721A2D"/>
    <w:rsid w:val="00721CA3"/>
    <w:rsid w:val="00721CAF"/>
    <w:rsid w:val="007224D9"/>
    <w:rsid w:val="00722F0E"/>
    <w:rsid w:val="007233AD"/>
    <w:rsid w:val="00723638"/>
    <w:rsid w:val="007236CC"/>
    <w:rsid w:val="0072384E"/>
    <w:rsid w:val="00723AC2"/>
    <w:rsid w:val="007241CF"/>
    <w:rsid w:val="00724250"/>
    <w:rsid w:val="0072486A"/>
    <w:rsid w:val="007249A1"/>
    <w:rsid w:val="00724A32"/>
    <w:rsid w:val="00724C8C"/>
    <w:rsid w:val="00724E56"/>
    <w:rsid w:val="00724F36"/>
    <w:rsid w:val="007250B3"/>
    <w:rsid w:val="00725219"/>
    <w:rsid w:val="007253C1"/>
    <w:rsid w:val="007256D2"/>
    <w:rsid w:val="0072572F"/>
    <w:rsid w:val="00725A99"/>
    <w:rsid w:val="00726217"/>
    <w:rsid w:val="0072625E"/>
    <w:rsid w:val="007269A3"/>
    <w:rsid w:val="007269D8"/>
    <w:rsid w:val="00726A71"/>
    <w:rsid w:val="00726F0C"/>
    <w:rsid w:val="007273BA"/>
    <w:rsid w:val="007276AF"/>
    <w:rsid w:val="0072783D"/>
    <w:rsid w:val="00727BD8"/>
    <w:rsid w:val="00727D6F"/>
    <w:rsid w:val="00727DF5"/>
    <w:rsid w:val="00727F11"/>
    <w:rsid w:val="00727FF6"/>
    <w:rsid w:val="00731479"/>
    <w:rsid w:val="007318DD"/>
    <w:rsid w:val="00731A8D"/>
    <w:rsid w:val="007327A5"/>
    <w:rsid w:val="007328A9"/>
    <w:rsid w:val="00732FCC"/>
    <w:rsid w:val="00733173"/>
    <w:rsid w:val="00733275"/>
    <w:rsid w:val="00733934"/>
    <w:rsid w:val="00733992"/>
    <w:rsid w:val="00733A2D"/>
    <w:rsid w:val="00733AB8"/>
    <w:rsid w:val="00733B97"/>
    <w:rsid w:val="00733C00"/>
    <w:rsid w:val="00733C35"/>
    <w:rsid w:val="00733DE1"/>
    <w:rsid w:val="00734273"/>
    <w:rsid w:val="00734676"/>
    <w:rsid w:val="00734895"/>
    <w:rsid w:val="00734AE5"/>
    <w:rsid w:val="00734D73"/>
    <w:rsid w:val="00734FA4"/>
    <w:rsid w:val="00734FC6"/>
    <w:rsid w:val="0073546A"/>
    <w:rsid w:val="00735655"/>
    <w:rsid w:val="00735712"/>
    <w:rsid w:val="007359CC"/>
    <w:rsid w:val="00735A60"/>
    <w:rsid w:val="00735C59"/>
    <w:rsid w:val="00735F47"/>
    <w:rsid w:val="007365DD"/>
    <w:rsid w:val="007367B6"/>
    <w:rsid w:val="00736A3E"/>
    <w:rsid w:val="00736ABF"/>
    <w:rsid w:val="00736DBD"/>
    <w:rsid w:val="00736F36"/>
    <w:rsid w:val="00736FCE"/>
    <w:rsid w:val="00737000"/>
    <w:rsid w:val="00737123"/>
    <w:rsid w:val="0073733B"/>
    <w:rsid w:val="007378FC"/>
    <w:rsid w:val="007400A7"/>
    <w:rsid w:val="0074017A"/>
    <w:rsid w:val="00740411"/>
    <w:rsid w:val="0074055D"/>
    <w:rsid w:val="00740745"/>
    <w:rsid w:val="007409AF"/>
    <w:rsid w:val="00740B75"/>
    <w:rsid w:val="00740D45"/>
    <w:rsid w:val="007411A3"/>
    <w:rsid w:val="0074142C"/>
    <w:rsid w:val="00741490"/>
    <w:rsid w:val="007414E3"/>
    <w:rsid w:val="00741627"/>
    <w:rsid w:val="00741B86"/>
    <w:rsid w:val="00741D55"/>
    <w:rsid w:val="00741FC4"/>
    <w:rsid w:val="00742351"/>
    <w:rsid w:val="007426EF"/>
    <w:rsid w:val="0074289E"/>
    <w:rsid w:val="00742A73"/>
    <w:rsid w:val="00742E2A"/>
    <w:rsid w:val="00742E62"/>
    <w:rsid w:val="0074301B"/>
    <w:rsid w:val="00743108"/>
    <w:rsid w:val="007434BB"/>
    <w:rsid w:val="00743869"/>
    <w:rsid w:val="0074390D"/>
    <w:rsid w:val="00743C1D"/>
    <w:rsid w:val="00743CE1"/>
    <w:rsid w:val="00743CF3"/>
    <w:rsid w:val="00744044"/>
    <w:rsid w:val="00744087"/>
    <w:rsid w:val="0074464D"/>
    <w:rsid w:val="00744A4C"/>
    <w:rsid w:val="00744DDD"/>
    <w:rsid w:val="00744EFD"/>
    <w:rsid w:val="00745039"/>
    <w:rsid w:val="007450A4"/>
    <w:rsid w:val="007450BB"/>
    <w:rsid w:val="007453CE"/>
    <w:rsid w:val="007453F4"/>
    <w:rsid w:val="007454FD"/>
    <w:rsid w:val="007455FF"/>
    <w:rsid w:val="00745785"/>
    <w:rsid w:val="007458BD"/>
    <w:rsid w:val="00745A94"/>
    <w:rsid w:val="00745BBA"/>
    <w:rsid w:val="00745DD3"/>
    <w:rsid w:val="00745F86"/>
    <w:rsid w:val="00746013"/>
    <w:rsid w:val="00746033"/>
    <w:rsid w:val="0074621F"/>
    <w:rsid w:val="00746497"/>
    <w:rsid w:val="0074663F"/>
    <w:rsid w:val="0074690D"/>
    <w:rsid w:val="007469E1"/>
    <w:rsid w:val="00746A22"/>
    <w:rsid w:val="00746A2A"/>
    <w:rsid w:val="00746A63"/>
    <w:rsid w:val="00746BA6"/>
    <w:rsid w:val="00746EE9"/>
    <w:rsid w:val="00746F38"/>
    <w:rsid w:val="00747044"/>
    <w:rsid w:val="0074766D"/>
    <w:rsid w:val="00747946"/>
    <w:rsid w:val="00747B41"/>
    <w:rsid w:val="007505A2"/>
    <w:rsid w:val="00750682"/>
    <w:rsid w:val="00750919"/>
    <w:rsid w:val="00750C42"/>
    <w:rsid w:val="00750F49"/>
    <w:rsid w:val="0075105D"/>
    <w:rsid w:val="00751158"/>
    <w:rsid w:val="007512A6"/>
    <w:rsid w:val="0075130D"/>
    <w:rsid w:val="00751910"/>
    <w:rsid w:val="0075191F"/>
    <w:rsid w:val="007519BC"/>
    <w:rsid w:val="00751B1C"/>
    <w:rsid w:val="00751BF8"/>
    <w:rsid w:val="00751C2E"/>
    <w:rsid w:val="00751C64"/>
    <w:rsid w:val="00751CEB"/>
    <w:rsid w:val="00751EA6"/>
    <w:rsid w:val="00751F37"/>
    <w:rsid w:val="00752776"/>
    <w:rsid w:val="007529A6"/>
    <w:rsid w:val="00752BDA"/>
    <w:rsid w:val="00752C3D"/>
    <w:rsid w:val="00752C94"/>
    <w:rsid w:val="00753000"/>
    <w:rsid w:val="007530D8"/>
    <w:rsid w:val="00753126"/>
    <w:rsid w:val="007539A1"/>
    <w:rsid w:val="00753A25"/>
    <w:rsid w:val="00753AF9"/>
    <w:rsid w:val="00753B96"/>
    <w:rsid w:val="007541CD"/>
    <w:rsid w:val="0075445E"/>
    <w:rsid w:val="00754852"/>
    <w:rsid w:val="00754D89"/>
    <w:rsid w:val="00754F09"/>
    <w:rsid w:val="00755102"/>
    <w:rsid w:val="00755118"/>
    <w:rsid w:val="00755148"/>
    <w:rsid w:val="007551A2"/>
    <w:rsid w:val="00755240"/>
    <w:rsid w:val="007553DB"/>
    <w:rsid w:val="007559FD"/>
    <w:rsid w:val="00755A68"/>
    <w:rsid w:val="00755AD8"/>
    <w:rsid w:val="00755C90"/>
    <w:rsid w:val="00755D68"/>
    <w:rsid w:val="00755DF5"/>
    <w:rsid w:val="0075609F"/>
    <w:rsid w:val="00756146"/>
    <w:rsid w:val="00756191"/>
    <w:rsid w:val="007561D1"/>
    <w:rsid w:val="00756589"/>
    <w:rsid w:val="00756835"/>
    <w:rsid w:val="00756933"/>
    <w:rsid w:val="007569EF"/>
    <w:rsid w:val="0075717D"/>
    <w:rsid w:val="0075770A"/>
    <w:rsid w:val="0075781E"/>
    <w:rsid w:val="0075794E"/>
    <w:rsid w:val="00757BE8"/>
    <w:rsid w:val="00757E63"/>
    <w:rsid w:val="00760A54"/>
    <w:rsid w:val="00760AEA"/>
    <w:rsid w:val="00760B07"/>
    <w:rsid w:val="00760CED"/>
    <w:rsid w:val="00760E1D"/>
    <w:rsid w:val="007610D9"/>
    <w:rsid w:val="00761519"/>
    <w:rsid w:val="0076171E"/>
    <w:rsid w:val="007619AE"/>
    <w:rsid w:val="00761BC0"/>
    <w:rsid w:val="00761BFA"/>
    <w:rsid w:val="00762252"/>
    <w:rsid w:val="00762336"/>
    <w:rsid w:val="007625BE"/>
    <w:rsid w:val="00762A0A"/>
    <w:rsid w:val="00762A7B"/>
    <w:rsid w:val="00762D89"/>
    <w:rsid w:val="00762FA3"/>
    <w:rsid w:val="00763186"/>
    <w:rsid w:val="0076325C"/>
    <w:rsid w:val="00763806"/>
    <w:rsid w:val="0076380B"/>
    <w:rsid w:val="00763C9B"/>
    <w:rsid w:val="00763F9B"/>
    <w:rsid w:val="007640F7"/>
    <w:rsid w:val="00764953"/>
    <w:rsid w:val="00764A18"/>
    <w:rsid w:val="00764B58"/>
    <w:rsid w:val="007650B0"/>
    <w:rsid w:val="00765176"/>
    <w:rsid w:val="00765276"/>
    <w:rsid w:val="0076547A"/>
    <w:rsid w:val="00765981"/>
    <w:rsid w:val="00765A3F"/>
    <w:rsid w:val="00765C90"/>
    <w:rsid w:val="00765F28"/>
    <w:rsid w:val="00766259"/>
    <w:rsid w:val="00766532"/>
    <w:rsid w:val="00766592"/>
    <w:rsid w:val="007665A6"/>
    <w:rsid w:val="0076671E"/>
    <w:rsid w:val="00766953"/>
    <w:rsid w:val="00766E67"/>
    <w:rsid w:val="007671A3"/>
    <w:rsid w:val="00767272"/>
    <w:rsid w:val="0076731D"/>
    <w:rsid w:val="007674FA"/>
    <w:rsid w:val="00767649"/>
    <w:rsid w:val="00767B60"/>
    <w:rsid w:val="00767CA5"/>
    <w:rsid w:val="00767D80"/>
    <w:rsid w:val="007700CB"/>
    <w:rsid w:val="007707D7"/>
    <w:rsid w:val="00770881"/>
    <w:rsid w:val="00770A81"/>
    <w:rsid w:val="00770B72"/>
    <w:rsid w:val="00770BF2"/>
    <w:rsid w:val="00770E65"/>
    <w:rsid w:val="007712B7"/>
    <w:rsid w:val="00771674"/>
    <w:rsid w:val="00771953"/>
    <w:rsid w:val="00771AC9"/>
    <w:rsid w:val="00771BD8"/>
    <w:rsid w:val="0077213D"/>
    <w:rsid w:val="0077279B"/>
    <w:rsid w:val="007728D9"/>
    <w:rsid w:val="00772E20"/>
    <w:rsid w:val="00772F48"/>
    <w:rsid w:val="00773099"/>
    <w:rsid w:val="00773131"/>
    <w:rsid w:val="0077338A"/>
    <w:rsid w:val="007735CD"/>
    <w:rsid w:val="00773908"/>
    <w:rsid w:val="00773EF5"/>
    <w:rsid w:val="00773F18"/>
    <w:rsid w:val="00774380"/>
    <w:rsid w:val="00774470"/>
    <w:rsid w:val="00774746"/>
    <w:rsid w:val="007749E4"/>
    <w:rsid w:val="00774A86"/>
    <w:rsid w:val="00774B0B"/>
    <w:rsid w:val="00774E27"/>
    <w:rsid w:val="00774EA8"/>
    <w:rsid w:val="00775325"/>
    <w:rsid w:val="007754BF"/>
    <w:rsid w:val="007754D4"/>
    <w:rsid w:val="0077554D"/>
    <w:rsid w:val="00775A4A"/>
    <w:rsid w:val="00775AEE"/>
    <w:rsid w:val="00775BDD"/>
    <w:rsid w:val="00775E1F"/>
    <w:rsid w:val="0077605D"/>
    <w:rsid w:val="007760C7"/>
    <w:rsid w:val="007761A0"/>
    <w:rsid w:val="007761FB"/>
    <w:rsid w:val="00776413"/>
    <w:rsid w:val="007764CC"/>
    <w:rsid w:val="007769A1"/>
    <w:rsid w:val="00776DE5"/>
    <w:rsid w:val="0077716F"/>
    <w:rsid w:val="00777430"/>
    <w:rsid w:val="0077749C"/>
    <w:rsid w:val="007777D5"/>
    <w:rsid w:val="00777A8A"/>
    <w:rsid w:val="00777BA7"/>
    <w:rsid w:val="00777D8B"/>
    <w:rsid w:val="00777DFB"/>
    <w:rsid w:val="00777ED5"/>
    <w:rsid w:val="00777EDB"/>
    <w:rsid w:val="00780180"/>
    <w:rsid w:val="0078020C"/>
    <w:rsid w:val="00780662"/>
    <w:rsid w:val="0078092A"/>
    <w:rsid w:val="00780A27"/>
    <w:rsid w:val="00780B21"/>
    <w:rsid w:val="00780DEE"/>
    <w:rsid w:val="007810DE"/>
    <w:rsid w:val="007812CE"/>
    <w:rsid w:val="007813F1"/>
    <w:rsid w:val="0078145D"/>
    <w:rsid w:val="007818DD"/>
    <w:rsid w:val="00781AE7"/>
    <w:rsid w:val="00781B6E"/>
    <w:rsid w:val="00781D4C"/>
    <w:rsid w:val="00782199"/>
    <w:rsid w:val="0078239A"/>
    <w:rsid w:val="007825C4"/>
    <w:rsid w:val="00782729"/>
    <w:rsid w:val="00782B8B"/>
    <w:rsid w:val="00782BB3"/>
    <w:rsid w:val="00782D15"/>
    <w:rsid w:val="00782D5F"/>
    <w:rsid w:val="007830BA"/>
    <w:rsid w:val="0078315F"/>
    <w:rsid w:val="0078338C"/>
    <w:rsid w:val="007833FE"/>
    <w:rsid w:val="00783445"/>
    <w:rsid w:val="007834A6"/>
    <w:rsid w:val="0078355C"/>
    <w:rsid w:val="0078386F"/>
    <w:rsid w:val="007838B9"/>
    <w:rsid w:val="007842CF"/>
    <w:rsid w:val="00784556"/>
    <w:rsid w:val="007847A8"/>
    <w:rsid w:val="007849D4"/>
    <w:rsid w:val="00784A0D"/>
    <w:rsid w:val="00785072"/>
    <w:rsid w:val="007853AE"/>
    <w:rsid w:val="00785552"/>
    <w:rsid w:val="007855AB"/>
    <w:rsid w:val="00785892"/>
    <w:rsid w:val="00785982"/>
    <w:rsid w:val="00785AA3"/>
    <w:rsid w:val="00785CDF"/>
    <w:rsid w:val="007860B8"/>
    <w:rsid w:val="00786290"/>
    <w:rsid w:val="007862E4"/>
    <w:rsid w:val="0078683E"/>
    <w:rsid w:val="00786CE0"/>
    <w:rsid w:val="00786D83"/>
    <w:rsid w:val="00786F99"/>
    <w:rsid w:val="007871B5"/>
    <w:rsid w:val="007872E6"/>
    <w:rsid w:val="00787451"/>
    <w:rsid w:val="00787679"/>
    <w:rsid w:val="007876EB"/>
    <w:rsid w:val="00787888"/>
    <w:rsid w:val="00787968"/>
    <w:rsid w:val="00787DE8"/>
    <w:rsid w:val="007904DA"/>
    <w:rsid w:val="00790524"/>
    <w:rsid w:val="007906C8"/>
    <w:rsid w:val="00790703"/>
    <w:rsid w:val="0079070F"/>
    <w:rsid w:val="007908B0"/>
    <w:rsid w:val="00790B28"/>
    <w:rsid w:val="00790C83"/>
    <w:rsid w:val="007914C9"/>
    <w:rsid w:val="007914CF"/>
    <w:rsid w:val="00791522"/>
    <w:rsid w:val="0079165E"/>
    <w:rsid w:val="0079168B"/>
    <w:rsid w:val="0079168F"/>
    <w:rsid w:val="0079174E"/>
    <w:rsid w:val="00791816"/>
    <w:rsid w:val="007918AF"/>
    <w:rsid w:val="00791FA9"/>
    <w:rsid w:val="00792540"/>
    <w:rsid w:val="00792772"/>
    <w:rsid w:val="007929BC"/>
    <w:rsid w:val="00792A03"/>
    <w:rsid w:val="0079301E"/>
    <w:rsid w:val="00793407"/>
    <w:rsid w:val="00793999"/>
    <w:rsid w:val="00793A8F"/>
    <w:rsid w:val="00793D92"/>
    <w:rsid w:val="00793DA8"/>
    <w:rsid w:val="00794631"/>
    <w:rsid w:val="00794695"/>
    <w:rsid w:val="00794773"/>
    <w:rsid w:val="00795272"/>
    <w:rsid w:val="007954A6"/>
    <w:rsid w:val="00795642"/>
    <w:rsid w:val="00795FFE"/>
    <w:rsid w:val="00796037"/>
    <w:rsid w:val="007964EE"/>
    <w:rsid w:val="00796FC8"/>
    <w:rsid w:val="007976B5"/>
    <w:rsid w:val="0079770C"/>
    <w:rsid w:val="0079779B"/>
    <w:rsid w:val="00797A7A"/>
    <w:rsid w:val="007A0673"/>
    <w:rsid w:val="007A0714"/>
    <w:rsid w:val="007A0878"/>
    <w:rsid w:val="007A0CB5"/>
    <w:rsid w:val="007A0CBB"/>
    <w:rsid w:val="007A1384"/>
    <w:rsid w:val="007A14A7"/>
    <w:rsid w:val="007A1580"/>
    <w:rsid w:val="007A168A"/>
    <w:rsid w:val="007A176D"/>
    <w:rsid w:val="007A1B2B"/>
    <w:rsid w:val="007A1CCD"/>
    <w:rsid w:val="007A1DEB"/>
    <w:rsid w:val="007A20B4"/>
    <w:rsid w:val="007A234A"/>
    <w:rsid w:val="007A25F5"/>
    <w:rsid w:val="007A2603"/>
    <w:rsid w:val="007A27B4"/>
    <w:rsid w:val="007A297C"/>
    <w:rsid w:val="007A2ADD"/>
    <w:rsid w:val="007A2B14"/>
    <w:rsid w:val="007A2F2D"/>
    <w:rsid w:val="007A2FA8"/>
    <w:rsid w:val="007A3036"/>
    <w:rsid w:val="007A30A9"/>
    <w:rsid w:val="007A330F"/>
    <w:rsid w:val="007A337D"/>
    <w:rsid w:val="007A3587"/>
    <w:rsid w:val="007A3BC2"/>
    <w:rsid w:val="007A3E72"/>
    <w:rsid w:val="007A410E"/>
    <w:rsid w:val="007A4871"/>
    <w:rsid w:val="007A4A65"/>
    <w:rsid w:val="007A4E04"/>
    <w:rsid w:val="007A4FD5"/>
    <w:rsid w:val="007A5418"/>
    <w:rsid w:val="007A5502"/>
    <w:rsid w:val="007A56DE"/>
    <w:rsid w:val="007A5DFD"/>
    <w:rsid w:val="007A60A0"/>
    <w:rsid w:val="007A64F6"/>
    <w:rsid w:val="007A6654"/>
    <w:rsid w:val="007A67D0"/>
    <w:rsid w:val="007A6974"/>
    <w:rsid w:val="007A6D03"/>
    <w:rsid w:val="007A701C"/>
    <w:rsid w:val="007A7216"/>
    <w:rsid w:val="007A7300"/>
    <w:rsid w:val="007A7418"/>
    <w:rsid w:val="007A74A8"/>
    <w:rsid w:val="007A7EFB"/>
    <w:rsid w:val="007B0132"/>
    <w:rsid w:val="007B03B0"/>
    <w:rsid w:val="007B0556"/>
    <w:rsid w:val="007B06CB"/>
    <w:rsid w:val="007B0948"/>
    <w:rsid w:val="007B0A51"/>
    <w:rsid w:val="007B0B1D"/>
    <w:rsid w:val="007B0C9F"/>
    <w:rsid w:val="007B0D78"/>
    <w:rsid w:val="007B0E76"/>
    <w:rsid w:val="007B0F9B"/>
    <w:rsid w:val="007B10E7"/>
    <w:rsid w:val="007B1206"/>
    <w:rsid w:val="007B1336"/>
    <w:rsid w:val="007B1481"/>
    <w:rsid w:val="007B15A1"/>
    <w:rsid w:val="007B16BC"/>
    <w:rsid w:val="007B170E"/>
    <w:rsid w:val="007B1C4F"/>
    <w:rsid w:val="007B1DFC"/>
    <w:rsid w:val="007B1E94"/>
    <w:rsid w:val="007B1EA8"/>
    <w:rsid w:val="007B20EF"/>
    <w:rsid w:val="007B244D"/>
    <w:rsid w:val="007B2720"/>
    <w:rsid w:val="007B2749"/>
    <w:rsid w:val="007B274D"/>
    <w:rsid w:val="007B2A7F"/>
    <w:rsid w:val="007B2B75"/>
    <w:rsid w:val="007B2D14"/>
    <w:rsid w:val="007B324A"/>
    <w:rsid w:val="007B327D"/>
    <w:rsid w:val="007B3485"/>
    <w:rsid w:val="007B36F4"/>
    <w:rsid w:val="007B38F6"/>
    <w:rsid w:val="007B3991"/>
    <w:rsid w:val="007B3CBA"/>
    <w:rsid w:val="007B3DCB"/>
    <w:rsid w:val="007B42A5"/>
    <w:rsid w:val="007B442F"/>
    <w:rsid w:val="007B483A"/>
    <w:rsid w:val="007B48F3"/>
    <w:rsid w:val="007B49F4"/>
    <w:rsid w:val="007B4A38"/>
    <w:rsid w:val="007B4A66"/>
    <w:rsid w:val="007B4BF1"/>
    <w:rsid w:val="007B4C3D"/>
    <w:rsid w:val="007B5025"/>
    <w:rsid w:val="007B5122"/>
    <w:rsid w:val="007B5965"/>
    <w:rsid w:val="007B5BAF"/>
    <w:rsid w:val="007B5BE2"/>
    <w:rsid w:val="007B621F"/>
    <w:rsid w:val="007B6352"/>
    <w:rsid w:val="007B6448"/>
    <w:rsid w:val="007B671B"/>
    <w:rsid w:val="007B67F3"/>
    <w:rsid w:val="007B680D"/>
    <w:rsid w:val="007B694C"/>
    <w:rsid w:val="007B6981"/>
    <w:rsid w:val="007B6E5A"/>
    <w:rsid w:val="007B726C"/>
    <w:rsid w:val="007B743E"/>
    <w:rsid w:val="007B7476"/>
    <w:rsid w:val="007B763F"/>
    <w:rsid w:val="007B76A1"/>
    <w:rsid w:val="007B7749"/>
    <w:rsid w:val="007B7ADA"/>
    <w:rsid w:val="007B7BE0"/>
    <w:rsid w:val="007B7E43"/>
    <w:rsid w:val="007C002F"/>
    <w:rsid w:val="007C02B1"/>
    <w:rsid w:val="007C02CA"/>
    <w:rsid w:val="007C0475"/>
    <w:rsid w:val="007C0525"/>
    <w:rsid w:val="007C06D1"/>
    <w:rsid w:val="007C07A0"/>
    <w:rsid w:val="007C07A4"/>
    <w:rsid w:val="007C0813"/>
    <w:rsid w:val="007C0BAB"/>
    <w:rsid w:val="007C0C22"/>
    <w:rsid w:val="007C0C3E"/>
    <w:rsid w:val="007C0EAC"/>
    <w:rsid w:val="007C0F9D"/>
    <w:rsid w:val="007C1251"/>
    <w:rsid w:val="007C1266"/>
    <w:rsid w:val="007C15B0"/>
    <w:rsid w:val="007C1635"/>
    <w:rsid w:val="007C184E"/>
    <w:rsid w:val="007C1BB7"/>
    <w:rsid w:val="007C1D55"/>
    <w:rsid w:val="007C1D86"/>
    <w:rsid w:val="007C2345"/>
    <w:rsid w:val="007C2709"/>
    <w:rsid w:val="007C280C"/>
    <w:rsid w:val="007C2988"/>
    <w:rsid w:val="007C2AFF"/>
    <w:rsid w:val="007C3003"/>
    <w:rsid w:val="007C31D4"/>
    <w:rsid w:val="007C3346"/>
    <w:rsid w:val="007C3412"/>
    <w:rsid w:val="007C34A3"/>
    <w:rsid w:val="007C35F9"/>
    <w:rsid w:val="007C3A6B"/>
    <w:rsid w:val="007C45DE"/>
    <w:rsid w:val="007C46CF"/>
    <w:rsid w:val="007C4788"/>
    <w:rsid w:val="007C48D5"/>
    <w:rsid w:val="007C4A5C"/>
    <w:rsid w:val="007C4A64"/>
    <w:rsid w:val="007C4F3B"/>
    <w:rsid w:val="007C5176"/>
    <w:rsid w:val="007C56BF"/>
    <w:rsid w:val="007C56F5"/>
    <w:rsid w:val="007C575F"/>
    <w:rsid w:val="007C5860"/>
    <w:rsid w:val="007C596C"/>
    <w:rsid w:val="007C5B7C"/>
    <w:rsid w:val="007C5CEF"/>
    <w:rsid w:val="007C5E2D"/>
    <w:rsid w:val="007C6124"/>
    <w:rsid w:val="007C6272"/>
    <w:rsid w:val="007C62B2"/>
    <w:rsid w:val="007C62E8"/>
    <w:rsid w:val="007C65AF"/>
    <w:rsid w:val="007C6777"/>
    <w:rsid w:val="007C6877"/>
    <w:rsid w:val="007C6BBD"/>
    <w:rsid w:val="007C6C88"/>
    <w:rsid w:val="007C6CD9"/>
    <w:rsid w:val="007C71E5"/>
    <w:rsid w:val="007C7215"/>
    <w:rsid w:val="007C74F2"/>
    <w:rsid w:val="007C764C"/>
    <w:rsid w:val="007C7740"/>
    <w:rsid w:val="007C7927"/>
    <w:rsid w:val="007C7B5D"/>
    <w:rsid w:val="007C7BB8"/>
    <w:rsid w:val="007D005A"/>
    <w:rsid w:val="007D00C3"/>
    <w:rsid w:val="007D02C0"/>
    <w:rsid w:val="007D037F"/>
    <w:rsid w:val="007D04A9"/>
    <w:rsid w:val="007D0897"/>
    <w:rsid w:val="007D0A05"/>
    <w:rsid w:val="007D0A7F"/>
    <w:rsid w:val="007D0ABF"/>
    <w:rsid w:val="007D115B"/>
    <w:rsid w:val="007D137E"/>
    <w:rsid w:val="007D1593"/>
    <w:rsid w:val="007D17F3"/>
    <w:rsid w:val="007D1821"/>
    <w:rsid w:val="007D18C4"/>
    <w:rsid w:val="007D1AE4"/>
    <w:rsid w:val="007D1CE2"/>
    <w:rsid w:val="007D1E15"/>
    <w:rsid w:val="007D1E3E"/>
    <w:rsid w:val="007D2067"/>
    <w:rsid w:val="007D22AB"/>
    <w:rsid w:val="007D25CF"/>
    <w:rsid w:val="007D27CE"/>
    <w:rsid w:val="007D2885"/>
    <w:rsid w:val="007D2983"/>
    <w:rsid w:val="007D29B5"/>
    <w:rsid w:val="007D2A33"/>
    <w:rsid w:val="007D2ED5"/>
    <w:rsid w:val="007D31DF"/>
    <w:rsid w:val="007D321A"/>
    <w:rsid w:val="007D325A"/>
    <w:rsid w:val="007D3282"/>
    <w:rsid w:val="007D3518"/>
    <w:rsid w:val="007D3A31"/>
    <w:rsid w:val="007D3BA4"/>
    <w:rsid w:val="007D3D53"/>
    <w:rsid w:val="007D3E69"/>
    <w:rsid w:val="007D412E"/>
    <w:rsid w:val="007D41D0"/>
    <w:rsid w:val="007D42BD"/>
    <w:rsid w:val="007D4452"/>
    <w:rsid w:val="007D4669"/>
    <w:rsid w:val="007D4703"/>
    <w:rsid w:val="007D4ED7"/>
    <w:rsid w:val="007D4FF8"/>
    <w:rsid w:val="007D52EB"/>
    <w:rsid w:val="007D5AE1"/>
    <w:rsid w:val="007D5D92"/>
    <w:rsid w:val="007D5E89"/>
    <w:rsid w:val="007D60EE"/>
    <w:rsid w:val="007D6168"/>
    <w:rsid w:val="007D62EC"/>
    <w:rsid w:val="007D6679"/>
    <w:rsid w:val="007D67B4"/>
    <w:rsid w:val="007D682D"/>
    <w:rsid w:val="007D6AB7"/>
    <w:rsid w:val="007D6FD3"/>
    <w:rsid w:val="007D766E"/>
    <w:rsid w:val="007D7759"/>
    <w:rsid w:val="007D79AD"/>
    <w:rsid w:val="007D7EB6"/>
    <w:rsid w:val="007E0102"/>
    <w:rsid w:val="007E079A"/>
    <w:rsid w:val="007E0912"/>
    <w:rsid w:val="007E0CB0"/>
    <w:rsid w:val="007E0D3B"/>
    <w:rsid w:val="007E0E02"/>
    <w:rsid w:val="007E0E9A"/>
    <w:rsid w:val="007E0F7B"/>
    <w:rsid w:val="007E0F95"/>
    <w:rsid w:val="007E0FCA"/>
    <w:rsid w:val="007E1187"/>
    <w:rsid w:val="007E1317"/>
    <w:rsid w:val="007E16A5"/>
    <w:rsid w:val="007E191B"/>
    <w:rsid w:val="007E1A25"/>
    <w:rsid w:val="007E1B19"/>
    <w:rsid w:val="007E1BE0"/>
    <w:rsid w:val="007E1D0F"/>
    <w:rsid w:val="007E2104"/>
    <w:rsid w:val="007E230A"/>
    <w:rsid w:val="007E2E54"/>
    <w:rsid w:val="007E30DE"/>
    <w:rsid w:val="007E328E"/>
    <w:rsid w:val="007E3543"/>
    <w:rsid w:val="007E3584"/>
    <w:rsid w:val="007E37B2"/>
    <w:rsid w:val="007E384D"/>
    <w:rsid w:val="007E388C"/>
    <w:rsid w:val="007E3D21"/>
    <w:rsid w:val="007E3DA5"/>
    <w:rsid w:val="007E3E6B"/>
    <w:rsid w:val="007E3E85"/>
    <w:rsid w:val="007E4232"/>
    <w:rsid w:val="007E4376"/>
    <w:rsid w:val="007E45B6"/>
    <w:rsid w:val="007E488B"/>
    <w:rsid w:val="007E491B"/>
    <w:rsid w:val="007E4C72"/>
    <w:rsid w:val="007E5132"/>
    <w:rsid w:val="007E526C"/>
    <w:rsid w:val="007E52E5"/>
    <w:rsid w:val="007E553C"/>
    <w:rsid w:val="007E59EE"/>
    <w:rsid w:val="007E5B38"/>
    <w:rsid w:val="007E5FC4"/>
    <w:rsid w:val="007E62F6"/>
    <w:rsid w:val="007E675F"/>
    <w:rsid w:val="007E6917"/>
    <w:rsid w:val="007E7006"/>
    <w:rsid w:val="007E7017"/>
    <w:rsid w:val="007E701A"/>
    <w:rsid w:val="007E70F7"/>
    <w:rsid w:val="007E7204"/>
    <w:rsid w:val="007E72F1"/>
    <w:rsid w:val="007E7407"/>
    <w:rsid w:val="007E741A"/>
    <w:rsid w:val="007E763F"/>
    <w:rsid w:val="007E7B25"/>
    <w:rsid w:val="007E7D66"/>
    <w:rsid w:val="007F00E2"/>
    <w:rsid w:val="007F0305"/>
    <w:rsid w:val="007F07A1"/>
    <w:rsid w:val="007F09DD"/>
    <w:rsid w:val="007F0AB1"/>
    <w:rsid w:val="007F0AE9"/>
    <w:rsid w:val="007F0F89"/>
    <w:rsid w:val="007F13BD"/>
    <w:rsid w:val="007F14B8"/>
    <w:rsid w:val="007F155A"/>
    <w:rsid w:val="007F1A2C"/>
    <w:rsid w:val="007F1A76"/>
    <w:rsid w:val="007F1BC7"/>
    <w:rsid w:val="007F1D65"/>
    <w:rsid w:val="007F1DCA"/>
    <w:rsid w:val="007F1DE1"/>
    <w:rsid w:val="007F1E7B"/>
    <w:rsid w:val="007F206D"/>
    <w:rsid w:val="007F22A1"/>
    <w:rsid w:val="007F22DC"/>
    <w:rsid w:val="007F238A"/>
    <w:rsid w:val="007F24FB"/>
    <w:rsid w:val="007F257A"/>
    <w:rsid w:val="007F29CC"/>
    <w:rsid w:val="007F2A2A"/>
    <w:rsid w:val="007F2C87"/>
    <w:rsid w:val="007F2E28"/>
    <w:rsid w:val="007F2FEB"/>
    <w:rsid w:val="007F3204"/>
    <w:rsid w:val="007F33F2"/>
    <w:rsid w:val="007F35DB"/>
    <w:rsid w:val="007F4083"/>
    <w:rsid w:val="007F453B"/>
    <w:rsid w:val="007F47DA"/>
    <w:rsid w:val="007F49E7"/>
    <w:rsid w:val="007F4D1C"/>
    <w:rsid w:val="007F4D83"/>
    <w:rsid w:val="007F5009"/>
    <w:rsid w:val="007F53A7"/>
    <w:rsid w:val="007F571E"/>
    <w:rsid w:val="007F5BBA"/>
    <w:rsid w:val="007F5BE5"/>
    <w:rsid w:val="007F5C57"/>
    <w:rsid w:val="007F60BB"/>
    <w:rsid w:val="007F60D5"/>
    <w:rsid w:val="007F6239"/>
    <w:rsid w:val="007F6530"/>
    <w:rsid w:val="007F6C40"/>
    <w:rsid w:val="007F73A8"/>
    <w:rsid w:val="007F73DC"/>
    <w:rsid w:val="007F78BC"/>
    <w:rsid w:val="007F78F3"/>
    <w:rsid w:val="007F791A"/>
    <w:rsid w:val="007F792C"/>
    <w:rsid w:val="007F7C29"/>
    <w:rsid w:val="007F7D0B"/>
    <w:rsid w:val="008000D8"/>
    <w:rsid w:val="00800207"/>
    <w:rsid w:val="00800C16"/>
    <w:rsid w:val="00800D5B"/>
    <w:rsid w:val="00800D7D"/>
    <w:rsid w:val="00800E01"/>
    <w:rsid w:val="00800E46"/>
    <w:rsid w:val="008014C0"/>
    <w:rsid w:val="008014FA"/>
    <w:rsid w:val="00801B75"/>
    <w:rsid w:val="00801BBC"/>
    <w:rsid w:val="00801C8B"/>
    <w:rsid w:val="00801EA6"/>
    <w:rsid w:val="00801F58"/>
    <w:rsid w:val="008021D8"/>
    <w:rsid w:val="00802372"/>
    <w:rsid w:val="00802A94"/>
    <w:rsid w:val="00802AC6"/>
    <w:rsid w:val="00802CD2"/>
    <w:rsid w:val="00802D61"/>
    <w:rsid w:val="00803035"/>
    <w:rsid w:val="008032E3"/>
    <w:rsid w:val="008034D1"/>
    <w:rsid w:val="008035EC"/>
    <w:rsid w:val="00803659"/>
    <w:rsid w:val="0080380A"/>
    <w:rsid w:val="008038FF"/>
    <w:rsid w:val="00803926"/>
    <w:rsid w:val="00803972"/>
    <w:rsid w:val="00803C1C"/>
    <w:rsid w:val="00803D25"/>
    <w:rsid w:val="00803D6E"/>
    <w:rsid w:val="0080423A"/>
    <w:rsid w:val="008042F6"/>
    <w:rsid w:val="008045AE"/>
    <w:rsid w:val="0080464C"/>
    <w:rsid w:val="00804754"/>
    <w:rsid w:val="00804CCB"/>
    <w:rsid w:val="00804D29"/>
    <w:rsid w:val="00804D9B"/>
    <w:rsid w:val="008052F5"/>
    <w:rsid w:val="008058F8"/>
    <w:rsid w:val="00805C73"/>
    <w:rsid w:val="00805FBD"/>
    <w:rsid w:val="00806A8E"/>
    <w:rsid w:val="00806B79"/>
    <w:rsid w:val="00806BBA"/>
    <w:rsid w:val="00806D49"/>
    <w:rsid w:val="00807324"/>
    <w:rsid w:val="008074E9"/>
    <w:rsid w:val="008074EB"/>
    <w:rsid w:val="0080761A"/>
    <w:rsid w:val="0080769E"/>
    <w:rsid w:val="008076CF"/>
    <w:rsid w:val="0080780E"/>
    <w:rsid w:val="00807A4B"/>
    <w:rsid w:val="00807A68"/>
    <w:rsid w:val="00807AD9"/>
    <w:rsid w:val="00807C7B"/>
    <w:rsid w:val="00807DB2"/>
    <w:rsid w:val="00807E8D"/>
    <w:rsid w:val="00807F62"/>
    <w:rsid w:val="00810411"/>
    <w:rsid w:val="00810761"/>
    <w:rsid w:val="008107D4"/>
    <w:rsid w:val="00810BFF"/>
    <w:rsid w:val="00811208"/>
    <w:rsid w:val="008118A1"/>
    <w:rsid w:val="00811A56"/>
    <w:rsid w:val="00811D34"/>
    <w:rsid w:val="00811FDB"/>
    <w:rsid w:val="008122E8"/>
    <w:rsid w:val="0081244B"/>
    <w:rsid w:val="008127B7"/>
    <w:rsid w:val="00812FAC"/>
    <w:rsid w:val="008130FA"/>
    <w:rsid w:val="008134CE"/>
    <w:rsid w:val="0081365C"/>
    <w:rsid w:val="00813725"/>
    <w:rsid w:val="008137AD"/>
    <w:rsid w:val="008139DF"/>
    <w:rsid w:val="00813F35"/>
    <w:rsid w:val="008143BE"/>
    <w:rsid w:val="00814526"/>
    <w:rsid w:val="008147D3"/>
    <w:rsid w:val="00814A90"/>
    <w:rsid w:val="00814B11"/>
    <w:rsid w:val="00814F68"/>
    <w:rsid w:val="00814FA6"/>
    <w:rsid w:val="008150FF"/>
    <w:rsid w:val="0081520B"/>
    <w:rsid w:val="0081529C"/>
    <w:rsid w:val="008154C5"/>
    <w:rsid w:val="008157DC"/>
    <w:rsid w:val="008158DF"/>
    <w:rsid w:val="00815958"/>
    <w:rsid w:val="00815978"/>
    <w:rsid w:val="00815A2C"/>
    <w:rsid w:val="00815A63"/>
    <w:rsid w:val="00816137"/>
    <w:rsid w:val="008162B4"/>
    <w:rsid w:val="008164E9"/>
    <w:rsid w:val="00816894"/>
    <w:rsid w:val="00816F80"/>
    <w:rsid w:val="00816FFA"/>
    <w:rsid w:val="0081743C"/>
    <w:rsid w:val="00817471"/>
    <w:rsid w:val="0081776C"/>
    <w:rsid w:val="00820218"/>
    <w:rsid w:val="0082048F"/>
    <w:rsid w:val="00820621"/>
    <w:rsid w:val="00820C71"/>
    <w:rsid w:val="00820F8D"/>
    <w:rsid w:val="0082115E"/>
    <w:rsid w:val="0082122E"/>
    <w:rsid w:val="00821352"/>
    <w:rsid w:val="008214FE"/>
    <w:rsid w:val="008216D8"/>
    <w:rsid w:val="0082175C"/>
    <w:rsid w:val="0082192B"/>
    <w:rsid w:val="00821A2F"/>
    <w:rsid w:val="00821B62"/>
    <w:rsid w:val="00821D07"/>
    <w:rsid w:val="00821DDB"/>
    <w:rsid w:val="00821E95"/>
    <w:rsid w:val="00822224"/>
    <w:rsid w:val="008223B3"/>
    <w:rsid w:val="008224F9"/>
    <w:rsid w:val="00822598"/>
    <w:rsid w:val="008229F1"/>
    <w:rsid w:val="00822B05"/>
    <w:rsid w:val="00822B59"/>
    <w:rsid w:val="0082308B"/>
    <w:rsid w:val="008231D4"/>
    <w:rsid w:val="008234AE"/>
    <w:rsid w:val="00823550"/>
    <w:rsid w:val="00823672"/>
    <w:rsid w:val="00823865"/>
    <w:rsid w:val="00823C54"/>
    <w:rsid w:val="00823F1A"/>
    <w:rsid w:val="008240C7"/>
    <w:rsid w:val="0082415B"/>
    <w:rsid w:val="0082421D"/>
    <w:rsid w:val="00824250"/>
    <w:rsid w:val="008243D0"/>
    <w:rsid w:val="00824768"/>
    <w:rsid w:val="00824B9D"/>
    <w:rsid w:val="00825186"/>
    <w:rsid w:val="0082529D"/>
    <w:rsid w:val="00825508"/>
    <w:rsid w:val="0082568B"/>
    <w:rsid w:val="008256A0"/>
    <w:rsid w:val="008258FF"/>
    <w:rsid w:val="00825AAD"/>
    <w:rsid w:val="00825AEF"/>
    <w:rsid w:val="00825B6A"/>
    <w:rsid w:val="00825C4C"/>
    <w:rsid w:val="0082629F"/>
    <w:rsid w:val="00826326"/>
    <w:rsid w:val="00826431"/>
    <w:rsid w:val="00826543"/>
    <w:rsid w:val="00826AB1"/>
    <w:rsid w:val="00826EC5"/>
    <w:rsid w:val="00827228"/>
    <w:rsid w:val="00827262"/>
    <w:rsid w:val="00827489"/>
    <w:rsid w:val="0082757B"/>
    <w:rsid w:val="008275F0"/>
    <w:rsid w:val="00827601"/>
    <w:rsid w:val="008276D3"/>
    <w:rsid w:val="00827BA2"/>
    <w:rsid w:val="00827E7A"/>
    <w:rsid w:val="008300CB"/>
    <w:rsid w:val="008300E2"/>
    <w:rsid w:val="00830212"/>
    <w:rsid w:val="008302F6"/>
    <w:rsid w:val="00830386"/>
    <w:rsid w:val="0083042B"/>
    <w:rsid w:val="0083044D"/>
    <w:rsid w:val="00830451"/>
    <w:rsid w:val="008304C3"/>
    <w:rsid w:val="0083066E"/>
    <w:rsid w:val="00830B61"/>
    <w:rsid w:val="00830B9E"/>
    <w:rsid w:val="00830BFB"/>
    <w:rsid w:val="00830F3C"/>
    <w:rsid w:val="00831147"/>
    <w:rsid w:val="00831329"/>
    <w:rsid w:val="00831606"/>
    <w:rsid w:val="0083178C"/>
    <w:rsid w:val="008319AB"/>
    <w:rsid w:val="008319E2"/>
    <w:rsid w:val="00831BE2"/>
    <w:rsid w:val="00831E2F"/>
    <w:rsid w:val="00832283"/>
    <w:rsid w:val="0083253E"/>
    <w:rsid w:val="0083261F"/>
    <w:rsid w:val="0083274C"/>
    <w:rsid w:val="00832861"/>
    <w:rsid w:val="00832DFA"/>
    <w:rsid w:val="00832F73"/>
    <w:rsid w:val="00833001"/>
    <w:rsid w:val="0083313B"/>
    <w:rsid w:val="00833179"/>
    <w:rsid w:val="00833304"/>
    <w:rsid w:val="00833B0A"/>
    <w:rsid w:val="00833FC1"/>
    <w:rsid w:val="00834009"/>
    <w:rsid w:val="008340E7"/>
    <w:rsid w:val="008342FB"/>
    <w:rsid w:val="0083444A"/>
    <w:rsid w:val="00834542"/>
    <w:rsid w:val="008345B8"/>
    <w:rsid w:val="008347B4"/>
    <w:rsid w:val="008347CF"/>
    <w:rsid w:val="008348A1"/>
    <w:rsid w:val="00834B92"/>
    <w:rsid w:val="00834BAD"/>
    <w:rsid w:val="00834D4C"/>
    <w:rsid w:val="0083534A"/>
    <w:rsid w:val="008355FF"/>
    <w:rsid w:val="008357A6"/>
    <w:rsid w:val="00835B64"/>
    <w:rsid w:val="00835D49"/>
    <w:rsid w:val="00836017"/>
    <w:rsid w:val="00836374"/>
    <w:rsid w:val="008366AD"/>
    <w:rsid w:val="00836820"/>
    <w:rsid w:val="008368CD"/>
    <w:rsid w:val="00836902"/>
    <w:rsid w:val="00836C80"/>
    <w:rsid w:val="00836D14"/>
    <w:rsid w:val="00836E62"/>
    <w:rsid w:val="00836E89"/>
    <w:rsid w:val="00837028"/>
    <w:rsid w:val="0083747F"/>
    <w:rsid w:val="008377A4"/>
    <w:rsid w:val="00837E5E"/>
    <w:rsid w:val="00840177"/>
    <w:rsid w:val="008401EB"/>
    <w:rsid w:val="00840444"/>
    <w:rsid w:val="008404E8"/>
    <w:rsid w:val="008405D2"/>
    <w:rsid w:val="00840706"/>
    <w:rsid w:val="00840833"/>
    <w:rsid w:val="00840AD3"/>
    <w:rsid w:val="0084107A"/>
    <w:rsid w:val="00841356"/>
    <w:rsid w:val="008418F2"/>
    <w:rsid w:val="00841AB7"/>
    <w:rsid w:val="00841B15"/>
    <w:rsid w:val="00841B58"/>
    <w:rsid w:val="00841E3F"/>
    <w:rsid w:val="00841E72"/>
    <w:rsid w:val="00841F0D"/>
    <w:rsid w:val="0084224B"/>
    <w:rsid w:val="008426B6"/>
    <w:rsid w:val="0084271D"/>
    <w:rsid w:val="008429AE"/>
    <w:rsid w:val="00842A5C"/>
    <w:rsid w:val="00842CB2"/>
    <w:rsid w:val="00842E8F"/>
    <w:rsid w:val="00842EBD"/>
    <w:rsid w:val="00842F5B"/>
    <w:rsid w:val="0084331F"/>
    <w:rsid w:val="00843469"/>
    <w:rsid w:val="008434DF"/>
    <w:rsid w:val="0084392E"/>
    <w:rsid w:val="00843C02"/>
    <w:rsid w:val="00843CDA"/>
    <w:rsid w:val="0084430A"/>
    <w:rsid w:val="0084460B"/>
    <w:rsid w:val="0084484D"/>
    <w:rsid w:val="00844A30"/>
    <w:rsid w:val="00844CE4"/>
    <w:rsid w:val="00844D55"/>
    <w:rsid w:val="00844DE3"/>
    <w:rsid w:val="00844F04"/>
    <w:rsid w:val="0084508A"/>
    <w:rsid w:val="0084511E"/>
    <w:rsid w:val="00845568"/>
    <w:rsid w:val="00845BE7"/>
    <w:rsid w:val="008461E2"/>
    <w:rsid w:val="008467AD"/>
    <w:rsid w:val="008469F3"/>
    <w:rsid w:val="00846C01"/>
    <w:rsid w:val="00846E66"/>
    <w:rsid w:val="00846F7E"/>
    <w:rsid w:val="00847169"/>
    <w:rsid w:val="00847288"/>
    <w:rsid w:val="00847632"/>
    <w:rsid w:val="0084782E"/>
    <w:rsid w:val="008479B3"/>
    <w:rsid w:val="00847BDF"/>
    <w:rsid w:val="00847C18"/>
    <w:rsid w:val="008500FF"/>
    <w:rsid w:val="008505BA"/>
    <w:rsid w:val="00850641"/>
    <w:rsid w:val="0085097C"/>
    <w:rsid w:val="00850A48"/>
    <w:rsid w:val="00850B08"/>
    <w:rsid w:val="00850E2D"/>
    <w:rsid w:val="00850E52"/>
    <w:rsid w:val="00850ED8"/>
    <w:rsid w:val="008512E9"/>
    <w:rsid w:val="008513E2"/>
    <w:rsid w:val="0085147F"/>
    <w:rsid w:val="00851509"/>
    <w:rsid w:val="00851743"/>
    <w:rsid w:val="008517F4"/>
    <w:rsid w:val="008518C9"/>
    <w:rsid w:val="008519E4"/>
    <w:rsid w:val="00851B31"/>
    <w:rsid w:val="00851C71"/>
    <w:rsid w:val="00851C8E"/>
    <w:rsid w:val="008522CF"/>
    <w:rsid w:val="008525AD"/>
    <w:rsid w:val="008529C7"/>
    <w:rsid w:val="00852A73"/>
    <w:rsid w:val="00852BDA"/>
    <w:rsid w:val="00852F59"/>
    <w:rsid w:val="00852FCA"/>
    <w:rsid w:val="0085338F"/>
    <w:rsid w:val="00853454"/>
    <w:rsid w:val="0085349F"/>
    <w:rsid w:val="00853635"/>
    <w:rsid w:val="008538FC"/>
    <w:rsid w:val="0085390A"/>
    <w:rsid w:val="00853A0C"/>
    <w:rsid w:val="00853FEE"/>
    <w:rsid w:val="008542BB"/>
    <w:rsid w:val="008543FF"/>
    <w:rsid w:val="00854534"/>
    <w:rsid w:val="0085490F"/>
    <w:rsid w:val="00854A6A"/>
    <w:rsid w:val="00854B0C"/>
    <w:rsid w:val="00854BC0"/>
    <w:rsid w:val="00854CD1"/>
    <w:rsid w:val="00855100"/>
    <w:rsid w:val="00855667"/>
    <w:rsid w:val="00855795"/>
    <w:rsid w:val="008558C4"/>
    <w:rsid w:val="00855B68"/>
    <w:rsid w:val="00855DE8"/>
    <w:rsid w:val="00855F32"/>
    <w:rsid w:val="00856153"/>
    <w:rsid w:val="008565B2"/>
    <w:rsid w:val="008568BC"/>
    <w:rsid w:val="00856948"/>
    <w:rsid w:val="008569FB"/>
    <w:rsid w:val="008570C2"/>
    <w:rsid w:val="00857162"/>
    <w:rsid w:val="00857312"/>
    <w:rsid w:val="00857713"/>
    <w:rsid w:val="00857980"/>
    <w:rsid w:val="00857AC6"/>
    <w:rsid w:val="00857B2C"/>
    <w:rsid w:val="00857C49"/>
    <w:rsid w:val="00857E09"/>
    <w:rsid w:val="00857EEC"/>
    <w:rsid w:val="0086070D"/>
    <w:rsid w:val="008607C3"/>
    <w:rsid w:val="00860939"/>
    <w:rsid w:val="00860958"/>
    <w:rsid w:val="00860C81"/>
    <w:rsid w:val="00860D6A"/>
    <w:rsid w:val="0086112B"/>
    <w:rsid w:val="0086161D"/>
    <w:rsid w:val="00861C2F"/>
    <w:rsid w:val="00861E3C"/>
    <w:rsid w:val="008621F5"/>
    <w:rsid w:val="00862809"/>
    <w:rsid w:val="00862827"/>
    <w:rsid w:val="0086282C"/>
    <w:rsid w:val="00862B81"/>
    <w:rsid w:val="00862C05"/>
    <w:rsid w:val="00862F47"/>
    <w:rsid w:val="008633E7"/>
    <w:rsid w:val="00863AFC"/>
    <w:rsid w:val="00863B15"/>
    <w:rsid w:val="00863B51"/>
    <w:rsid w:val="00863DBF"/>
    <w:rsid w:val="00864136"/>
    <w:rsid w:val="00864146"/>
    <w:rsid w:val="0086451E"/>
    <w:rsid w:val="00864685"/>
    <w:rsid w:val="008647A7"/>
    <w:rsid w:val="008648EE"/>
    <w:rsid w:val="008649AF"/>
    <w:rsid w:val="00864A6D"/>
    <w:rsid w:val="00864DE3"/>
    <w:rsid w:val="00865131"/>
    <w:rsid w:val="00865834"/>
    <w:rsid w:val="0086586B"/>
    <w:rsid w:val="00865A55"/>
    <w:rsid w:val="00866037"/>
    <w:rsid w:val="00866108"/>
    <w:rsid w:val="00866321"/>
    <w:rsid w:val="00866AA7"/>
    <w:rsid w:val="00866ADA"/>
    <w:rsid w:val="00866B33"/>
    <w:rsid w:val="00866DB5"/>
    <w:rsid w:val="0086751B"/>
    <w:rsid w:val="0086764B"/>
    <w:rsid w:val="0086768A"/>
    <w:rsid w:val="008677EA"/>
    <w:rsid w:val="00867D41"/>
    <w:rsid w:val="00867FF1"/>
    <w:rsid w:val="0087004E"/>
    <w:rsid w:val="008703FA"/>
    <w:rsid w:val="008704F5"/>
    <w:rsid w:val="008709BE"/>
    <w:rsid w:val="00870BBF"/>
    <w:rsid w:val="00870BF2"/>
    <w:rsid w:val="00870C8A"/>
    <w:rsid w:val="00870E80"/>
    <w:rsid w:val="00870EF0"/>
    <w:rsid w:val="008712DA"/>
    <w:rsid w:val="008713C9"/>
    <w:rsid w:val="00871827"/>
    <w:rsid w:val="00871856"/>
    <w:rsid w:val="008718D6"/>
    <w:rsid w:val="00871BCD"/>
    <w:rsid w:val="0087214F"/>
    <w:rsid w:val="00872196"/>
    <w:rsid w:val="008724FB"/>
    <w:rsid w:val="008725FE"/>
    <w:rsid w:val="00872893"/>
    <w:rsid w:val="008729DE"/>
    <w:rsid w:val="00872C14"/>
    <w:rsid w:val="008734F9"/>
    <w:rsid w:val="008735AB"/>
    <w:rsid w:val="008735AD"/>
    <w:rsid w:val="008737B0"/>
    <w:rsid w:val="008739C5"/>
    <w:rsid w:val="00873AE8"/>
    <w:rsid w:val="00873B91"/>
    <w:rsid w:val="00874C60"/>
    <w:rsid w:val="00874D6D"/>
    <w:rsid w:val="00874E14"/>
    <w:rsid w:val="00875044"/>
    <w:rsid w:val="00875AF4"/>
    <w:rsid w:val="00875C21"/>
    <w:rsid w:val="00875C43"/>
    <w:rsid w:val="00875CDE"/>
    <w:rsid w:val="008762FE"/>
    <w:rsid w:val="00876774"/>
    <w:rsid w:val="00876DCE"/>
    <w:rsid w:val="00876FE3"/>
    <w:rsid w:val="00877046"/>
    <w:rsid w:val="00877083"/>
    <w:rsid w:val="008770E6"/>
    <w:rsid w:val="008770E9"/>
    <w:rsid w:val="00877121"/>
    <w:rsid w:val="00877451"/>
    <w:rsid w:val="0087748E"/>
    <w:rsid w:val="00877993"/>
    <w:rsid w:val="0088026E"/>
    <w:rsid w:val="0088029A"/>
    <w:rsid w:val="00880429"/>
    <w:rsid w:val="00880A35"/>
    <w:rsid w:val="00880D64"/>
    <w:rsid w:val="00880DF8"/>
    <w:rsid w:val="0088105F"/>
    <w:rsid w:val="008810B7"/>
    <w:rsid w:val="00881116"/>
    <w:rsid w:val="008814AC"/>
    <w:rsid w:val="008814E5"/>
    <w:rsid w:val="00881591"/>
    <w:rsid w:val="00881929"/>
    <w:rsid w:val="00881DAB"/>
    <w:rsid w:val="008820B9"/>
    <w:rsid w:val="008820E0"/>
    <w:rsid w:val="0088211A"/>
    <w:rsid w:val="00882652"/>
    <w:rsid w:val="008826D3"/>
    <w:rsid w:val="00882A82"/>
    <w:rsid w:val="0088328E"/>
    <w:rsid w:val="008836EF"/>
    <w:rsid w:val="008837C6"/>
    <w:rsid w:val="008839C6"/>
    <w:rsid w:val="00883A12"/>
    <w:rsid w:val="00883F75"/>
    <w:rsid w:val="0088424A"/>
    <w:rsid w:val="00884263"/>
    <w:rsid w:val="00884278"/>
    <w:rsid w:val="00884562"/>
    <w:rsid w:val="008848C5"/>
    <w:rsid w:val="00884B2A"/>
    <w:rsid w:val="00884F08"/>
    <w:rsid w:val="0088504F"/>
    <w:rsid w:val="0088527C"/>
    <w:rsid w:val="00885A89"/>
    <w:rsid w:val="00885B79"/>
    <w:rsid w:val="00885D44"/>
    <w:rsid w:val="00886177"/>
    <w:rsid w:val="00886331"/>
    <w:rsid w:val="00886502"/>
    <w:rsid w:val="00886A36"/>
    <w:rsid w:val="00886F71"/>
    <w:rsid w:val="0088704D"/>
    <w:rsid w:val="0088704F"/>
    <w:rsid w:val="0088707A"/>
    <w:rsid w:val="00887252"/>
    <w:rsid w:val="00887263"/>
    <w:rsid w:val="0088735A"/>
    <w:rsid w:val="00887B62"/>
    <w:rsid w:val="00887D5C"/>
    <w:rsid w:val="00887E81"/>
    <w:rsid w:val="00887F4D"/>
    <w:rsid w:val="00887FEE"/>
    <w:rsid w:val="008905A4"/>
    <w:rsid w:val="00890655"/>
    <w:rsid w:val="008907BA"/>
    <w:rsid w:val="00890C20"/>
    <w:rsid w:val="00890C53"/>
    <w:rsid w:val="00890E04"/>
    <w:rsid w:val="00891023"/>
    <w:rsid w:val="008910F4"/>
    <w:rsid w:val="00891201"/>
    <w:rsid w:val="0089122D"/>
    <w:rsid w:val="00891A8A"/>
    <w:rsid w:val="00891AE0"/>
    <w:rsid w:val="00891B8C"/>
    <w:rsid w:val="00891BE5"/>
    <w:rsid w:val="00891D58"/>
    <w:rsid w:val="00891EA8"/>
    <w:rsid w:val="0089222C"/>
    <w:rsid w:val="008923CC"/>
    <w:rsid w:val="00892712"/>
    <w:rsid w:val="008927F8"/>
    <w:rsid w:val="00892CD4"/>
    <w:rsid w:val="00893161"/>
    <w:rsid w:val="00893639"/>
    <w:rsid w:val="00893783"/>
    <w:rsid w:val="00893D5E"/>
    <w:rsid w:val="00893DC9"/>
    <w:rsid w:val="00893E4D"/>
    <w:rsid w:val="008942E3"/>
    <w:rsid w:val="00894E83"/>
    <w:rsid w:val="0089509C"/>
    <w:rsid w:val="008952C8"/>
    <w:rsid w:val="0089550F"/>
    <w:rsid w:val="0089567D"/>
    <w:rsid w:val="00895CBB"/>
    <w:rsid w:val="00895CC7"/>
    <w:rsid w:val="00895F26"/>
    <w:rsid w:val="008967CB"/>
    <w:rsid w:val="00896A24"/>
    <w:rsid w:val="00896B59"/>
    <w:rsid w:val="00896E90"/>
    <w:rsid w:val="0089701E"/>
    <w:rsid w:val="0089711C"/>
    <w:rsid w:val="00897191"/>
    <w:rsid w:val="00897535"/>
    <w:rsid w:val="00897695"/>
    <w:rsid w:val="00897A68"/>
    <w:rsid w:val="008A0017"/>
    <w:rsid w:val="008A013A"/>
    <w:rsid w:val="008A07B5"/>
    <w:rsid w:val="008A0A40"/>
    <w:rsid w:val="008A0AA1"/>
    <w:rsid w:val="008A0E54"/>
    <w:rsid w:val="008A0E97"/>
    <w:rsid w:val="008A1010"/>
    <w:rsid w:val="008A1091"/>
    <w:rsid w:val="008A1361"/>
    <w:rsid w:val="008A1402"/>
    <w:rsid w:val="008A1629"/>
    <w:rsid w:val="008A16B6"/>
    <w:rsid w:val="008A18C9"/>
    <w:rsid w:val="008A18FD"/>
    <w:rsid w:val="008A196D"/>
    <w:rsid w:val="008A1B5A"/>
    <w:rsid w:val="008A1B78"/>
    <w:rsid w:val="008A1C46"/>
    <w:rsid w:val="008A1E03"/>
    <w:rsid w:val="008A215D"/>
    <w:rsid w:val="008A22D1"/>
    <w:rsid w:val="008A2378"/>
    <w:rsid w:val="008A25C7"/>
    <w:rsid w:val="008A2662"/>
    <w:rsid w:val="008A26F4"/>
    <w:rsid w:val="008A2726"/>
    <w:rsid w:val="008A29D1"/>
    <w:rsid w:val="008A2A4B"/>
    <w:rsid w:val="008A2E5F"/>
    <w:rsid w:val="008A31C9"/>
    <w:rsid w:val="008A332D"/>
    <w:rsid w:val="008A3A18"/>
    <w:rsid w:val="008A3B5D"/>
    <w:rsid w:val="008A3CCC"/>
    <w:rsid w:val="008A3D85"/>
    <w:rsid w:val="008A3DF3"/>
    <w:rsid w:val="008A405B"/>
    <w:rsid w:val="008A4322"/>
    <w:rsid w:val="008A4480"/>
    <w:rsid w:val="008A451F"/>
    <w:rsid w:val="008A47C6"/>
    <w:rsid w:val="008A484A"/>
    <w:rsid w:val="008A4CED"/>
    <w:rsid w:val="008A55EF"/>
    <w:rsid w:val="008A5B1D"/>
    <w:rsid w:val="008A601F"/>
    <w:rsid w:val="008A63C0"/>
    <w:rsid w:val="008A65BA"/>
    <w:rsid w:val="008A66D0"/>
    <w:rsid w:val="008A6813"/>
    <w:rsid w:val="008A6E11"/>
    <w:rsid w:val="008A6E3A"/>
    <w:rsid w:val="008A7184"/>
    <w:rsid w:val="008A761E"/>
    <w:rsid w:val="008A767A"/>
    <w:rsid w:val="008A7C66"/>
    <w:rsid w:val="008A7C99"/>
    <w:rsid w:val="008A7D79"/>
    <w:rsid w:val="008A7E31"/>
    <w:rsid w:val="008A7F23"/>
    <w:rsid w:val="008B002B"/>
    <w:rsid w:val="008B0158"/>
    <w:rsid w:val="008B02B7"/>
    <w:rsid w:val="008B036E"/>
    <w:rsid w:val="008B0555"/>
    <w:rsid w:val="008B0EEA"/>
    <w:rsid w:val="008B0F23"/>
    <w:rsid w:val="008B0F66"/>
    <w:rsid w:val="008B137E"/>
    <w:rsid w:val="008B143F"/>
    <w:rsid w:val="008B15EE"/>
    <w:rsid w:val="008B15FA"/>
    <w:rsid w:val="008B1646"/>
    <w:rsid w:val="008B1846"/>
    <w:rsid w:val="008B1D53"/>
    <w:rsid w:val="008B1ECC"/>
    <w:rsid w:val="008B203E"/>
    <w:rsid w:val="008B20B9"/>
    <w:rsid w:val="008B2292"/>
    <w:rsid w:val="008B22A5"/>
    <w:rsid w:val="008B22D0"/>
    <w:rsid w:val="008B244F"/>
    <w:rsid w:val="008B27B0"/>
    <w:rsid w:val="008B2E1A"/>
    <w:rsid w:val="008B2EC4"/>
    <w:rsid w:val="008B2EE7"/>
    <w:rsid w:val="008B30A4"/>
    <w:rsid w:val="008B3210"/>
    <w:rsid w:val="008B3429"/>
    <w:rsid w:val="008B36BC"/>
    <w:rsid w:val="008B386D"/>
    <w:rsid w:val="008B38BD"/>
    <w:rsid w:val="008B3E0E"/>
    <w:rsid w:val="008B3E42"/>
    <w:rsid w:val="008B3FA3"/>
    <w:rsid w:val="008B42F4"/>
    <w:rsid w:val="008B44A9"/>
    <w:rsid w:val="008B467B"/>
    <w:rsid w:val="008B4A5B"/>
    <w:rsid w:val="008B4A7A"/>
    <w:rsid w:val="008B4CBD"/>
    <w:rsid w:val="008B4EA0"/>
    <w:rsid w:val="008B4EEB"/>
    <w:rsid w:val="008B5155"/>
    <w:rsid w:val="008B5193"/>
    <w:rsid w:val="008B5433"/>
    <w:rsid w:val="008B5542"/>
    <w:rsid w:val="008B5550"/>
    <w:rsid w:val="008B5A1C"/>
    <w:rsid w:val="008B5DB2"/>
    <w:rsid w:val="008B61FB"/>
    <w:rsid w:val="008B6244"/>
    <w:rsid w:val="008B6359"/>
    <w:rsid w:val="008B6898"/>
    <w:rsid w:val="008B69A6"/>
    <w:rsid w:val="008B6E1D"/>
    <w:rsid w:val="008B6FE2"/>
    <w:rsid w:val="008B7082"/>
    <w:rsid w:val="008B76AA"/>
    <w:rsid w:val="008B78A5"/>
    <w:rsid w:val="008B7948"/>
    <w:rsid w:val="008B79DF"/>
    <w:rsid w:val="008B7B26"/>
    <w:rsid w:val="008B7B79"/>
    <w:rsid w:val="008B7DA6"/>
    <w:rsid w:val="008C00B3"/>
    <w:rsid w:val="008C0203"/>
    <w:rsid w:val="008C035F"/>
    <w:rsid w:val="008C037E"/>
    <w:rsid w:val="008C052C"/>
    <w:rsid w:val="008C05B2"/>
    <w:rsid w:val="008C061B"/>
    <w:rsid w:val="008C063F"/>
    <w:rsid w:val="008C0697"/>
    <w:rsid w:val="008C0B68"/>
    <w:rsid w:val="008C0C1C"/>
    <w:rsid w:val="008C0C85"/>
    <w:rsid w:val="008C0D7D"/>
    <w:rsid w:val="008C0EE8"/>
    <w:rsid w:val="008C1620"/>
    <w:rsid w:val="008C163A"/>
    <w:rsid w:val="008C1BF2"/>
    <w:rsid w:val="008C1C76"/>
    <w:rsid w:val="008C1F8E"/>
    <w:rsid w:val="008C27F1"/>
    <w:rsid w:val="008C2BD3"/>
    <w:rsid w:val="008C2FCB"/>
    <w:rsid w:val="008C312C"/>
    <w:rsid w:val="008C3227"/>
    <w:rsid w:val="008C332B"/>
    <w:rsid w:val="008C36B7"/>
    <w:rsid w:val="008C3A78"/>
    <w:rsid w:val="008C3B0F"/>
    <w:rsid w:val="008C3C27"/>
    <w:rsid w:val="008C3FC0"/>
    <w:rsid w:val="008C4008"/>
    <w:rsid w:val="008C415F"/>
    <w:rsid w:val="008C42A3"/>
    <w:rsid w:val="008C4378"/>
    <w:rsid w:val="008C448B"/>
    <w:rsid w:val="008C4983"/>
    <w:rsid w:val="008C498C"/>
    <w:rsid w:val="008C49E4"/>
    <w:rsid w:val="008C4B42"/>
    <w:rsid w:val="008C4BE1"/>
    <w:rsid w:val="008C4DF5"/>
    <w:rsid w:val="008C52BF"/>
    <w:rsid w:val="008C534C"/>
    <w:rsid w:val="008C5379"/>
    <w:rsid w:val="008C5406"/>
    <w:rsid w:val="008C549A"/>
    <w:rsid w:val="008C54A8"/>
    <w:rsid w:val="008C568F"/>
    <w:rsid w:val="008C5694"/>
    <w:rsid w:val="008C595C"/>
    <w:rsid w:val="008C59E4"/>
    <w:rsid w:val="008C5BDB"/>
    <w:rsid w:val="008C6241"/>
    <w:rsid w:val="008C6953"/>
    <w:rsid w:val="008C6EDD"/>
    <w:rsid w:val="008C7008"/>
    <w:rsid w:val="008C717B"/>
    <w:rsid w:val="008C7333"/>
    <w:rsid w:val="008C7395"/>
    <w:rsid w:val="008C747E"/>
    <w:rsid w:val="008C75DB"/>
    <w:rsid w:val="008C792D"/>
    <w:rsid w:val="008C7972"/>
    <w:rsid w:val="008C7F92"/>
    <w:rsid w:val="008D0056"/>
    <w:rsid w:val="008D00DC"/>
    <w:rsid w:val="008D02BE"/>
    <w:rsid w:val="008D0349"/>
    <w:rsid w:val="008D0B87"/>
    <w:rsid w:val="008D0B8D"/>
    <w:rsid w:val="008D0C6C"/>
    <w:rsid w:val="008D0EE9"/>
    <w:rsid w:val="008D130F"/>
    <w:rsid w:val="008D1420"/>
    <w:rsid w:val="008D176B"/>
    <w:rsid w:val="008D1959"/>
    <w:rsid w:val="008D19BF"/>
    <w:rsid w:val="008D1AB9"/>
    <w:rsid w:val="008D2207"/>
    <w:rsid w:val="008D2580"/>
    <w:rsid w:val="008D2B8F"/>
    <w:rsid w:val="008D2C89"/>
    <w:rsid w:val="008D2D5C"/>
    <w:rsid w:val="008D3007"/>
    <w:rsid w:val="008D3289"/>
    <w:rsid w:val="008D3436"/>
    <w:rsid w:val="008D37D0"/>
    <w:rsid w:val="008D3B98"/>
    <w:rsid w:val="008D3C1F"/>
    <w:rsid w:val="008D3DC9"/>
    <w:rsid w:val="008D3E9A"/>
    <w:rsid w:val="008D3EA0"/>
    <w:rsid w:val="008D41CF"/>
    <w:rsid w:val="008D4671"/>
    <w:rsid w:val="008D496C"/>
    <w:rsid w:val="008D4BE8"/>
    <w:rsid w:val="008D4E58"/>
    <w:rsid w:val="008D553B"/>
    <w:rsid w:val="008D569E"/>
    <w:rsid w:val="008D5758"/>
    <w:rsid w:val="008D600B"/>
    <w:rsid w:val="008D62C6"/>
    <w:rsid w:val="008D67D3"/>
    <w:rsid w:val="008D69AF"/>
    <w:rsid w:val="008D6B1C"/>
    <w:rsid w:val="008D6B6D"/>
    <w:rsid w:val="008D6D1D"/>
    <w:rsid w:val="008D71B8"/>
    <w:rsid w:val="008D729F"/>
    <w:rsid w:val="008D73F6"/>
    <w:rsid w:val="008D743A"/>
    <w:rsid w:val="008D7566"/>
    <w:rsid w:val="008D79C3"/>
    <w:rsid w:val="008D7ACD"/>
    <w:rsid w:val="008D7CB2"/>
    <w:rsid w:val="008D7F7B"/>
    <w:rsid w:val="008E0024"/>
    <w:rsid w:val="008E0056"/>
    <w:rsid w:val="008E07B5"/>
    <w:rsid w:val="008E07F5"/>
    <w:rsid w:val="008E07FF"/>
    <w:rsid w:val="008E08B5"/>
    <w:rsid w:val="008E0C5D"/>
    <w:rsid w:val="008E1038"/>
    <w:rsid w:val="008E1097"/>
    <w:rsid w:val="008E11E5"/>
    <w:rsid w:val="008E137A"/>
    <w:rsid w:val="008E13B3"/>
    <w:rsid w:val="008E17A4"/>
    <w:rsid w:val="008E1BC2"/>
    <w:rsid w:val="008E2083"/>
    <w:rsid w:val="008E2794"/>
    <w:rsid w:val="008E280E"/>
    <w:rsid w:val="008E289B"/>
    <w:rsid w:val="008E2A29"/>
    <w:rsid w:val="008E2B58"/>
    <w:rsid w:val="008E2C49"/>
    <w:rsid w:val="008E2E35"/>
    <w:rsid w:val="008E2FE4"/>
    <w:rsid w:val="008E3092"/>
    <w:rsid w:val="008E36E7"/>
    <w:rsid w:val="008E3793"/>
    <w:rsid w:val="008E37FA"/>
    <w:rsid w:val="008E3AD9"/>
    <w:rsid w:val="008E3D8D"/>
    <w:rsid w:val="008E3EE0"/>
    <w:rsid w:val="008E4183"/>
    <w:rsid w:val="008E435B"/>
    <w:rsid w:val="008E4B2A"/>
    <w:rsid w:val="008E4F78"/>
    <w:rsid w:val="008E5160"/>
    <w:rsid w:val="008E5E76"/>
    <w:rsid w:val="008E61DF"/>
    <w:rsid w:val="008E630A"/>
    <w:rsid w:val="008E63CA"/>
    <w:rsid w:val="008E655C"/>
    <w:rsid w:val="008E6659"/>
    <w:rsid w:val="008E6E32"/>
    <w:rsid w:val="008E704B"/>
    <w:rsid w:val="008E7293"/>
    <w:rsid w:val="008E7600"/>
    <w:rsid w:val="008E7A23"/>
    <w:rsid w:val="008E7A94"/>
    <w:rsid w:val="008E7BF2"/>
    <w:rsid w:val="008E7CB0"/>
    <w:rsid w:val="008F004A"/>
    <w:rsid w:val="008F019A"/>
    <w:rsid w:val="008F01CF"/>
    <w:rsid w:val="008F07F8"/>
    <w:rsid w:val="008F0ADD"/>
    <w:rsid w:val="008F0B5D"/>
    <w:rsid w:val="008F0BE9"/>
    <w:rsid w:val="008F0C95"/>
    <w:rsid w:val="008F103C"/>
    <w:rsid w:val="008F12F5"/>
    <w:rsid w:val="008F1336"/>
    <w:rsid w:val="008F1422"/>
    <w:rsid w:val="008F17D7"/>
    <w:rsid w:val="008F196A"/>
    <w:rsid w:val="008F1A27"/>
    <w:rsid w:val="008F1B03"/>
    <w:rsid w:val="008F1C0D"/>
    <w:rsid w:val="008F1E99"/>
    <w:rsid w:val="008F207B"/>
    <w:rsid w:val="008F21EB"/>
    <w:rsid w:val="008F2648"/>
    <w:rsid w:val="008F26C0"/>
    <w:rsid w:val="008F27E8"/>
    <w:rsid w:val="008F28C9"/>
    <w:rsid w:val="008F29CE"/>
    <w:rsid w:val="008F2D2E"/>
    <w:rsid w:val="008F2E50"/>
    <w:rsid w:val="008F2F25"/>
    <w:rsid w:val="008F362A"/>
    <w:rsid w:val="008F36A3"/>
    <w:rsid w:val="008F3A93"/>
    <w:rsid w:val="008F3D45"/>
    <w:rsid w:val="008F3E05"/>
    <w:rsid w:val="008F3FAC"/>
    <w:rsid w:val="008F4A64"/>
    <w:rsid w:val="008F4B14"/>
    <w:rsid w:val="008F5157"/>
    <w:rsid w:val="008F51D8"/>
    <w:rsid w:val="008F5269"/>
    <w:rsid w:val="008F531C"/>
    <w:rsid w:val="008F531F"/>
    <w:rsid w:val="008F53CE"/>
    <w:rsid w:val="008F5747"/>
    <w:rsid w:val="008F58A6"/>
    <w:rsid w:val="008F5A8E"/>
    <w:rsid w:val="008F5B2E"/>
    <w:rsid w:val="008F5BF1"/>
    <w:rsid w:val="008F5C81"/>
    <w:rsid w:val="008F6051"/>
    <w:rsid w:val="008F653B"/>
    <w:rsid w:val="008F6549"/>
    <w:rsid w:val="008F66E3"/>
    <w:rsid w:val="008F6E21"/>
    <w:rsid w:val="008F6F76"/>
    <w:rsid w:val="008F7174"/>
    <w:rsid w:val="008F73C8"/>
    <w:rsid w:val="008F7916"/>
    <w:rsid w:val="008F7C6B"/>
    <w:rsid w:val="009001A6"/>
    <w:rsid w:val="0090037E"/>
    <w:rsid w:val="009005E3"/>
    <w:rsid w:val="009006E0"/>
    <w:rsid w:val="009007B4"/>
    <w:rsid w:val="00900B96"/>
    <w:rsid w:val="00900E86"/>
    <w:rsid w:val="00900F35"/>
    <w:rsid w:val="00900F5A"/>
    <w:rsid w:val="009011B7"/>
    <w:rsid w:val="009012BB"/>
    <w:rsid w:val="009013F9"/>
    <w:rsid w:val="00901584"/>
    <w:rsid w:val="009018CC"/>
    <w:rsid w:val="00901A92"/>
    <w:rsid w:val="00901B55"/>
    <w:rsid w:val="00901B83"/>
    <w:rsid w:val="00901C4E"/>
    <w:rsid w:val="0090201A"/>
    <w:rsid w:val="009021F6"/>
    <w:rsid w:val="009023D1"/>
    <w:rsid w:val="009028C7"/>
    <w:rsid w:val="0090316B"/>
    <w:rsid w:val="00903B43"/>
    <w:rsid w:val="00904017"/>
    <w:rsid w:val="00904038"/>
    <w:rsid w:val="0090431D"/>
    <w:rsid w:val="009046C6"/>
    <w:rsid w:val="00904903"/>
    <w:rsid w:val="009049D2"/>
    <w:rsid w:val="00904A49"/>
    <w:rsid w:val="00904AD4"/>
    <w:rsid w:val="00904CC5"/>
    <w:rsid w:val="00904E63"/>
    <w:rsid w:val="00904FDD"/>
    <w:rsid w:val="00905243"/>
    <w:rsid w:val="0090553E"/>
    <w:rsid w:val="00905609"/>
    <w:rsid w:val="0090577C"/>
    <w:rsid w:val="00905BC4"/>
    <w:rsid w:val="00905D52"/>
    <w:rsid w:val="00905E86"/>
    <w:rsid w:val="0090622A"/>
    <w:rsid w:val="0090637F"/>
    <w:rsid w:val="0090649C"/>
    <w:rsid w:val="009069D7"/>
    <w:rsid w:val="00906DD5"/>
    <w:rsid w:val="009070B8"/>
    <w:rsid w:val="00907165"/>
    <w:rsid w:val="009072EF"/>
    <w:rsid w:val="0090764E"/>
    <w:rsid w:val="009078B3"/>
    <w:rsid w:val="00907AC7"/>
    <w:rsid w:val="00907CFF"/>
    <w:rsid w:val="00907D70"/>
    <w:rsid w:val="00907DE8"/>
    <w:rsid w:val="00907E21"/>
    <w:rsid w:val="00910011"/>
    <w:rsid w:val="009105DB"/>
    <w:rsid w:val="009106CE"/>
    <w:rsid w:val="009108E6"/>
    <w:rsid w:val="00910B12"/>
    <w:rsid w:val="00910B4B"/>
    <w:rsid w:val="00910B86"/>
    <w:rsid w:val="00910DA1"/>
    <w:rsid w:val="00910DAA"/>
    <w:rsid w:val="00910EB7"/>
    <w:rsid w:val="0091104E"/>
    <w:rsid w:val="009114DA"/>
    <w:rsid w:val="00911586"/>
    <w:rsid w:val="009117A5"/>
    <w:rsid w:val="00911907"/>
    <w:rsid w:val="009119DD"/>
    <w:rsid w:val="00911B2E"/>
    <w:rsid w:val="00911BF8"/>
    <w:rsid w:val="00911C97"/>
    <w:rsid w:val="00911EA5"/>
    <w:rsid w:val="009121AD"/>
    <w:rsid w:val="0091228B"/>
    <w:rsid w:val="0091253D"/>
    <w:rsid w:val="009126A8"/>
    <w:rsid w:val="00912880"/>
    <w:rsid w:val="00912A08"/>
    <w:rsid w:val="00912C98"/>
    <w:rsid w:val="00912CC5"/>
    <w:rsid w:val="00912DFE"/>
    <w:rsid w:val="009130AB"/>
    <w:rsid w:val="009131AD"/>
    <w:rsid w:val="009135C4"/>
    <w:rsid w:val="00913C8B"/>
    <w:rsid w:val="00913D6B"/>
    <w:rsid w:val="00913D8D"/>
    <w:rsid w:val="0091419E"/>
    <w:rsid w:val="00914269"/>
    <w:rsid w:val="0091427D"/>
    <w:rsid w:val="00914B53"/>
    <w:rsid w:val="00914C9E"/>
    <w:rsid w:val="00914E86"/>
    <w:rsid w:val="00915001"/>
    <w:rsid w:val="0091502D"/>
    <w:rsid w:val="0091504A"/>
    <w:rsid w:val="00915139"/>
    <w:rsid w:val="0091529B"/>
    <w:rsid w:val="009155D9"/>
    <w:rsid w:val="0091590C"/>
    <w:rsid w:val="00915927"/>
    <w:rsid w:val="00915B27"/>
    <w:rsid w:val="00915F51"/>
    <w:rsid w:val="00915FD7"/>
    <w:rsid w:val="00916147"/>
    <w:rsid w:val="00916369"/>
    <w:rsid w:val="009168DD"/>
    <w:rsid w:val="00916DDF"/>
    <w:rsid w:val="00916E23"/>
    <w:rsid w:val="00916F6A"/>
    <w:rsid w:val="0091714E"/>
    <w:rsid w:val="009175C3"/>
    <w:rsid w:val="009177D5"/>
    <w:rsid w:val="00917A1A"/>
    <w:rsid w:val="00917B0F"/>
    <w:rsid w:val="00917CFF"/>
    <w:rsid w:val="00917D5A"/>
    <w:rsid w:val="00917FD8"/>
    <w:rsid w:val="0092008B"/>
    <w:rsid w:val="009202FF"/>
    <w:rsid w:val="0092077D"/>
    <w:rsid w:val="00920B28"/>
    <w:rsid w:val="00920BFC"/>
    <w:rsid w:val="00921053"/>
    <w:rsid w:val="009210D2"/>
    <w:rsid w:val="00921492"/>
    <w:rsid w:val="00921575"/>
    <w:rsid w:val="00921781"/>
    <w:rsid w:val="00921AE9"/>
    <w:rsid w:val="00921C0F"/>
    <w:rsid w:val="00921D7C"/>
    <w:rsid w:val="009222A0"/>
    <w:rsid w:val="009226AE"/>
    <w:rsid w:val="009226F5"/>
    <w:rsid w:val="00922735"/>
    <w:rsid w:val="00922827"/>
    <w:rsid w:val="009229A6"/>
    <w:rsid w:val="00922C45"/>
    <w:rsid w:val="00923041"/>
    <w:rsid w:val="00923047"/>
    <w:rsid w:val="009231DD"/>
    <w:rsid w:val="009232B0"/>
    <w:rsid w:val="0092334F"/>
    <w:rsid w:val="009233BB"/>
    <w:rsid w:val="0092380F"/>
    <w:rsid w:val="009238BA"/>
    <w:rsid w:val="009238F5"/>
    <w:rsid w:val="00923971"/>
    <w:rsid w:val="00923B44"/>
    <w:rsid w:val="00923F6B"/>
    <w:rsid w:val="0092406E"/>
    <w:rsid w:val="00924680"/>
    <w:rsid w:val="009247FB"/>
    <w:rsid w:val="009250A3"/>
    <w:rsid w:val="0092571D"/>
    <w:rsid w:val="00925736"/>
    <w:rsid w:val="00925911"/>
    <w:rsid w:val="00925B3A"/>
    <w:rsid w:val="00925BFF"/>
    <w:rsid w:val="00925EC6"/>
    <w:rsid w:val="00926094"/>
    <w:rsid w:val="009260E9"/>
    <w:rsid w:val="00926107"/>
    <w:rsid w:val="00926182"/>
    <w:rsid w:val="009261A1"/>
    <w:rsid w:val="00926469"/>
    <w:rsid w:val="009265E3"/>
    <w:rsid w:val="00926715"/>
    <w:rsid w:val="0092693B"/>
    <w:rsid w:val="0092699D"/>
    <w:rsid w:val="00926A88"/>
    <w:rsid w:val="00926C3D"/>
    <w:rsid w:val="00926CBE"/>
    <w:rsid w:val="00926ED6"/>
    <w:rsid w:val="0092719C"/>
    <w:rsid w:val="009272D1"/>
    <w:rsid w:val="009272D6"/>
    <w:rsid w:val="00927351"/>
    <w:rsid w:val="00927372"/>
    <w:rsid w:val="00927A78"/>
    <w:rsid w:val="00927B0C"/>
    <w:rsid w:val="00927B48"/>
    <w:rsid w:val="00927C67"/>
    <w:rsid w:val="00927D93"/>
    <w:rsid w:val="00927F4D"/>
    <w:rsid w:val="00927FFC"/>
    <w:rsid w:val="00930221"/>
    <w:rsid w:val="00930468"/>
    <w:rsid w:val="00930795"/>
    <w:rsid w:val="00930C09"/>
    <w:rsid w:val="00930EC8"/>
    <w:rsid w:val="00930F8F"/>
    <w:rsid w:val="009319A1"/>
    <w:rsid w:val="009319F8"/>
    <w:rsid w:val="00931C5E"/>
    <w:rsid w:val="00931F32"/>
    <w:rsid w:val="009321F4"/>
    <w:rsid w:val="0093227E"/>
    <w:rsid w:val="009322C8"/>
    <w:rsid w:val="0093234E"/>
    <w:rsid w:val="009324F0"/>
    <w:rsid w:val="00932924"/>
    <w:rsid w:val="00932B25"/>
    <w:rsid w:val="00932DAE"/>
    <w:rsid w:val="00932FEB"/>
    <w:rsid w:val="00933188"/>
    <w:rsid w:val="00933281"/>
    <w:rsid w:val="0093344A"/>
    <w:rsid w:val="009335F1"/>
    <w:rsid w:val="00933AC1"/>
    <w:rsid w:val="00933B2B"/>
    <w:rsid w:val="00933C82"/>
    <w:rsid w:val="00933C9B"/>
    <w:rsid w:val="00933D97"/>
    <w:rsid w:val="00933E85"/>
    <w:rsid w:val="00933F77"/>
    <w:rsid w:val="00933FD3"/>
    <w:rsid w:val="009340BA"/>
    <w:rsid w:val="00934153"/>
    <w:rsid w:val="0093425A"/>
    <w:rsid w:val="00934574"/>
    <w:rsid w:val="009347D2"/>
    <w:rsid w:val="00934E81"/>
    <w:rsid w:val="00934EE6"/>
    <w:rsid w:val="00935052"/>
    <w:rsid w:val="009352B7"/>
    <w:rsid w:val="00935412"/>
    <w:rsid w:val="009356CE"/>
    <w:rsid w:val="00935721"/>
    <w:rsid w:val="009358D6"/>
    <w:rsid w:val="00935D3F"/>
    <w:rsid w:val="00935DB7"/>
    <w:rsid w:val="00935FE7"/>
    <w:rsid w:val="009363AD"/>
    <w:rsid w:val="0093640C"/>
    <w:rsid w:val="0093669F"/>
    <w:rsid w:val="00936C5E"/>
    <w:rsid w:val="00937043"/>
    <w:rsid w:val="00937117"/>
    <w:rsid w:val="00937400"/>
    <w:rsid w:val="009376CA"/>
    <w:rsid w:val="0093778D"/>
    <w:rsid w:val="009377D3"/>
    <w:rsid w:val="00937A67"/>
    <w:rsid w:val="00937AF9"/>
    <w:rsid w:val="00937EC9"/>
    <w:rsid w:val="00937ECB"/>
    <w:rsid w:val="00940113"/>
    <w:rsid w:val="0094025D"/>
    <w:rsid w:val="0094027E"/>
    <w:rsid w:val="009405AA"/>
    <w:rsid w:val="009405B5"/>
    <w:rsid w:val="009407B3"/>
    <w:rsid w:val="00940885"/>
    <w:rsid w:val="009408DF"/>
    <w:rsid w:val="00940A15"/>
    <w:rsid w:val="00940FC6"/>
    <w:rsid w:val="00941053"/>
    <w:rsid w:val="009410C6"/>
    <w:rsid w:val="00941375"/>
    <w:rsid w:val="00942150"/>
    <w:rsid w:val="009421EB"/>
    <w:rsid w:val="0094222D"/>
    <w:rsid w:val="00942358"/>
    <w:rsid w:val="0094235C"/>
    <w:rsid w:val="009424A0"/>
    <w:rsid w:val="0094269D"/>
    <w:rsid w:val="00942B86"/>
    <w:rsid w:val="00942F87"/>
    <w:rsid w:val="00943332"/>
    <w:rsid w:val="00943347"/>
    <w:rsid w:val="009433D2"/>
    <w:rsid w:val="009436B4"/>
    <w:rsid w:val="009438C7"/>
    <w:rsid w:val="00943BC7"/>
    <w:rsid w:val="00943DD3"/>
    <w:rsid w:val="00943FF9"/>
    <w:rsid w:val="009442FE"/>
    <w:rsid w:val="00944344"/>
    <w:rsid w:val="009444C7"/>
    <w:rsid w:val="00944519"/>
    <w:rsid w:val="009445DA"/>
    <w:rsid w:val="009445E7"/>
    <w:rsid w:val="00944664"/>
    <w:rsid w:val="009446E3"/>
    <w:rsid w:val="00944829"/>
    <w:rsid w:val="00944867"/>
    <w:rsid w:val="0094494A"/>
    <w:rsid w:val="00944B50"/>
    <w:rsid w:val="00944D71"/>
    <w:rsid w:val="00944E48"/>
    <w:rsid w:val="00945367"/>
    <w:rsid w:val="0094575F"/>
    <w:rsid w:val="009457E1"/>
    <w:rsid w:val="00945951"/>
    <w:rsid w:val="00945B7D"/>
    <w:rsid w:val="00945CC9"/>
    <w:rsid w:val="00945F21"/>
    <w:rsid w:val="00946064"/>
    <w:rsid w:val="0094617E"/>
    <w:rsid w:val="009469A2"/>
    <w:rsid w:val="00946C1A"/>
    <w:rsid w:val="00946CCD"/>
    <w:rsid w:val="00947364"/>
    <w:rsid w:val="00947555"/>
    <w:rsid w:val="0094798D"/>
    <w:rsid w:val="00947FAD"/>
    <w:rsid w:val="009504EC"/>
    <w:rsid w:val="0095056D"/>
    <w:rsid w:val="00950899"/>
    <w:rsid w:val="00950986"/>
    <w:rsid w:val="00950D83"/>
    <w:rsid w:val="00950D9B"/>
    <w:rsid w:val="00950E27"/>
    <w:rsid w:val="00950EF8"/>
    <w:rsid w:val="00950F78"/>
    <w:rsid w:val="0095133A"/>
    <w:rsid w:val="009516A1"/>
    <w:rsid w:val="00951CF4"/>
    <w:rsid w:val="00951F10"/>
    <w:rsid w:val="00951F1F"/>
    <w:rsid w:val="009521EE"/>
    <w:rsid w:val="0095252A"/>
    <w:rsid w:val="009526F5"/>
    <w:rsid w:val="00952DB2"/>
    <w:rsid w:val="00952F78"/>
    <w:rsid w:val="009538CB"/>
    <w:rsid w:val="00953FA5"/>
    <w:rsid w:val="009541F4"/>
    <w:rsid w:val="009542FB"/>
    <w:rsid w:val="00954594"/>
    <w:rsid w:val="009545E2"/>
    <w:rsid w:val="00954A66"/>
    <w:rsid w:val="00954E3D"/>
    <w:rsid w:val="00954F51"/>
    <w:rsid w:val="00954FF9"/>
    <w:rsid w:val="00955275"/>
    <w:rsid w:val="00955FBD"/>
    <w:rsid w:val="009563D5"/>
    <w:rsid w:val="00956402"/>
    <w:rsid w:val="0095648C"/>
    <w:rsid w:val="00956777"/>
    <w:rsid w:val="00956AE7"/>
    <w:rsid w:val="00956B0B"/>
    <w:rsid w:val="00956EC5"/>
    <w:rsid w:val="00957016"/>
    <w:rsid w:val="00957067"/>
    <w:rsid w:val="00957071"/>
    <w:rsid w:val="009571D0"/>
    <w:rsid w:val="009572FD"/>
    <w:rsid w:val="009573A3"/>
    <w:rsid w:val="009574CA"/>
    <w:rsid w:val="009577EE"/>
    <w:rsid w:val="009577F7"/>
    <w:rsid w:val="00957984"/>
    <w:rsid w:val="00957A6D"/>
    <w:rsid w:val="00957D80"/>
    <w:rsid w:val="00957E83"/>
    <w:rsid w:val="00957F14"/>
    <w:rsid w:val="009600C2"/>
    <w:rsid w:val="0096020D"/>
    <w:rsid w:val="009606CE"/>
    <w:rsid w:val="0096079C"/>
    <w:rsid w:val="0096096A"/>
    <w:rsid w:val="00960AFC"/>
    <w:rsid w:val="0096120B"/>
    <w:rsid w:val="009618C3"/>
    <w:rsid w:val="0096198F"/>
    <w:rsid w:val="00961C70"/>
    <w:rsid w:val="00962222"/>
    <w:rsid w:val="009623A1"/>
    <w:rsid w:val="00962453"/>
    <w:rsid w:val="00962A56"/>
    <w:rsid w:val="00962B95"/>
    <w:rsid w:val="00962CCD"/>
    <w:rsid w:val="00962E4F"/>
    <w:rsid w:val="00962EF5"/>
    <w:rsid w:val="00962F9D"/>
    <w:rsid w:val="00963067"/>
    <w:rsid w:val="0096338A"/>
    <w:rsid w:val="009633DC"/>
    <w:rsid w:val="009635BC"/>
    <w:rsid w:val="009636D1"/>
    <w:rsid w:val="00963BF5"/>
    <w:rsid w:val="00963C4D"/>
    <w:rsid w:val="00963E02"/>
    <w:rsid w:val="00963EBF"/>
    <w:rsid w:val="00964026"/>
    <w:rsid w:val="0096447C"/>
    <w:rsid w:val="00964536"/>
    <w:rsid w:val="009649ED"/>
    <w:rsid w:val="0096511C"/>
    <w:rsid w:val="00965152"/>
    <w:rsid w:val="0096523B"/>
    <w:rsid w:val="00965268"/>
    <w:rsid w:val="009655C9"/>
    <w:rsid w:val="00965AB8"/>
    <w:rsid w:val="00965C17"/>
    <w:rsid w:val="00965CA1"/>
    <w:rsid w:val="00965D71"/>
    <w:rsid w:val="00965F04"/>
    <w:rsid w:val="00965F64"/>
    <w:rsid w:val="00965F92"/>
    <w:rsid w:val="00966113"/>
    <w:rsid w:val="009661A0"/>
    <w:rsid w:val="009664AC"/>
    <w:rsid w:val="009665CE"/>
    <w:rsid w:val="009667E8"/>
    <w:rsid w:val="0096680B"/>
    <w:rsid w:val="0096685A"/>
    <w:rsid w:val="0096686A"/>
    <w:rsid w:val="00966B31"/>
    <w:rsid w:val="00966F53"/>
    <w:rsid w:val="009672A3"/>
    <w:rsid w:val="009673D4"/>
    <w:rsid w:val="00967420"/>
    <w:rsid w:val="00967CF5"/>
    <w:rsid w:val="00967CFC"/>
    <w:rsid w:val="00967D7E"/>
    <w:rsid w:val="00967E37"/>
    <w:rsid w:val="00967EC4"/>
    <w:rsid w:val="00967FEB"/>
    <w:rsid w:val="00970400"/>
    <w:rsid w:val="009706B3"/>
    <w:rsid w:val="00970B38"/>
    <w:rsid w:val="00970DF9"/>
    <w:rsid w:val="00970E67"/>
    <w:rsid w:val="00970F13"/>
    <w:rsid w:val="00970FAB"/>
    <w:rsid w:val="00970FE6"/>
    <w:rsid w:val="00971113"/>
    <w:rsid w:val="009713D6"/>
    <w:rsid w:val="009719EC"/>
    <w:rsid w:val="00971E52"/>
    <w:rsid w:val="00971E8A"/>
    <w:rsid w:val="00972398"/>
    <w:rsid w:val="009728DB"/>
    <w:rsid w:val="009729B1"/>
    <w:rsid w:val="00972A50"/>
    <w:rsid w:val="00972C9D"/>
    <w:rsid w:val="00972CC2"/>
    <w:rsid w:val="00972E5C"/>
    <w:rsid w:val="009730B9"/>
    <w:rsid w:val="0097313C"/>
    <w:rsid w:val="009732AD"/>
    <w:rsid w:val="009736CE"/>
    <w:rsid w:val="0097384C"/>
    <w:rsid w:val="00973872"/>
    <w:rsid w:val="009738B3"/>
    <w:rsid w:val="00973B90"/>
    <w:rsid w:val="00973C16"/>
    <w:rsid w:val="00974470"/>
    <w:rsid w:val="00974947"/>
    <w:rsid w:val="00974A10"/>
    <w:rsid w:val="00974B80"/>
    <w:rsid w:val="00974BA9"/>
    <w:rsid w:val="00974CA8"/>
    <w:rsid w:val="00974DEB"/>
    <w:rsid w:val="00974E18"/>
    <w:rsid w:val="00975042"/>
    <w:rsid w:val="00975386"/>
    <w:rsid w:val="009754C0"/>
    <w:rsid w:val="009754DA"/>
    <w:rsid w:val="00975569"/>
    <w:rsid w:val="0097563D"/>
    <w:rsid w:val="00975759"/>
    <w:rsid w:val="00975787"/>
    <w:rsid w:val="0097585E"/>
    <w:rsid w:val="009759DE"/>
    <w:rsid w:val="00975AD0"/>
    <w:rsid w:val="00975ADF"/>
    <w:rsid w:val="00975AFD"/>
    <w:rsid w:val="00975E7B"/>
    <w:rsid w:val="0097650D"/>
    <w:rsid w:val="00976824"/>
    <w:rsid w:val="00976D67"/>
    <w:rsid w:val="009770ED"/>
    <w:rsid w:val="00977245"/>
    <w:rsid w:val="00977410"/>
    <w:rsid w:val="00977546"/>
    <w:rsid w:val="00977658"/>
    <w:rsid w:val="00977723"/>
    <w:rsid w:val="009777CB"/>
    <w:rsid w:val="00977BBB"/>
    <w:rsid w:val="0098017B"/>
    <w:rsid w:val="0098046D"/>
    <w:rsid w:val="00980755"/>
    <w:rsid w:val="0098087D"/>
    <w:rsid w:val="009809B5"/>
    <w:rsid w:val="00980A5B"/>
    <w:rsid w:val="00980B08"/>
    <w:rsid w:val="00980CD1"/>
    <w:rsid w:val="00980E68"/>
    <w:rsid w:val="009810A4"/>
    <w:rsid w:val="009812B0"/>
    <w:rsid w:val="00981356"/>
    <w:rsid w:val="00981486"/>
    <w:rsid w:val="0098192F"/>
    <w:rsid w:val="00981B97"/>
    <w:rsid w:val="00982257"/>
    <w:rsid w:val="009822C6"/>
    <w:rsid w:val="00982665"/>
    <w:rsid w:val="0098293F"/>
    <w:rsid w:val="00982E1A"/>
    <w:rsid w:val="00983520"/>
    <w:rsid w:val="00983A52"/>
    <w:rsid w:val="00983A9C"/>
    <w:rsid w:val="00983DD4"/>
    <w:rsid w:val="00983EBD"/>
    <w:rsid w:val="00983F97"/>
    <w:rsid w:val="009841EA"/>
    <w:rsid w:val="009843FD"/>
    <w:rsid w:val="00984760"/>
    <w:rsid w:val="009847DF"/>
    <w:rsid w:val="00984F89"/>
    <w:rsid w:val="0098552B"/>
    <w:rsid w:val="00985942"/>
    <w:rsid w:val="00985AA4"/>
    <w:rsid w:val="00985C95"/>
    <w:rsid w:val="00985EF6"/>
    <w:rsid w:val="00985F8F"/>
    <w:rsid w:val="009864E9"/>
    <w:rsid w:val="009864F5"/>
    <w:rsid w:val="00986527"/>
    <w:rsid w:val="009866B1"/>
    <w:rsid w:val="009867BA"/>
    <w:rsid w:val="00986803"/>
    <w:rsid w:val="009869C2"/>
    <w:rsid w:val="00986B33"/>
    <w:rsid w:val="00986DB3"/>
    <w:rsid w:val="00986E6B"/>
    <w:rsid w:val="00987397"/>
    <w:rsid w:val="0098741C"/>
    <w:rsid w:val="0098757A"/>
    <w:rsid w:val="00987597"/>
    <w:rsid w:val="00987813"/>
    <w:rsid w:val="009878CF"/>
    <w:rsid w:val="00987A99"/>
    <w:rsid w:val="00987EB5"/>
    <w:rsid w:val="009900D5"/>
    <w:rsid w:val="00990136"/>
    <w:rsid w:val="009902B3"/>
    <w:rsid w:val="009904DB"/>
    <w:rsid w:val="009907AB"/>
    <w:rsid w:val="00990C8B"/>
    <w:rsid w:val="00990F3A"/>
    <w:rsid w:val="0099104B"/>
    <w:rsid w:val="00991073"/>
    <w:rsid w:val="00991206"/>
    <w:rsid w:val="00991494"/>
    <w:rsid w:val="0099165B"/>
    <w:rsid w:val="00991917"/>
    <w:rsid w:val="0099196E"/>
    <w:rsid w:val="009919CC"/>
    <w:rsid w:val="00991AD1"/>
    <w:rsid w:val="00991D8B"/>
    <w:rsid w:val="00992149"/>
    <w:rsid w:val="00992769"/>
    <w:rsid w:val="009928CB"/>
    <w:rsid w:val="009928F1"/>
    <w:rsid w:val="009938DC"/>
    <w:rsid w:val="00993949"/>
    <w:rsid w:val="00993988"/>
    <w:rsid w:val="00993A57"/>
    <w:rsid w:val="00993B40"/>
    <w:rsid w:val="00993B82"/>
    <w:rsid w:val="00993CAD"/>
    <w:rsid w:val="00993E2E"/>
    <w:rsid w:val="009944AB"/>
    <w:rsid w:val="00994503"/>
    <w:rsid w:val="00994623"/>
    <w:rsid w:val="00994801"/>
    <w:rsid w:val="00994822"/>
    <w:rsid w:val="009949B1"/>
    <w:rsid w:val="009949C6"/>
    <w:rsid w:val="00994B74"/>
    <w:rsid w:val="00994CA1"/>
    <w:rsid w:val="00994EDE"/>
    <w:rsid w:val="009950D5"/>
    <w:rsid w:val="009952FA"/>
    <w:rsid w:val="00995392"/>
    <w:rsid w:val="00995662"/>
    <w:rsid w:val="00995B45"/>
    <w:rsid w:val="00995CB2"/>
    <w:rsid w:val="00995CEB"/>
    <w:rsid w:val="00995D40"/>
    <w:rsid w:val="00995F2E"/>
    <w:rsid w:val="00995F65"/>
    <w:rsid w:val="009961A4"/>
    <w:rsid w:val="00996252"/>
    <w:rsid w:val="00996323"/>
    <w:rsid w:val="0099669C"/>
    <w:rsid w:val="00996813"/>
    <w:rsid w:val="00996B23"/>
    <w:rsid w:val="00996E71"/>
    <w:rsid w:val="00997682"/>
    <w:rsid w:val="00997885"/>
    <w:rsid w:val="009979AD"/>
    <w:rsid w:val="00997A4A"/>
    <w:rsid w:val="00997A61"/>
    <w:rsid w:val="00997A68"/>
    <w:rsid w:val="00997ADC"/>
    <w:rsid w:val="00997AFC"/>
    <w:rsid w:val="00997B73"/>
    <w:rsid w:val="009A0854"/>
    <w:rsid w:val="009A10AF"/>
    <w:rsid w:val="009A135D"/>
    <w:rsid w:val="009A1748"/>
    <w:rsid w:val="009A178F"/>
    <w:rsid w:val="009A1889"/>
    <w:rsid w:val="009A1900"/>
    <w:rsid w:val="009A1D86"/>
    <w:rsid w:val="009A1E6A"/>
    <w:rsid w:val="009A1EAE"/>
    <w:rsid w:val="009A226B"/>
    <w:rsid w:val="009A27B5"/>
    <w:rsid w:val="009A2DD0"/>
    <w:rsid w:val="009A3235"/>
    <w:rsid w:val="009A352C"/>
    <w:rsid w:val="009A3569"/>
    <w:rsid w:val="009A360E"/>
    <w:rsid w:val="009A371F"/>
    <w:rsid w:val="009A3D71"/>
    <w:rsid w:val="009A3EE6"/>
    <w:rsid w:val="009A4320"/>
    <w:rsid w:val="009A44F7"/>
    <w:rsid w:val="009A483C"/>
    <w:rsid w:val="009A4BD8"/>
    <w:rsid w:val="009A4C46"/>
    <w:rsid w:val="009A5015"/>
    <w:rsid w:val="009A51AE"/>
    <w:rsid w:val="009A5286"/>
    <w:rsid w:val="009A5311"/>
    <w:rsid w:val="009A5597"/>
    <w:rsid w:val="009A5A05"/>
    <w:rsid w:val="009A5B2C"/>
    <w:rsid w:val="009A5B87"/>
    <w:rsid w:val="009A5DB5"/>
    <w:rsid w:val="009A6070"/>
    <w:rsid w:val="009A60BA"/>
    <w:rsid w:val="009A60DE"/>
    <w:rsid w:val="009A61D8"/>
    <w:rsid w:val="009A64AD"/>
    <w:rsid w:val="009A6519"/>
    <w:rsid w:val="009A6544"/>
    <w:rsid w:val="009A6685"/>
    <w:rsid w:val="009A671B"/>
    <w:rsid w:val="009A6765"/>
    <w:rsid w:val="009A68F0"/>
    <w:rsid w:val="009A6B97"/>
    <w:rsid w:val="009A6CEF"/>
    <w:rsid w:val="009A6E70"/>
    <w:rsid w:val="009A70D9"/>
    <w:rsid w:val="009A7496"/>
    <w:rsid w:val="009A78AE"/>
    <w:rsid w:val="009A7CDF"/>
    <w:rsid w:val="009B05C0"/>
    <w:rsid w:val="009B06A9"/>
    <w:rsid w:val="009B0A84"/>
    <w:rsid w:val="009B0AE0"/>
    <w:rsid w:val="009B0DB3"/>
    <w:rsid w:val="009B163B"/>
    <w:rsid w:val="009B16A3"/>
    <w:rsid w:val="009B18ED"/>
    <w:rsid w:val="009B1D22"/>
    <w:rsid w:val="009B1F0E"/>
    <w:rsid w:val="009B2216"/>
    <w:rsid w:val="009B22DC"/>
    <w:rsid w:val="009B2894"/>
    <w:rsid w:val="009B2FDE"/>
    <w:rsid w:val="009B33E7"/>
    <w:rsid w:val="009B3685"/>
    <w:rsid w:val="009B374C"/>
    <w:rsid w:val="009B3929"/>
    <w:rsid w:val="009B3B6A"/>
    <w:rsid w:val="009B3CB4"/>
    <w:rsid w:val="009B3FF7"/>
    <w:rsid w:val="009B4361"/>
    <w:rsid w:val="009B44D7"/>
    <w:rsid w:val="009B474D"/>
    <w:rsid w:val="009B482B"/>
    <w:rsid w:val="009B4B4C"/>
    <w:rsid w:val="009B4B9A"/>
    <w:rsid w:val="009B4FFD"/>
    <w:rsid w:val="009B50A9"/>
    <w:rsid w:val="009B51BF"/>
    <w:rsid w:val="009B53F8"/>
    <w:rsid w:val="009B543B"/>
    <w:rsid w:val="009B5471"/>
    <w:rsid w:val="009B5A6A"/>
    <w:rsid w:val="009B5B9C"/>
    <w:rsid w:val="009B5F90"/>
    <w:rsid w:val="009B5FFE"/>
    <w:rsid w:val="009B615B"/>
    <w:rsid w:val="009B62F6"/>
    <w:rsid w:val="009B6466"/>
    <w:rsid w:val="009B6949"/>
    <w:rsid w:val="009B6B5E"/>
    <w:rsid w:val="009B6B96"/>
    <w:rsid w:val="009B6EF2"/>
    <w:rsid w:val="009B71B2"/>
    <w:rsid w:val="009B7277"/>
    <w:rsid w:val="009B766C"/>
    <w:rsid w:val="009B76FB"/>
    <w:rsid w:val="009B7829"/>
    <w:rsid w:val="009B7916"/>
    <w:rsid w:val="009B7D54"/>
    <w:rsid w:val="009C01A6"/>
    <w:rsid w:val="009C03C8"/>
    <w:rsid w:val="009C03D0"/>
    <w:rsid w:val="009C0502"/>
    <w:rsid w:val="009C05B7"/>
    <w:rsid w:val="009C0656"/>
    <w:rsid w:val="009C06F0"/>
    <w:rsid w:val="009C0E21"/>
    <w:rsid w:val="009C0F0B"/>
    <w:rsid w:val="009C1302"/>
    <w:rsid w:val="009C13E6"/>
    <w:rsid w:val="009C14D9"/>
    <w:rsid w:val="009C1507"/>
    <w:rsid w:val="009C15C3"/>
    <w:rsid w:val="009C174A"/>
    <w:rsid w:val="009C17BC"/>
    <w:rsid w:val="009C1A5D"/>
    <w:rsid w:val="009C1D95"/>
    <w:rsid w:val="009C1DCB"/>
    <w:rsid w:val="009C201A"/>
    <w:rsid w:val="009C2481"/>
    <w:rsid w:val="009C2803"/>
    <w:rsid w:val="009C2C0F"/>
    <w:rsid w:val="009C2D98"/>
    <w:rsid w:val="009C3137"/>
    <w:rsid w:val="009C323F"/>
    <w:rsid w:val="009C329D"/>
    <w:rsid w:val="009C342A"/>
    <w:rsid w:val="009C36A8"/>
    <w:rsid w:val="009C37D0"/>
    <w:rsid w:val="009C3918"/>
    <w:rsid w:val="009C3958"/>
    <w:rsid w:val="009C403B"/>
    <w:rsid w:val="009C4179"/>
    <w:rsid w:val="009C433B"/>
    <w:rsid w:val="009C43F0"/>
    <w:rsid w:val="009C4741"/>
    <w:rsid w:val="009C48FD"/>
    <w:rsid w:val="009C4AE3"/>
    <w:rsid w:val="009C4C1B"/>
    <w:rsid w:val="009C5002"/>
    <w:rsid w:val="009C5070"/>
    <w:rsid w:val="009C51E2"/>
    <w:rsid w:val="009C5502"/>
    <w:rsid w:val="009C56EB"/>
    <w:rsid w:val="009C58CB"/>
    <w:rsid w:val="009C59BD"/>
    <w:rsid w:val="009C5A40"/>
    <w:rsid w:val="009C5F08"/>
    <w:rsid w:val="009C5FCB"/>
    <w:rsid w:val="009C605F"/>
    <w:rsid w:val="009C6094"/>
    <w:rsid w:val="009C60B4"/>
    <w:rsid w:val="009C60D5"/>
    <w:rsid w:val="009C60ED"/>
    <w:rsid w:val="009C6176"/>
    <w:rsid w:val="009C61D4"/>
    <w:rsid w:val="009C6781"/>
    <w:rsid w:val="009C6825"/>
    <w:rsid w:val="009C691E"/>
    <w:rsid w:val="009C6C8F"/>
    <w:rsid w:val="009C6D2E"/>
    <w:rsid w:val="009C6D9B"/>
    <w:rsid w:val="009C75A0"/>
    <w:rsid w:val="009C760D"/>
    <w:rsid w:val="009C7921"/>
    <w:rsid w:val="009C79A4"/>
    <w:rsid w:val="009C7DBF"/>
    <w:rsid w:val="009C7E4F"/>
    <w:rsid w:val="009D005C"/>
    <w:rsid w:val="009D0358"/>
    <w:rsid w:val="009D035D"/>
    <w:rsid w:val="009D05A1"/>
    <w:rsid w:val="009D090C"/>
    <w:rsid w:val="009D0C41"/>
    <w:rsid w:val="009D0CFA"/>
    <w:rsid w:val="009D115C"/>
    <w:rsid w:val="009D1440"/>
    <w:rsid w:val="009D1542"/>
    <w:rsid w:val="009D16F8"/>
    <w:rsid w:val="009D184E"/>
    <w:rsid w:val="009D1970"/>
    <w:rsid w:val="009D19FD"/>
    <w:rsid w:val="009D1AEE"/>
    <w:rsid w:val="009D1C68"/>
    <w:rsid w:val="009D1C7B"/>
    <w:rsid w:val="009D1C84"/>
    <w:rsid w:val="009D2060"/>
    <w:rsid w:val="009D20B9"/>
    <w:rsid w:val="009D2442"/>
    <w:rsid w:val="009D2658"/>
    <w:rsid w:val="009D2696"/>
    <w:rsid w:val="009D27F5"/>
    <w:rsid w:val="009D2E98"/>
    <w:rsid w:val="009D2F6F"/>
    <w:rsid w:val="009D303F"/>
    <w:rsid w:val="009D3120"/>
    <w:rsid w:val="009D331D"/>
    <w:rsid w:val="009D3379"/>
    <w:rsid w:val="009D34F2"/>
    <w:rsid w:val="009D3842"/>
    <w:rsid w:val="009D3F67"/>
    <w:rsid w:val="009D3F98"/>
    <w:rsid w:val="009D418F"/>
    <w:rsid w:val="009D41D3"/>
    <w:rsid w:val="009D44EB"/>
    <w:rsid w:val="009D44F8"/>
    <w:rsid w:val="009D4663"/>
    <w:rsid w:val="009D4709"/>
    <w:rsid w:val="009D4C05"/>
    <w:rsid w:val="009D4D73"/>
    <w:rsid w:val="009D5192"/>
    <w:rsid w:val="009D51B8"/>
    <w:rsid w:val="009D5223"/>
    <w:rsid w:val="009D5991"/>
    <w:rsid w:val="009D5A52"/>
    <w:rsid w:val="009D5A76"/>
    <w:rsid w:val="009D5CA2"/>
    <w:rsid w:val="009D5DE5"/>
    <w:rsid w:val="009D5E89"/>
    <w:rsid w:val="009D60B2"/>
    <w:rsid w:val="009D6291"/>
    <w:rsid w:val="009D667A"/>
    <w:rsid w:val="009D66EF"/>
    <w:rsid w:val="009D6DE1"/>
    <w:rsid w:val="009D6F72"/>
    <w:rsid w:val="009D723E"/>
    <w:rsid w:val="009D75E6"/>
    <w:rsid w:val="009D75ED"/>
    <w:rsid w:val="009D78B3"/>
    <w:rsid w:val="009D78FA"/>
    <w:rsid w:val="009D79B4"/>
    <w:rsid w:val="009D7FCA"/>
    <w:rsid w:val="009E049B"/>
    <w:rsid w:val="009E05AF"/>
    <w:rsid w:val="009E0920"/>
    <w:rsid w:val="009E0B82"/>
    <w:rsid w:val="009E0C76"/>
    <w:rsid w:val="009E0CF9"/>
    <w:rsid w:val="009E0D22"/>
    <w:rsid w:val="009E0FFB"/>
    <w:rsid w:val="009E11D6"/>
    <w:rsid w:val="009E1293"/>
    <w:rsid w:val="009E12CD"/>
    <w:rsid w:val="009E1936"/>
    <w:rsid w:val="009E19C2"/>
    <w:rsid w:val="009E1B20"/>
    <w:rsid w:val="009E1B22"/>
    <w:rsid w:val="009E1C80"/>
    <w:rsid w:val="009E1D3E"/>
    <w:rsid w:val="009E2216"/>
    <w:rsid w:val="009E25A9"/>
    <w:rsid w:val="009E25BA"/>
    <w:rsid w:val="009E2718"/>
    <w:rsid w:val="009E2771"/>
    <w:rsid w:val="009E2799"/>
    <w:rsid w:val="009E279A"/>
    <w:rsid w:val="009E2BF8"/>
    <w:rsid w:val="009E2CBB"/>
    <w:rsid w:val="009E2D40"/>
    <w:rsid w:val="009E2D5B"/>
    <w:rsid w:val="009E2DF3"/>
    <w:rsid w:val="009E2E6D"/>
    <w:rsid w:val="009E2E9E"/>
    <w:rsid w:val="009E302E"/>
    <w:rsid w:val="009E320E"/>
    <w:rsid w:val="009E3238"/>
    <w:rsid w:val="009E33D7"/>
    <w:rsid w:val="009E3514"/>
    <w:rsid w:val="009E35C4"/>
    <w:rsid w:val="009E39C2"/>
    <w:rsid w:val="009E3A6B"/>
    <w:rsid w:val="009E3E8D"/>
    <w:rsid w:val="009E3FCC"/>
    <w:rsid w:val="009E4316"/>
    <w:rsid w:val="009E4348"/>
    <w:rsid w:val="009E43AA"/>
    <w:rsid w:val="009E45CC"/>
    <w:rsid w:val="009E466F"/>
    <w:rsid w:val="009E4698"/>
    <w:rsid w:val="009E4A1A"/>
    <w:rsid w:val="009E4BB8"/>
    <w:rsid w:val="009E4F76"/>
    <w:rsid w:val="009E4FE1"/>
    <w:rsid w:val="009E562B"/>
    <w:rsid w:val="009E5725"/>
    <w:rsid w:val="009E5822"/>
    <w:rsid w:val="009E5DB2"/>
    <w:rsid w:val="009E5FB9"/>
    <w:rsid w:val="009E6038"/>
    <w:rsid w:val="009E6232"/>
    <w:rsid w:val="009E64A4"/>
    <w:rsid w:val="009E68E6"/>
    <w:rsid w:val="009E690E"/>
    <w:rsid w:val="009E6A06"/>
    <w:rsid w:val="009E6C41"/>
    <w:rsid w:val="009E6F70"/>
    <w:rsid w:val="009E748C"/>
    <w:rsid w:val="009E7A01"/>
    <w:rsid w:val="009E7AF2"/>
    <w:rsid w:val="009F01A2"/>
    <w:rsid w:val="009F0F06"/>
    <w:rsid w:val="009F101E"/>
    <w:rsid w:val="009F15EC"/>
    <w:rsid w:val="009F1925"/>
    <w:rsid w:val="009F1AE5"/>
    <w:rsid w:val="009F1C7C"/>
    <w:rsid w:val="009F1FD9"/>
    <w:rsid w:val="009F20EF"/>
    <w:rsid w:val="009F2196"/>
    <w:rsid w:val="009F2199"/>
    <w:rsid w:val="009F2348"/>
    <w:rsid w:val="009F27EE"/>
    <w:rsid w:val="009F2951"/>
    <w:rsid w:val="009F2A6F"/>
    <w:rsid w:val="009F2D52"/>
    <w:rsid w:val="009F2F85"/>
    <w:rsid w:val="009F3110"/>
    <w:rsid w:val="009F3369"/>
    <w:rsid w:val="009F35C6"/>
    <w:rsid w:val="009F3945"/>
    <w:rsid w:val="009F3B51"/>
    <w:rsid w:val="009F3DA3"/>
    <w:rsid w:val="009F3EF9"/>
    <w:rsid w:val="009F404E"/>
    <w:rsid w:val="009F429E"/>
    <w:rsid w:val="009F43D3"/>
    <w:rsid w:val="009F44E7"/>
    <w:rsid w:val="009F458F"/>
    <w:rsid w:val="009F4685"/>
    <w:rsid w:val="009F4816"/>
    <w:rsid w:val="009F48DC"/>
    <w:rsid w:val="009F4947"/>
    <w:rsid w:val="009F49B3"/>
    <w:rsid w:val="009F4CA3"/>
    <w:rsid w:val="009F4DCC"/>
    <w:rsid w:val="009F4E93"/>
    <w:rsid w:val="009F5061"/>
    <w:rsid w:val="009F50AE"/>
    <w:rsid w:val="009F5214"/>
    <w:rsid w:val="009F58B8"/>
    <w:rsid w:val="009F5A34"/>
    <w:rsid w:val="009F5BA9"/>
    <w:rsid w:val="009F60A9"/>
    <w:rsid w:val="009F6523"/>
    <w:rsid w:val="009F6629"/>
    <w:rsid w:val="009F670F"/>
    <w:rsid w:val="009F679C"/>
    <w:rsid w:val="009F67B2"/>
    <w:rsid w:val="009F6840"/>
    <w:rsid w:val="009F68BC"/>
    <w:rsid w:val="009F69C2"/>
    <w:rsid w:val="009F6E27"/>
    <w:rsid w:val="009F6EE9"/>
    <w:rsid w:val="009F702C"/>
    <w:rsid w:val="009F75C7"/>
    <w:rsid w:val="009F7800"/>
    <w:rsid w:val="009F7D8F"/>
    <w:rsid w:val="009F7D9A"/>
    <w:rsid w:val="009F7F58"/>
    <w:rsid w:val="009F7F9C"/>
    <w:rsid w:val="009F7FEB"/>
    <w:rsid w:val="00A0034E"/>
    <w:rsid w:val="00A00615"/>
    <w:rsid w:val="00A0063F"/>
    <w:rsid w:val="00A00770"/>
    <w:rsid w:val="00A00B19"/>
    <w:rsid w:val="00A00CDB"/>
    <w:rsid w:val="00A00DF0"/>
    <w:rsid w:val="00A00E49"/>
    <w:rsid w:val="00A00FF9"/>
    <w:rsid w:val="00A01174"/>
    <w:rsid w:val="00A01300"/>
    <w:rsid w:val="00A0142E"/>
    <w:rsid w:val="00A014D5"/>
    <w:rsid w:val="00A01542"/>
    <w:rsid w:val="00A022EE"/>
    <w:rsid w:val="00A02394"/>
    <w:rsid w:val="00A02443"/>
    <w:rsid w:val="00A0335A"/>
    <w:rsid w:val="00A03393"/>
    <w:rsid w:val="00A037F5"/>
    <w:rsid w:val="00A03903"/>
    <w:rsid w:val="00A03D5A"/>
    <w:rsid w:val="00A03E1D"/>
    <w:rsid w:val="00A03EB1"/>
    <w:rsid w:val="00A03F1D"/>
    <w:rsid w:val="00A0440D"/>
    <w:rsid w:val="00A0445C"/>
    <w:rsid w:val="00A04610"/>
    <w:rsid w:val="00A04927"/>
    <w:rsid w:val="00A04B2B"/>
    <w:rsid w:val="00A04BF3"/>
    <w:rsid w:val="00A04DD6"/>
    <w:rsid w:val="00A04F03"/>
    <w:rsid w:val="00A04F4C"/>
    <w:rsid w:val="00A0505A"/>
    <w:rsid w:val="00A055D3"/>
    <w:rsid w:val="00A05A05"/>
    <w:rsid w:val="00A05B02"/>
    <w:rsid w:val="00A05B3A"/>
    <w:rsid w:val="00A05C0E"/>
    <w:rsid w:val="00A05D2E"/>
    <w:rsid w:val="00A05D82"/>
    <w:rsid w:val="00A05DBE"/>
    <w:rsid w:val="00A05F0A"/>
    <w:rsid w:val="00A06498"/>
    <w:rsid w:val="00A06F58"/>
    <w:rsid w:val="00A0708F"/>
    <w:rsid w:val="00A07245"/>
    <w:rsid w:val="00A073DE"/>
    <w:rsid w:val="00A075CA"/>
    <w:rsid w:val="00A07731"/>
    <w:rsid w:val="00A07AE1"/>
    <w:rsid w:val="00A07D8E"/>
    <w:rsid w:val="00A100B0"/>
    <w:rsid w:val="00A100BB"/>
    <w:rsid w:val="00A10342"/>
    <w:rsid w:val="00A1050F"/>
    <w:rsid w:val="00A10765"/>
    <w:rsid w:val="00A10D6F"/>
    <w:rsid w:val="00A10F3F"/>
    <w:rsid w:val="00A11375"/>
    <w:rsid w:val="00A1159B"/>
    <w:rsid w:val="00A1159D"/>
    <w:rsid w:val="00A115C5"/>
    <w:rsid w:val="00A1171B"/>
    <w:rsid w:val="00A122CB"/>
    <w:rsid w:val="00A12EFE"/>
    <w:rsid w:val="00A135F7"/>
    <w:rsid w:val="00A13625"/>
    <w:rsid w:val="00A138DB"/>
    <w:rsid w:val="00A13939"/>
    <w:rsid w:val="00A13A4B"/>
    <w:rsid w:val="00A13C6E"/>
    <w:rsid w:val="00A13DA0"/>
    <w:rsid w:val="00A14015"/>
    <w:rsid w:val="00A14283"/>
    <w:rsid w:val="00A14304"/>
    <w:rsid w:val="00A144FD"/>
    <w:rsid w:val="00A147C0"/>
    <w:rsid w:val="00A147CB"/>
    <w:rsid w:val="00A147D2"/>
    <w:rsid w:val="00A14AFB"/>
    <w:rsid w:val="00A14C4B"/>
    <w:rsid w:val="00A14FD6"/>
    <w:rsid w:val="00A15269"/>
    <w:rsid w:val="00A15372"/>
    <w:rsid w:val="00A153D0"/>
    <w:rsid w:val="00A153EB"/>
    <w:rsid w:val="00A155FC"/>
    <w:rsid w:val="00A15755"/>
    <w:rsid w:val="00A15E1C"/>
    <w:rsid w:val="00A15E24"/>
    <w:rsid w:val="00A161BC"/>
    <w:rsid w:val="00A1620B"/>
    <w:rsid w:val="00A162A3"/>
    <w:rsid w:val="00A16703"/>
    <w:rsid w:val="00A16767"/>
    <w:rsid w:val="00A16AA8"/>
    <w:rsid w:val="00A16AC8"/>
    <w:rsid w:val="00A16C14"/>
    <w:rsid w:val="00A16FE8"/>
    <w:rsid w:val="00A172D0"/>
    <w:rsid w:val="00A17537"/>
    <w:rsid w:val="00A177AE"/>
    <w:rsid w:val="00A17995"/>
    <w:rsid w:val="00A17A5E"/>
    <w:rsid w:val="00A17CA9"/>
    <w:rsid w:val="00A202D2"/>
    <w:rsid w:val="00A206D5"/>
    <w:rsid w:val="00A207E1"/>
    <w:rsid w:val="00A20C8A"/>
    <w:rsid w:val="00A20CD7"/>
    <w:rsid w:val="00A20DE7"/>
    <w:rsid w:val="00A20E49"/>
    <w:rsid w:val="00A20F49"/>
    <w:rsid w:val="00A21087"/>
    <w:rsid w:val="00A210B9"/>
    <w:rsid w:val="00A21484"/>
    <w:rsid w:val="00A21575"/>
    <w:rsid w:val="00A215B6"/>
    <w:rsid w:val="00A21673"/>
    <w:rsid w:val="00A21718"/>
    <w:rsid w:val="00A2171D"/>
    <w:rsid w:val="00A219FB"/>
    <w:rsid w:val="00A21A03"/>
    <w:rsid w:val="00A21C00"/>
    <w:rsid w:val="00A21C19"/>
    <w:rsid w:val="00A21FF8"/>
    <w:rsid w:val="00A22263"/>
    <w:rsid w:val="00A223AC"/>
    <w:rsid w:val="00A2241F"/>
    <w:rsid w:val="00A22847"/>
    <w:rsid w:val="00A22A17"/>
    <w:rsid w:val="00A22AF7"/>
    <w:rsid w:val="00A232B1"/>
    <w:rsid w:val="00A236D9"/>
    <w:rsid w:val="00A2381E"/>
    <w:rsid w:val="00A2397F"/>
    <w:rsid w:val="00A239AA"/>
    <w:rsid w:val="00A23A26"/>
    <w:rsid w:val="00A23A69"/>
    <w:rsid w:val="00A23C7A"/>
    <w:rsid w:val="00A23CA0"/>
    <w:rsid w:val="00A23D42"/>
    <w:rsid w:val="00A23DC1"/>
    <w:rsid w:val="00A23FF5"/>
    <w:rsid w:val="00A24210"/>
    <w:rsid w:val="00A24347"/>
    <w:rsid w:val="00A24414"/>
    <w:rsid w:val="00A245FA"/>
    <w:rsid w:val="00A247EC"/>
    <w:rsid w:val="00A24B64"/>
    <w:rsid w:val="00A24CDA"/>
    <w:rsid w:val="00A24D16"/>
    <w:rsid w:val="00A24E6A"/>
    <w:rsid w:val="00A2525E"/>
    <w:rsid w:val="00A25825"/>
    <w:rsid w:val="00A258C1"/>
    <w:rsid w:val="00A25A5F"/>
    <w:rsid w:val="00A26362"/>
    <w:rsid w:val="00A2674D"/>
    <w:rsid w:val="00A26851"/>
    <w:rsid w:val="00A26B27"/>
    <w:rsid w:val="00A277B0"/>
    <w:rsid w:val="00A277F6"/>
    <w:rsid w:val="00A279FC"/>
    <w:rsid w:val="00A27BCE"/>
    <w:rsid w:val="00A30433"/>
    <w:rsid w:val="00A307D4"/>
    <w:rsid w:val="00A30838"/>
    <w:rsid w:val="00A309C3"/>
    <w:rsid w:val="00A30C84"/>
    <w:rsid w:val="00A30D53"/>
    <w:rsid w:val="00A3117C"/>
    <w:rsid w:val="00A312BD"/>
    <w:rsid w:val="00A31422"/>
    <w:rsid w:val="00A3164C"/>
    <w:rsid w:val="00A318EF"/>
    <w:rsid w:val="00A31AB8"/>
    <w:rsid w:val="00A31C35"/>
    <w:rsid w:val="00A31ECA"/>
    <w:rsid w:val="00A32455"/>
    <w:rsid w:val="00A324D0"/>
    <w:rsid w:val="00A325EF"/>
    <w:rsid w:val="00A329A8"/>
    <w:rsid w:val="00A32A59"/>
    <w:rsid w:val="00A32C02"/>
    <w:rsid w:val="00A32CE1"/>
    <w:rsid w:val="00A33383"/>
    <w:rsid w:val="00A33392"/>
    <w:rsid w:val="00A334BD"/>
    <w:rsid w:val="00A335E5"/>
    <w:rsid w:val="00A33675"/>
    <w:rsid w:val="00A33A5F"/>
    <w:rsid w:val="00A33ACA"/>
    <w:rsid w:val="00A33B7C"/>
    <w:rsid w:val="00A34097"/>
    <w:rsid w:val="00A340BF"/>
    <w:rsid w:val="00A340F6"/>
    <w:rsid w:val="00A342B9"/>
    <w:rsid w:val="00A344C4"/>
    <w:rsid w:val="00A3451E"/>
    <w:rsid w:val="00A34AC7"/>
    <w:rsid w:val="00A34CC6"/>
    <w:rsid w:val="00A34D87"/>
    <w:rsid w:val="00A34F8B"/>
    <w:rsid w:val="00A35030"/>
    <w:rsid w:val="00A350AE"/>
    <w:rsid w:val="00A353B9"/>
    <w:rsid w:val="00A354DC"/>
    <w:rsid w:val="00A356A2"/>
    <w:rsid w:val="00A358C2"/>
    <w:rsid w:val="00A358E0"/>
    <w:rsid w:val="00A358EC"/>
    <w:rsid w:val="00A35D44"/>
    <w:rsid w:val="00A361CD"/>
    <w:rsid w:val="00A3640A"/>
    <w:rsid w:val="00A366A2"/>
    <w:rsid w:val="00A366B3"/>
    <w:rsid w:val="00A3684F"/>
    <w:rsid w:val="00A36CD6"/>
    <w:rsid w:val="00A375F9"/>
    <w:rsid w:val="00A376D5"/>
    <w:rsid w:val="00A377D1"/>
    <w:rsid w:val="00A378C5"/>
    <w:rsid w:val="00A37A04"/>
    <w:rsid w:val="00A37A13"/>
    <w:rsid w:val="00A37DE6"/>
    <w:rsid w:val="00A37ECD"/>
    <w:rsid w:val="00A40162"/>
    <w:rsid w:val="00A40832"/>
    <w:rsid w:val="00A40940"/>
    <w:rsid w:val="00A409E2"/>
    <w:rsid w:val="00A40A1F"/>
    <w:rsid w:val="00A40A6C"/>
    <w:rsid w:val="00A40C86"/>
    <w:rsid w:val="00A40F08"/>
    <w:rsid w:val="00A40FE1"/>
    <w:rsid w:val="00A41538"/>
    <w:rsid w:val="00A415CA"/>
    <w:rsid w:val="00A41B18"/>
    <w:rsid w:val="00A41E14"/>
    <w:rsid w:val="00A4203C"/>
    <w:rsid w:val="00A421CE"/>
    <w:rsid w:val="00A4223B"/>
    <w:rsid w:val="00A42463"/>
    <w:rsid w:val="00A42465"/>
    <w:rsid w:val="00A42484"/>
    <w:rsid w:val="00A428AE"/>
    <w:rsid w:val="00A42CB3"/>
    <w:rsid w:val="00A42E78"/>
    <w:rsid w:val="00A43299"/>
    <w:rsid w:val="00A43492"/>
    <w:rsid w:val="00A4360F"/>
    <w:rsid w:val="00A437CC"/>
    <w:rsid w:val="00A439C5"/>
    <w:rsid w:val="00A43A24"/>
    <w:rsid w:val="00A43DF0"/>
    <w:rsid w:val="00A43E8C"/>
    <w:rsid w:val="00A44341"/>
    <w:rsid w:val="00A443ED"/>
    <w:rsid w:val="00A444BC"/>
    <w:rsid w:val="00A445BE"/>
    <w:rsid w:val="00A445E9"/>
    <w:rsid w:val="00A449A7"/>
    <w:rsid w:val="00A44A81"/>
    <w:rsid w:val="00A44B58"/>
    <w:rsid w:val="00A44B71"/>
    <w:rsid w:val="00A44BCB"/>
    <w:rsid w:val="00A44C56"/>
    <w:rsid w:val="00A44EAE"/>
    <w:rsid w:val="00A45401"/>
    <w:rsid w:val="00A455D6"/>
    <w:rsid w:val="00A4576A"/>
    <w:rsid w:val="00A458B0"/>
    <w:rsid w:val="00A459EB"/>
    <w:rsid w:val="00A45BFC"/>
    <w:rsid w:val="00A45C9C"/>
    <w:rsid w:val="00A45CD8"/>
    <w:rsid w:val="00A45DC6"/>
    <w:rsid w:val="00A46240"/>
    <w:rsid w:val="00A46703"/>
    <w:rsid w:val="00A46933"/>
    <w:rsid w:val="00A469A3"/>
    <w:rsid w:val="00A46EC0"/>
    <w:rsid w:val="00A46FE7"/>
    <w:rsid w:val="00A47115"/>
    <w:rsid w:val="00A471C0"/>
    <w:rsid w:val="00A471FB"/>
    <w:rsid w:val="00A475B6"/>
    <w:rsid w:val="00A4776C"/>
    <w:rsid w:val="00A47876"/>
    <w:rsid w:val="00A47961"/>
    <w:rsid w:val="00A47A32"/>
    <w:rsid w:val="00A47C36"/>
    <w:rsid w:val="00A504ED"/>
    <w:rsid w:val="00A5050C"/>
    <w:rsid w:val="00A50A4D"/>
    <w:rsid w:val="00A50C81"/>
    <w:rsid w:val="00A50CCD"/>
    <w:rsid w:val="00A50ED8"/>
    <w:rsid w:val="00A50FAF"/>
    <w:rsid w:val="00A5100A"/>
    <w:rsid w:val="00A51128"/>
    <w:rsid w:val="00A51197"/>
    <w:rsid w:val="00A51756"/>
    <w:rsid w:val="00A5184A"/>
    <w:rsid w:val="00A519E4"/>
    <w:rsid w:val="00A520AF"/>
    <w:rsid w:val="00A520E3"/>
    <w:rsid w:val="00A523CB"/>
    <w:rsid w:val="00A5260F"/>
    <w:rsid w:val="00A5288F"/>
    <w:rsid w:val="00A52B07"/>
    <w:rsid w:val="00A52BC2"/>
    <w:rsid w:val="00A52D58"/>
    <w:rsid w:val="00A52E29"/>
    <w:rsid w:val="00A52EDD"/>
    <w:rsid w:val="00A532D9"/>
    <w:rsid w:val="00A533F8"/>
    <w:rsid w:val="00A534B5"/>
    <w:rsid w:val="00A53712"/>
    <w:rsid w:val="00A5372B"/>
    <w:rsid w:val="00A53862"/>
    <w:rsid w:val="00A539F0"/>
    <w:rsid w:val="00A53D1C"/>
    <w:rsid w:val="00A53E00"/>
    <w:rsid w:val="00A53E59"/>
    <w:rsid w:val="00A53FB1"/>
    <w:rsid w:val="00A53FBA"/>
    <w:rsid w:val="00A5402F"/>
    <w:rsid w:val="00A5430B"/>
    <w:rsid w:val="00A54332"/>
    <w:rsid w:val="00A54465"/>
    <w:rsid w:val="00A545DB"/>
    <w:rsid w:val="00A54607"/>
    <w:rsid w:val="00A547D4"/>
    <w:rsid w:val="00A54B97"/>
    <w:rsid w:val="00A54C50"/>
    <w:rsid w:val="00A54E39"/>
    <w:rsid w:val="00A54FB8"/>
    <w:rsid w:val="00A54FFD"/>
    <w:rsid w:val="00A550B7"/>
    <w:rsid w:val="00A55148"/>
    <w:rsid w:val="00A55171"/>
    <w:rsid w:val="00A55192"/>
    <w:rsid w:val="00A554F1"/>
    <w:rsid w:val="00A555FB"/>
    <w:rsid w:val="00A5567D"/>
    <w:rsid w:val="00A556C4"/>
    <w:rsid w:val="00A5593F"/>
    <w:rsid w:val="00A55A13"/>
    <w:rsid w:val="00A55B46"/>
    <w:rsid w:val="00A55EF1"/>
    <w:rsid w:val="00A56020"/>
    <w:rsid w:val="00A56301"/>
    <w:rsid w:val="00A5634B"/>
    <w:rsid w:val="00A5662D"/>
    <w:rsid w:val="00A567EA"/>
    <w:rsid w:val="00A56B5A"/>
    <w:rsid w:val="00A56B93"/>
    <w:rsid w:val="00A56F00"/>
    <w:rsid w:val="00A56F1C"/>
    <w:rsid w:val="00A56F96"/>
    <w:rsid w:val="00A570DF"/>
    <w:rsid w:val="00A5716D"/>
    <w:rsid w:val="00A57186"/>
    <w:rsid w:val="00A5786B"/>
    <w:rsid w:val="00A57AA6"/>
    <w:rsid w:val="00A57BE7"/>
    <w:rsid w:val="00A600E8"/>
    <w:rsid w:val="00A600F7"/>
    <w:rsid w:val="00A601CB"/>
    <w:rsid w:val="00A60245"/>
    <w:rsid w:val="00A60731"/>
    <w:rsid w:val="00A6073B"/>
    <w:rsid w:val="00A607E2"/>
    <w:rsid w:val="00A609E7"/>
    <w:rsid w:val="00A60A00"/>
    <w:rsid w:val="00A60DD2"/>
    <w:rsid w:val="00A610FB"/>
    <w:rsid w:val="00A61495"/>
    <w:rsid w:val="00A614F6"/>
    <w:rsid w:val="00A61724"/>
    <w:rsid w:val="00A618B3"/>
    <w:rsid w:val="00A618D7"/>
    <w:rsid w:val="00A61AF8"/>
    <w:rsid w:val="00A61F8D"/>
    <w:rsid w:val="00A620E9"/>
    <w:rsid w:val="00A62103"/>
    <w:rsid w:val="00A62599"/>
    <w:rsid w:val="00A6265F"/>
    <w:rsid w:val="00A6273F"/>
    <w:rsid w:val="00A62B53"/>
    <w:rsid w:val="00A62B91"/>
    <w:rsid w:val="00A62EAD"/>
    <w:rsid w:val="00A62F66"/>
    <w:rsid w:val="00A62FEA"/>
    <w:rsid w:val="00A6301B"/>
    <w:rsid w:val="00A632F8"/>
    <w:rsid w:val="00A638DC"/>
    <w:rsid w:val="00A63A60"/>
    <w:rsid w:val="00A64010"/>
    <w:rsid w:val="00A64070"/>
    <w:rsid w:val="00A64234"/>
    <w:rsid w:val="00A645B1"/>
    <w:rsid w:val="00A64A3F"/>
    <w:rsid w:val="00A64B62"/>
    <w:rsid w:val="00A64F5B"/>
    <w:rsid w:val="00A65748"/>
    <w:rsid w:val="00A6575B"/>
    <w:rsid w:val="00A65820"/>
    <w:rsid w:val="00A65A6B"/>
    <w:rsid w:val="00A65B61"/>
    <w:rsid w:val="00A66378"/>
    <w:rsid w:val="00A664B7"/>
    <w:rsid w:val="00A667A4"/>
    <w:rsid w:val="00A669E6"/>
    <w:rsid w:val="00A66A87"/>
    <w:rsid w:val="00A66F78"/>
    <w:rsid w:val="00A66F8E"/>
    <w:rsid w:val="00A67016"/>
    <w:rsid w:val="00A67277"/>
    <w:rsid w:val="00A672C2"/>
    <w:rsid w:val="00A67340"/>
    <w:rsid w:val="00A675A7"/>
    <w:rsid w:val="00A67631"/>
    <w:rsid w:val="00A67D56"/>
    <w:rsid w:val="00A7030F"/>
    <w:rsid w:val="00A7046C"/>
    <w:rsid w:val="00A708D5"/>
    <w:rsid w:val="00A709FD"/>
    <w:rsid w:val="00A70A6F"/>
    <w:rsid w:val="00A70B93"/>
    <w:rsid w:val="00A70DA4"/>
    <w:rsid w:val="00A70F40"/>
    <w:rsid w:val="00A70F6B"/>
    <w:rsid w:val="00A710CC"/>
    <w:rsid w:val="00A7137E"/>
    <w:rsid w:val="00A71659"/>
    <w:rsid w:val="00A71B89"/>
    <w:rsid w:val="00A71B9D"/>
    <w:rsid w:val="00A720B4"/>
    <w:rsid w:val="00A721DD"/>
    <w:rsid w:val="00A72352"/>
    <w:rsid w:val="00A7299B"/>
    <w:rsid w:val="00A72AE0"/>
    <w:rsid w:val="00A72B15"/>
    <w:rsid w:val="00A72BCE"/>
    <w:rsid w:val="00A72DD1"/>
    <w:rsid w:val="00A7300B"/>
    <w:rsid w:val="00A736B0"/>
    <w:rsid w:val="00A7371B"/>
    <w:rsid w:val="00A73945"/>
    <w:rsid w:val="00A73A02"/>
    <w:rsid w:val="00A73DC8"/>
    <w:rsid w:val="00A740D8"/>
    <w:rsid w:val="00A7414A"/>
    <w:rsid w:val="00A743B7"/>
    <w:rsid w:val="00A74872"/>
    <w:rsid w:val="00A748FF"/>
    <w:rsid w:val="00A74DA6"/>
    <w:rsid w:val="00A750CD"/>
    <w:rsid w:val="00A751D9"/>
    <w:rsid w:val="00A7533F"/>
    <w:rsid w:val="00A75433"/>
    <w:rsid w:val="00A7555B"/>
    <w:rsid w:val="00A755A7"/>
    <w:rsid w:val="00A75704"/>
    <w:rsid w:val="00A757A8"/>
    <w:rsid w:val="00A7584F"/>
    <w:rsid w:val="00A75899"/>
    <w:rsid w:val="00A75A57"/>
    <w:rsid w:val="00A75BD3"/>
    <w:rsid w:val="00A75DD4"/>
    <w:rsid w:val="00A76042"/>
    <w:rsid w:val="00A7607D"/>
    <w:rsid w:val="00A7649D"/>
    <w:rsid w:val="00A765AF"/>
    <w:rsid w:val="00A76605"/>
    <w:rsid w:val="00A76784"/>
    <w:rsid w:val="00A768E0"/>
    <w:rsid w:val="00A76A9C"/>
    <w:rsid w:val="00A77404"/>
    <w:rsid w:val="00A77424"/>
    <w:rsid w:val="00A77A12"/>
    <w:rsid w:val="00A77B32"/>
    <w:rsid w:val="00A77CCD"/>
    <w:rsid w:val="00A77D34"/>
    <w:rsid w:val="00A77E17"/>
    <w:rsid w:val="00A80101"/>
    <w:rsid w:val="00A80338"/>
    <w:rsid w:val="00A803C5"/>
    <w:rsid w:val="00A80446"/>
    <w:rsid w:val="00A80513"/>
    <w:rsid w:val="00A80624"/>
    <w:rsid w:val="00A80A0E"/>
    <w:rsid w:val="00A810F0"/>
    <w:rsid w:val="00A812C2"/>
    <w:rsid w:val="00A8172F"/>
    <w:rsid w:val="00A8177D"/>
    <w:rsid w:val="00A81C4C"/>
    <w:rsid w:val="00A81CF2"/>
    <w:rsid w:val="00A81D23"/>
    <w:rsid w:val="00A81E70"/>
    <w:rsid w:val="00A8232E"/>
    <w:rsid w:val="00A8239C"/>
    <w:rsid w:val="00A827B1"/>
    <w:rsid w:val="00A8286E"/>
    <w:rsid w:val="00A829B4"/>
    <w:rsid w:val="00A829BB"/>
    <w:rsid w:val="00A82ED1"/>
    <w:rsid w:val="00A82F4D"/>
    <w:rsid w:val="00A82F94"/>
    <w:rsid w:val="00A833FA"/>
    <w:rsid w:val="00A83632"/>
    <w:rsid w:val="00A838AA"/>
    <w:rsid w:val="00A83942"/>
    <w:rsid w:val="00A83BC3"/>
    <w:rsid w:val="00A83C2C"/>
    <w:rsid w:val="00A83CCA"/>
    <w:rsid w:val="00A83E25"/>
    <w:rsid w:val="00A840E4"/>
    <w:rsid w:val="00A84342"/>
    <w:rsid w:val="00A84632"/>
    <w:rsid w:val="00A84737"/>
    <w:rsid w:val="00A8479E"/>
    <w:rsid w:val="00A84A34"/>
    <w:rsid w:val="00A84AEB"/>
    <w:rsid w:val="00A84F33"/>
    <w:rsid w:val="00A84F82"/>
    <w:rsid w:val="00A85172"/>
    <w:rsid w:val="00A85591"/>
    <w:rsid w:val="00A856D1"/>
    <w:rsid w:val="00A85897"/>
    <w:rsid w:val="00A858EA"/>
    <w:rsid w:val="00A85A8E"/>
    <w:rsid w:val="00A85AEE"/>
    <w:rsid w:val="00A862AE"/>
    <w:rsid w:val="00A86580"/>
    <w:rsid w:val="00A86623"/>
    <w:rsid w:val="00A86678"/>
    <w:rsid w:val="00A867DE"/>
    <w:rsid w:val="00A86A86"/>
    <w:rsid w:val="00A86DFD"/>
    <w:rsid w:val="00A86E4C"/>
    <w:rsid w:val="00A871F5"/>
    <w:rsid w:val="00A873F6"/>
    <w:rsid w:val="00A875C9"/>
    <w:rsid w:val="00A876EC"/>
    <w:rsid w:val="00A8795A"/>
    <w:rsid w:val="00A90170"/>
    <w:rsid w:val="00A90697"/>
    <w:rsid w:val="00A906D2"/>
    <w:rsid w:val="00A9095D"/>
    <w:rsid w:val="00A90B53"/>
    <w:rsid w:val="00A90B6D"/>
    <w:rsid w:val="00A90BDB"/>
    <w:rsid w:val="00A90FF9"/>
    <w:rsid w:val="00A9130E"/>
    <w:rsid w:val="00A9189C"/>
    <w:rsid w:val="00A91CDD"/>
    <w:rsid w:val="00A91F47"/>
    <w:rsid w:val="00A92183"/>
    <w:rsid w:val="00A924C1"/>
    <w:rsid w:val="00A9297F"/>
    <w:rsid w:val="00A92A2B"/>
    <w:rsid w:val="00A92ADA"/>
    <w:rsid w:val="00A92C73"/>
    <w:rsid w:val="00A92CD9"/>
    <w:rsid w:val="00A93125"/>
    <w:rsid w:val="00A934C4"/>
    <w:rsid w:val="00A9380E"/>
    <w:rsid w:val="00A93816"/>
    <w:rsid w:val="00A93C97"/>
    <w:rsid w:val="00A93DD4"/>
    <w:rsid w:val="00A9407D"/>
    <w:rsid w:val="00A941FB"/>
    <w:rsid w:val="00A9442C"/>
    <w:rsid w:val="00A9477F"/>
    <w:rsid w:val="00A948B4"/>
    <w:rsid w:val="00A94B07"/>
    <w:rsid w:val="00A94B84"/>
    <w:rsid w:val="00A94D7E"/>
    <w:rsid w:val="00A94F1D"/>
    <w:rsid w:val="00A94F6B"/>
    <w:rsid w:val="00A9513C"/>
    <w:rsid w:val="00A95723"/>
    <w:rsid w:val="00A95881"/>
    <w:rsid w:val="00A9599D"/>
    <w:rsid w:val="00A95AC6"/>
    <w:rsid w:val="00A95B26"/>
    <w:rsid w:val="00A95FA5"/>
    <w:rsid w:val="00A9608B"/>
    <w:rsid w:val="00A96256"/>
    <w:rsid w:val="00A963A7"/>
    <w:rsid w:val="00A9650B"/>
    <w:rsid w:val="00A969F5"/>
    <w:rsid w:val="00A96A58"/>
    <w:rsid w:val="00A96C6C"/>
    <w:rsid w:val="00A97350"/>
    <w:rsid w:val="00A9737B"/>
    <w:rsid w:val="00A97532"/>
    <w:rsid w:val="00A9788C"/>
    <w:rsid w:val="00A97A63"/>
    <w:rsid w:val="00A97E39"/>
    <w:rsid w:val="00A97E83"/>
    <w:rsid w:val="00A97EAE"/>
    <w:rsid w:val="00A97FB1"/>
    <w:rsid w:val="00A97FEC"/>
    <w:rsid w:val="00AA0205"/>
    <w:rsid w:val="00AA033E"/>
    <w:rsid w:val="00AA061D"/>
    <w:rsid w:val="00AA081C"/>
    <w:rsid w:val="00AA0914"/>
    <w:rsid w:val="00AA0945"/>
    <w:rsid w:val="00AA0BA4"/>
    <w:rsid w:val="00AA0D8E"/>
    <w:rsid w:val="00AA14AB"/>
    <w:rsid w:val="00AA1501"/>
    <w:rsid w:val="00AA185D"/>
    <w:rsid w:val="00AA1904"/>
    <w:rsid w:val="00AA1957"/>
    <w:rsid w:val="00AA19DB"/>
    <w:rsid w:val="00AA1BB1"/>
    <w:rsid w:val="00AA208C"/>
    <w:rsid w:val="00AA2115"/>
    <w:rsid w:val="00AA2141"/>
    <w:rsid w:val="00AA2194"/>
    <w:rsid w:val="00AA21D6"/>
    <w:rsid w:val="00AA22F6"/>
    <w:rsid w:val="00AA2397"/>
    <w:rsid w:val="00AA2848"/>
    <w:rsid w:val="00AA2964"/>
    <w:rsid w:val="00AA301E"/>
    <w:rsid w:val="00AA323F"/>
    <w:rsid w:val="00AA3625"/>
    <w:rsid w:val="00AA36E1"/>
    <w:rsid w:val="00AA3870"/>
    <w:rsid w:val="00AA3A97"/>
    <w:rsid w:val="00AA3F5A"/>
    <w:rsid w:val="00AA3FB5"/>
    <w:rsid w:val="00AA4003"/>
    <w:rsid w:val="00AA4158"/>
    <w:rsid w:val="00AA4237"/>
    <w:rsid w:val="00AA45F2"/>
    <w:rsid w:val="00AA489D"/>
    <w:rsid w:val="00AA4B6A"/>
    <w:rsid w:val="00AA4C4E"/>
    <w:rsid w:val="00AA4E30"/>
    <w:rsid w:val="00AA4ECC"/>
    <w:rsid w:val="00AA4EFC"/>
    <w:rsid w:val="00AA4FEC"/>
    <w:rsid w:val="00AA521D"/>
    <w:rsid w:val="00AA52DE"/>
    <w:rsid w:val="00AA5551"/>
    <w:rsid w:val="00AA5A63"/>
    <w:rsid w:val="00AA60A9"/>
    <w:rsid w:val="00AA6573"/>
    <w:rsid w:val="00AA668E"/>
    <w:rsid w:val="00AA678F"/>
    <w:rsid w:val="00AA68A9"/>
    <w:rsid w:val="00AA6C9F"/>
    <w:rsid w:val="00AA6F69"/>
    <w:rsid w:val="00AA6F6F"/>
    <w:rsid w:val="00AA7051"/>
    <w:rsid w:val="00AA70D4"/>
    <w:rsid w:val="00AA71EA"/>
    <w:rsid w:val="00AA7424"/>
    <w:rsid w:val="00AA79C5"/>
    <w:rsid w:val="00AA79C7"/>
    <w:rsid w:val="00AA7B5B"/>
    <w:rsid w:val="00AA7B88"/>
    <w:rsid w:val="00AA7F0E"/>
    <w:rsid w:val="00AA7FC4"/>
    <w:rsid w:val="00AB004E"/>
    <w:rsid w:val="00AB0086"/>
    <w:rsid w:val="00AB07F5"/>
    <w:rsid w:val="00AB0960"/>
    <w:rsid w:val="00AB0B15"/>
    <w:rsid w:val="00AB0DBC"/>
    <w:rsid w:val="00AB0FFD"/>
    <w:rsid w:val="00AB108A"/>
    <w:rsid w:val="00AB1462"/>
    <w:rsid w:val="00AB16AF"/>
    <w:rsid w:val="00AB18D5"/>
    <w:rsid w:val="00AB1AFA"/>
    <w:rsid w:val="00AB1CCE"/>
    <w:rsid w:val="00AB2052"/>
    <w:rsid w:val="00AB2111"/>
    <w:rsid w:val="00AB23C9"/>
    <w:rsid w:val="00AB2585"/>
    <w:rsid w:val="00AB27C3"/>
    <w:rsid w:val="00AB280A"/>
    <w:rsid w:val="00AB291E"/>
    <w:rsid w:val="00AB29F3"/>
    <w:rsid w:val="00AB2A0D"/>
    <w:rsid w:val="00AB2E25"/>
    <w:rsid w:val="00AB3068"/>
    <w:rsid w:val="00AB3465"/>
    <w:rsid w:val="00AB38A5"/>
    <w:rsid w:val="00AB3A09"/>
    <w:rsid w:val="00AB3FCE"/>
    <w:rsid w:val="00AB413D"/>
    <w:rsid w:val="00AB41D8"/>
    <w:rsid w:val="00AB4461"/>
    <w:rsid w:val="00AB45EB"/>
    <w:rsid w:val="00AB47C0"/>
    <w:rsid w:val="00AB489A"/>
    <w:rsid w:val="00AB497D"/>
    <w:rsid w:val="00AB4A04"/>
    <w:rsid w:val="00AB4E29"/>
    <w:rsid w:val="00AB4F4E"/>
    <w:rsid w:val="00AB529D"/>
    <w:rsid w:val="00AB53E4"/>
    <w:rsid w:val="00AB543E"/>
    <w:rsid w:val="00AB565B"/>
    <w:rsid w:val="00AB5760"/>
    <w:rsid w:val="00AB5D12"/>
    <w:rsid w:val="00AB6062"/>
    <w:rsid w:val="00AB617F"/>
    <w:rsid w:val="00AB622D"/>
    <w:rsid w:val="00AB62E8"/>
    <w:rsid w:val="00AB6386"/>
    <w:rsid w:val="00AB6D30"/>
    <w:rsid w:val="00AB6D9A"/>
    <w:rsid w:val="00AB70CB"/>
    <w:rsid w:val="00AB73B7"/>
    <w:rsid w:val="00AB748E"/>
    <w:rsid w:val="00AB76A8"/>
    <w:rsid w:val="00AB76BF"/>
    <w:rsid w:val="00AB7872"/>
    <w:rsid w:val="00AC021C"/>
    <w:rsid w:val="00AC04F8"/>
    <w:rsid w:val="00AC0BC2"/>
    <w:rsid w:val="00AC0BE4"/>
    <w:rsid w:val="00AC0BF2"/>
    <w:rsid w:val="00AC0C1F"/>
    <w:rsid w:val="00AC1055"/>
    <w:rsid w:val="00AC10ED"/>
    <w:rsid w:val="00AC1172"/>
    <w:rsid w:val="00AC1241"/>
    <w:rsid w:val="00AC1428"/>
    <w:rsid w:val="00AC14E0"/>
    <w:rsid w:val="00AC19CD"/>
    <w:rsid w:val="00AC1B6B"/>
    <w:rsid w:val="00AC1BAF"/>
    <w:rsid w:val="00AC1D25"/>
    <w:rsid w:val="00AC1F0A"/>
    <w:rsid w:val="00AC1F93"/>
    <w:rsid w:val="00AC1FCD"/>
    <w:rsid w:val="00AC2494"/>
    <w:rsid w:val="00AC25B8"/>
    <w:rsid w:val="00AC2613"/>
    <w:rsid w:val="00AC265A"/>
    <w:rsid w:val="00AC2664"/>
    <w:rsid w:val="00AC26F9"/>
    <w:rsid w:val="00AC29B1"/>
    <w:rsid w:val="00AC2DE3"/>
    <w:rsid w:val="00AC2F01"/>
    <w:rsid w:val="00AC30DC"/>
    <w:rsid w:val="00AC337F"/>
    <w:rsid w:val="00AC3659"/>
    <w:rsid w:val="00AC38C6"/>
    <w:rsid w:val="00AC3BEB"/>
    <w:rsid w:val="00AC3DFA"/>
    <w:rsid w:val="00AC3EB7"/>
    <w:rsid w:val="00AC3F5C"/>
    <w:rsid w:val="00AC4081"/>
    <w:rsid w:val="00AC413F"/>
    <w:rsid w:val="00AC45C1"/>
    <w:rsid w:val="00AC4764"/>
    <w:rsid w:val="00AC478B"/>
    <w:rsid w:val="00AC47C6"/>
    <w:rsid w:val="00AC47E4"/>
    <w:rsid w:val="00AC49CB"/>
    <w:rsid w:val="00AC4A92"/>
    <w:rsid w:val="00AC4CF4"/>
    <w:rsid w:val="00AC4E4E"/>
    <w:rsid w:val="00AC5045"/>
    <w:rsid w:val="00AC545F"/>
    <w:rsid w:val="00AC54F2"/>
    <w:rsid w:val="00AC5539"/>
    <w:rsid w:val="00AC5564"/>
    <w:rsid w:val="00AC55BE"/>
    <w:rsid w:val="00AC55DC"/>
    <w:rsid w:val="00AC56C5"/>
    <w:rsid w:val="00AC5EFD"/>
    <w:rsid w:val="00AC6133"/>
    <w:rsid w:val="00AC683E"/>
    <w:rsid w:val="00AC6F18"/>
    <w:rsid w:val="00AC6F54"/>
    <w:rsid w:val="00AC6FE1"/>
    <w:rsid w:val="00AC7899"/>
    <w:rsid w:val="00AC7AA8"/>
    <w:rsid w:val="00AC7AB7"/>
    <w:rsid w:val="00AC7D9E"/>
    <w:rsid w:val="00AD009D"/>
    <w:rsid w:val="00AD01DC"/>
    <w:rsid w:val="00AD0203"/>
    <w:rsid w:val="00AD021B"/>
    <w:rsid w:val="00AD0733"/>
    <w:rsid w:val="00AD073A"/>
    <w:rsid w:val="00AD090A"/>
    <w:rsid w:val="00AD0924"/>
    <w:rsid w:val="00AD09D0"/>
    <w:rsid w:val="00AD0C46"/>
    <w:rsid w:val="00AD0CCE"/>
    <w:rsid w:val="00AD0D1B"/>
    <w:rsid w:val="00AD134B"/>
    <w:rsid w:val="00AD16EF"/>
    <w:rsid w:val="00AD1832"/>
    <w:rsid w:val="00AD1845"/>
    <w:rsid w:val="00AD18A1"/>
    <w:rsid w:val="00AD18C5"/>
    <w:rsid w:val="00AD22E7"/>
    <w:rsid w:val="00AD248A"/>
    <w:rsid w:val="00AD2696"/>
    <w:rsid w:val="00AD2D22"/>
    <w:rsid w:val="00AD2FE2"/>
    <w:rsid w:val="00AD3276"/>
    <w:rsid w:val="00AD383A"/>
    <w:rsid w:val="00AD39B8"/>
    <w:rsid w:val="00AD3ACA"/>
    <w:rsid w:val="00AD443C"/>
    <w:rsid w:val="00AD4445"/>
    <w:rsid w:val="00AD464F"/>
    <w:rsid w:val="00AD4EDB"/>
    <w:rsid w:val="00AD526B"/>
    <w:rsid w:val="00AD52BD"/>
    <w:rsid w:val="00AD57FF"/>
    <w:rsid w:val="00AD58C3"/>
    <w:rsid w:val="00AD5942"/>
    <w:rsid w:val="00AD5A1F"/>
    <w:rsid w:val="00AD5A9F"/>
    <w:rsid w:val="00AD5C54"/>
    <w:rsid w:val="00AD5FEF"/>
    <w:rsid w:val="00AD651C"/>
    <w:rsid w:val="00AD6637"/>
    <w:rsid w:val="00AD66BD"/>
    <w:rsid w:val="00AD67C8"/>
    <w:rsid w:val="00AD6BAE"/>
    <w:rsid w:val="00AD6E00"/>
    <w:rsid w:val="00AD7082"/>
    <w:rsid w:val="00AD7145"/>
    <w:rsid w:val="00AD732C"/>
    <w:rsid w:val="00AD7352"/>
    <w:rsid w:val="00AE02F7"/>
    <w:rsid w:val="00AE08DB"/>
    <w:rsid w:val="00AE0A4F"/>
    <w:rsid w:val="00AE0AA1"/>
    <w:rsid w:val="00AE0D6F"/>
    <w:rsid w:val="00AE0DCF"/>
    <w:rsid w:val="00AE0F15"/>
    <w:rsid w:val="00AE0F86"/>
    <w:rsid w:val="00AE0FD0"/>
    <w:rsid w:val="00AE0FF8"/>
    <w:rsid w:val="00AE10AC"/>
    <w:rsid w:val="00AE11CB"/>
    <w:rsid w:val="00AE163C"/>
    <w:rsid w:val="00AE17CE"/>
    <w:rsid w:val="00AE19B4"/>
    <w:rsid w:val="00AE1DDE"/>
    <w:rsid w:val="00AE1E5D"/>
    <w:rsid w:val="00AE1F4A"/>
    <w:rsid w:val="00AE1F79"/>
    <w:rsid w:val="00AE23AD"/>
    <w:rsid w:val="00AE2909"/>
    <w:rsid w:val="00AE2960"/>
    <w:rsid w:val="00AE2A7C"/>
    <w:rsid w:val="00AE2AE9"/>
    <w:rsid w:val="00AE302D"/>
    <w:rsid w:val="00AE3100"/>
    <w:rsid w:val="00AE3103"/>
    <w:rsid w:val="00AE31A3"/>
    <w:rsid w:val="00AE3328"/>
    <w:rsid w:val="00AE333A"/>
    <w:rsid w:val="00AE38BA"/>
    <w:rsid w:val="00AE395C"/>
    <w:rsid w:val="00AE3CE3"/>
    <w:rsid w:val="00AE3D78"/>
    <w:rsid w:val="00AE3F10"/>
    <w:rsid w:val="00AE46AA"/>
    <w:rsid w:val="00AE476F"/>
    <w:rsid w:val="00AE47EF"/>
    <w:rsid w:val="00AE4BF1"/>
    <w:rsid w:val="00AE4D22"/>
    <w:rsid w:val="00AE4E78"/>
    <w:rsid w:val="00AE4FA4"/>
    <w:rsid w:val="00AE521E"/>
    <w:rsid w:val="00AE5524"/>
    <w:rsid w:val="00AE5636"/>
    <w:rsid w:val="00AE5691"/>
    <w:rsid w:val="00AE5743"/>
    <w:rsid w:val="00AE57D2"/>
    <w:rsid w:val="00AE5920"/>
    <w:rsid w:val="00AE5AF5"/>
    <w:rsid w:val="00AE5B2C"/>
    <w:rsid w:val="00AE6106"/>
    <w:rsid w:val="00AE61BC"/>
    <w:rsid w:val="00AE62CF"/>
    <w:rsid w:val="00AE6571"/>
    <w:rsid w:val="00AE68BB"/>
    <w:rsid w:val="00AE68CE"/>
    <w:rsid w:val="00AE6914"/>
    <w:rsid w:val="00AE69C1"/>
    <w:rsid w:val="00AE6BA5"/>
    <w:rsid w:val="00AE6BE3"/>
    <w:rsid w:val="00AE7074"/>
    <w:rsid w:val="00AE7247"/>
    <w:rsid w:val="00AE742F"/>
    <w:rsid w:val="00AE7505"/>
    <w:rsid w:val="00AE7A7D"/>
    <w:rsid w:val="00AE7CFB"/>
    <w:rsid w:val="00AF0058"/>
    <w:rsid w:val="00AF04D3"/>
    <w:rsid w:val="00AF077F"/>
    <w:rsid w:val="00AF0A85"/>
    <w:rsid w:val="00AF0BE4"/>
    <w:rsid w:val="00AF1427"/>
    <w:rsid w:val="00AF14F9"/>
    <w:rsid w:val="00AF1669"/>
    <w:rsid w:val="00AF1BD8"/>
    <w:rsid w:val="00AF1BFD"/>
    <w:rsid w:val="00AF1E04"/>
    <w:rsid w:val="00AF1E8B"/>
    <w:rsid w:val="00AF2087"/>
    <w:rsid w:val="00AF218F"/>
    <w:rsid w:val="00AF21B6"/>
    <w:rsid w:val="00AF2A11"/>
    <w:rsid w:val="00AF2A4E"/>
    <w:rsid w:val="00AF2E24"/>
    <w:rsid w:val="00AF2E41"/>
    <w:rsid w:val="00AF2FC1"/>
    <w:rsid w:val="00AF308F"/>
    <w:rsid w:val="00AF39D4"/>
    <w:rsid w:val="00AF3B31"/>
    <w:rsid w:val="00AF3C4A"/>
    <w:rsid w:val="00AF3E07"/>
    <w:rsid w:val="00AF3E6C"/>
    <w:rsid w:val="00AF4257"/>
    <w:rsid w:val="00AF425D"/>
    <w:rsid w:val="00AF4508"/>
    <w:rsid w:val="00AF48C5"/>
    <w:rsid w:val="00AF48EA"/>
    <w:rsid w:val="00AF48ED"/>
    <w:rsid w:val="00AF49A2"/>
    <w:rsid w:val="00AF4D2D"/>
    <w:rsid w:val="00AF50F2"/>
    <w:rsid w:val="00AF569D"/>
    <w:rsid w:val="00AF599E"/>
    <w:rsid w:val="00AF601F"/>
    <w:rsid w:val="00AF612E"/>
    <w:rsid w:val="00AF64EB"/>
    <w:rsid w:val="00AF6680"/>
    <w:rsid w:val="00AF66A4"/>
    <w:rsid w:val="00AF6BAC"/>
    <w:rsid w:val="00AF6D15"/>
    <w:rsid w:val="00AF6F2B"/>
    <w:rsid w:val="00AF6FE4"/>
    <w:rsid w:val="00AF725D"/>
    <w:rsid w:val="00AF737B"/>
    <w:rsid w:val="00AF75F9"/>
    <w:rsid w:val="00AF78CA"/>
    <w:rsid w:val="00AF7C2E"/>
    <w:rsid w:val="00B0014E"/>
    <w:rsid w:val="00B00278"/>
    <w:rsid w:val="00B0039D"/>
    <w:rsid w:val="00B00774"/>
    <w:rsid w:val="00B00788"/>
    <w:rsid w:val="00B00C2D"/>
    <w:rsid w:val="00B00CFA"/>
    <w:rsid w:val="00B00D86"/>
    <w:rsid w:val="00B0117C"/>
    <w:rsid w:val="00B01255"/>
    <w:rsid w:val="00B013EB"/>
    <w:rsid w:val="00B014F8"/>
    <w:rsid w:val="00B01524"/>
    <w:rsid w:val="00B016F5"/>
    <w:rsid w:val="00B0172D"/>
    <w:rsid w:val="00B017BF"/>
    <w:rsid w:val="00B01834"/>
    <w:rsid w:val="00B01920"/>
    <w:rsid w:val="00B01C08"/>
    <w:rsid w:val="00B01E60"/>
    <w:rsid w:val="00B01F49"/>
    <w:rsid w:val="00B02204"/>
    <w:rsid w:val="00B02229"/>
    <w:rsid w:val="00B023F9"/>
    <w:rsid w:val="00B02519"/>
    <w:rsid w:val="00B02539"/>
    <w:rsid w:val="00B02589"/>
    <w:rsid w:val="00B0262D"/>
    <w:rsid w:val="00B02868"/>
    <w:rsid w:val="00B0290C"/>
    <w:rsid w:val="00B02A29"/>
    <w:rsid w:val="00B02B14"/>
    <w:rsid w:val="00B02D2A"/>
    <w:rsid w:val="00B02D32"/>
    <w:rsid w:val="00B02E4D"/>
    <w:rsid w:val="00B03014"/>
    <w:rsid w:val="00B030DD"/>
    <w:rsid w:val="00B030F8"/>
    <w:rsid w:val="00B03343"/>
    <w:rsid w:val="00B0346D"/>
    <w:rsid w:val="00B0359F"/>
    <w:rsid w:val="00B037DF"/>
    <w:rsid w:val="00B03BE0"/>
    <w:rsid w:val="00B03D4F"/>
    <w:rsid w:val="00B03F7A"/>
    <w:rsid w:val="00B04583"/>
    <w:rsid w:val="00B046F5"/>
    <w:rsid w:val="00B047F3"/>
    <w:rsid w:val="00B04A1B"/>
    <w:rsid w:val="00B04BE6"/>
    <w:rsid w:val="00B04C96"/>
    <w:rsid w:val="00B04DEA"/>
    <w:rsid w:val="00B04FFF"/>
    <w:rsid w:val="00B0508D"/>
    <w:rsid w:val="00B050E4"/>
    <w:rsid w:val="00B05191"/>
    <w:rsid w:val="00B053B2"/>
    <w:rsid w:val="00B05B1F"/>
    <w:rsid w:val="00B05B36"/>
    <w:rsid w:val="00B05CBE"/>
    <w:rsid w:val="00B05DEE"/>
    <w:rsid w:val="00B05E9D"/>
    <w:rsid w:val="00B062C9"/>
    <w:rsid w:val="00B0693A"/>
    <w:rsid w:val="00B06A9C"/>
    <w:rsid w:val="00B06D39"/>
    <w:rsid w:val="00B07142"/>
    <w:rsid w:val="00B0716C"/>
    <w:rsid w:val="00B071F3"/>
    <w:rsid w:val="00B07436"/>
    <w:rsid w:val="00B07561"/>
    <w:rsid w:val="00B07900"/>
    <w:rsid w:val="00B07A04"/>
    <w:rsid w:val="00B10199"/>
    <w:rsid w:val="00B101E4"/>
    <w:rsid w:val="00B1046A"/>
    <w:rsid w:val="00B105B9"/>
    <w:rsid w:val="00B10711"/>
    <w:rsid w:val="00B1097A"/>
    <w:rsid w:val="00B10A4F"/>
    <w:rsid w:val="00B10CAD"/>
    <w:rsid w:val="00B10CCE"/>
    <w:rsid w:val="00B10E8A"/>
    <w:rsid w:val="00B11625"/>
    <w:rsid w:val="00B1169B"/>
    <w:rsid w:val="00B1177B"/>
    <w:rsid w:val="00B118EE"/>
    <w:rsid w:val="00B11A0A"/>
    <w:rsid w:val="00B11C4A"/>
    <w:rsid w:val="00B11D32"/>
    <w:rsid w:val="00B122FE"/>
    <w:rsid w:val="00B123C1"/>
    <w:rsid w:val="00B1273A"/>
    <w:rsid w:val="00B12A96"/>
    <w:rsid w:val="00B12B1C"/>
    <w:rsid w:val="00B12C8A"/>
    <w:rsid w:val="00B12FBC"/>
    <w:rsid w:val="00B13509"/>
    <w:rsid w:val="00B1370A"/>
    <w:rsid w:val="00B13776"/>
    <w:rsid w:val="00B13B16"/>
    <w:rsid w:val="00B13C1C"/>
    <w:rsid w:val="00B13CA4"/>
    <w:rsid w:val="00B13D76"/>
    <w:rsid w:val="00B13DC2"/>
    <w:rsid w:val="00B13ED6"/>
    <w:rsid w:val="00B13EEA"/>
    <w:rsid w:val="00B13F63"/>
    <w:rsid w:val="00B13FF9"/>
    <w:rsid w:val="00B14134"/>
    <w:rsid w:val="00B14228"/>
    <w:rsid w:val="00B1460A"/>
    <w:rsid w:val="00B1464E"/>
    <w:rsid w:val="00B14891"/>
    <w:rsid w:val="00B14952"/>
    <w:rsid w:val="00B14E77"/>
    <w:rsid w:val="00B15146"/>
    <w:rsid w:val="00B15A40"/>
    <w:rsid w:val="00B15F71"/>
    <w:rsid w:val="00B1643C"/>
    <w:rsid w:val="00B1643E"/>
    <w:rsid w:val="00B164D9"/>
    <w:rsid w:val="00B168A6"/>
    <w:rsid w:val="00B16A1F"/>
    <w:rsid w:val="00B16D62"/>
    <w:rsid w:val="00B16E76"/>
    <w:rsid w:val="00B16F49"/>
    <w:rsid w:val="00B17384"/>
    <w:rsid w:val="00B1746B"/>
    <w:rsid w:val="00B17606"/>
    <w:rsid w:val="00B1760B"/>
    <w:rsid w:val="00B17677"/>
    <w:rsid w:val="00B17730"/>
    <w:rsid w:val="00B17BBD"/>
    <w:rsid w:val="00B17E32"/>
    <w:rsid w:val="00B2017B"/>
    <w:rsid w:val="00B201C3"/>
    <w:rsid w:val="00B20662"/>
    <w:rsid w:val="00B206DC"/>
    <w:rsid w:val="00B20785"/>
    <w:rsid w:val="00B20B2C"/>
    <w:rsid w:val="00B20EDF"/>
    <w:rsid w:val="00B20F07"/>
    <w:rsid w:val="00B2138F"/>
    <w:rsid w:val="00B217C4"/>
    <w:rsid w:val="00B218DE"/>
    <w:rsid w:val="00B2199E"/>
    <w:rsid w:val="00B219C8"/>
    <w:rsid w:val="00B21AA4"/>
    <w:rsid w:val="00B21B90"/>
    <w:rsid w:val="00B21C95"/>
    <w:rsid w:val="00B220D1"/>
    <w:rsid w:val="00B22153"/>
    <w:rsid w:val="00B22773"/>
    <w:rsid w:val="00B22A15"/>
    <w:rsid w:val="00B22BE6"/>
    <w:rsid w:val="00B22DBD"/>
    <w:rsid w:val="00B23296"/>
    <w:rsid w:val="00B236D0"/>
    <w:rsid w:val="00B23826"/>
    <w:rsid w:val="00B239E6"/>
    <w:rsid w:val="00B23D2A"/>
    <w:rsid w:val="00B23DBA"/>
    <w:rsid w:val="00B23E1E"/>
    <w:rsid w:val="00B24134"/>
    <w:rsid w:val="00B24193"/>
    <w:rsid w:val="00B24389"/>
    <w:rsid w:val="00B24406"/>
    <w:rsid w:val="00B2443D"/>
    <w:rsid w:val="00B246F9"/>
    <w:rsid w:val="00B24789"/>
    <w:rsid w:val="00B249DE"/>
    <w:rsid w:val="00B24AFA"/>
    <w:rsid w:val="00B24E6B"/>
    <w:rsid w:val="00B24F0E"/>
    <w:rsid w:val="00B24FB6"/>
    <w:rsid w:val="00B25133"/>
    <w:rsid w:val="00B2537E"/>
    <w:rsid w:val="00B254F1"/>
    <w:rsid w:val="00B25578"/>
    <w:rsid w:val="00B2559F"/>
    <w:rsid w:val="00B2572C"/>
    <w:rsid w:val="00B25820"/>
    <w:rsid w:val="00B2586E"/>
    <w:rsid w:val="00B258AD"/>
    <w:rsid w:val="00B259C4"/>
    <w:rsid w:val="00B25A3E"/>
    <w:rsid w:val="00B25C4D"/>
    <w:rsid w:val="00B25E47"/>
    <w:rsid w:val="00B25F31"/>
    <w:rsid w:val="00B26066"/>
    <w:rsid w:val="00B260A9"/>
    <w:rsid w:val="00B264EA"/>
    <w:rsid w:val="00B265B1"/>
    <w:rsid w:val="00B26606"/>
    <w:rsid w:val="00B2672D"/>
    <w:rsid w:val="00B2673B"/>
    <w:rsid w:val="00B269DE"/>
    <w:rsid w:val="00B26CBA"/>
    <w:rsid w:val="00B26F0D"/>
    <w:rsid w:val="00B27027"/>
    <w:rsid w:val="00B27293"/>
    <w:rsid w:val="00B2731B"/>
    <w:rsid w:val="00B274DC"/>
    <w:rsid w:val="00B275F0"/>
    <w:rsid w:val="00B27AD2"/>
    <w:rsid w:val="00B27DD9"/>
    <w:rsid w:val="00B27EDA"/>
    <w:rsid w:val="00B27F63"/>
    <w:rsid w:val="00B3029B"/>
    <w:rsid w:val="00B30C60"/>
    <w:rsid w:val="00B30E04"/>
    <w:rsid w:val="00B31201"/>
    <w:rsid w:val="00B3122E"/>
    <w:rsid w:val="00B31396"/>
    <w:rsid w:val="00B313A1"/>
    <w:rsid w:val="00B31445"/>
    <w:rsid w:val="00B315AA"/>
    <w:rsid w:val="00B31608"/>
    <w:rsid w:val="00B317C1"/>
    <w:rsid w:val="00B31C00"/>
    <w:rsid w:val="00B32220"/>
    <w:rsid w:val="00B322F4"/>
    <w:rsid w:val="00B32754"/>
    <w:rsid w:val="00B32B41"/>
    <w:rsid w:val="00B32C5A"/>
    <w:rsid w:val="00B32C86"/>
    <w:rsid w:val="00B32FCC"/>
    <w:rsid w:val="00B33018"/>
    <w:rsid w:val="00B333D5"/>
    <w:rsid w:val="00B336FB"/>
    <w:rsid w:val="00B33889"/>
    <w:rsid w:val="00B33AF5"/>
    <w:rsid w:val="00B33E65"/>
    <w:rsid w:val="00B34175"/>
    <w:rsid w:val="00B34573"/>
    <w:rsid w:val="00B34757"/>
    <w:rsid w:val="00B34B20"/>
    <w:rsid w:val="00B34B38"/>
    <w:rsid w:val="00B34CEF"/>
    <w:rsid w:val="00B34F5A"/>
    <w:rsid w:val="00B3531C"/>
    <w:rsid w:val="00B35495"/>
    <w:rsid w:val="00B3562B"/>
    <w:rsid w:val="00B35C4E"/>
    <w:rsid w:val="00B35FBF"/>
    <w:rsid w:val="00B36501"/>
    <w:rsid w:val="00B3663C"/>
    <w:rsid w:val="00B366B7"/>
    <w:rsid w:val="00B36701"/>
    <w:rsid w:val="00B3671D"/>
    <w:rsid w:val="00B36AED"/>
    <w:rsid w:val="00B36C5A"/>
    <w:rsid w:val="00B36C80"/>
    <w:rsid w:val="00B374BA"/>
    <w:rsid w:val="00B375F0"/>
    <w:rsid w:val="00B37708"/>
    <w:rsid w:val="00B377CB"/>
    <w:rsid w:val="00B379A1"/>
    <w:rsid w:val="00B37A32"/>
    <w:rsid w:val="00B37D63"/>
    <w:rsid w:val="00B37EA9"/>
    <w:rsid w:val="00B400DC"/>
    <w:rsid w:val="00B4037F"/>
    <w:rsid w:val="00B40435"/>
    <w:rsid w:val="00B4058A"/>
    <w:rsid w:val="00B40CA7"/>
    <w:rsid w:val="00B40F6E"/>
    <w:rsid w:val="00B40F8F"/>
    <w:rsid w:val="00B40FE4"/>
    <w:rsid w:val="00B417A1"/>
    <w:rsid w:val="00B4180C"/>
    <w:rsid w:val="00B4184E"/>
    <w:rsid w:val="00B41853"/>
    <w:rsid w:val="00B41A2F"/>
    <w:rsid w:val="00B41A4C"/>
    <w:rsid w:val="00B41AD4"/>
    <w:rsid w:val="00B41C6C"/>
    <w:rsid w:val="00B420FA"/>
    <w:rsid w:val="00B42432"/>
    <w:rsid w:val="00B4265B"/>
    <w:rsid w:val="00B42696"/>
    <w:rsid w:val="00B4275A"/>
    <w:rsid w:val="00B42B30"/>
    <w:rsid w:val="00B42C90"/>
    <w:rsid w:val="00B42E0E"/>
    <w:rsid w:val="00B430C3"/>
    <w:rsid w:val="00B430FD"/>
    <w:rsid w:val="00B43222"/>
    <w:rsid w:val="00B43415"/>
    <w:rsid w:val="00B4369E"/>
    <w:rsid w:val="00B436E5"/>
    <w:rsid w:val="00B4381B"/>
    <w:rsid w:val="00B43836"/>
    <w:rsid w:val="00B43E46"/>
    <w:rsid w:val="00B43F98"/>
    <w:rsid w:val="00B43FFE"/>
    <w:rsid w:val="00B443D7"/>
    <w:rsid w:val="00B44808"/>
    <w:rsid w:val="00B4487E"/>
    <w:rsid w:val="00B44979"/>
    <w:rsid w:val="00B44A7B"/>
    <w:rsid w:val="00B44AB9"/>
    <w:rsid w:val="00B44E75"/>
    <w:rsid w:val="00B44F1F"/>
    <w:rsid w:val="00B45017"/>
    <w:rsid w:val="00B45111"/>
    <w:rsid w:val="00B451FB"/>
    <w:rsid w:val="00B453CF"/>
    <w:rsid w:val="00B45B3C"/>
    <w:rsid w:val="00B45B52"/>
    <w:rsid w:val="00B45C64"/>
    <w:rsid w:val="00B45E25"/>
    <w:rsid w:val="00B4614E"/>
    <w:rsid w:val="00B464F7"/>
    <w:rsid w:val="00B46626"/>
    <w:rsid w:val="00B4684A"/>
    <w:rsid w:val="00B4694E"/>
    <w:rsid w:val="00B46C14"/>
    <w:rsid w:val="00B46DBC"/>
    <w:rsid w:val="00B46E04"/>
    <w:rsid w:val="00B4703E"/>
    <w:rsid w:val="00B47394"/>
    <w:rsid w:val="00B47538"/>
    <w:rsid w:val="00B47960"/>
    <w:rsid w:val="00B47A03"/>
    <w:rsid w:val="00B47BE2"/>
    <w:rsid w:val="00B47E92"/>
    <w:rsid w:val="00B47EDC"/>
    <w:rsid w:val="00B50376"/>
    <w:rsid w:val="00B50593"/>
    <w:rsid w:val="00B508F4"/>
    <w:rsid w:val="00B50A11"/>
    <w:rsid w:val="00B50A29"/>
    <w:rsid w:val="00B50ACE"/>
    <w:rsid w:val="00B50ADC"/>
    <w:rsid w:val="00B50B85"/>
    <w:rsid w:val="00B50C20"/>
    <w:rsid w:val="00B50E2D"/>
    <w:rsid w:val="00B50F8D"/>
    <w:rsid w:val="00B5100D"/>
    <w:rsid w:val="00B512DA"/>
    <w:rsid w:val="00B512F0"/>
    <w:rsid w:val="00B5141F"/>
    <w:rsid w:val="00B5144D"/>
    <w:rsid w:val="00B51456"/>
    <w:rsid w:val="00B51665"/>
    <w:rsid w:val="00B51AD2"/>
    <w:rsid w:val="00B51CD8"/>
    <w:rsid w:val="00B5201F"/>
    <w:rsid w:val="00B52063"/>
    <w:rsid w:val="00B520DC"/>
    <w:rsid w:val="00B5245F"/>
    <w:rsid w:val="00B52611"/>
    <w:rsid w:val="00B528C5"/>
    <w:rsid w:val="00B52A0E"/>
    <w:rsid w:val="00B530AE"/>
    <w:rsid w:val="00B53302"/>
    <w:rsid w:val="00B533F9"/>
    <w:rsid w:val="00B5352A"/>
    <w:rsid w:val="00B5356D"/>
    <w:rsid w:val="00B53627"/>
    <w:rsid w:val="00B53C95"/>
    <w:rsid w:val="00B53E60"/>
    <w:rsid w:val="00B53F57"/>
    <w:rsid w:val="00B54008"/>
    <w:rsid w:val="00B540D9"/>
    <w:rsid w:val="00B54431"/>
    <w:rsid w:val="00B547B7"/>
    <w:rsid w:val="00B54E30"/>
    <w:rsid w:val="00B55079"/>
    <w:rsid w:val="00B5520C"/>
    <w:rsid w:val="00B5526F"/>
    <w:rsid w:val="00B5558E"/>
    <w:rsid w:val="00B5567F"/>
    <w:rsid w:val="00B5585F"/>
    <w:rsid w:val="00B55A08"/>
    <w:rsid w:val="00B55ACD"/>
    <w:rsid w:val="00B55ACF"/>
    <w:rsid w:val="00B55AD5"/>
    <w:rsid w:val="00B55CFE"/>
    <w:rsid w:val="00B55D67"/>
    <w:rsid w:val="00B55D9E"/>
    <w:rsid w:val="00B564CF"/>
    <w:rsid w:val="00B567A8"/>
    <w:rsid w:val="00B567DF"/>
    <w:rsid w:val="00B569BB"/>
    <w:rsid w:val="00B56D12"/>
    <w:rsid w:val="00B56D88"/>
    <w:rsid w:val="00B56E26"/>
    <w:rsid w:val="00B56F88"/>
    <w:rsid w:val="00B571DA"/>
    <w:rsid w:val="00B573BF"/>
    <w:rsid w:val="00B5742A"/>
    <w:rsid w:val="00B57450"/>
    <w:rsid w:val="00B5767C"/>
    <w:rsid w:val="00B57885"/>
    <w:rsid w:val="00B60346"/>
    <w:rsid w:val="00B603BA"/>
    <w:rsid w:val="00B6063E"/>
    <w:rsid w:val="00B6089C"/>
    <w:rsid w:val="00B61179"/>
    <w:rsid w:val="00B61300"/>
    <w:rsid w:val="00B613DB"/>
    <w:rsid w:val="00B615F7"/>
    <w:rsid w:val="00B61A92"/>
    <w:rsid w:val="00B61B1C"/>
    <w:rsid w:val="00B61F75"/>
    <w:rsid w:val="00B6205B"/>
    <w:rsid w:val="00B620A2"/>
    <w:rsid w:val="00B6216A"/>
    <w:rsid w:val="00B62214"/>
    <w:rsid w:val="00B6234C"/>
    <w:rsid w:val="00B62C48"/>
    <w:rsid w:val="00B62D84"/>
    <w:rsid w:val="00B62DD9"/>
    <w:rsid w:val="00B62EB8"/>
    <w:rsid w:val="00B62FB1"/>
    <w:rsid w:val="00B631C3"/>
    <w:rsid w:val="00B637B5"/>
    <w:rsid w:val="00B63878"/>
    <w:rsid w:val="00B63A79"/>
    <w:rsid w:val="00B63ABC"/>
    <w:rsid w:val="00B63C61"/>
    <w:rsid w:val="00B63D3A"/>
    <w:rsid w:val="00B63F62"/>
    <w:rsid w:val="00B64242"/>
    <w:rsid w:val="00B64367"/>
    <w:rsid w:val="00B64693"/>
    <w:rsid w:val="00B647AF"/>
    <w:rsid w:val="00B64D49"/>
    <w:rsid w:val="00B64DFD"/>
    <w:rsid w:val="00B64FC9"/>
    <w:rsid w:val="00B6539C"/>
    <w:rsid w:val="00B659AB"/>
    <w:rsid w:val="00B65A28"/>
    <w:rsid w:val="00B65C39"/>
    <w:rsid w:val="00B65DFA"/>
    <w:rsid w:val="00B65E82"/>
    <w:rsid w:val="00B65E95"/>
    <w:rsid w:val="00B65ED2"/>
    <w:rsid w:val="00B65F71"/>
    <w:rsid w:val="00B66005"/>
    <w:rsid w:val="00B66196"/>
    <w:rsid w:val="00B661C1"/>
    <w:rsid w:val="00B6633F"/>
    <w:rsid w:val="00B6634F"/>
    <w:rsid w:val="00B663A9"/>
    <w:rsid w:val="00B66418"/>
    <w:rsid w:val="00B66DF8"/>
    <w:rsid w:val="00B66EC3"/>
    <w:rsid w:val="00B66EEE"/>
    <w:rsid w:val="00B6717D"/>
    <w:rsid w:val="00B674D4"/>
    <w:rsid w:val="00B677ED"/>
    <w:rsid w:val="00B67967"/>
    <w:rsid w:val="00B67A93"/>
    <w:rsid w:val="00B67C91"/>
    <w:rsid w:val="00B67DFA"/>
    <w:rsid w:val="00B7093E"/>
    <w:rsid w:val="00B709BB"/>
    <w:rsid w:val="00B70D45"/>
    <w:rsid w:val="00B7122C"/>
    <w:rsid w:val="00B7170E"/>
    <w:rsid w:val="00B71805"/>
    <w:rsid w:val="00B71858"/>
    <w:rsid w:val="00B71C47"/>
    <w:rsid w:val="00B71E87"/>
    <w:rsid w:val="00B72120"/>
    <w:rsid w:val="00B723EE"/>
    <w:rsid w:val="00B72C18"/>
    <w:rsid w:val="00B732C9"/>
    <w:rsid w:val="00B73614"/>
    <w:rsid w:val="00B737AC"/>
    <w:rsid w:val="00B738CB"/>
    <w:rsid w:val="00B738FE"/>
    <w:rsid w:val="00B73B39"/>
    <w:rsid w:val="00B73CEA"/>
    <w:rsid w:val="00B73DF7"/>
    <w:rsid w:val="00B73E91"/>
    <w:rsid w:val="00B73FA5"/>
    <w:rsid w:val="00B74546"/>
    <w:rsid w:val="00B7479C"/>
    <w:rsid w:val="00B74B54"/>
    <w:rsid w:val="00B74E75"/>
    <w:rsid w:val="00B74EFF"/>
    <w:rsid w:val="00B75061"/>
    <w:rsid w:val="00B759FA"/>
    <w:rsid w:val="00B75B16"/>
    <w:rsid w:val="00B75BE0"/>
    <w:rsid w:val="00B75EA5"/>
    <w:rsid w:val="00B75F3E"/>
    <w:rsid w:val="00B765EC"/>
    <w:rsid w:val="00B768A4"/>
    <w:rsid w:val="00B76970"/>
    <w:rsid w:val="00B7698F"/>
    <w:rsid w:val="00B76A49"/>
    <w:rsid w:val="00B76B44"/>
    <w:rsid w:val="00B77299"/>
    <w:rsid w:val="00B7744D"/>
    <w:rsid w:val="00B7789B"/>
    <w:rsid w:val="00B77972"/>
    <w:rsid w:val="00B77A0E"/>
    <w:rsid w:val="00B80063"/>
    <w:rsid w:val="00B800D3"/>
    <w:rsid w:val="00B801CA"/>
    <w:rsid w:val="00B802EC"/>
    <w:rsid w:val="00B80735"/>
    <w:rsid w:val="00B80C8C"/>
    <w:rsid w:val="00B80EF5"/>
    <w:rsid w:val="00B8101A"/>
    <w:rsid w:val="00B810E4"/>
    <w:rsid w:val="00B8143A"/>
    <w:rsid w:val="00B8165D"/>
    <w:rsid w:val="00B81D13"/>
    <w:rsid w:val="00B8203D"/>
    <w:rsid w:val="00B824FD"/>
    <w:rsid w:val="00B82604"/>
    <w:rsid w:val="00B8260C"/>
    <w:rsid w:val="00B82737"/>
    <w:rsid w:val="00B82996"/>
    <w:rsid w:val="00B82A19"/>
    <w:rsid w:val="00B82A81"/>
    <w:rsid w:val="00B82C4A"/>
    <w:rsid w:val="00B82DFC"/>
    <w:rsid w:val="00B82F77"/>
    <w:rsid w:val="00B82FF2"/>
    <w:rsid w:val="00B830E3"/>
    <w:rsid w:val="00B833BB"/>
    <w:rsid w:val="00B834E6"/>
    <w:rsid w:val="00B8354A"/>
    <w:rsid w:val="00B838AC"/>
    <w:rsid w:val="00B838DD"/>
    <w:rsid w:val="00B83A09"/>
    <w:rsid w:val="00B83AB4"/>
    <w:rsid w:val="00B83F04"/>
    <w:rsid w:val="00B83F3F"/>
    <w:rsid w:val="00B83FF3"/>
    <w:rsid w:val="00B8433A"/>
    <w:rsid w:val="00B84562"/>
    <w:rsid w:val="00B848CE"/>
    <w:rsid w:val="00B84EF3"/>
    <w:rsid w:val="00B850FB"/>
    <w:rsid w:val="00B852EC"/>
    <w:rsid w:val="00B8530C"/>
    <w:rsid w:val="00B856BC"/>
    <w:rsid w:val="00B8585C"/>
    <w:rsid w:val="00B85AD4"/>
    <w:rsid w:val="00B85AF3"/>
    <w:rsid w:val="00B85D0D"/>
    <w:rsid w:val="00B85EC3"/>
    <w:rsid w:val="00B85FD4"/>
    <w:rsid w:val="00B86118"/>
    <w:rsid w:val="00B864C1"/>
    <w:rsid w:val="00B8681A"/>
    <w:rsid w:val="00B86937"/>
    <w:rsid w:val="00B86EE8"/>
    <w:rsid w:val="00B87447"/>
    <w:rsid w:val="00B87465"/>
    <w:rsid w:val="00B879B1"/>
    <w:rsid w:val="00B87E83"/>
    <w:rsid w:val="00B905CF"/>
    <w:rsid w:val="00B90CDC"/>
    <w:rsid w:val="00B90D9C"/>
    <w:rsid w:val="00B91081"/>
    <w:rsid w:val="00B91135"/>
    <w:rsid w:val="00B91323"/>
    <w:rsid w:val="00B91402"/>
    <w:rsid w:val="00B9148F"/>
    <w:rsid w:val="00B918B7"/>
    <w:rsid w:val="00B91B4E"/>
    <w:rsid w:val="00B91D4D"/>
    <w:rsid w:val="00B91DBA"/>
    <w:rsid w:val="00B91E11"/>
    <w:rsid w:val="00B91E7A"/>
    <w:rsid w:val="00B91FE7"/>
    <w:rsid w:val="00B92083"/>
    <w:rsid w:val="00B920EE"/>
    <w:rsid w:val="00B92340"/>
    <w:rsid w:val="00B92B2D"/>
    <w:rsid w:val="00B92BBF"/>
    <w:rsid w:val="00B930E2"/>
    <w:rsid w:val="00B932BA"/>
    <w:rsid w:val="00B934EE"/>
    <w:rsid w:val="00B934F8"/>
    <w:rsid w:val="00B9352C"/>
    <w:rsid w:val="00B93B8C"/>
    <w:rsid w:val="00B93C36"/>
    <w:rsid w:val="00B93C4C"/>
    <w:rsid w:val="00B93C87"/>
    <w:rsid w:val="00B93CA8"/>
    <w:rsid w:val="00B93D3A"/>
    <w:rsid w:val="00B93F03"/>
    <w:rsid w:val="00B93F98"/>
    <w:rsid w:val="00B93FE9"/>
    <w:rsid w:val="00B94241"/>
    <w:rsid w:val="00B9424E"/>
    <w:rsid w:val="00B9424F"/>
    <w:rsid w:val="00B9427C"/>
    <w:rsid w:val="00B944C5"/>
    <w:rsid w:val="00B945CD"/>
    <w:rsid w:val="00B94625"/>
    <w:rsid w:val="00B94798"/>
    <w:rsid w:val="00B94819"/>
    <w:rsid w:val="00B94895"/>
    <w:rsid w:val="00B9492A"/>
    <w:rsid w:val="00B94A3C"/>
    <w:rsid w:val="00B94CE8"/>
    <w:rsid w:val="00B94D8A"/>
    <w:rsid w:val="00B94F98"/>
    <w:rsid w:val="00B94FA1"/>
    <w:rsid w:val="00B955B9"/>
    <w:rsid w:val="00B9597D"/>
    <w:rsid w:val="00B95C67"/>
    <w:rsid w:val="00B95E99"/>
    <w:rsid w:val="00B95EEC"/>
    <w:rsid w:val="00B960F1"/>
    <w:rsid w:val="00B962AB"/>
    <w:rsid w:val="00B96509"/>
    <w:rsid w:val="00B96BBF"/>
    <w:rsid w:val="00B96D28"/>
    <w:rsid w:val="00B96E83"/>
    <w:rsid w:val="00B97151"/>
    <w:rsid w:val="00B97165"/>
    <w:rsid w:val="00B973B0"/>
    <w:rsid w:val="00B97965"/>
    <w:rsid w:val="00B97D5F"/>
    <w:rsid w:val="00BA0195"/>
    <w:rsid w:val="00BA01E7"/>
    <w:rsid w:val="00BA023F"/>
    <w:rsid w:val="00BA0276"/>
    <w:rsid w:val="00BA06F2"/>
    <w:rsid w:val="00BA08FA"/>
    <w:rsid w:val="00BA0B86"/>
    <w:rsid w:val="00BA0F71"/>
    <w:rsid w:val="00BA11CB"/>
    <w:rsid w:val="00BA1346"/>
    <w:rsid w:val="00BA1374"/>
    <w:rsid w:val="00BA16EE"/>
    <w:rsid w:val="00BA1831"/>
    <w:rsid w:val="00BA1A2B"/>
    <w:rsid w:val="00BA1A4F"/>
    <w:rsid w:val="00BA1BDA"/>
    <w:rsid w:val="00BA1C58"/>
    <w:rsid w:val="00BA1D34"/>
    <w:rsid w:val="00BA1E6A"/>
    <w:rsid w:val="00BA1F25"/>
    <w:rsid w:val="00BA1F8F"/>
    <w:rsid w:val="00BA213F"/>
    <w:rsid w:val="00BA245A"/>
    <w:rsid w:val="00BA2681"/>
    <w:rsid w:val="00BA27FC"/>
    <w:rsid w:val="00BA3075"/>
    <w:rsid w:val="00BA317E"/>
    <w:rsid w:val="00BA33A9"/>
    <w:rsid w:val="00BA416A"/>
    <w:rsid w:val="00BA4A9C"/>
    <w:rsid w:val="00BA4B6D"/>
    <w:rsid w:val="00BA4DBA"/>
    <w:rsid w:val="00BA4E12"/>
    <w:rsid w:val="00BA4E86"/>
    <w:rsid w:val="00BA5302"/>
    <w:rsid w:val="00BA5432"/>
    <w:rsid w:val="00BA5689"/>
    <w:rsid w:val="00BA56FD"/>
    <w:rsid w:val="00BA5B70"/>
    <w:rsid w:val="00BA5BB4"/>
    <w:rsid w:val="00BA5E94"/>
    <w:rsid w:val="00BA6117"/>
    <w:rsid w:val="00BA6425"/>
    <w:rsid w:val="00BA64DE"/>
    <w:rsid w:val="00BA651E"/>
    <w:rsid w:val="00BA67F9"/>
    <w:rsid w:val="00BA6818"/>
    <w:rsid w:val="00BA68AB"/>
    <w:rsid w:val="00BA6B97"/>
    <w:rsid w:val="00BA6EF0"/>
    <w:rsid w:val="00BA6FC4"/>
    <w:rsid w:val="00BA709B"/>
    <w:rsid w:val="00BA7149"/>
    <w:rsid w:val="00BA731F"/>
    <w:rsid w:val="00BA7478"/>
    <w:rsid w:val="00BA7CCF"/>
    <w:rsid w:val="00BA7D89"/>
    <w:rsid w:val="00BB045F"/>
    <w:rsid w:val="00BB0624"/>
    <w:rsid w:val="00BB0928"/>
    <w:rsid w:val="00BB09FF"/>
    <w:rsid w:val="00BB0B3B"/>
    <w:rsid w:val="00BB0B79"/>
    <w:rsid w:val="00BB1004"/>
    <w:rsid w:val="00BB1314"/>
    <w:rsid w:val="00BB1337"/>
    <w:rsid w:val="00BB1365"/>
    <w:rsid w:val="00BB14DE"/>
    <w:rsid w:val="00BB171F"/>
    <w:rsid w:val="00BB1771"/>
    <w:rsid w:val="00BB1895"/>
    <w:rsid w:val="00BB1CD3"/>
    <w:rsid w:val="00BB1CEA"/>
    <w:rsid w:val="00BB1D88"/>
    <w:rsid w:val="00BB25A1"/>
    <w:rsid w:val="00BB26DA"/>
    <w:rsid w:val="00BB26F6"/>
    <w:rsid w:val="00BB28D1"/>
    <w:rsid w:val="00BB28EE"/>
    <w:rsid w:val="00BB2CA5"/>
    <w:rsid w:val="00BB3012"/>
    <w:rsid w:val="00BB3174"/>
    <w:rsid w:val="00BB3520"/>
    <w:rsid w:val="00BB3753"/>
    <w:rsid w:val="00BB38A3"/>
    <w:rsid w:val="00BB3ABF"/>
    <w:rsid w:val="00BB3B01"/>
    <w:rsid w:val="00BB3C72"/>
    <w:rsid w:val="00BB3C7E"/>
    <w:rsid w:val="00BB3DEA"/>
    <w:rsid w:val="00BB3E09"/>
    <w:rsid w:val="00BB3E11"/>
    <w:rsid w:val="00BB4157"/>
    <w:rsid w:val="00BB43BA"/>
    <w:rsid w:val="00BB448A"/>
    <w:rsid w:val="00BB44BD"/>
    <w:rsid w:val="00BB46F9"/>
    <w:rsid w:val="00BB4827"/>
    <w:rsid w:val="00BB4B0E"/>
    <w:rsid w:val="00BB4B44"/>
    <w:rsid w:val="00BB4CC7"/>
    <w:rsid w:val="00BB4D58"/>
    <w:rsid w:val="00BB4EBD"/>
    <w:rsid w:val="00BB51A6"/>
    <w:rsid w:val="00BB530E"/>
    <w:rsid w:val="00BB592A"/>
    <w:rsid w:val="00BB5A1B"/>
    <w:rsid w:val="00BB5C0C"/>
    <w:rsid w:val="00BB5C6E"/>
    <w:rsid w:val="00BB5D72"/>
    <w:rsid w:val="00BB6101"/>
    <w:rsid w:val="00BB6386"/>
    <w:rsid w:val="00BB65A3"/>
    <w:rsid w:val="00BB6876"/>
    <w:rsid w:val="00BB6F6F"/>
    <w:rsid w:val="00BB709B"/>
    <w:rsid w:val="00BB71DB"/>
    <w:rsid w:val="00BB721B"/>
    <w:rsid w:val="00BB7292"/>
    <w:rsid w:val="00BB75A4"/>
    <w:rsid w:val="00BB75E9"/>
    <w:rsid w:val="00BB77BA"/>
    <w:rsid w:val="00BB781A"/>
    <w:rsid w:val="00BB78F5"/>
    <w:rsid w:val="00BC0199"/>
    <w:rsid w:val="00BC0295"/>
    <w:rsid w:val="00BC0364"/>
    <w:rsid w:val="00BC0538"/>
    <w:rsid w:val="00BC1188"/>
    <w:rsid w:val="00BC1432"/>
    <w:rsid w:val="00BC19BA"/>
    <w:rsid w:val="00BC209E"/>
    <w:rsid w:val="00BC2235"/>
    <w:rsid w:val="00BC2282"/>
    <w:rsid w:val="00BC2292"/>
    <w:rsid w:val="00BC22B6"/>
    <w:rsid w:val="00BC2348"/>
    <w:rsid w:val="00BC2359"/>
    <w:rsid w:val="00BC23F2"/>
    <w:rsid w:val="00BC26AF"/>
    <w:rsid w:val="00BC27D6"/>
    <w:rsid w:val="00BC2B5F"/>
    <w:rsid w:val="00BC2BB3"/>
    <w:rsid w:val="00BC2C93"/>
    <w:rsid w:val="00BC2E0C"/>
    <w:rsid w:val="00BC2EC9"/>
    <w:rsid w:val="00BC3084"/>
    <w:rsid w:val="00BC319D"/>
    <w:rsid w:val="00BC33E2"/>
    <w:rsid w:val="00BC37EF"/>
    <w:rsid w:val="00BC39DC"/>
    <w:rsid w:val="00BC3B31"/>
    <w:rsid w:val="00BC3DAD"/>
    <w:rsid w:val="00BC3FEE"/>
    <w:rsid w:val="00BC4658"/>
    <w:rsid w:val="00BC497A"/>
    <w:rsid w:val="00BC4B71"/>
    <w:rsid w:val="00BC4D27"/>
    <w:rsid w:val="00BC4F8B"/>
    <w:rsid w:val="00BC5C72"/>
    <w:rsid w:val="00BC5D79"/>
    <w:rsid w:val="00BC601D"/>
    <w:rsid w:val="00BC6067"/>
    <w:rsid w:val="00BC63D7"/>
    <w:rsid w:val="00BC6525"/>
    <w:rsid w:val="00BC6887"/>
    <w:rsid w:val="00BC6D0A"/>
    <w:rsid w:val="00BC7153"/>
    <w:rsid w:val="00BC72FE"/>
    <w:rsid w:val="00BC7555"/>
    <w:rsid w:val="00BC7C1E"/>
    <w:rsid w:val="00BC7E75"/>
    <w:rsid w:val="00BC7EF1"/>
    <w:rsid w:val="00BC7F3C"/>
    <w:rsid w:val="00BC7F79"/>
    <w:rsid w:val="00BD0183"/>
    <w:rsid w:val="00BD0433"/>
    <w:rsid w:val="00BD0504"/>
    <w:rsid w:val="00BD060C"/>
    <w:rsid w:val="00BD0CC1"/>
    <w:rsid w:val="00BD0E62"/>
    <w:rsid w:val="00BD1494"/>
    <w:rsid w:val="00BD160A"/>
    <w:rsid w:val="00BD162F"/>
    <w:rsid w:val="00BD1930"/>
    <w:rsid w:val="00BD19D6"/>
    <w:rsid w:val="00BD24C2"/>
    <w:rsid w:val="00BD2AFD"/>
    <w:rsid w:val="00BD2BEC"/>
    <w:rsid w:val="00BD2C2C"/>
    <w:rsid w:val="00BD3205"/>
    <w:rsid w:val="00BD3467"/>
    <w:rsid w:val="00BD36FB"/>
    <w:rsid w:val="00BD3779"/>
    <w:rsid w:val="00BD378B"/>
    <w:rsid w:val="00BD39A3"/>
    <w:rsid w:val="00BD3C72"/>
    <w:rsid w:val="00BD3C81"/>
    <w:rsid w:val="00BD3D44"/>
    <w:rsid w:val="00BD3E58"/>
    <w:rsid w:val="00BD4214"/>
    <w:rsid w:val="00BD4274"/>
    <w:rsid w:val="00BD42D5"/>
    <w:rsid w:val="00BD44CF"/>
    <w:rsid w:val="00BD48EE"/>
    <w:rsid w:val="00BD49F8"/>
    <w:rsid w:val="00BD49FB"/>
    <w:rsid w:val="00BD4F2C"/>
    <w:rsid w:val="00BD5191"/>
    <w:rsid w:val="00BD5555"/>
    <w:rsid w:val="00BD56A0"/>
    <w:rsid w:val="00BD5C16"/>
    <w:rsid w:val="00BD5D79"/>
    <w:rsid w:val="00BD5D7D"/>
    <w:rsid w:val="00BD6211"/>
    <w:rsid w:val="00BD6609"/>
    <w:rsid w:val="00BD674C"/>
    <w:rsid w:val="00BD6822"/>
    <w:rsid w:val="00BD6DAD"/>
    <w:rsid w:val="00BD6ED4"/>
    <w:rsid w:val="00BD6F26"/>
    <w:rsid w:val="00BD7250"/>
    <w:rsid w:val="00BD7416"/>
    <w:rsid w:val="00BD77ED"/>
    <w:rsid w:val="00BD7CDA"/>
    <w:rsid w:val="00BD7E36"/>
    <w:rsid w:val="00BD7F77"/>
    <w:rsid w:val="00BE014E"/>
    <w:rsid w:val="00BE0227"/>
    <w:rsid w:val="00BE02A4"/>
    <w:rsid w:val="00BE0387"/>
    <w:rsid w:val="00BE053E"/>
    <w:rsid w:val="00BE0582"/>
    <w:rsid w:val="00BE0830"/>
    <w:rsid w:val="00BE09B4"/>
    <w:rsid w:val="00BE0AE4"/>
    <w:rsid w:val="00BE0BC5"/>
    <w:rsid w:val="00BE0C7F"/>
    <w:rsid w:val="00BE0E80"/>
    <w:rsid w:val="00BE116A"/>
    <w:rsid w:val="00BE1741"/>
    <w:rsid w:val="00BE17FA"/>
    <w:rsid w:val="00BE1A1C"/>
    <w:rsid w:val="00BE1CF7"/>
    <w:rsid w:val="00BE20C7"/>
    <w:rsid w:val="00BE2366"/>
    <w:rsid w:val="00BE24DC"/>
    <w:rsid w:val="00BE3180"/>
    <w:rsid w:val="00BE3195"/>
    <w:rsid w:val="00BE3406"/>
    <w:rsid w:val="00BE343D"/>
    <w:rsid w:val="00BE34A3"/>
    <w:rsid w:val="00BE34B2"/>
    <w:rsid w:val="00BE35A8"/>
    <w:rsid w:val="00BE3716"/>
    <w:rsid w:val="00BE38E7"/>
    <w:rsid w:val="00BE3A86"/>
    <w:rsid w:val="00BE3BFF"/>
    <w:rsid w:val="00BE3D1A"/>
    <w:rsid w:val="00BE3EFC"/>
    <w:rsid w:val="00BE408D"/>
    <w:rsid w:val="00BE40C7"/>
    <w:rsid w:val="00BE40D9"/>
    <w:rsid w:val="00BE414D"/>
    <w:rsid w:val="00BE4263"/>
    <w:rsid w:val="00BE42A0"/>
    <w:rsid w:val="00BE44BC"/>
    <w:rsid w:val="00BE474F"/>
    <w:rsid w:val="00BE48A2"/>
    <w:rsid w:val="00BE4B4E"/>
    <w:rsid w:val="00BE4BF0"/>
    <w:rsid w:val="00BE4C85"/>
    <w:rsid w:val="00BE4CC1"/>
    <w:rsid w:val="00BE4CFF"/>
    <w:rsid w:val="00BE5344"/>
    <w:rsid w:val="00BE54DE"/>
    <w:rsid w:val="00BE5787"/>
    <w:rsid w:val="00BE5827"/>
    <w:rsid w:val="00BE5F2B"/>
    <w:rsid w:val="00BE60D4"/>
    <w:rsid w:val="00BE6267"/>
    <w:rsid w:val="00BE630C"/>
    <w:rsid w:val="00BE6357"/>
    <w:rsid w:val="00BE6DEA"/>
    <w:rsid w:val="00BE6FDC"/>
    <w:rsid w:val="00BE790E"/>
    <w:rsid w:val="00BE791C"/>
    <w:rsid w:val="00BF00E7"/>
    <w:rsid w:val="00BF010F"/>
    <w:rsid w:val="00BF018F"/>
    <w:rsid w:val="00BF021E"/>
    <w:rsid w:val="00BF03C1"/>
    <w:rsid w:val="00BF0515"/>
    <w:rsid w:val="00BF0572"/>
    <w:rsid w:val="00BF068A"/>
    <w:rsid w:val="00BF0D8D"/>
    <w:rsid w:val="00BF0DE9"/>
    <w:rsid w:val="00BF0E46"/>
    <w:rsid w:val="00BF0E4F"/>
    <w:rsid w:val="00BF0ECD"/>
    <w:rsid w:val="00BF139D"/>
    <w:rsid w:val="00BF147E"/>
    <w:rsid w:val="00BF1B4A"/>
    <w:rsid w:val="00BF1BDD"/>
    <w:rsid w:val="00BF1EC1"/>
    <w:rsid w:val="00BF1F64"/>
    <w:rsid w:val="00BF1FCB"/>
    <w:rsid w:val="00BF2168"/>
    <w:rsid w:val="00BF2190"/>
    <w:rsid w:val="00BF2A91"/>
    <w:rsid w:val="00BF2E0A"/>
    <w:rsid w:val="00BF2FAB"/>
    <w:rsid w:val="00BF3647"/>
    <w:rsid w:val="00BF3674"/>
    <w:rsid w:val="00BF36C2"/>
    <w:rsid w:val="00BF3D88"/>
    <w:rsid w:val="00BF3E04"/>
    <w:rsid w:val="00BF3F45"/>
    <w:rsid w:val="00BF40D2"/>
    <w:rsid w:val="00BF4540"/>
    <w:rsid w:val="00BF45BC"/>
    <w:rsid w:val="00BF4621"/>
    <w:rsid w:val="00BF47B2"/>
    <w:rsid w:val="00BF48C5"/>
    <w:rsid w:val="00BF4AAF"/>
    <w:rsid w:val="00BF4AB2"/>
    <w:rsid w:val="00BF4AB8"/>
    <w:rsid w:val="00BF5079"/>
    <w:rsid w:val="00BF5311"/>
    <w:rsid w:val="00BF55D1"/>
    <w:rsid w:val="00BF5750"/>
    <w:rsid w:val="00BF59CB"/>
    <w:rsid w:val="00BF5B5E"/>
    <w:rsid w:val="00BF5BD6"/>
    <w:rsid w:val="00BF5C2E"/>
    <w:rsid w:val="00BF5C36"/>
    <w:rsid w:val="00BF5F6B"/>
    <w:rsid w:val="00BF5FD4"/>
    <w:rsid w:val="00BF6080"/>
    <w:rsid w:val="00BF6119"/>
    <w:rsid w:val="00BF6255"/>
    <w:rsid w:val="00BF6483"/>
    <w:rsid w:val="00BF657A"/>
    <w:rsid w:val="00BF672A"/>
    <w:rsid w:val="00BF68F8"/>
    <w:rsid w:val="00BF6917"/>
    <w:rsid w:val="00BF6BE4"/>
    <w:rsid w:val="00BF6D2E"/>
    <w:rsid w:val="00BF6F1E"/>
    <w:rsid w:val="00BF79D5"/>
    <w:rsid w:val="00BF7B60"/>
    <w:rsid w:val="00BF7C55"/>
    <w:rsid w:val="00C00127"/>
    <w:rsid w:val="00C00248"/>
    <w:rsid w:val="00C0033C"/>
    <w:rsid w:val="00C005CE"/>
    <w:rsid w:val="00C007B7"/>
    <w:rsid w:val="00C00851"/>
    <w:rsid w:val="00C00992"/>
    <w:rsid w:val="00C00CF8"/>
    <w:rsid w:val="00C00EF8"/>
    <w:rsid w:val="00C0119B"/>
    <w:rsid w:val="00C0137F"/>
    <w:rsid w:val="00C013D8"/>
    <w:rsid w:val="00C01862"/>
    <w:rsid w:val="00C01894"/>
    <w:rsid w:val="00C0191A"/>
    <w:rsid w:val="00C01BAB"/>
    <w:rsid w:val="00C01C9E"/>
    <w:rsid w:val="00C01D0D"/>
    <w:rsid w:val="00C01E6A"/>
    <w:rsid w:val="00C0232F"/>
    <w:rsid w:val="00C0245B"/>
    <w:rsid w:val="00C02596"/>
    <w:rsid w:val="00C02A7B"/>
    <w:rsid w:val="00C02BC0"/>
    <w:rsid w:val="00C02E1E"/>
    <w:rsid w:val="00C0300C"/>
    <w:rsid w:val="00C0386E"/>
    <w:rsid w:val="00C03BE5"/>
    <w:rsid w:val="00C03D3B"/>
    <w:rsid w:val="00C03F20"/>
    <w:rsid w:val="00C03F95"/>
    <w:rsid w:val="00C0433B"/>
    <w:rsid w:val="00C04694"/>
    <w:rsid w:val="00C04917"/>
    <w:rsid w:val="00C04B41"/>
    <w:rsid w:val="00C04BB6"/>
    <w:rsid w:val="00C05167"/>
    <w:rsid w:val="00C05325"/>
    <w:rsid w:val="00C05618"/>
    <w:rsid w:val="00C05AFC"/>
    <w:rsid w:val="00C0634B"/>
    <w:rsid w:val="00C0648D"/>
    <w:rsid w:val="00C06CC9"/>
    <w:rsid w:val="00C06D92"/>
    <w:rsid w:val="00C07090"/>
    <w:rsid w:val="00C0712B"/>
    <w:rsid w:val="00C07294"/>
    <w:rsid w:val="00C073AF"/>
    <w:rsid w:val="00C073D6"/>
    <w:rsid w:val="00C07740"/>
    <w:rsid w:val="00C0783C"/>
    <w:rsid w:val="00C079C4"/>
    <w:rsid w:val="00C07AD0"/>
    <w:rsid w:val="00C07C17"/>
    <w:rsid w:val="00C07C44"/>
    <w:rsid w:val="00C07C8B"/>
    <w:rsid w:val="00C07CBA"/>
    <w:rsid w:val="00C1019B"/>
    <w:rsid w:val="00C103A9"/>
    <w:rsid w:val="00C104C0"/>
    <w:rsid w:val="00C1076C"/>
    <w:rsid w:val="00C1087C"/>
    <w:rsid w:val="00C108FC"/>
    <w:rsid w:val="00C10A39"/>
    <w:rsid w:val="00C10ADC"/>
    <w:rsid w:val="00C10D32"/>
    <w:rsid w:val="00C11141"/>
    <w:rsid w:val="00C111A5"/>
    <w:rsid w:val="00C11219"/>
    <w:rsid w:val="00C11294"/>
    <w:rsid w:val="00C11369"/>
    <w:rsid w:val="00C11587"/>
    <w:rsid w:val="00C11730"/>
    <w:rsid w:val="00C11835"/>
    <w:rsid w:val="00C11A51"/>
    <w:rsid w:val="00C11A7D"/>
    <w:rsid w:val="00C11AAB"/>
    <w:rsid w:val="00C11CC0"/>
    <w:rsid w:val="00C11D62"/>
    <w:rsid w:val="00C11DCA"/>
    <w:rsid w:val="00C11F34"/>
    <w:rsid w:val="00C12021"/>
    <w:rsid w:val="00C1204A"/>
    <w:rsid w:val="00C12656"/>
    <w:rsid w:val="00C1290E"/>
    <w:rsid w:val="00C12DE7"/>
    <w:rsid w:val="00C12E0D"/>
    <w:rsid w:val="00C12FDF"/>
    <w:rsid w:val="00C13236"/>
    <w:rsid w:val="00C13490"/>
    <w:rsid w:val="00C136C7"/>
    <w:rsid w:val="00C13806"/>
    <w:rsid w:val="00C1392C"/>
    <w:rsid w:val="00C139B0"/>
    <w:rsid w:val="00C139C5"/>
    <w:rsid w:val="00C13A72"/>
    <w:rsid w:val="00C1412C"/>
    <w:rsid w:val="00C141CD"/>
    <w:rsid w:val="00C141E9"/>
    <w:rsid w:val="00C143A5"/>
    <w:rsid w:val="00C143A8"/>
    <w:rsid w:val="00C145AD"/>
    <w:rsid w:val="00C14961"/>
    <w:rsid w:val="00C149E8"/>
    <w:rsid w:val="00C14F91"/>
    <w:rsid w:val="00C15359"/>
    <w:rsid w:val="00C153C7"/>
    <w:rsid w:val="00C15491"/>
    <w:rsid w:val="00C15492"/>
    <w:rsid w:val="00C155F5"/>
    <w:rsid w:val="00C157D2"/>
    <w:rsid w:val="00C16631"/>
    <w:rsid w:val="00C1680D"/>
    <w:rsid w:val="00C1696F"/>
    <w:rsid w:val="00C16E1D"/>
    <w:rsid w:val="00C170ED"/>
    <w:rsid w:val="00C1749B"/>
    <w:rsid w:val="00C1785B"/>
    <w:rsid w:val="00C17A7F"/>
    <w:rsid w:val="00C17AE5"/>
    <w:rsid w:val="00C17C3D"/>
    <w:rsid w:val="00C17EE9"/>
    <w:rsid w:val="00C20083"/>
    <w:rsid w:val="00C207B6"/>
    <w:rsid w:val="00C207F3"/>
    <w:rsid w:val="00C20B90"/>
    <w:rsid w:val="00C20DB5"/>
    <w:rsid w:val="00C213BD"/>
    <w:rsid w:val="00C21474"/>
    <w:rsid w:val="00C21990"/>
    <w:rsid w:val="00C21ADB"/>
    <w:rsid w:val="00C21C63"/>
    <w:rsid w:val="00C21C8A"/>
    <w:rsid w:val="00C21E46"/>
    <w:rsid w:val="00C220DF"/>
    <w:rsid w:val="00C225A6"/>
    <w:rsid w:val="00C226B9"/>
    <w:rsid w:val="00C2286F"/>
    <w:rsid w:val="00C22C85"/>
    <w:rsid w:val="00C22F22"/>
    <w:rsid w:val="00C22F68"/>
    <w:rsid w:val="00C23096"/>
    <w:rsid w:val="00C232EA"/>
    <w:rsid w:val="00C2367D"/>
    <w:rsid w:val="00C23AA8"/>
    <w:rsid w:val="00C246D3"/>
    <w:rsid w:val="00C249DA"/>
    <w:rsid w:val="00C2523C"/>
    <w:rsid w:val="00C2541C"/>
    <w:rsid w:val="00C259FB"/>
    <w:rsid w:val="00C25A7A"/>
    <w:rsid w:val="00C25A82"/>
    <w:rsid w:val="00C25D62"/>
    <w:rsid w:val="00C2615B"/>
    <w:rsid w:val="00C261EC"/>
    <w:rsid w:val="00C261FE"/>
    <w:rsid w:val="00C26274"/>
    <w:rsid w:val="00C2635E"/>
    <w:rsid w:val="00C26471"/>
    <w:rsid w:val="00C2689B"/>
    <w:rsid w:val="00C268C2"/>
    <w:rsid w:val="00C2698D"/>
    <w:rsid w:val="00C269AC"/>
    <w:rsid w:val="00C26B83"/>
    <w:rsid w:val="00C27132"/>
    <w:rsid w:val="00C278CA"/>
    <w:rsid w:val="00C27986"/>
    <w:rsid w:val="00C27B90"/>
    <w:rsid w:val="00C27C42"/>
    <w:rsid w:val="00C27C90"/>
    <w:rsid w:val="00C301E8"/>
    <w:rsid w:val="00C30925"/>
    <w:rsid w:val="00C30E2E"/>
    <w:rsid w:val="00C30E4C"/>
    <w:rsid w:val="00C31304"/>
    <w:rsid w:val="00C3136A"/>
    <w:rsid w:val="00C31A1B"/>
    <w:rsid w:val="00C31B76"/>
    <w:rsid w:val="00C31E37"/>
    <w:rsid w:val="00C31FB1"/>
    <w:rsid w:val="00C321C8"/>
    <w:rsid w:val="00C32213"/>
    <w:rsid w:val="00C324D9"/>
    <w:rsid w:val="00C32941"/>
    <w:rsid w:val="00C329EF"/>
    <w:rsid w:val="00C32A6F"/>
    <w:rsid w:val="00C32D66"/>
    <w:rsid w:val="00C32DA5"/>
    <w:rsid w:val="00C330F5"/>
    <w:rsid w:val="00C331EE"/>
    <w:rsid w:val="00C33371"/>
    <w:rsid w:val="00C3354B"/>
    <w:rsid w:val="00C3356C"/>
    <w:rsid w:val="00C33B32"/>
    <w:rsid w:val="00C33BD9"/>
    <w:rsid w:val="00C33EAF"/>
    <w:rsid w:val="00C33F06"/>
    <w:rsid w:val="00C34073"/>
    <w:rsid w:val="00C3431B"/>
    <w:rsid w:val="00C34463"/>
    <w:rsid w:val="00C344EE"/>
    <w:rsid w:val="00C34EB3"/>
    <w:rsid w:val="00C35351"/>
    <w:rsid w:val="00C3540A"/>
    <w:rsid w:val="00C354A3"/>
    <w:rsid w:val="00C35665"/>
    <w:rsid w:val="00C357C8"/>
    <w:rsid w:val="00C3592C"/>
    <w:rsid w:val="00C35985"/>
    <w:rsid w:val="00C359C6"/>
    <w:rsid w:val="00C35A9D"/>
    <w:rsid w:val="00C35CD4"/>
    <w:rsid w:val="00C35EFE"/>
    <w:rsid w:val="00C35F94"/>
    <w:rsid w:val="00C36214"/>
    <w:rsid w:val="00C366CD"/>
    <w:rsid w:val="00C366D8"/>
    <w:rsid w:val="00C36715"/>
    <w:rsid w:val="00C36C2C"/>
    <w:rsid w:val="00C37061"/>
    <w:rsid w:val="00C370E5"/>
    <w:rsid w:val="00C3737C"/>
    <w:rsid w:val="00C37B7A"/>
    <w:rsid w:val="00C37BF7"/>
    <w:rsid w:val="00C37C07"/>
    <w:rsid w:val="00C403AD"/>
    <w:rsid w:val="00C406A5"/>
    <w:rsid w:val="00C40740"/>
    <w:rsid w:val="00C40D6F"/>
    <w:rsid w:val="00C40F22"/>
    <w:rsid w:val="00C41170"/>
    <w:rsid w:val="00C41498"/>
    <w:rsid w:val="00C4194C"/>
    <w:rsid w:val="00C41C3C"/>
    <w:rsid w:val="00C41C9F"/>
    <w:rsid w:val="00C41EA7"/>
    <w:rsid w:val="00C41F22"/>
    <w:rsid w:val="00C41F34"/>
    <w:rsid w:val="00C4201A"/>
    <w:rsid w:val="00C4237A"/>
    <w:rsid w:val="00C423BB"/>
    <w:rsid w:val="00C426AE"/>
    <w:rsid w:val="00C42742"/>
    <w:rsid w:val="00C42E16"/>
    <w:rsid w:val="00C432F1"/>
    <w:rsid w:val="00C4335F"/>
    <w:rsid w:val="00C43401"/>
    <w:rsid w:val="00C43783"/>
    <w:rsid w:val="00C4459A"/>
    <w:rsid w:val="00C445FD"/>
    <w:rsid w:val="00C4470C"/>
    <w:rsid w:val="00C4492B"/>
    <w:rsid w:val="00C44955"/>
    <w:rsid w:val="00C44AFD"/>
    <w:rsid w:val="00C44C58"/>
    <w:rsid w:val="00C44E78"/>
    <w:rsid w:val="00C44FE2"/>
    <w:rsid w:val="00C4530A"/>
    <w:rsid w:val="00C453D0"/>
    <w:rsid w:val="00C454C4"/>
    <w:rsid w:val="00C45BF1"/>
    <w:rsid w:val="00C45C81"/>
    <w:rsid w:val="00C45EB9"/>
    <w:rsid w:val="00C46091"/>
    <w:rsid w:val="00C46184"/>
    <w:rsid w:val="00C46451"/>
    <w:rsid w:val="00C4655F"/>
    <w:rsid w:val="00C4687A"/>
    <w:rsid w:val="00C46B7A"/>
    <w:rsid w:val="00C46F47"/>
    <w:rsid w:val="00C47493"/>
    <w:rsid w:val="00C475CD"/>
    <w:rsid w:val="00C47808"/>
    <w:rsid w:val="00C47A84"/>
    <w:rsid w:val="00C47AA2"/>
    <w:rsid w:val="00C47B62"/>
    <w:rsid w:val="00C47BCE"/>
    <w:rsid w:val="00C47DBF"/>
    <w:rsid w:val="00C500EF"/>
    <w:rsid w:val="00C502DB"/>
    <w:rsid w:val="00C5042D"/>
    <w:rsid w:val="00C506FF"/>
    <w:rsid w:val="00C50813"/>
    <w:rsid w:val="00C5083A"/>
    <w:rsid w:val="00C509A4"/>
    <w:rsid w:val="00C50E0F"/>
    <w:rsid w:val="00C50FE0"/>
    <w:rsid w:val="00C5100D"/>
    <w:rsid w:val="00C51261"/>
    <w:rsid w:val="00C515AD"/>
    <w:rsid w:val="00C517BA"/>
    <w:rsid w:val="00C51DBC"/>
    <w:rsid w:val="00C5250A"/>
    <w:rsid w:val="00C525AD"/>
    <w:rsid w:val="00C52859"/>
    <w:rsid w:val="00C52877"/>
    <w:rsid w:val="00C52CB6"/>
    <w:rsid w:val="00C52E26"/>
    <w:rsid w:val="00C532DA"/>
    <w:rsid w:val="00C53689"/>
    <w:rsid w:val="00C53862"/>
    <w:rsid w:val="00C5397F"/>
    <w:rsid w:val="00C53B45"/>
    <w:rsid w:val="00C53D84"/>
    <w:rsid w:val="00C54028"/>
    <w:rsid w:val="00C54409"/>
    <w:rsid w:val="00C54412"/>
    <w:rsid w:val="00C54582"/>
    <w:rsid w:val="00C54633"/>
    <w:rsid w:val="00C546D0"/>
    <w:rsid w:val="00C54968"/>
    <w:rsid w:val="00C54CB6"/>
    <w:rsid w:val="00C54DB7"/>
    <w:rsid w:val="00C550DD"/>
    <w:rsid w:val="00C5576C"/>
    <w:rsid w:val="00C55AB4"/>
    <w:rsid w:val="00C5614D"/>
    <w:rsid w:val="00C561AB"/>
    <w:rsid w:val="00C562E9"/>
    <w:rsid w:val="00C5630D"/>
    <w:rsid w:val="00C564C6"/>
    <w:rsid w:val="00C56676"/>
    <w:rsid w:val="00C566BC"/>
    <w:rsid w:val="00C5691E"/>
    <w:rsid w:val="00C56A02"/>
    <w:rsid w:val="00C56A9A"/>
    <w:rsid w:val="00C56CB0"/>
    <w:rsid w:val="00C56F2D"/>
    <w:rsid w:val="00C570A1"/>
    <w:rsid w:val="00C5786D"/>
    <w:rsid w:val="00C57B86"/>
    <w:rsid w:val="00C57ED6"/>
    <w:rsid w:val="00C57FB1"/>
    <w:rsid w:val="00C606B6"/>
    <w:rsid w:val="00C607A2"/>
    <w:rsid w:val="00C608CF"/>
    <w:rsid w:val="00C6096A"/>
    <w:rsid w:val="00C60D7A"/>
    <w:rsid w:val="00C6129D"/>
    <w:rsid w:val="00C61375"/>
    <w:rsid w:val="00C614DC"/>
    <w:rsid w:val="00C61635"/>
    <w:rsid w:val="00C61873"/>
    <w:rsid w:val="00C61A48"/>
    <w:rsid w:val="00C61DF5"/>
    <w:rsid w:val="00C61E52"/>
    <w:rsid w:val="00C61FC4"/>
    <w:rsid w:val="00C62346"/>
    <w:rsid w:val="00C62721"/>
    <w:rsid w:val="00C62A20"/>
    <w:rsid w:val="00C62A47"/>
    <w:rsid w:val="00C62A56"/>
    <w:rsid w:val="00C62AC2"/>
    <w:rsid w:val="00C63565"/>
    <w:rsid w:val="00C636DB"/>
    <w:rsid w:val="00C63741"/>
    <w:rsid w:val="00C63852"/>
    <w:rsid w:val="00C6390C"/>
    <w:rsid w:val="00C63A26"/>
    <w:rsid w:val="00C64064"/>
    <w:rsid w:val="00C6443D"/>
    <w:rsid w:val="00C64744"/>
    <w:rsid w:val="00C64834"/>
    <w:rsid w:val="00C64C53"/>
    <w:rsid w:val="00C64CA8"/>
    <w:rsid w:val="00C64EA8"/>
    <w:rsid w:val="00C64F7D"/>
    <w:rsid w:val="00C65122"/>
    <w:rsid w:val="00C651C4"/>
    <w:rsid w:val="00C655DE"/>
    <w:rsid w:val="00C657BA"/>
    <w:rsid w:val="00C657BD"/>
    <w:rsid w:val="00C6586F"/>
    <w:rsid w:val="00C65ECA"/>
    <w:rsid w:val="00C6694D"/>
    <w:rsid w:val="00C66AA6"/>
    <w:rsid w:val="00C66B61"/>
    <w:rsid w:val="00C66C9D"/>
    <w:rsid w:val="00C66D2C"/>
    <w:rsid w:val="00C66D5D"/>
    <w:rsid w:val="00C67528"/>
    <w:rsid w:val="00C676A5"/>
    <w:rsid w:val="00C67D49"/>
    <w:rsid w:val="00C67E61"/>
    <w:rsid w:val="00C67EA9"/>
    <w:rsid w:val="00C70743"/>
    <w:rsid w:val="00C70B8E"/>
    <w:rsid w:val="00C70F92"/>
    <w:rsid w:val="00C70FEB"/>
    <w:rsid w:val="00C710B3"/>
    <w:rsid w:val="00C71261"/>
    <w:rsid w:val="00C713AF"/>
    <w:rsid w:val="00C7144E"/>
    <w:rsid w:val="00C714E7"/>
    <w:rsid w:val="00C71A31"/>
    <w:rsid w:val="00C71A8D"/>
    <w:rsid w:val="00C71E36"/>
    <w:rsid w:val="00C71EBB"/>
    <w:rsid w:val="00C720B7"/>
    <w:rsid w:val="00C7216D"/>
    <w:rsid w:val="00C72308"/>
    <w:rsid w:val="00C724D2"/>
    <w:rsid w:val="00C728F7"/>
    <w:rsid w:val="00C72CBA"/>
    <w:rsid w:val="00C72EC2"/>
    <w:rsid w:val="00C732B5"/>
    <w:rsid w:val="00C73640"/>
    <w:rsid w:val="00C73796"/>
    <w:rsid w:val="00C7380F"/>
    <w:rsid w:val="00C73B90"/>
    <w:rsid w:val="00C73CB1"/>
    <w:rsid w:val="00C74067"/>
    <w:rsid w:val="00C7408A"/>
    <w:rsid w:val="00C7421A"/>
    <w:rsid w:val="00C74370"/>
    <w:rsid w:val="00C743B0"/>
    <w:rsid w:val="00C74454"/>
    <w:rsid w:val="00C746D8"/>
    <w:rsid w:val="00C747D0"/>
    <w:rsid w:val="00C747F7"/>
    <w:rsid w:val="00C748DB"/>
    <w:rsid w:val="00C74A9A"/>
    <w:rsid w:val="00C74BB1"/>
    <w:rsid w:val="00C74BE4"/>
    <w:rsid w:val="00C74CD7"/>
    <w:rsid w:val="00C74FEC"/>
    <w:rsid w:val="00C75333"/>
    <w:rsid w:val="00C75354"/>
    <w:rsid w:val="00C75492"/>
    <w:rsid w:val="00C755F2"/>
    <w:rsid w:val="00C75695"/>
    <w:rsid w:val="00C75870"/>
    <w:rsid w:val="00C75A63"/>
    <w:rsid w:val="00C75B02"/>
    <w:rsid w:val="00C75DD1"/>
    <w:rsid w:val="00C75E97"/>
    <w:rsid w:val="00C75EB7"/>
    <w:rsid w:val="00C760A2"/>
    <w:rsid w:val="00C761B7"/>
    <w:rsid w:val="00C763D3"/>
    <w:rsid w:val="00C76841"/>
    <w:rsid w:val="00C76C51"/>
    <w:rsid w:val="00C76F0B"/>
    <w:rsid w:val="00C77339"/>
    <w:rsid w:val="00C773F0"/>
    <w:rsid w:val="00C776E0"/>
    <w:rsid w:val="00C77A52"/>
    <w:rsid w:val="00C77C21"/>
    <w:rsid w:val="00C77D65"/>
    <w:rsid w:val="00C80080"/>
    <w:rsid w:val="00C802E9"/>
    <w:rsid w:val="00C80381"/>
    <w:rsid w:val="00C808EB"/>
    <w:rsid w:val="00C8095F"/>
    <w:rsid w:val="00C8098D"/>
    <w:rsid w:val="00C80C31"/>
    <w:rsid w:val="00C80E30"/>
    <w:rsid w:val="00C8153B"/>
    <w:rsid w:val="00C815C4"/>
    <w:rsid w:val="00C818DD"/>
    <w:rsid w:val="00C81BEC"/>
    <w:rsid w:val="00C81CE1"/>
    <w:rsid w:val="00C81E64"/>
    <w:rsid w:val="00C81FC9"/>
    <w:rsid w:val="00C820F8"/>
    <w:rsid w:val="00C82912"/>
    <w:rsid w:val="00C8295B"/>
    <w:rsid w:val="00C829D3"/>
    <w:rsid w:val="00C829E4"/>
    <w:rsid w:val="00C82A2A"/>
    <w:rsid w:val="00C82BB8"/>
    <w:rsid w:val="00C82C5F"/>
    <w:rsid w:val="00C82CA1"/>
    <w:rsid w:val="00C82E13"/>
    <w:rsid w:val="00C82E31"/>
    <w:rsid w:val="00C8312D"/>
    <w:rsid w:val="00C8371E"/>
    <w:rsid w:val="00C83891"/>
    <w:rsid w:val="00C83A71"/>
    <w:rsid w:val="00C83C3F"/>
    <w:rsid w:val="00C83F6C"/>
    <w:rsid w:val="00C83FBE"/>
    <w:rsid w:val="00C84122"/>
    <w:rsid w:val="00C841B0"/>
    <w:rsid w:val="00C8435B"/>
    <w:rsid w:val="00C84713"/>
    <w:rsid w:val="00C84754"/>
    <w:rsid w:val="00C849F3"/>
    <w:rsid w:val="00C84A60"/>
    <w:rsid w:val="00C84BC1"/>
    <w:rsid w:val="00C85024"/>
    <w:rsid w:val="00C851BE"/>
    <w:rsid w:val="00C85292"/>
    <w:rsid w:val="00C85D0D"/>
    <w:rsid w:val="00C85E3B"/>
    <w:rsid w:val="00C86114"/>
    <w:rsid w:val="00C86276"/>
    <w:rsid w:val="00C86357"/>
    <w:rsid w:val="00C86662"/>
    <w:rsid w:val="00C868D5"/>
    <w:rsid w:val="00C86C26"/>
    <w:rsid w:val="00C86D36"/>
    <w:rsid w:val="00C8709C"/>
    <w:rsid w:val="00C8718C"/>
    <w:rsid w:val="00C87583"/>
    <w:rsid w:val="00C876F8"/>
    <w:rsid w:val="00C87744"/>
    <w:rsid w:val="00C87F14"/>
    <w:rsid w:val="00C87FEF"/>
    <w:rsid w:val="00C90205"/>
    <w:rsid w:val="00C90450"/>
    <w:rsid w:val="00C908EF"/>
    <w:rsid w:val="00C908FA"/>
    <w:rsid w:val="00C909AF"/>
    <w:rsid w:val="00C90BE0"/>
    <w:rsid w:val="00C90D67"/>
    <w:rsid w:val="00C91031"/>
    <w:rsid w:val="00C910DB"/>
    <w:rsid w:val="00C91540"/>
    <w:rsid w:val="00C91A7A"/>
    <w:rsid w:val="00C91FFB"/>
    <w:rsid w:val="00C921FF"/>
    <w:rsid w:val="00C92A89"/>
    <w:rsid w:val="00C92D73"/>
    <w:rsid w:val="00C92DC1"/>
    <w:rsid w:val="00C92DD7"/>
    <w:rsid w:val="00C93780"/>
    <w:rsid w:val="00C937AA"/>
    <w:rsid w:val="00C93C4D"/>
    <w:rsid w:val="00C9401F"/>
    <w:rsid w:val="00C940EF"/>
    <w:rsid w:val="00C945C6"/>
    <w:rsid w:val="00C94646"/>
    <w:rsid w:val="00C9491E"/>
    <w:rsid w:val="00C94B1A"/>
    <w:rsid w:val="00C94CE4"/>
    <w:rsid w:val="00C94FF5"/>
    <w:rsid w:val="00C9524B"/>
    <w:rsid w:val="00C953E3"/>
    <w:rsid w:val="00C95446"/>
    <w:rsid w:val="00C955E4"/>
    <w:rsid w:val="00C956DD"/>
    <w:rsid w:val="00C957D6"/>
    <w:rsid w:val="00C95A42"/>
    <w:rsid w:val="00C95CF8"/>
    <w:rsid w:val="00C95DF8"/>
    <w:rsid w:val="00C96380"/>
    <w:rsid w:val="00C964FA"/>
    <w:rsid w:val="00C96725"/>
    <w:rsid w:val="00C96A75"/>
    <w:rsid w:val="00C96E13"/>
    <w:rsid w:val="00C96F71"/>
    <w:rsid w:val="00C97415"/>
    <w:rsid w:val="00C97623"/>
    <w:rsid w:val="00C9767D"/>
    <w:rsid w:val="00C978D2"/>
    <w:rsid w:val="00C97B96"/>
    <w:rsid w:val="00CA0597"/>
    <w:rsid w:val="00CA072B"/>
    <w:rsid w:val="00CA078F"/>
    <w:rsid w:val="00CA0B69"/>
    <w:rsid w:val="00CA0C8F"/>
    <w:rsid w:val="00CA0D8A"/>
    <w:rsid w:val="00CA11B9"/>
    <w:rsid w:val="00CA12BF"/>
    <w:rsid w:val="00CA1493"/>
    <w:rsid w:val="00CA1BB3"/>
    <w:rsid w:val="00CA1DCB"/>
    <w:rsid w:val="00CA21E5"/>
    <w:rsid w:val="00CA249B"/>
    <w:rsid w:val="00CA2572"/>
    <w:rsid w:val="00CA2621"/>
    <w:rsid w:val="00CA2B67"/>
    <w:rsid w:val="00CA2CC9"/>
    <w:rsid w:val="00CA2DE3"/>
    <w:rsid w:val="00CA2E9D"/>
    <w:rsid w:val="00CA3220"/>
    <w:rsid w:val="00CA350A"/>
    <w:rsid w:val="00CA3554"/>
    <w:rsid w:val="00CA37AE"/>
    <w:rsid w:val="00CA3DF7"/>
    <w:rsid w:val="00CA3EAE"/>
    <w:rsid w:val="00CA403A"/>
    <w:rsid w:val="00CA4193"/>
    <w:rsid w:val="00CA41AE"/>
    <w:rsid w:val="00CA424C"/>
    <w:rsid w:val="00CA428B"/>
    <w:rsid w:val="00CA4366"/>
    <w:rsid w:val="00CA46ED"/>
    <w:rsid w:val="00CA489A"/>
    <w:rsid w:val="00CA4E97"/>
    <w:rsid w:val="00CA4F71"/>
    <w:rsid w:val="00CA4F9B"/>
    <w:rsid w:val="00CA5040"/>
    <w:rsid w:val="00CA5063"/>
    <w:rsid w:val="00CA515F"/>
    <w:rsid w:val="00CA5278"/>
    <w:rsid w:val="00CA52AD"/>
    <w:rsid w:val="00CA5365"/>
    <w:rsid w:val="00CA53AC"/>
    <w:rsid w:val="00CA54BF"/>
    <w:rsid w:val="00CA565F"/>
    <w:rsid w:val="00CA5AC5"/>
    <w:rsid w:val="00CA5C4F"/>
    <w:rsid w:val="00CA5D15"/>
    <w:rsid w:val="00CA5D19"/>
    <w:rsid w:val="00CA5E64"/>
    <w:rsid w:val="00CA5EAC"/>
    <w:rsid w:val="00CA64CF"/>
    <w:rsid w:val="00CA6849"/>
    <w:rsid w:val="00CA6A0F"/>
    <w:rsid w:val="00CA747D"/>
    <w:rsid w:val="00CA75EE"/>
    <w:rsid w:val="00CA7B4E"/>
    <w:rsid w:val="00CA7B51"/>
    <w:rsid w:val="00CA7D05"/>
    <w:rsid w:val="00CB00FF"/>
    <w:rsid w:val="00CB02BA"/>
    <w:rsid w:val="00CB0388"/>
    <w:rsid w:val="00CB04B9"/>
    <w:rsid w:val="00CB0C09"/>
    <w:rsid w:val="00CB0F0D"/>
    <w:rsid w:val="00CB114B"/>
    <w:rsid w:val="00CB1247"/>
    <w:rsid w:val="00CB1479"/>
    <w:rsid w:val="00CB16EF"/>
    <w:rsid w:val="00CB170E"/>
    <w:rsid w:val="00CB18A1"/>
    <w:rsid w:val="00CB1CC7"/>
    <w:rsid w:val="00CB21F7"/>
    <w:rsid w:val="00CB240C"/>
    <w:rsid w:val="00CB2469"/>
    <w:rsid w:val="00CB24EB"/>
    <w:rsid w:val="00CB2733"/>
    <w:rsid w:val="00CB29A7"/>
    <w:rsid w:val="00CB2B1B"/>
    <w:rsid w:val="00CB2B43"/>
    <w:rsid w:val="00CB2BA4"/>
    <w:rsid w:val="00CB2BE2"/>
    <w:rsid w:val="00CB2C31"/>
    <w:rsid w:val="00CB2C69"/>
    <w:rsid w:val="00CB2E3F"/>
    <w:rsid w:val="00CB2ECE"/>
    <w:rsid w:val="00CB2F2B"/>
    <w:rsid w:val="00CB3057"/>
    <w:rsid w:val="00CB3202"/>
    <w:rsid w:val="00CB3288"/>
    <w:rsid w:val="00CB35DB"/>
    <w:rsid w:val="00CB37BE"/>
    <w:rsid w:val="00CB3964"/>
    <w:rsid w:val="00CB3C76"/>
    <w:rsid w:val="00CB3D5A"/>
    <w:rsid w:val="00CB40EE"/>
    <w:rsid w:val="00CB44A2"/>
    <w:rsid w:val="00CB44AF"/>
    <w:rsid w:val="00CB4870"/>
    <w:rsid w:val="00CB4C34"/>
    <w:rsid w:val="00CB4E57"/>
    <w:rsid w:val="00CB5143"/>
    <w:rsid w:val="00CB5208"/>
    <w:rsid w:val="00CB531E"/>
    <w:rsid w:val="00CB539C"/>
    <w:rsid w:val="00CB53E2"/>
    <w:rsid w:val="00CB575B"/>
    <w:rsid w:val="00CB5950"/>
    <w:rsid w:val="00CB5982"/>
    <w:rsid w:val="00CB599D"/>
    <w:rsid w:val="00CB5AD3"/>
    <w:rsid w:val="00CB5E72"/>
    <w:rsid w:val="00CB6343"/>
    <w:rsid w:val="00CB7005"/>
    <w:rsid w:val="00CB73B9"/>
    <w:rsid w:val="00CB7880"/>
    <w:rsid w:val="00CB7921"/>
    <w:rsid w:val="00CB7B98"/>
    <w:rsid w:val="00CB7BBB"/>
    <w:rsid w:val="00CB7C88"/>
    <w:rsid w:val="00CB7F83"/>
    <w:rsid w:val="00CC0181"/>
    <w:rsid w:val="00CC021E"/>
    <w:rsid w:val="00CC0230"/>
    <w:rsid w:val="00CC0279"/>
    <w:rsid w:val="00CC0288"/>
    <w:rsid w:val="00CC036B"/>
    <w:rsid w:val="00CC03BA"/>
    <w:rsid w:val="00CC071C"/>
    <w:rsid w:val="00CC087B"/>
    <w:rsid w:val="00CC1050"/>
    <w:rsid w:val="00CC10FE"/>
    <w:rsid w:val="00CC1124"/>
    <w:rsid w:val="00CC1183"/>
    <w:rsid w:val="00CC13C8"/>
    <w:rsid w:val="00CC1A61"/>
    <w:rsid w:val="00CC1B78"/>
    <w:rsid w:val="00CC1BD3"/>
    <w:rsid w:val="00CC1D7D"/>
    <w:rsid w:val="00CC1DE7"/>
    <w:rsid w:val="00CC1F2D"/>
    <w:rsid w:val="00CC2055"/>
    <w:rsid w:val="00CC2165"/>
    <w:rsid w:val="00CC22E2"/>
    <w:rsid w:val="00CC290E"/>
    <w:rsid w:val="00CC2916"/>
    <w:rsid w:val="00CC299D"/>
    <w:rsid w:val="00CC3292"/>
    <w:rsid w:val="00CC3312"/>
    <w:rsid w:val="00CC34AD"/>
    <w:rsid w:val="00CC3641"/>
    <w:rsid w:val="00CC36E5"/>
    <w:rsid w:val="00CC3BFE"/>
    <w:rsid w:val="00CC3C71"/>
    <w:rsid w:val="00CC3D63"/>
    <w:rsid w:val="00CC4018"/>
    <w:rsid w:val="00CC417D"/>
    <w:rsid w:val="00CC42EB"/>
    <w:rsid w:val="00CC4421"/>
    <w:rsid w:val="00CC4677"/>
    <w:rsid w:val="00CC479D"/>
    <w:rsid w:val="00CC48D6"/>
    <w:rsid w:val="00CC4E2D"/>
    <w:rsid w:val="00CC571B"/>
    <w:rsid w:val="00CC5934"/>
    <w:rsid w:val="00CC59BB"/>
    <w:rsid w:val="00CC5AB1"/>
    <w:rsid w:val="00CC5B43"/>
    <w:rsid w:val="00CC5B9A"/>
    <w:rsid w:val="00CC5D29"/>
    <w:rsid w:val="00CC6093"/>
    <w:rsid w:val="00CC658D"/>
    <w:rsid w:val="00CC69DF"/>
    <w:rsid w:val="00CC6F9E"/>
    <w:rsid w:val="00CC73FA"/>
    <w:rsid w:val="00CC79C9"/>
    <w:rsid w:val="00CC7A17"/>
    <w:rsid w:val="00CD00EC"/>
    <w:rsid w:val="00CD0309"/>
    <w:rsid w:val="00CD03A8"/>
    <w:rsid w:val="00CD0426"/>
    <w:rsid w:val="00CD052F"/>
    <w:rsid w:val="00CD06C1"/>
    <w:rsid w:val="00CD06FC"/>
    <w:rsid w:val="00CD0946"/>
    <w:rsid w:val="00CD0979"/>
    <w:rsid w:val="00CD09E5"/>
    <w:rsid w:val="00CD0EC0"/>
    <w:rsid w:val="00CD138F"/>
    <w:rsid w:val="00CD162D"/>
    <w:rsid w:val="00CD1785"/>
    <w:rsid w:val="00CD17AC"/>
    <w:rsid w:val="00CD1BE7"/>
    <w:rsid w:val="00CD1DAB"/>
    <w:rsid w:val="00CD1F06"/>
    <w:rsid w:val="00CD21B2"/>
    <w:rsid w:val="00CD2395"/>
    <w:rsid w:val="00CD2560"/>
    <w:rsid w:val="00CD2F52"/>
    <w:rsid w:val="00CD3007"/>
    <w:rsid w:val="00CD35E0"/>
    <w:rsid w:val="00CD3E30"/>
    <w:rsid w:val="00CD3F2A"/>
    <w:rsid w:val="00CD3F85"/>
    <w:rsid w:val="00CD40B0"/>
    <w:rsid w:val="00CD4250"/>
    <w:rsid w:val="00CD42BB"/>
    <w:rsid w:val="00CD42D3"/>
    <w:rsid w:val="00CD438F"/>
    <w:rsid w:val="00CD4741"/>
    <w:rsid w:val="00CD4841"/>
    <w:rsid w:val="00CD4907"/>
    <w:rsid w:val="00CD4CC9"/>
    <w:rsid w:val="00CD4DDD"/>
    <w:rsid w:val="00CD506B"/>
    <w:rsid w:val="00CD50BE"/>
    <w:rsid w:val="00CD52EC"/>
    <w:rsid w:val="00CD547D"/>
    <w:rsid w:val="00CD65C7"/>
    <w:rsid w:val="00CD6736"/>
    <w:rsid w:val="00CD6A4B"/>
    <w:rsid w:val="00CD6BDF"/>
    <w:rsid w:val="00CD6E78"/>
    <w:rsid w:val="00CD7261"/>
    <w:rsid w:val="00CD7453"/>
    <w:rsid w:val="00CD762F"/>
    <w:rsid w:val="00CD7763"/>
    <w:rsid w:val="00CD79D7"/>
    <w:rsid w:val="00CD7AA8"/>
    <w:rsid w:val="00CD7AF0"/>
    <w:rsid w:val="00CE0079"/>
    <w:rsid w:val="00CE007A"/>
    <w:rsid w:val="00CE045E"/>
    <w:rsid w:val="00CE0609"/>
    <w:rsid w:val="00CE073B"/>
    <w:rsid w:val="00CE0765"/>
    <w:rsid w:val="00CE0957"/>
    <w:rsid w:val="00CE0B0F"/>
    <w:rsid w:val="00CE0C62"/>
    <w:rsid w:val="00CE0FDF"/>
    <w:rsid w:val="00CE11B5"/>
    <w:rsid w:val="00CE12C5"/>
    <w:rsid w:val="00CE144B"/>
    <w:rsid w:val="00CE151B"/>
    <w:rsid w:val="00CE1573"/>
    <w:rsid w:val="00CE16EE"/>
    <w:rsid w:val="00CE1702"/>
    <w:rsid w:val="00CE193A"/>
    <w:rsid w:val="00CE1949"/>
    <w:rsid w:val="00CE199C"/>
    <w:rsid w:val="00CE21D3"/>
    <w:rsid w:val="00CE22D0"/>
    <w:rsid w:val="00CE2920"/>
    <w:rsid w:val="00CE2DD1"/>
    <w:rsid w:val="00CE2E09"/>
    <w:rsid w:val="00CE3181"/>
    <w:rsid w:val="00CE32F5"/>
    <w:rsid w:val="00CE33D6"/>
    <w:rsid w:val="00CE3417"/>
    <w:rsid w:val="00CE3800"/>
    <w:rsid w:val="00CE41D6"/>
    <w:rsid w:val="00CE486E"/>
    <w:rsid w:val="00CE48CC"/>
    <w:rsid w:val="00CE4A11"/>
    <w:rsid w:val="00CE4C3D"/>
    <w:rsid w:val="00CE4F49"/>
    <w:rsid w:val="00CE5163"/>
    <w:rsid w:val="00CE5233"/>
    <w:rsid w:val="00CE589B"/>
    <w:rsid w:val="00CE5A2D"/>
    <w:rsid w:val="00CE5B38"/>
    <w:rsid w:val="00CE5BC5"/>
    <w:rsid w:val="00CE6012"/>
    <w:rsid w:val="00CE60AD"/>
    <w:rsid w:val="00CE619B"/>
    <w:rsid w:val="00CE647E"/>
    <w:rsid w:val="00CE64CA"/>
    <w:rsid w:val="00CE6AF6"/>
    <w:rsid w:val="00CE6C06"/>
    <w:rsid w:val="00CE6DA1"/>
    <w:rsid w:val="00CE6E6C"/>
    <w:rsid w:val="00CE6EA5"/>
    <w:rsid w:val="00CE6F39"/>
    <w:rsid w:val="00CE7022"/>
    <w:rsid w:val="00CE717B"/>
    <w:rsid w:val="00CE71AD"/>
    <w:rsid w:val="00CE7472"/>
    <w:rsid w:val="00CE778F"/>
    <w:rsid w:val="00CE7DB2"/>
    <w:rsid w:val="00CF00B3"/>
    <w:rsid w:val="00CF025C"/>
    <w:rsid w:val="00CF0339"/>
    <w:rsid w:val="00CF03C0"/>
    <w:rsid w:val="00CF06E9"/>
    <w:rsid w:val="00CF095E"/>
    <w:rsid w:val="00CF0A31"/>
    <w:rsid w:val="00CF0A6F"/>
    <w:rsid w:val="00CF0A83"/>
    <w:rsid w:val="00CF0AEB"/>
    <w:rsid w:val="00CF1145"/>
    <w:rsid w:val="00CF1152"/>
    <w:rsid w:val="00CF1286"/>
    <w:rsid w:val="00CF1759"/>
    <w:rsid w:val="00CF1A60"/>
    <w:rsid w:val="00CF1A7B"/>
    <w:rsid w:val="00CF1CB3"/>
    <w:rsid w:val="00CF1F8E"/>
    <w:rsid w:val="00CF21EE"/>
    <w:rsid w:val="00CF2413"/>
    <w:rsid w:val="00CF2B79"/>
    <w:rsid w:val="00CF3333"/>
    <w:rsid w:val="00CF3569"/>
    <w:rsid w:val="00CF36A2"/>
    <w:rsid w:val="00CF3832"/>
    <w:rsid w:val="00CF38C2"/>
    <w:rsid w:val="00CF3929"/>
    <w:rsid w:val="00CF42B3"/>
    <w:rsid w:val="00CF42E1"/>
    <w:rsid w:val="00CF441C"/>
    <w:rsid w:val="00CF45A5"/>
    <w:rsid w:val="00CF470E"/>
    <w:rsid w:val="00CF4876"/>
    <w:rsid w:val="00CF4AD2"/>
    <w:rsid w:val="00CF4CF3"/>
    <w:rsid w:val="00CF4D0C"/>
    <w:rsid w:val="00CF4E17"/>
    <w:rsid w:val="00CF52FA"/>
    <w:rsid w:val="00CF5B49"/>
    <w:rsid w:val="00CF5FEC"/>
    <w:rsid w:val="00CF610C"/>
    <w:rsid w:val="00CF61A3"/>
    <w:rsid w:val="00CF62A5"/>
    <w:rsid w:val="00CF6373"/>
    <w:rsid w:val="00CF637E"/>
    <w:rsid w:val="00CF65BB"/>
    <w:rsid w:val="00CF6606"/>
    <w:rsid w:val="00CF6BCC"/>
    <w:rsid w:val="00CF6CA2"/>
    <w:rsid w:val="00CF6E97"/>
    <w:rsid w:val="00CF6ECE"/>
    <w:rsid w:val="00CF717E"/>
    <w:rsid w:val="00CF7270"/>
    <w:rsid w:val="00CF7505"/>
    <w:rsid w:val="00CF7A75"/>
    <w:rsid w:val="00CF7C05"/>
    <w:rsid w:val="00CF7EAF"/>
    <w:rsid w:val="00D0036F"/>
    <w:rsid w:val="00D00512"/>
    <w:rsid w:val="00D0084F"/>
    <w:rsid w:val="00D00A1C"/>
    <w:rsid w:val="00D01767"/>
    <w:rsid w:val="00D019DB"/>
    <w:rsid w:val="00D01B8D"/>
    <w:rsid w:val="00D01E0B"/>
    <w:rsid w:val="00D01F0F"/>
    <w:rsid w:val="00D01F26"/>
    <w:rsid w:val="00D0218A"/>
    <w:rsid w:val="00D022FF"/>
    <w:rsid w:val="00D02697"/>
    <w:rsid w:val="00D026D4"/>
    <w:rsid w:val="00D02754"/>
    <w:rsid w:val="00D02A18"/>
    <w:rsid w:val="00D02B9F"/>
    <w:rsid w:val="00D02BB1"/>
    <w:rsid w:val="00D0302D"/>
    <w:rsid w:val="00D0331F"/>
    <w:rsid w:val="00D03336"/>
    <w:rsid w:val="00D03695"/>
    <w:rsid w:val="00D03903"/>
    <w:rsid w:val="00D03B03"/>
    <w:rsid w:val="00D03CF2"/>
    <w:rsid w:val="00D03F13"/>
    <w:rsid w:val="00D04863"/>
    <w:rsid w:val="00D0499B"/>
    <w:rsid w:val="00D04A5F"/>
    <w:rsid w:val="00D04B50"/>
    <w:rsid w:val="00D04E6C"/>
    <w:rsid w:val="00D054A4"/>
    <w:rsid w:val="00D05753"/>
    <w:rsid w:val="00D05900"/>
    <w:rsid w:val="00D066BF"/>
    <w:rsid w:val="00D06AAF"/>
    <w:rsid w:val="00D06BB7"/>
    <w:rsid w:val="00D06CE4"/>
    <w:rsid w:val="00D06ECE"/>
    <w:rsid w:val="00D07138"/>
    <w:rsid w:val="00D072FD"/>
    <w:rsid w:val="00D076E6"/>
    <w:rsid w:val="00D078FA"/>
    <w:rsid w:val="00D07F13"/>
    <w:rsid w:val="00D10120"/>
    <w:rsid w:val="00D105F1"/>
    <w:rsid w:val="00D107C2"/>
    <w:rsid w:val="00D10ABA"/>
    <w:rsid w:val="00D10C5B"/>
    <w:rsid w:val="00D10FE9"/>
    <w:rsid w:val="00D110A5"/>
    <w:rsid w:val="00D110BA"/>
    <w:rsid w:val="00D113D0"/>
    <w:rsid w:val="00D114D1"/>
    <w:rsid w:val="00D115ED"/>
    <w:rsid w:val="00D11DF9"/>
    <w:rsid w:val="00D125EC"/>
    <w:rsid w:val="00D12675"/>
    <w:rsid w:val="00D1283B"/>
    <w:rsid w:val="00D12904"/>
    <w:rsid w:val="00D12A84"/>
    <w:rsid w:val="00D12B66"/>
    <w:rsid w:val="00D12B95"/>
    <w:rsid w:val="00D12FD7"/>
    <w:rsid w:val="00D1316B"/>
    <w:rsid w:val="00D1345F"/>
    <w:rsid w:val="00D13C04"/>
    <w:rsid w:val="00D13C05"/>
    <w:rsid w:val="00D13D04"/>
    <w:rsid w:val="00D14051"/>
    <w:rsid w:val="00D1405F"/>
    <w:rsid w:val="00D14156"/>
    <w:rsid w:val="00D145BE"/>
    <w:rsid w:val="00D14646"/>
    <w:rsid w:val="00D1474C"/>
    <w:rsid w:val="00D14A03"/>
    <w:rsid w:val="00D14DF9"/>
    <w:rsid w:val="00D14E69"/>
    <w:rsid w:val="00D150D5"/>
    <w:rsid w:val="00D15CDD"/>
    <w:rsid w:val="00D15D24"/>
    <w:rsid w:val="00D15DD2"/>
    <w:rsid w:val="00D16166"/>
    <w:rsid w:val="00D161DC"/>
    <w:rsid w:val="00D164E5"/>
    <w:rsid w:val="00D167DD"/>
    <w:rsid w:val="00D16911"/>
    <w:rsid w:val="00D16A69"/>
    <w:rsid w:val="00D16D44"/>
    <w:rsid w:val="00D16ED8"/>
    <w:rsid w:val="00D16EF1"/>
    <w:rsid w:val="00D1730C"/>
    <w:rsid w:val="00D173EE"/>
    <w:rsid w:val="00D176E0"/>
    <w:rsid w:val="00D17744"/>
    <w:rsid w:val="00D178E8"/>
    <w:rsid w:val="00D1792C"/>
    <w:rsid w:val="00D17AB4"/>
    <w:rsid w:val="00D17C32"/>
    <w:rsid w:val="00D20141"/>
    <w:rsid w:val="00D2019C"/>
    <w:rsid w:val="00D202F6"/>
    <w:rsid w:val="00D20AE9"/>
    <w:rsid w:val="00D20B6E"/>
    <w:rsid w:val="00D20F56"/>
    <w:rsid w:val="00D21182"/>
    <w:rsid w:val="00D2130C"/>
    <w:rsid w:val="00D215CB"/>
    <w:rsid w:val="00D216C4"/>
    <w:rsid w:val="00D21736"/>
    <w:rsid w:val="00D219D8"/>
    <w:rsid w:val="00D219F4"/>
    <w:rsid w:val="00D21A6B"/>
    <w:rsid w:val="00D21DBD"/>
    <w:rsid w:val="00D21EEC"/>
    <w:rsid w:val="00D2211B"/>
    <w:rsid w:val="00D22309"/>
    <w:rsid w:val="00D2234F"/>
    <w:rsid w:val="00D223AD"/>
    <w:rsid w:val="00D2257C"/>
    <w:rsid w:val="00D225C5"/>
    <w:rsid w:val="00D2263D"/>
    <w:rsid w:val="00D22909"/>
    <w:rsid w:val="00D22C20"/>
    <w:rsid w:val="00D23165"/>
    <w:rsid w:val="00D232F2"/>
    <w:rsid w:val="00D23337"/>
    <w:rsid w:val="00D23491"/>
    <w:rsid w:val="00D235A4"/>
    <w:rsid w:val="00D2366E"/>
    <w:rsid w:val="00D23EC2"/>
    <w:rsid w:val="00D24112"/>
    <w:rsid w:val="00D24C50"/>
    <w:rsid w:val="00D24E3A"/>
    <w:rsid w:val="00D24FCE"/>
    <w:rsid w:val="00D25194"/>
    <w:rsid w:val="00D25497"/>
    <w:rsid w:val="00D257A5"/>
    <w:rsid w:val="00D25879"/>
    <w:rsid w:val="00D25B03"/>
    <w:rsid w:val="00D25D60"/>
    <w:rsid w:val="00D2607B"/>
    <w:rsid w:val="00D2638C"/>
    <w:rsid w:val="00D26963"/>
    <w:rsid w:val="00D2696B"/>
    <w:rsid w:val="00D26E2E"/>
    <w:rsid w:val="00D26F22"/>
    <w:rsid w:val="00D27030"/>
    <w:rsid w:val="00D27352"/>
    <w:rsid w:val="00D27A94"/>
    <w:rsid w:val="00D27DC7"/>
    <w:rsid w:val="00D27DDD"/>
    <w:rsid w:val="00D301F7"/>
    <w:rsid w:val="00D304D2"/>
    <w:rsid w:val="00D30589"/>
    <w:rsid w:val="00D30777"/>
    <w:rsid w:val="00D308E7"/>
    <w:rsid w:val="00D30987"/>
    <w:rsid w:val="00D30A32"/>
    <w:rsid w:val="00D30C8E"/>
    <w:rsid w:val="00D30DC0"/>
    <w:rsid w:val="00D30E33"/>
    <w:rsid w:val="00D3137F"/>
    <w:rsid w:val="00D3191D"/>
    <w:rsid w:val="00D31AB4"/>
    <w:rsid w:val="00D31B31"/>
    <w:rsid w:val="00D31E4A"/>
    <w:rsid w:val="00D324F5"/>
    <w:rsid w:val="00D32BA0"/>
    <w:rsid w:val="00D32F08"/>
    <w:rsid w:val="00D33150"/>
    <w:rsid w:val="00D33380"/>
    <w:rsid w:val="00D33809"/>
    <w:rsid w:val="00D33877"/>
    <w:rsid w:val="00D338C1"/>
    <w:rsid w:val="00D339D8"/>
    <w:rsid w:val="00D33B54"/>
    <w:rsid w:val="00D33CC4"/>
    <w:rsid w:val="00D33DE3"/>
    <w:rsid w:val="00D33F35"/>
    <w:rsid w:val="00D3407A"/>
    <w:rsid w:val="00D3414A"/>
    <w:rsid w:val="00D34847"/>
    <w:rsid w:val="00D34860"/>
    <w:rsid w:val="00D34D45"/>
    <w:rsid w:val="00D34D62"/>
    <w:rsid w:val="00D3514B"/>
    <w:rsid w:val="00D35274"/>
    <w:rsid w:val="00D354D8"/>
    <w:rsid w:val="00D35CCB"/>
    <w:rsid w:val="00D35EFE"/>
    <w:rsid w:val="00D3609F"/>
    <w:rsid w:val="00D362C4"/>
    <w:rsid w:val="00D36312"/>
    <w:rsid w:val="00D36322"/>
    <w:rsid w:val="00D36636"/>
    <w:rsid w:val="00D3691B"/>
    <w:rsid w:val="00D36A5F"/>
    <w:rsid w:val="00D36E03"/>
    <w:rsid w:val="00D37229"/>
    <w:rsid w:val="00D37303"/>
    <w:rsid w:val="00D373C2"/>
    <w:rsid w:val="00D3790F"/>
    <w:rsid w:val="00D379A1"/>
    <w:rsid w:val="00D37AA5"/>
    <w:rsid w:val="00D37CF7"/>
    <w:rsid w:val="00D37DB3"/>
    <w:rsid w:val="00D37EA4"/>
    <w:rsid w:val="00D37F8A"/>
    <w:rsid w:val="00D401CC"/>
    <w:rsid w:val="00D40296"/>
    <w:rsid w:val="00D40384"/>
    <w:rsid w:val="00D40478"/>
    <w:rsid w:val="00D404A8"/>
    <w:rsid w:val="00D4069E"/>
    <w:rsid w:val="00D40786"/>
    <w:rsid w:val="00D407E0"/>
    <w:rsid w:val="00D4084C"/>
    <w:rsid w:val="00D408D9"/>
    <w:rsid w:val="00D40E57"/>
    <w:rsid w:val="00D416BB"/>
    <w:rsid w:val="00D4174D"/>
    <w:rsid w:val="00D41E83"/>
    <w:rsid w:val="00D41F14"/>
    <w:rsid w:val="00D420EA"/>
    <w:rsid w:val="00D42115"/>
    <w:rsid w:val="00D426A6"/>
    <w:rsid w:val="00D42914"/>
    <w:rsid w:val="00D42A88"/>
    <w:rsid w:val="00D42B02"/>
    <w:rsid w:val="00D42D03"/>
    <w:rsid w:val="00D42E02"/>
    <w:rsid w:val="00D4309F"/>
    <w:rsid w:val="00D4329D"/>
    <w:rsid w:val="00D43888"/>
    <w:rsid w:val="00D43A2E"/>
    <w:rsid w:val="00D43AB7"/>
    <w:rsid w:val="00D4440C"/>
    <w:rsid w:val="00D44551"/>
    <w:rsid w:val="00D445D5"/>
    <w:rsid w:val="00D445F8"/>
    <w:rsid w:val="00D44619"/>
    <w:rsid w:val="00D44A94"/>
    <w:rsid w:val="00D44C2E"/>
    <w:rsid w:val="00D44E98"/>
    <w:rsid w:val="00D451B1"/>
    <w:rsid w:val="00D45778"/>
    <w:rsid w:val="00D45A38"/>
    <w:rsid w:val="00D45AE6"/>
    <w:rsid w:val="00D46258"/>
    <w:rsid w:val="00D466FB"/>
    <w:rsid w:val="00D468A4"/>
    <w:rsid w:val="00D46BF9"/>
    <w:rsid w:val="00D46D86"/>
    <w:rsid w:val="00D46DB8"/>
    <w:rsid w:val="00D46FA3"/>
    <w:rsid w:val="00D470D3"/>
    <w:rsid w:val="00D47339"/>
    <w:rsid w:val="00D4756B"/>
    <w:rsid w:val="00D47741"/>
    <w:rsid w:val="00D47891"/>
    <w:rsid w:val="00D4792B"/>
    <w:rsid w:val="00D47E58"/>
    <w:rsid w:val="00D5066E"/>
    <w:rsid w:val="00D5078C"/>
    <w:rsid w:val="00D509D8"/>
    <w:rsid w:val="00D50C56"/>
    <w:rsid w:val="00D50E4E"/>
    <w:rsid w:val="00D51016"/>
    <w:rsid w:val="00D5149B"/>
    <w:rsid w:val="00D5175B"/>
    <w:rsid w:val="00D518FE"/>
    <w:rsid w:val="00D51B4D"/>
    <w:rsid w:val="00D5205E"/>
    <w:rsid w:val="00D521AB"/>
    <w:rsid w:val="00D5238A"/>
    <w:rsid w:val="00D5241E"/>
    <w:rsid w:val="00D524F0"/>
    <w:rsid w:val="00D5264C"/>
    <w:rsid w:val="00D526FE"/>
    <w:rsid w:val="00D52B8C"/>
    <w:rsid w:val="00D52CF9"/>
    <w:rsid w:val="00D52DB4"/>
    <w:rsid w:val="00D52DDA"/>
    <w:rsid w:val="00D52EFE"/>
    <w:rsid w:val="00D52FC2"/>
    <w:rsid w:val="00D535F6"/>
    <w:rsid w:val="00D53B46"/>
    <w:rsid w:val="00D53D2E"/>
    <w:rsid w:val="00D542C5"/>
    <w:rsid w:val="00D5450E"/>
    <w:rsid w:val="00D5499F"/>
    <w:rsid w:val="00D549AD"/>
    <w:rsid w:val="00D54A63"/>
    <w:rsid w:val="00D54C7B"/>
    <w:rsid w:val="00D55013"/>
    <w:rsid w:val="00D551D9"/>
    <w:rsid w:val="00D552F3"/>
    <w:rsid w:val="00D559B5"/>
    <w:rsid w:val="00D55AAF"/>
    <w:rsid w:val="00D55C0F"/>
    <w:rsid w:val="00D55F37"/>
    <w:rsid w:val="00D563CB"/>
    <w:rsid w:val="00D56532"/>
    <w:rsid w:val="00D56A27"/>
    <w:rsid w:val="00D56F31"/>
    <w:rsid w:val="00D56FDB"/>
    <w:rsid w:val="00D572F2"/>
    <w:rsid w:val="00D5749E"/>
    <w:rsid w:val="00D574A3"/>
    <w:rsid w:val="00D57679"/>
    <w:rsid w:val="00D57871"/>
    <w:rsid w:val="00D57941"/>
    <w:rsid w:val="00D57B1B"/>
    <w:rsid w:val="00D57F79"/>
    <w:rsid w:val="00D60059"/>
    <w:rsid w:val="00D600A8"/>
    <w:rsid w:val="00D60158"/>
    <w:rsid w:val="00D60331"/>
    <w:rsid w:val="00D60476"/>
    <w:rsid w:val="00D60986"/>
    <w:rsid w:val="00D609AC"/>
    <w:rsid w:val="00D6109C"/>
    <w:rsid w:val="00D61148"/>
    <w:rsid w:val="00D619B3"/>
    <w:rsid w:val="00D61ABE"/>
    <w:rsid w:val="00D61DBD"/>
    <w:rsid w:val="00D61F17"/>
    <w:rsid w:val="00D61FC1"/>
    <w:rsid w:val="00D6224C"/>
    <w:rsid w:val="00D6238F"/>
    <w:rsid w:val="00D625BE"/>
    <w:rsid w:val="00D6283C"/>
    <w:rsid w:val="00D62AC0"/>
    <w:rsid w:val="00D62CE1"/>
    <w:rsid w:val="00D62DCB"/>
    <w:rsid w:val="00D6309C"/>
    <w:rsid w:val="00D630E6"/>
    <w:rsid w:val="00D63306"/>
    <w:rsid w:val="00D6330D"/>
    <w:rsid w:val="00D633D8"/>
    <w:rsid w:val="00D63635"/>
    <w:rsid w:val="00D63720"/>
    <w:rsid w:val="00D63AE3"/>
    <w:rsid w:val="00D63D66"/>
    <w:rsid w:val="00D63FD6"/>
    <w:rsid w:val="00D64526"/>
    <w:rsid w:val="00D646F9"/>
    <w:rsid w:val="00D647EB"/>
    <w:rsid w:val="00D64803"/>
    <w:rsid w:val="00D64A81"/>
    <w:rsid w:val="00D64CAC"/>
    <w:rsid w:val="00D64D89"/>
    <w:rsid w:val="00D651D4"/>
    <w:rsid w:val="00D652DD"/>
    <w:rsid w:val="00D65527"/>
    <w:rsid w:val="00D65647"/>
    <w:rsid w:val="00D658B7"/>
    <w:rsid w:val="00D65AB8"/>
    <w:rsid w:val="00D65EA7"/>
    <w:rsid w:val="00D65F88"/>
    <w:rsid w:val="00D665E0"/>
    <w:rsid w:val="00D66607"/>
    <w:rsid w:val="00D668C6"/>
    <w:rsid w:val="00D668CF"/>
    <w:rsid w:val="00D66D96"/>
    <w:rsid w:val="00D66DCB"/>
    <w:rsid w:val="00D66DFB"/>
    <w:rsid w:val="00D66E18"/>
    <w:rsid w:val="00D66EAD"/>
    <w:rsid w:val="00D66EEE"/>
    <w:rsid w:val="00D67676"/>
    <w:rsid w:val="00D6788A"/>
    <w:rsid w:val="00D67969"/>
    <w:rsid w:val="00D7016C"/>
    <w:rsid w:val="00D704E3"/>
    <w:rsid w:val="00D70951"/>
    <w:rsid w:val="00D70EA1"/>
    <w:rsid w:val="00D71285"/>
    <w:rsid w:val="00D715F5"/>
    <w:rsid w:val="00D7196F"/>
    <w:rsid w:val="00D71D09"/>
    <w:rsid w:val="00D71E13"/>
    <w:rsid w:val="00D720AF"/>
    <w:rsid w:val="00D72300"/>
    <w:rsid w:val="00D72369"/>
    <w:rsid w:val="00D7242A"/>
    <w:rsid w:val="00D72A34"/>
    <w:rsid w:val="00D72C1D"/>
    <w:rsid w:val="00D72ECC"/>
    <w:rsid w:val="00D72F99"/>
    <w:rsid w:val="00D7304C"/>
    <w:rsid w:val="00D7333D"/>
    <w:rsid w:val="00D7333E"/>
    <w:rsid w:val="00D736C1"/>
    <w:rsid w:val="00D73A37"/>
    <w:rsid w:val="00D73C7C"/>
    <w:rsid w:val="00D73CD1"/>
    <w:rsid w:val="00D74355"/>
    <w:rsid w:val="00D74387"/>
    <w:rsid w:val="00D74A69"/>
    <w:rsid w:val="00D74DBC"/>
    <w:rsid w:val="00D75995"/>
    <w:rsid w:val="00D75EC4"/>
    <w:rsid w:val="00D75FF9"/>
    <w:rsid w:val="00D761B0"/>
    <w:rsid w:val="00D76721"/>
    <w:rsid w:val="00D767A0"/>
    <w:rsid w:val="00D768BB"/>
    <w:rsid w:val="00D768EB"/>
    <w:rsid w:val="00D76C48"/>
    <w:rsid w:val="00D76CFC"/>
    <w:rsid w:val="00D77052"/>
    <w:rsid w:val="00D7712A"/>
    <w:rsid w:val="00D771AF"/>
    <w:rsid w:val="00D77316"/>
    <w:rsid w:val="00D775BE"/>
    <w:rsid w:val="00D77781"/>
    <w:rsid w:val="00D779CD"/>
    <w:rsid w:val="00D779FE"/>
    <w:rsid w:val="00D77D71"/>
    <w:rsid w:val="00D77DB1"/>
    <w:rsid w:val="00D77EBC"/>
    <w:rsid w:val="00D8040F"/>
    <w:rsid w:val="00D80478"/>
    <w:rsid w:val="00D80E46"/>
    <w:rsid w:val="00D80FE4"/>
    <w:rsid w:val="00D81213"/>
    <w:rsid w:val="00D81341"/>
    <w:rsid w:val="00D8143B"/>
    <w:rsid w:val="00D81490"/>
    <w:rsid w:val="00D815EA"/>
    <w:rsid w:val="00D818BD"/>
    <w:rsid w:val="00D8196D"/>
    <w:rsid w:val="00D81975"/>
    <w:rsid w:val="00D81BDC"/>
    <w:rsid w:val="00D81FC3"/>
    <w:rsid w:val="00D82063"/>
    <w:rsid w:val="00D82708"/>
    <w:rsid w:val="00D8291F"/>
    <w:rsid w:val="00D83103"/>
    <w:rsid w:val="00D83132"/>
    <w:rsid w:val="00D832AD"/>
    <w:rsid w:val="00D83784"/>
    <w:rsid w:val="00D839C3"/>
    <w:rsid w:val="00D83B7F"/>
    <w:rsid w:val="00D83C21"/>
    <w:rsid w:val="00D83E29"/>
    <w:rsid w:val="00D83E2B"/>
    <w:rsid w:val="00D83EB3"/>
    <w:rsid w:val="00D83F8E"/>
    <w:rsid w:val="00D83FD8"/>
    <w:rsid w:val="00D8438B"/>
    <w:rsid w:val="00D84707"/>
    <w:rsid w:val="00D84B12"/>
    <w:rsid w:val="00D84BE8"/>
    <w:rsid w:val="00D8552D"/>
    <w:rsid w:val="00D8569E"/>
    <w:rsid w:val="00D85956"/>
    <w:rsid w:val="00D859DD"/>
    <w:rsid w:val="00D85D5F"/>
    <w:rsid w:val="00D85E09"/>
    <w:rsid w:val="00D8610A"/>
    <w:rsid w:val="00D86272"/>
    <w:rsid w:val="00D8666F"/>
    <w:rsid w:val="00D86894"/>
    <w:rsid w:val="00D86AFE"/>
    <w:rsid w:val="00D86F9F"/>
    <w:rsid w:val="00D870BF"/>
    <w:rsid w:val="00D871D7"/>
    <w:rsid w:val="00D8724C"/>
    <w:rsid w:val="00D87335"/>
    <w:rsid w:val="00D873C6"/>
    <w:rsid w:val="00D8744B"/>
    <w:rsid w:val="00D877D5"/>
    <w:rsid w:val="00D87DF4"/>
    <w:rsid w:val="00D90250"/>
    <w:rsid w:val="00D90831"/>
    <w:rsid w:val="00D909FE"/>
    <w:rsid w:val="00D90C48"/>
    <w:rsid w:val="00D90D3B"/>
    <w:rsid w:val="00D90D55"/>
    <w:rsid w:val="00D9153B"/>
    <w:rsid w:val="00D91897"/>
    <w:rsid w:val="00D91F47"/>
    <w:rsid w:val="00D920C4"/>
    <w:rsid w:val="00D92114"/>
    <w:rsid w:val="00D92226"/>
    <w:rsid w:val="00D9258B"/>
    <w:rsid w:val="00D928D5"/>
    <w:rsid w:val="00D92C14"/>
    <w:rsid w:val="00D92DEF"/>
    <w:rsid w:val="00D92F44"/>
    <w:rsid w:val="00D92FD8"/>
    <w:rsid w:val="00D933BE"/>
    <w:rsid w:val="00D934E2"/>
    <w:rsid w:val="00D934ED"/>
    <w:rsid w:val="00D94524"/>
    <w:rsid w:val="00D945A9"/>
    <w:rsid w:val="00D94773"/>
    <w:rsid w:val="00D94983"/>
    <w:rsid w:val="00D94BA3"/>
    <w:rsid w:val="00D94CA8"/>
    <w:rsid w:val="00D94D01"/>
    <w:rsid w:val="00D94E3C"/>
    <w:rsid w:val="00D9500B"/>
    <w:rsid w:val="00D95418"/>
    <w:rsid w:val="00D95589"/>
    <w:rsid w:val="00D9576E"/>
    <w:rsid w:val="00D959C6"/>
    <w:rsid w:val="00D95C2D"/>
    <w:rsid w:val="00D95C85"/>
    <w:rsid w:val="00D95DA0"/>
    <w:rsid w:val="00D95E91"/>
    <w:rsid w:val="00D96127"/>
    <w:rsid w:val="00D96168"/>
    <w:rsid w:val="00D96433"/>
    <w:rsid w:val="00D966EB"/>
    <w:rsid w:val="00D971D1"/>
    <w:rsid w:val="00D97666"/>
    <w:rsid w:val="00D97A76"/>
    <w:rsid w:val="00D97AE3"/>
    <w:rsid w:val="00D97B6D"/>
    <w:rsid w:val="00D97BA7"/>
    <w:rsid w:val="00D97C45"/>
    <w:rsid w:val="00D97CF6"/>
    <w:rsid w:val="00D97DFB"/>
    <w:rsid w:val="00D97F64"/>
    <w:rsid w:val="00DA002B"/>
    <w:rsid w:val="00DA05F3"/>
    <w:rsid w:val="00DA06CE"/>
    <w:rsid w:val="00DA0701"/>
    <w:rsid w:val="00DA0A8B"/>
    <w:rsid w:val="00DA0C24"/>
    <w:rsid w:val="00DA0CD7"/>
    <w:rsid w:val="00DA0EE5"/>
    <w:rsid w:val="00DA116D"/>
    <w:rsid w:val="00DA13BB"/>
    <w:rsid w:val="00DA142E"/>
    <w:rsid w:val="00DA16C4"/>
    <w:rsid w:val="00DA1BF2"/>
    <w:rsid w:val="00DA1FB4"/>
    <w:rsid w:val="00DA25EB"/>
    <w:rsid w:val="00DA28F0"/>
    <w:rsid w:val="00DA2953"/>
    <w:rsid w:val="00DA298D"/>
    <w:rsid w:val="00DA2C50"/>
    <w:rsid w:val="00DA2D8E"/>
    <w:rsid w:val="00DA33AF"/>
    <w:rsid w:val="00DA38BD"/>
    <w:rsid w:val="00DA3D5F"/>
    <w:rsid w:val="00DA3E23"/>
    <w:rsid w:val="00DA3E76"/>
    <w:rsid w:val="00DA3F08"/>
    <w:rsid w:val="00DA41ED"/>
    <w:rsid w:val="00DA47EA"/>
    <w:rsid w:val="00DA491B"/>
    <w:rsid w:val="00DA4964"/>
    <w:rsid w:val="00DA4BCF"/>
    <w:rsid w:val="00DA4DEC"/>
    <w:rsid w:val="00DA5464"/>
    <w:rsid w:val="00DA54EC"/>
    <w:rsid w:val="00DA57EA"/>
    <w:rsid w:val="00DA588F"/>
    <w:rsid w:val="00DA58BD"/>
    <w:rsid w:val="00DA5BDE"/>
    <w:rsid w:val="00DA5D68"/>
    <w:rsid w:val="00DA5F72"/>
    <w:rsid w:val="00DA6119"/>
    <w:rsid w:val="00DA6643"/>
    <w:rsid w:val="00DA6A22"/>
    <w:rsid w:val="00DA6E23"/>
    <w:rsid w:val="00DA6E31"/>
    <w:rsid w:val="00DA6FB5"/>
    <w:rsid w:val="00DA7098"/>
    <w:rsid w:val="00DA7242"/>
    <w:rsid w:val="00DA7288"/>
    <w:rsid w:val="00DA7729"/>
    <w:rsid w:val="00DA77FD"/>
    <w:rsid w:val="00DA7824"/>
    <w:rsid w:val="00DA78DF"/>
    <w:rsid w:val="00DA7B14"/>
    <w:rsid w:val="00DA7B3D"/>
    <w:rsid w:val="00DA7B6A"/>
    <w:rsid w:val="00DA7E21"/>
    <w:rsid w:val="00DB00B6"/>
    <w:rsid w:val="00DB021F"/>
    <w:rsid w:val="00DB080F"/>
    <w:rsid w:val="00DB08BB"/>
    <w:rsid w:val="00DB0AC8"/>
    <w:rsid w:val="00DB0E7F"/>
    <w:rsid w:val="00DB0F5B"/>
    <w:rsid w:val="00DB1995"/>
    <w:rsid w:val="00DB1C03"/>
    <w:rsid w:val="00DB21EA"/>
    <w:rsid w:val="00DB2236"/>
    <w:rsid w:val="00DB2253"/>
    <w:rsid w:val="00DB2320"/>
    <w:rsid w:val="00DB23DC"/>
    <w:rsid w:val="00DB2438"/>
    <w:rsid w:val="00DB2605"/>
    <w:rsid w:val="00DB2828"/>
    <w:rsid w:val="00DB28B5"/>
    <w:rsid w:val="00DB29BF"/>
    <w:rsid w:val="00DB2E47"/>
    <w:rsid w:val="00DB2EC1"/>
    <w:rsid w:val="00DB2F5B"/>
    <w:rsid w:val="00DB35D1"/>
    <w:rsid w:val="00DB3978"/>
    <w:rsid w:val="00DB3B8D"/>
    <w:rsid w:val="00DB3E91"/>
    <w:rsid w:val="00DB476A"/>
    <w:rsid w:val="00DB4A67"/>
    <w:rsid w:val="00DB4B80"/>
    <w:rsid w:val="00DB4C2C"/>
    <w:rsid w:val="00DB4DB5"/>
    <w:rsid w:val="00DB5328"/>
    <w:rsid w:val="00DB5565"/>
    <w:rsid w:val="00DB56E1"/>
    <w:rsid w:val="00DB57A0"/>
    <w:rsid w:val="00DB5847"/>
    <w:rsid w:val="00DB5D27"/>
    <w:rsid w:val="00DB5D2E"/>
    <w:rsid w:val="00DB5D63"/>
    <w:rsid w:val="00DB60CD"/>
    <w:rsid w:val="00DB6198"/>
    <w:rsid w:val="00DB6295"/>
    <w:rsid w:val="00DB636C"/>
    <w:rsid w:val="00DB642C"/>
    <w:rsid w:val="00DB653D"/>
    <w:rsid w:val="00DB6548"/>
    <w:rsid w:val="00DB6614"/>
    <w:rsid w:val="00DB6935"/>
    <w:rsid w:val="00DB697F"/>
    <w:rsid w:val="00DB6A75"/>
    <w:rsid w:val="00DB6B58"/>
    <w:rsid w:val="00DB71CB"/>
    <w:rsid w:val="00DB71FF"/>
    <w:rsid w:val="00DB7293"/>
    <w:rsid w:val="00DB730B"/>
    <w:rsid w:val="00DB7315"/>
    <w:rsid w:val="00DB73B1"/>
    <w:rsid w:val="00DB7449"/>
    <w:rsid w:val="00DB75A1"/>
    <w:rsid w:val="00DB78A8"/>
    <w:rsid w:val="00DB7A33"/>
    <w:rsid w:val="00DB7B4F"/>
    <w:rsid w:val="00DB7C4C"/>
    <w:rsid w:val="00DB7FF2"/>
    <w:rsid w:val="00DC023F"/>
    <w:rsid w:val="00DC04A5"/>
    <w:rsid w:val="00DC0566"/>
    <w:rsid w:val="00DC0A24"/>
    <w:rsid w:val="00DC0A46"/>
    <w:rsid w:val="00DC0A95"/>
    <w:rsid w:val="00DC0BD9"/>
    <w:rsid w:val="00DC0FB4"/>
    <w:rsid w:val="00DC1459"/>
    <w:rsid w:val="00DC1838"/>
    <w:rsid w:val="00DC184A"/>
    <w:rsid w:val="00DC199E"/>
    <w:rsid w:val="00DC199F"/>
    <w:rsid w:val="00DC1AC9"/>
    <w:rsid w:val="00DC1F5D"/>
    <w:rsid w:val="00DC2551"/>
    <w:rsid w:val="00DC2602"/>
    <w:rsid w:val="00DC26F7"/>
    <w:rsid w:val="00DC3324"/>
    <w:rsid w:val="00DC3637"/>
    <w:rsid w:val="00DC395E"/>
    <w:rsid w:val="00DC3A97"/>
    <w:rsid w:val="00DC3B5D"/>
    <w:rsid w:val="00DC3C2D"/>
    <w:rsid w:val="00DC3DBF"/>
    <w:rsid w:val="00DC3FC5"/>
    <w:rsid w:val="00DC44CF"/>
    <w:rsid w:val="00DC45DE"/>
    <w:rsid w:val="00DC4664"/>
    <w:rsid w:val="00DC4B93"/>
    <w:rsid w:val="00DC4BB1"/>
    <w:rsid w:val="00DC4BD2"/>
    <w:rsid w:val="00DC4C47"/>
    <w:rsid w:val="00DC4CD0"/>
    <w:rsid w:val="00DC4DB2"/>
    <w:rsid w:val="00DC4F72"/>
    <w:rsid w:val="00DC50DF"/>
    <w:rsid w:val="00DC5119"/>
    <w:rsid w:val="00DC532B"/>
    <w:rsid w:val="00DC5557"/>
    <w:rsid w:val="00DC5970"/>
    <w:rsid w:val="00DC5AEE"/>
    <w:rsid w:val="00DC5CC0"/>
    <w:rsid w:val="00DC5E23"/>
    <w:rsid w:val="00DC5FFD"/>
    <w:rsid w:val="00DC6373"/>
    <w:rsid w:val="00DC6487"/>
    <w:rsid w:val="00DC667B"/>
    <w:rsid w:val="00DC6969"/>
    <w:rsid w:val="00DC6DCB"/>
    <w:rsid w:val="00DC6F2A"/>
    <w:rsid w:val="00DC7333"/>
    <w:rsid w:val="00DC769E"/>
    <w:rsid w:val="00DC7732"/>
    <w:rsid w:val="00DC7D39"/>
    <w:rsid w:val="00DC7D60"/>
    <w:rsid w:val="00DC7E3C"/>
    <w:rsid w:val="00DC7E3E"/>
    <w:rsid w:val="00DC7E7E"/>
    <w:rsid w:val="00DC7F04"/>
    <w:rsid w:val="00DD0205"/>
    <w:rsid w:val="00DD02B8"/>
    <w:rsid w:val="00DD0301"/>
    <w:rsid w:val="00DD06BD"/>
    <w:rsid w:val="00DD07FF"/>
    <w:rsid w:val="00DD0A7B"/>
    <w:rsid w:val="00DD0E2B"/>
    <w:rsid w:val="00DD0EEF"/>
    <w:rsid w:val="00DD0F63"/>
    <w:rsid w:val="00DD10EC"/>
    <w:rsid w:val="00DD1125"/>
    <w:rsid w:val="00DD119A"/>
    <w:rsid w:val="00DD143E"/>
    <w:rsid w:val="00DD16A9"/>
    <w:rsid w:val="00DD19A6"/>
    <w:rsid w:val="00DD1A57"/>
    <w:rsid w:val="00DD1B09"/>
    <w:rsid w:val="00DD1BA4"/>
    <w:rsid w:val="00DD1FB1"/>
    <w:rsid w:val="00DD2027"/>
    <w:rsid w:val="00DD271B"/>
    <w:rsid w:val="00DD28E3"/>
    <w:rsid w:val="00DD2A03"/>
    <w:rsid w:val="00DD2B77"/>
    <w:rsid w:val="00DD30FE"/>
    <w:rsid w:val="00DD3367"/>
    <w:rsid w:val="00DD3708"/>
    <w:rsid w:val="00DD3A1B"/>
    <w:rsid w:val="00DD3AE7"/>
    <w:rsid w:val="00DD3F19"/>
    <w:rsid w:val="00DD3F8D"/>
    <w:rsid w:val="00DD3FE1"/>
    <w:rsid w:val="00DD438A"/>
    <w:rsid w:val="00DD4464"/>
    <w:rsid w:val="00DD4B26"/>
    <w:rsid w:val="00DD4C02"/>
    <w:rsid w:val="00DD4C66"/>
    <w:rsid w:val="00DD4C96"/>
    <w:rsid w:val="00DD599A"/>
    <w:rsid w:val="00DD617E"/>
    <w:rsid w:val="00DD6359"/>
    <w:rsid w:val="00DD6906"/>
    <w:rsid w:val="00DD6A58"/>
    <w:rsid w:val="00DD6AA8"/>
    <w:rsid w:val="00DD6B08"/>
    <w:rsid w:val="00DD6B2D"/>
    <w:rsid w:val="00DD72AD"/>
    <w:rsid w:val="00DD739C"/>
    <w:rsid w:val="00DD7468"/>
    <w:rsid w:val="00DD7832"/>
    <w:rsid w:val="00DD79B2"/>
    <w:rsid w:val="00DD7AC5"/>
    <w:rsid w:val="00DE0024"/>
    <w:rsid w:val="00DE0139"/>
    <w:rsid w:val="00DE0216"/>
    <w:rsid w:val="00DE086C"/>
    <w:rsid w:val="00DE0BE5"/>
    <w:rsid w:val="00DE0CE1"/>
    <w:rsid w:val="00DE0D87"/>
    <w:rsid w:val="00DE0FF5"/>
    <w:rsid w:val="00DE1311"/>
    <w:rsid w:val="00DE14D8"/>
    <w:rsid w:val="00DE1823"/>
    <w:rsid w:val="00DE1891"/>
    <w:rsid w:val="00DE191D"/>
    <w:rsid w:val="00DE1B7D"/>
    <w:rsid w:val="00DE1CD0"/>
    <w:rsid w:val="00DE1E63"/>
    <w:rsid w:val="00DE1FBD"/>
    <w:rsid w:val="00DE2247"/>
    <w:rsid w:val="00DE2E38"/>
    <w:rsid w:val="00DE334F"/>
    <w:rsid w:val="00DE35AD"/>
    <w:rsid w:val="00DE383B"/>
    <w:rsid w:val="00DE3883"/>
    <w:rsid w:val="00DE393E"/>
    <w:rsid w:val="00DE3DF1"/>
    <w:rsid w:val="00DE3E49"/>
    <w:rsid w:val="00DE3EB6"/>
    <w:rsid w:val="00DE3F2D"/>
    <w:rsid w:val="00DE43ED"/>
    <w:rsid w:val="00DE441C"/>
    <w:rsid w:val="00DE441D"/>
    <w:rsid w:val="00DE4806"/>
    <w:rsid w:val="00DE4A5B"/>
    <w:rsid w:val="00DE4F46"/>
    <w:rsid w:val="00DE5052"/>
    <w:rsid w:val="00DE5481"/>
    <w:rsid w:val="00DE54AA"/>
    <w:rsid w:val="00DE5551"/>
    <w:rsid w:val="00DE579C"/>
    <w:rsid w:val="00DE5A51"/>
    <w:rsid w:val="00DE5BF1"/>
    <w:rsid w:val="00DE5EAA"/>
    <w:rsid w:val="00DE6078"/>
    <w:rsid w:val="00DE60B8"/>
    <w:rsid w:val="00DE60C0"/>
    <w:rsid w:val="00DE61C2"/>
    <w:rsid w:val="00DE63BF"/>
    <w:rsid w:val="00DE682E"/>
    <w:rsid w:val="00DE68AB"/>
    <w:rsid w:val="00DE7087"/>
    <w:rsid w:val="00DE74CB"/>
    <w:rsid w:val="00DE78BA"/>
    <w:rsid w:val="00DE78D1"/>
    <w:rsid w:val="00DE7B1A"/>
    <w:rsid w:val="00DE7B96"/>
    <w:rsid w:val="00DF00C8"/>
    <w:rsid w:val="00DF03EF"/>
    <w:rsid w:val="00DF05CD"/>
    <w:rsid w:val="00DF06AF"/>
    <w:rsid w:val="00DF0851"/>
    <w:rsid w:val="00DF08A9"/>
    <w:rsid w:val="00DF09EE"/>
    <w:rsid w:val="00DF0E3A"/>
    <w:rsid w:val="00DF1649"/>
    <w:rsid w:val="00DF16CD"/>
    <w:rsid w:val="00DF19AC"/>
    <w:rsid w:val="00DF2440"/>
    <w:rsid w:val="00DF26EA"/>
    <w:rsid w:val="00DF2C20"/>
    <w:rsid w:val="00DF3108"/>
    <w:rsid w:val="00DF3248"/>
    <w:rsid w:val="00DF3769"/>
    <w:rsid w:val="00DF3857"/>
    <w:rsid w:val="00DF3C85"/>
    <w:rsid w:val="00DF3E01"/>
    <w:rsid w:val="00DF438E"/>
    <w:rsid w:val="00DF4454"/>
    <w:rsid w:val="00DF4501"/>
    <w:rsid w:val="00DF4595"/>
    <w:rsid w:val="00DF46FB"/>
    <w:rsid w:val="00DF4FB4"/>
    <w:rsid w:val="00DF520D"/>
    <w:rsid w:val="00DF53A0"/>
    <w:rsid w:val="00DF5511"/>
    <w:rsid w:val="00DF55AC"/>
    <w:rsid w:val="00DF55CB"/>
    <w:rsid w:val="00DF5751"/>
    <w:rsid w:val="00DF582E"/>
    <w:rsid w:val="00DF5C74"/>
    <w:rsid w:val="00DF5EA5"/>
    <w:rsid w:val="00DF635F"/>
    <w:rsid w:val="00DF677B"/>
    <w:rsid w:val="00DF67FE"/>
    <w:rsid w:val="00DF6CB6"/>
    <w:rsid w:val="00DF6D95"/>
    <w:rsid w:val="00DF6DED"/>
    <w:rsid w:val="00DF6ED6"/>
    <w:rsid w:val="00DF703B"/>
    <w:rsid w:val="00DF70EB"/>
    <w:rsid w:val="00DF7127"/>
    <w:rsid w:val="00DF72B5"/>
    <w:rsid w:val="00DF7333"/>
    <w:rsid w:val="00DF77A0"/>
    <w:rsid w:val="00DF7920"/>
    <w:rsid w:val="00DF7B7D"/>
    <w:rsid w:val="00DF7BC8"/>
    <w:rsid w:val="00DF7CF7"/>
    <w:rsid w:val="00DF7DEA"/>
    <w:rsid w:val="00DF7FAB"/>
    <w:rsid w:val="00E0005A"/>
    <w:rsid w:val="00E00247"/>
    <w:rsid w:val="00E0038D"/>
    <w:rsid w:val="00E01138"/>
    <w:rsid w:val="00E011B5"/>
    <w:rsid w:val="00E012D7"/>
    <w:rsid w:val="00E013F4"/>
    <w:rsid w:val="00E0145C"/>
    <w:rsid w:val="00E01579"/>
    <w:rsid w:val="00E01744"/>
    <w:rsid w:val="00E019DF"/>
    <w:rsid w:val="00E01BBA"/>
    <w:rsid w:val="00E01C37"/>
    <w:rsid w:val="00E021B1"/>
    <w:rsid w:val="00E021CC"/>
    <w:rsid w:val="00E02579"/>
    <w:rsid w:val="00E02683"/>
    <w:rsid w:val="00E02D57"/>
    <w:rsid w:val="00E036E5"/>
    <w:rsid w:val="00E038B3"/>
    <w:rsid w:val="00E0391C"/>
    <w:rsid w:val="00E0398C"/>
    <w:rsid w:val="00E042A5"/>
    <w:rsid w:val="00E04420"/>
    <w:rsid w:val="00E049EE"/>
    <w:rsid w:val="00E04A79"/>
    <w:rsid w:val="00E04AA0"/>
    <w:rsid w:val="00E04B27"/>
    <w:rsid w:val="00E04CD5"/>
    <w:rsid w:val="00E0504A"/>
    <w:rsid w:val="00E051DD"/>
    <w:rsid w:val="00E05527"/>
    <w:rsid w:val="00E0588B"/>
    <w:rsid w:val="00E05ACE"/>
    <w:rsid w:val="00E05EE7"/>
    <w:rsid w:val="00E05F38"/>
    <w:rsid w:val="00E05FB2"/>
    <w:rsid w:val="00E069A3"/>
    <w:rsid w:val="00E06BC7"/>
    <w:rsid w:val="00E06CEE"/>
    <w:rsid w:val="00E06E0A"/>
    <w:rsid w:val="00E07105"/>
    <w:rsid w:val="00E0716C"/>
    <w:rsid w:val="00E073AB"/>
    <w:rsid w:val="00E073BE"/>
    <w:rsid w:val="00E073DA"/>
    <w:rsid w:val="00E07434"/>
    <w:rsid w:val="00E075CD"/>
    <w:rsid w:val="00E07A63"/>
    <w:rsid w:val="00E07E15"/>
    <w:rsid w:val="00E07E3E"/>
    <w:rsid w:val="00E07E68"/>
    <w:rsid w:val="00E110F5"/>
    <w:rsid w:val="00E113C8"/>
    <w:rsid w:val="00E1145A"/>
    <w:rsid w:val="00E1149B"/>
    <w:rsid w:val="00E116DF"/>
    <w:rsid w:val="00E1189C"/>
    <w:rsid w:val="00E11B46"/>
    <w:rsid w:val="00E11DEE"/>
    <w:rsid w:val="00E11E26"/>
    <w:rsid w:val="00E1214E"/>
    <w:rsid w:val="00E129B8"/>
    <w:rsid w:val="00E131FB"/>
    <w:rsid w:val="00E13490"/>
    <w:rsid w:val="00E134BB"/>
    <w:rsid w:val="00E13811"/>
    <w:rsid w:val="00E13ADC"/>
    <w:rsid w:val="00E140BD"/>
    <w:rsid w:val="00E1448A"/>
    <w:rsid w:val="00E14560"/>
    <w:rsid w:val="00E14739"/>
    <w:rsid w:val="00E148CA"/>
    <w:rsid w:val="00E14944"/>
    <w:rsid w:val="00E14AD1"/>
    <w:rsid w:val="00E14ECD"/>
    <w:rsid w:val="00E1512B"/>
    <w:rsid w:val="00E153EA"/>
    <w:rsid w:val="00E15601"/>
    <w:rsid w:val="00E156CB"/>
    <w:rsid w:val="00E15705"/>
    <w:rsid w:val="00E15990"/>
    <w:rsid w:val="00E15B2C"/>
    <w:rsid w:val="00E15B6C"/>
    <w:rsid w:val="00E15B81"/>
    <w:rsid w:val="00E15BDC"/>
    <w:rsid w:val="00E15DCE"/>
    <w:rsid w:val="00E161D7"/>
    <w:rsid w:val="00E16582"/>
    <w:rsid w:val="00E165E2"/>
    <w:rsid w:val="00E1664B"/>
    <w:rsid w:val="00E16981"/>
    <w:rsid w:val="00E16C6B"/>
    <w:rsid w:val="00E16D26"/>
    <w:rsid w:val="00E16F1D"/>
    <w:rsid w:val="00E1734D"/>
    <w:rsid w:val="00E17368"/>
    <w:rsid w:val="00E17482"/>
    <w:rsid w:val="00E174CC"/>
    <w:rsid w:val="00E1764E"/>
    <w:rsid w:val="00E176D2"/>
    <w:rsid w:val="00E178A5"/>
    <w:rsid w:val="00E178C4"/>
    <w:rsid w:val="00E17B10"/>
    <w:rsid w:val="00E17BBA"/>
    <w:rsid w:val="00E17EF9"/>
    <w:rsid w:val="00E20244"/>
    <w:rsid w:val="00E2046F"/>
    <w:rsid w:val="00E2047F"/>
    <w:rsid w:val="00E20500"/>
    <w:rsid w:val="00E20623"/>
    <w:rsid w:val="00E206CD"/>
    <w:rsid w:val="00E20A4A"/>
    <w:rsid w:val="00E21834"/>
    <w:rsid w:val="00E2183B"/>
    <w:rsid w:val="00E218AF"/>
    <w:rsid w:val="00E21904"/>
    <w:rsid w:val="00E21F21"/>
    <w:rsid w:val="00E220D2"/>
    <w:rsid w:val="00E22176"/>
    <w:rsid w:val="00E2292C"/>
    <w:rsid w:val="00E229A7"/>
    <w:rsid w:val="00E229D2"/>
    <w:rsid w:val="00E22ABC"/>
    <w:rsid w:val="00E22BBA"/>
    <w:rsid w:val="00E22E10"/>
    <w:rsid w:val="00E22E8B"/>
    <w:rsid w:val="00E23A04"/>
    <w:rsid w:val="00E23B18"/>
    <w:rsid w:val="00E23BE8"/>
    <w:rsid w:val="00E23BF8"/>
    <w:rsid w:val="00E23EFF"/>
    <w:rsid w:val="00E240D2"/>
    <w:rsid w:val="00E24997"/>
    <w:rsid w:val="00E24FE7"/>
    <w:rsid w:val="00E25102"/>
    <w:rsid w:val="00E2538A"/>
    <w:rsid w:val="00E2549A"/>
    <w:rsid w:val="00E25636"/>
    <w:rsid w:val="00E257B2"/>
    <w:rsid w:val="00E259D8"/>
    <w:rsid w:val="00E25D32"/>
    <w:rsid w:val="00E25E7D"/>
    <w:rsid w:val="00E25EE1"/>
    <w:rsid w:val="00E26039"/>
    <w:rsid w:val="00E2618D"/>
    <w:rsid w:val="00E2648A"/>
    <w:rsid w:val="00E26729"/>
    <w:rsid w:val="00E269ED"/>
    <w:rsid w:val="00E2719B"/>
    <w:rsid w:val="00E27207"/>
    <w:rsid w:val="00E2738C"/>
    <w:rsid w:val="00E274EC"/>
    <w:rsid w:val="00E2788E"/>
    <w:rsid w:val="00E278E7"/>
    <w:rsid w:val="00E30571"/>
    <w:rsid w:val="00E305DF"/>
    <w:rsid w:val="00E30B36"/>
    <w:rsid w:val="00E30BFE"/>
    <w:rsid w:val="00E30C09"/>
    <w:rsid w:val="00E30D4D"/>
    <w:rsid w:val="00E30FB9"/>
    <w:rsid w:val="00E3110B"/>
    <w:rsid w:val="00E313DF"/>
    <w:rsid w:val="00E31431"/>
    <w:rsid w:val="00E3147C"/>
    <w:rsid w:val="00E31588"/>
    <w:rsid w:val="00E3159A"/>
    <w:rsid w:val="00E31A26"/>
    <w:rsid w:val="00E31A6F"/>
    <w:rsid w:val="00E3259E"/>
    <w:rsid w:val="00E325A8"/>
    <w:rsid w:val="00E32674"/>
    <w:rsid w:val="00E32A4C"/>
    <w:rsid w:val="00E32D5B"/>
    <w:rsid w:val="00E32EDA"/>
    <w:rsid w:val="00E33403"/>
    <w:rsid w:val="00E334DC"/>
    <w:rsid w:val="00E33717"/>
    <w:rsid w:val="00E33ACA"/>
    <w:rsid w:val="00E33D71"/>
    <w:rsid w:val="00E33EEE"/>
    <w:rsid w:val="00E3404B"/>
    <w:rsid w:val="00E34114"/>
    <w:rsid w:val="00E34205"/>
    <w:rsid w:val="00E34241"/>
    <w:rsid w:val="00E34683"/>
    <w:rsid w:val="00E346BE"/>
    <w:rsid w:val="00E3490D"/>
    <w:rsid w:val="00E3491B"/>
    <w:rsid w:val="00E34AFA"/>
    <w:rsid w:val="00E34B14"/>
    <w:rsid w:val="00E34DF0"/>
    <w:rsid w:val="00E352A0"/>
    <w:rsid w:val="00E3532E"/>
    <w:rsid w:val="00E356F6"/>
    <w:rsid w:val="00E35756"/>
    <w:rsid w:val="00E357C9"/>
    <w:rsid w:val="00E363FB"/>
    <w:rsid w:val="00E36564"/>
    <w:rsid w:val="00E3681D"/>
    <w:rsid w:val="00E36A6E"/>
    <w:rsid w:val="00E36BF3"/>
    <w:rsid w:val="00E370E5"/>
    <w:rsid w:val="00E37286"/>
    <w:rsid w:val="00E37653"/>
    <w:rsid w:val="00E37688"/>
    <w:rsid w:val="00E379CA"/>
    <w:rsid w:val="00E37B3E"/>
    <w:rsid w:val="00E4001D"/>
    <w:rsid w:val="00E4003E"/>
    <w:rsid w:val="00E4054C"/>
    <w:rsid w:val="00E406B7"/>
    <w:rsid w:val="00E4084C"/>
    <w:rsid w:val="00E40E38"/>
    <w:rsid w:val="00E411C7"/>
    <w:rsid w:val="00E411CD"/>
    <w:rsid w:val="00E42051"/>
    <w:rsid w:val="00E42433"/>
    <w:rsid w:val="00E42493"/>
    <w:rsid w:val="00E42830"/>
    <w:rsid w:val="00E42B49"/>
    <w:rsid w:val="00E42E1D"/>
    <w:rsid w:val="00E43148"/>
    <w:rsid w:val="00E439ED"/>
    <w:rsid w:val="00E440FD"/>
    <w:rsid w:val="00E44120"/>
    <w:rsid w:val="00E444A4"/>
    <w:rsid w:val="00E444B6"/>
    <w:rsid w:val="00E44830"/>
    <w:rsid w:val="00E44966"/>
    <w:rsid w:val="00E44C09"/>
    <w:rsid w:val="00E44ED1"/>
    <w:rsid w:val="00E459E1"/>
    <w:rsid w:val="00E45E8E"/>
    <w:rsid w:val="00E45F36"/>
    <w:rsid w:val="00E4619E"/>
    <w:rsid w:val="00E46267"/>
    <w:rsid w:val="00E463FC"/>
    <w:rsid w:val="00E467AF"/>
    <w:rsid w:val="00E4697E"/>
    <w:rsid w:val="00E46D99"/>
    <w:rsid w:val="00E46E1E"/>
    <w:rsid w:val="00E46E6B"/>
    <w:rsid w:val="00E474F4"/>
    <w:rsid w:val="00E47505"/>
    <w:rsid w:val="00E4750B"/>
    <w:rsid w:val="00E4772D"/>
    <w:rsid w:val="00E47C16"/>
    <w:rsid w:val="00E47E57"/>
    <w:rsid w:val="00E50242"/>
    <w:rsid w:val="00E50655"/>
    <w:rsid w:val="00E50977"/>
    <w:rsid w:val="00E509AE"/>
    <w:rsid w:val="00E50AC9"/>
    <w:rsid w:val="00E50BBE"/>
    <w:rsid w:val="00E50C1B"/>
    <w:rsid w:val="00E50E02"/>
    <w:rsid w:val="00E50E81"/>
    <w:rsid w:val="00E50EFB"/>
    <w:rsid w:val="00E5120E"/>
    <w:rsid w:val="00E51235"/>
    <w:rsid w:val="00E5143D"/>
    <w:rsid w:val="00E51459"/>
    <w:rsid w:val="00E515B3"/>
    <w:rsid w:val="00E51646"/>
    <w:rsid w:val="00E51DE9"/>
    <w:rsid w:val="00E51F72"/>
    <w:rsid w:val="00E52074"/>
    <w:rsid w:val="00E52286"/>
    <w:rsid w:val="00E52606"/>
    <w:rsid w:val="00E528D2"/>
    <w:rsid w:val="00E52A4B"/>
    <w:rsid w:val="00E52AD4"/>
    <w:rsid w:val="00E52D9D"/>
    <w:rsid w:val="00E52EEB"/>
    <w:rsid w:val="00E530E1"/>
    <w:rsid w:val="00E53211"/>
    <w:rsid w:val="00E535E0"/>
    <w:rsid w:val="00E53FAD"/>
    <w:rsid w:val="00E540E3"/>
    <w:rsid w:val="00E54195"/>
    <w:rsid w:val="00E542B3"/>
    <w:rsid w:val="00E548A7"/>
    <w:rsid w:val="00E549D7"/>
    <w:rsid w:val="00E54BDE"/>
    <w:rsid w:val="00E54D21"/>
    <w:rsid w:val="00E555BD"/>
    <w:rsid w:val="00E558E0"/>
    <w:rsid w:val="00E55ADB"/>
    <w:rsid w:val="00E55B00"/>
    <w:rsid w:val="00E55CE3"/>
    <w:rsid w:val="00E55D73"/>
    <w:rsid w:val="00E55D8B"/>
    <w:rsid w:val="00E569C2"/>
    <w:rsid w:val="00E56A02"/>
    <w:rsid w:val="00E56C23"/>
    <w:rsid w:val="00E56E1E"/>
    <w:rsid w:val="00E56F37"/>
    <w:rsid w:val="00E56FC7"/>
    <w:rsid w:val="00E56FD5"/>
    <w:rsid w:val="00E56FEB"/>
    <w:rsid w:val="00E57479"/>
    <w:rsid w:val="00E57481"/>
    <w:rsid w:val="00E57C1B"/>
    <w:rsid w:val="00E57DAD"/>
    <w:rsid w:val="00E57F39"/>
    <w:rsid w:val="00E6036D"/>
    <w:rsid w:val="00E60438"/>
    <w:rsid w:val="00E60508"/>
    <w:rsid w:val="00E605F5"/>
    <w:rsid w:val="00E606D2"/>
    <w:rsid w:val="00E606EA"/>
    <w:rsid w:val="00E609D5"/>
    <w:rsid w:val="00E6123E"/>
    <w:rsid w:val="00E612C0"/>
    <w:rsid w:val="00E6137F"/>
    <w:rsid w:val="00E616D9"/>
    <w:rsid w:val="00E61798"/>
    <w:rsid w:val="00E61E21"/>
    <w:rsid w:val="00E62169"/>
    <w:rsid w:val="00E625A2"/>
    <w:rsid w:val="00E62C88"/>
    <w:rsid w:val="00E62D63"/>
    <w:rsid w:val="00E62D87"/>
    <w:rsid w:val="00E63198"/>
    <w:rsid w:val="00E6336F"/>
    <w:rsid w:val="00E63392"/>
    <w:rsid w:val="00E63560"/>
    <w:rsid w:val="00E636A4"/>
    <w:rsid w:val="00E63786"/>
    <w:rsid w:val="00E638BA"/>
    <w:rsid w:val="00E63937"/>
    <w:rsid w:val="00E64036"/>
    <w:rsid w:val="00E6451A"/>
    <w:rsid w:val="00E64864"/>
    <w:rsid w:val="00E64987"/>
    <w:rsid w:val="00E64C8E"/>
    <w:rsid w:val="00E64D18"/>
    <w:rsid w:val="00E64DE3"/>
    <w:rsid w:val="00E64E1C"/>
    <w:rsid w:val="00E64F52"/>
    <w:rsid w:val="00E65180"/>
    <w:rsid w:val="00E65306"/>
    <w:rsid w:val="00E6538D"/>
    <w:rsid w:val="00E653D5"/>
    <w:rsid w:val="00E657AD"/>
    <w:rsid w:val="00E6583C"/>
    <w:rsid w:val="00E65890"/>
    <w:rsid w:val="00E65901"/>
    <w:rsid w:val="00E65E73"/>
    <w:rsid w:val="00E65F2C"/>
    <w:rsid w:val="00E66317"/>
    <w:rsid w:val="00E6633A"/>
    <w:rsid w:val="00E664D5"/>
    <w:rsid w:val="00E6656C"/>
    <w:rsid w:val="00E665BA"/>
    <w:rsid w:val="00E66FB4"/>
    <w:rsid w:val="00E67017"/>
    <w:rsid w:val="00E67776"/>
    <w:rsid w:val="00E678B7"/>
    <w:rsid w:val="00E67949"/>
    <w:rsid w:val="00E679A8"/>
    <w:rsid w:val="00E67DA2"/>
    <w:rsid w:val="00E67EEC"/>
    <w:rsid w:val="00E70118"/>
    <w:rsid w:val="00E70B4C"/>
    <w:rsid w:val="00E70CA8"/>
    <w:rsid w:val="00E70D9E"/>
    <w:rsid w:val="00E70E9D"/>
    <w:rsid w:val="00E713D4"/>
    <w:rsid w:val="00E71828"/>
    <w:rsid w:val="00E71A01"/>
    <w:rsid w:val="00E71E05"/>
    <w:rsid w:val="00E71E6F"/>
    <w:rsid w:val="00E720AE"/>
    <w:rsid w:val="00E7219F"/>
    <w:rsid w:val="00E7225F"/>
    <w:rsid w:val="00E72379"/>
    <w:rsid w:val="00E723E4"/>
    <w:rsid w:val="00E726E8"/>
    <w:rsid w:val="00E728C5"/>
    <w:rsid w:val="00E72D14"/>
    <w:rsid w:val="00E731D7"/>
    <w:rsid w:val="00E734D6"/>
    <w:rsid w:val="00E73557"/>
    <w:rsid w:val="00E737FB"/>
    <w:rsid w:val="00E739B9"/>
    <w:rsid w:val="00E73C51"/>
    <w:rsid w:val="00E73C53"/>
    <w:rsid w:val="00E73D18"/>
    <w:rsid w:val="00E73DD8"/>
    <w:rsid w:val="00E73EC2"/>
    <w:rsid w:val="00E74412"/>
    <w:rsid w:val="00E74468"/>
    <w:rsid w:val="00E74DE9"/>
    <w:rsid w:val="00E74F1A"/>
    <w:rsid w:val="00E74F6C"/>
    <w:rsid w:val="00E75016"/>
    <w:rsid w:val="00E754FE"/>
    <w:rsid w:val="00E755E6"/>
    <w:rsid w:val="00E7575B"/>
    <w:rsid w:val="00E75BAB"/>
    <w:rsid w:val="00E75D8E"/>
    <w:rsid w:val="00E76478"/>
    <w:rsid w:val="00E765C3"/>
    <w:rsid w:val="00E767CE"/>
    <w:rsid w:val="00E7689A"/>
    <w:rsid w:val="00E76973"/>
    <w:rsid w:val="00E7699B"/>
    <w:rsid w:val="00E76D7C"/>
    <w:rsid w:val="00E76DFB"/>
    <w:rsid w:val="00E76FF9"/>
    <w:rsid w:val="00E77299"/>
    <w:rsid w:val="00E77409"/>
    <w:rsid w:val="00E776B8"/>
    <w:rsid w:val="00E7791F"/>
    <w:rsid w:val="00E779C6"/>
    <w:rsid w:val="00E77AA2"/>
    <w:rsid w:val="00E77E36"/>
    <w:rsid w:val="00E80196"/>
    <w:rsid w:val="00E801A8"/>
    <w:rsid w:val="00E80222"/>
    <w:rsid w:val="00E80289"/>
    <w:rsid w:val="00E802B8"/>
    <w:rsid w:val="00E80619"/>
    <w:rsid w:val="00E80BD2"/>
    <w:rsid w:val="00E80DD8"/>
    <w:rsid w:val="00E80F2A"/>
    <w:rsid w:val="00E80F66"/>
    <w:rsid w:val="00E812EA"/>
    <w:rsid w:val="00E8151E"/>
    <w:rsid w:val="00E816CB"/>
    <w:rsid w:val="00E816E0"/>
    <w:rsid w:val="00E81855"/>
    <w:rsid w:val="00E819D1"/>
    <w:rsid w:val="00E819F0"/>
    <w:rsid w:val="00E81AF4"/>
    <w:rsid w:val="00E81B42"/>
    <w:rsid w:val="00E81C4A"/>
    <w:rsid w:val="00E81CE9"/>
    <w:rsid w:val="00E81F0D"/>
    <w:rsid w:val="00E8244D"/>
    <w:rsid w:val="00E82492"/>
    <w:rsid w:val="00E824B9"/>
    <w:rsid w:val="00E8276F"/>
    <w:rsid w:val="00E82946"/>
    <w:rsid w:val="00E82A55"/>
    <w:rsid w:val="00E82ACE"/>
    <w:rsid w:val="00E82E9D"/>
    <w:rsid w:val="00E82F2B"/>
    <w:rsid w:val="00E82F7D"/>
    <w:rsid w:val="00E82FB7"/>
    <w:rsid w:val="00E83160"/>
    <w:rsid w:val="00E833F1"/>
    <w:rsid w:val="00E83493"/>
    <w:rsid w:val="00E834BE"/>
    <w:rsid w:val="00E838B9"/>
    <w:rsid w:val="00E839E2"/>
    <w:rsid w:val="00E84286"/>
    <w:rsid w:val="00E84486"/>
    <w:rsid w:val="00E84702"/>
    <w:rsid w:val="00E84FB9"/>
    <w:rsid w:val="00E85238"/>
    <w:rsid w:val="00E854E9"/>
    <w:rsid w:val="00E85BBC"/>
    <w:rsid w:val="00E85BEE"/>
    <w:rsid w:val="00E85C02"/>
    <w:rsid w:val="00E860BA"/>
    <w:rsid w:val="00E86181"/>
    <w:rsid w:val="00E864BF"/>
    <w:rsid w:val="00E86542"/>
    <w:rsid w:val="00E866A9"/>
    <w:rsid w:val="00E8677F"/>
    <w:rsid w:val="00E86AE4"/>
    <w:rsid w:val="00E870FA"/>
    <w:rsid w:val="00E8720C"/>
    <w:rsid w:val="00E8757B"/>
    <w:rsid w:val="00E87839"/>
    <w:rsid w:val="00E87886"/>
    <w:rsid w:val="00E878C3"/>
    <w:rsid w:val="00E878E6"/>
    <w:rsid w:val="00E87A87"/>
    <w:rsid w:val="00E9008F"/>
    <w:rsid w:val="00E900A6"/>
    <w:rsid w:val="00E902F0"/>
    <w:rsid w:val="00E90324"/>
    <w:rsid w:val="00E903B1"/>
    <w:rsid w:val="00E904F9"/>
    <w:rsid w:val="00E906E9"/>
    <w:rsid w:val="00E90753"/>
    <w:rsid w:val="00E90789"/>
    <w:rsid w:val="00E909CE"/>
    <w:rsid w:val="00E90BAA"/>
    <w:rsid w:val="00E90D0D"/>
    <w:rsid w:val="00E90D86"/>
    <w:rsid w:val="00E91085"/>
    <w:rsid w:val="00E913A5"/>
    <w:rsid w:val="00E914AB"/>
    <w:rsid w:val="00E91682"/>
    <w:rsid w:val="00E919D2"/>
    <w:rsid w:val="00E91D99"/>
    <w:rsid w:val="00E91F17"/>
    <w:rsid w:val="00E9207D"/>
    <w:rsid w:val="00E9227B"/>
    <w:rsid w:val="00E923C3"/>
    <w:rsid w:val="00E92709"/>
    <w:rsid w:val="00E929E9"/>
    <w:rsid w:val="00E92A39"/>
    <w:rsid w:val="00E92ACE"/>
    <w:rsid w:val="00E92CA5"/>
    <w:rsid w:val="00E92FC5"/>
    <w:rsid w:val="00E9312C"/>
    <w:rsid w:val="00E933F9"/>
    <w:rsid w:val="00E9353B"/>
    <w:rsid w:val="00E936A0"/>
    <w:rsid w:val="00E93F3F"/>
    <w:rsid w:val="00E93F77"/>
    <w:rsid w:val="00E93FE7"/>
    <w:rsid w:val="00E94315"/>
    <w:rsid w:val="00E943E0"/>
    <w:rsid w:val="00E94784"/>
    <w:rsid w:val="00E94AFA"/>
    <w:rsid w:val="00E94C5F"/>
    <w:rsid w:val="00E95005"/>
    <w:rsid w:val="00E950DF"/>
    <w:rsid w:val="00E95125"/>
    <w:rsid w:val="00E951DB"/>
    <w:rsid w:val="00E95672"/>
    <w:rsid w:val="00E95EBB"/>
    <w:rsid w:val="00E95EFF"/>
    <w:rsid w:val="00E960F0"/>
    <w:rsid w:val="00E963E2"/>
    <w:rsid w:val="00E9657D"/>
    <w:rsid w:val="00E96987"/>
    <w:rsid w:val="00E97151"/>
    <w:rsid w:val="00E973D6"/>
    <w:rsid w:val="00E9750B"/>
    <w:rsid w:val="00E97540"/>
    <w:rsid w:val="00E97608"/>
    <w:rsid w:val="00E977EF"/>
    <w:rsid w:val="00E97A7F"/>
    <w:rsid w:val="00E97C3E"/>
    <w:rsid w:val="00E97DDB"/>
    <w:rsid w:val="00E97F56"/>
    <w:rsid w:val="00E97F61"/>
    <w:rsid w:val="00EA01BB"/>
    <w:rsid w:val="00EA02F2"/>
    <w:rsid w:val="00EA05ED"/>
    <w:rsid w:val="00EA06AB"/>
    <w:rsid w:val="00EA06D2"/>
    <w:rsid w:val="00EA07B7"/>
    <w:rsid w:val="00EA0843"/>
    <w:rsid w:val="00EA0892"/>
    <w:rsid w:val="00EA0D3D"/>
    <w:rsid w:val="00EA0E8D"/>
    <w:rsid w:val="00EA1092"/>
    <w:rsid w:val="00EA121A"/>
    <w:rsid w:val="00EA12F5"/>
    <w:rsid w:val="00EA1314"/>
    <w:rsid w:val="00EA13CB"/>
    <w:rsid w:val="00EA1855"/>
    <w:rsid w:val="00EA19B5"/>
    <w:rsid w:val="00EA1A5B"/>
    <w:rsid w:val="00EA1B2C"/>
    <w:rsid w:val="00EA1CDA"/>
    <w:rsid w:val="00EA1D08"/>
    <w:rsid w:val="00EA21F9"/>
    <w:rsid w:val="00EA2326"/>
    <w:rsid w:val="00EA24C0"/>
    <w:rsid w:val="00EA28AB"/>
    <w:rsid w:val="00EA3099"/>
    <w:rsid w:val="00EA315C"/>
    <w:rsid w:val="00EA3209"/>
    <w:rsid w:val="00EA34B6"/>
    <w:rsid w:val="00EA3730"/>
    <w:rsid w:val="00EA3940"/>
    <w:rsid w:val="00EA3944"/>
    <w:rsid w:val="00EA41F6"/>
    <w:rsid w:val="00EA455E"/>
    <w:rsid w:val="00EA485F"/>
    <w:rsid w:val="00EA48CC"/>
    <w:rsid w:val="00EA4984"/>
    <w:rsid w:val="00EA4C3E"/>
    <w:rsid w:val="00EA5057"/>
    <w:rsid w:val="00EA50A9"/>
    <w:rsid w:val="00EA50E9"/>
    <w:rsid w:val="00EA5169"/>
    <w:rsid w:val="00EA533A"/>
    <w:rsid w:val="00EA540A"/>
    <w:rsid w:val="00EA5710"/>
    <w:rsid w:val="00EA57F0"/>
    <w:rsid w:val="00EA5909"/>
    <w:rsid w:val="00EA5A7F"/>
    <w:rsid w:val="00EA5B92"/>
    <w:rsid w:val="00EA6040"/>
    <w:rsid w:val="00EA6083"/>
    <w:rsid w:val="00EA63F3"/>
    <w:rsid w:val="00EA6999"/>
    <w:rsid w:val="00EA6A54"/>
    <w:rsid w:val="00EA6B4C"/>
    <w:rsid w:val="00EA6B51"/>
    <w:rsid w:val="00EA6C82"/>
    <w:rsid w:val="00EA6DFF"/>
    <w:rsid w:val="00EA6F2C"/>
    <w:rsid w:val="00EA6FE8"/>
    <w:rsid w:val="00EA71B5"/>
    <w:rsid w:val="00EA7358"/>
    <w:rsid w:val="00EA7802"/>
    <w:rsid w:val="00EA784C"/>
    <w:rsid w:val="00EA79FB"/>
    <w:rsid w:val="00EA7B94"/>
    <w:rsid w:val="00EA7BFD"/>
    <w:rsid w:val="00EA7D3A"/>
    <w:rsid w:val="00EA7E94"/>
    <w:rsid w:val="00EA7F6E"/>
    <w:rsid w:val="00EB02DD"/>
    <w:rsid w:val="00EB0905"/>
    <w:rsid w:val="00EB0A52"/>
    <w:rsid w:val="00EB0CA1"/>
    <w:rsid w:val="00EB0DFC"/>
    <w:rsid w:val="00EB0F19"/>
    <w:rsid w:val="00EB111F"/>
    <w:rsid w:val="00EB1921"/>
    <w:rsid w:val="00EB1A70"/>
    <w:rsid w:val="00EB1C5F"/>
    <w:rsid w:val="00EB1E7E"/>
    <w:rsid w:val="00EB1ED2"/>
    <w:rsid w:val="00EB1F79"/>
    <w:rsid w:val="00EB227B"/>
    <w:rsid w:val="00EB2300"/>
    <w:rsid w:val="00EB2337"/>
    <w:rsid w:val="00EB27C8"/>
    <w:rsid w:val="00EB2960"/>
    <w:rsid w:val="00EB29DD"/>
    <w:rsid w:val="00EB2D45"/>
    <w:rsid w:val="00EB2E80"/>
    <w:rsid w:val="00EB2F87"/>
    <w:rsid w:val="00EB324D"/>
    <w:rsid w:val="00EB344C"/>
    <w:rsid w:val="00EB3BC5"/>
    <w:rsid w:val="00EB3D4D"/>
    <w:rsid w:val="00EB3E2A"/>
    <w:rsid w:val="00EB3F48"/>
    <w:rsid w:val="00EB4110"/>
    <w:rsid w:val="00EB41E1"/>
    <w:rsid w:val="00EB473B"/>
    <w:rsid w:val="00EB493F"/>
    <w:rsid w:val="00EB4948"/>
    <w:rsid w:val="00EB49B7"/>
    <w:rsid w:val="00EB4CF0"/>
    <w:rsid w:val="00EB4D2C"/>
    <w:rsid w:val="00EB4FC0"/>
    <w:rsid w:val="00EB50F3"/>
    <w:rsid w:val="00EB5150"/>
    <w:rsid w:val="00EB55A1"/>
    <w:rsid w:val="00EB55C6"/>
    <w:rsid w:val="00EB567C"/>
    <w:rsid w:val="00EB584A"/>
    <w:rsid w:val="00EB589C"/>
    <w:rsid w:val="00EB5904"/>
    <w:rsid w:val="00EB59B1"/>
    <w:rsid w:val="00EB5B44"/>
    <w:rsid w:val="00EB601D"/>
    <w:rsid w:val="00EB61A6"/>
    <w:rsid w:val="00EB66AD"/>
    <w:rsid w:val="00EB66C1"/>
    <w:rsid w:val="00EB6748"/>
    <w:rsid w:val="00EB6762"/>
    <w:rsid w:val="00EB699D"/>
    <w:rsid w:val="00EB69C9"/>
    <w:rsid w:val="00EB6B00"/>
    <w:rsid w:val="00EB6F5E"/>
    <w:rsid w:val="00EB703A"/>
    <w:rsid w:val="00EB720A"/>
    <w:rsid w:val="00EB72C3"/>
    <w:rsid w:val="00EB732D"/>
    <w:rsid w:val="00EB7700"/>
    <w:rsid w:val="00EB7834"/>
    <w:rsid w:val="00EB78CD"/>
    <w:rsid w:val="00EB7D20"/>
    <w:rsid w:val="00EC028D"/>
    <w:rsid w:val="00EC04AF"/>
    <w:rsid w:val="00EC07EF"/>
    <w:rsid w:val="00EC0AC9"/>
    <w:rsid w:val="00EC0AFC"/>
    <w:rsid w:val="00EC0D39"/>
    <w:rsid w:val="00EC0E59"/>
    <w:rsid w:val="00EC0E78"/>
    <w:rsid w:val="00EC0EFB"/>
    <w:rsid w:val="00EC1121"/>
    <w:rsid w:val="00EC11BC"/>
    <w:rsid w:val="00EC142F"/>
    <w:rsid w:val="00EC1541"/>
    <w:rsid w:val="00EC15C2"/>
    <w:rsid w:val="00EC18A7"/>
    <w:rsid w:val="00EC19AF"/>
    <w:rsid w:val="00EC1B8C"/>
    <w:rsid w:val="00EC1DA7"/>
    <w:rsid w:val="00EC236D"/>
    <w:rsid w:val="00EC26F7"/>
    <w:rsid w:val="00EC27FE"/>
    <w:rsid w:val="00EC2808"/>
    <w:rsid w:val="00EC2B29"/>
    <w:rsid w:val="00EC2BFB"/>
    <w:rsid w:val="00EC2BFC"/>
    <w:rsid w:val="00EC2E7E"/>
    <w:rsid w:val="00EC3165"/>
    <w:rsid w:val="00EC3409"/>
    <w:rsid w:val="00EC340B"/>
    <w:rsid w:val="00EC3912"/>
    <w:rsid w:val="00EC39BC"/>
    <w:rsid w:val="00EC3A54"/>
    <w:rsid w:val="00EC3A5E"/>
    <w:rsid w:val="00EC3CFA"/>
    <w:rsid w:val="00EC3D44"/>
    <w:rsid w:val="00EC41C6"/>
    <w:rsid w:val="00EC48C5"/>
    <w:rsid w:val="00EC4B56"/>
    <w:rsid w:val="00EC507D"/>
    <w:rsid w:val="00EC55B6"/>
    <w:rsid w:val="00EC5867"/>
    <w:rsid w:val="00EC596C"/>
    <w:rsid w:val="00EC5976"/>
    <w:rsid w:val="00EC5AD0"/>
    <w:rsid w:val="00EC5C3E"/>
    <w:rsid w:val="00EC6007"/>
    <w:rsid w:val="00EC659C"/>
    <w:rsid w:val="00EC6838"/>
    <w:rsid w:val="00EC6A7C"/>
    <w:rsid w:val="00EC6AD9"/>
    <w:rsid w:val="00EC6B65"/>
    <w:rsid w:val="00EC6C17"/>
    <w:rsid w:val="00EC6C29"/>
    <w:rsid w:val="00EC6F33"/>
    <w:rsid w:val="00EC7236"/>
    <w:rsid w:val="00EC78D9"/>
    <w:rsid w:val="00EC7C4D"/>
    <w:rsid w:val="00EC7DBE"/>
    <w:rsid w:val="00EC7F5F"/>
    <w:rsid w:val="00EC7FFA"/>
    <w:rsid w:val="00ED0409"/>
    <w:rsid w:val="00ED05FA"/>
    <w:rsid w:val="00ED0625"/>
    <w:rsid w:val="00ED078C"/>
    <w:rsid w:val="00ED0796"/>
    <w:rsid w:val="00ED07A2"/>
    <w:rsid w:val="00ED0908"/>
    <w:rsid w:val="00ED094E"/>
    <w:rsid w:val="00ED0ABA"/>
    <w:rsid w:val="00ED0B4D"/>
    <w:rsid w:val="00ED1159"/>
    <w:rsid w:val="00ED1254"/>
    <w:rsid w:val="00ED12D5"/>
    <w:rsid w:val="00ED1509"/>
    <w:rsid w:val="00ED1617"/>
    <w:rsid w:val="00ED1726"/>
    <w:rsid w:val="00ED1729"/>
    <w:rsid w:val="00ED1D2E"/>
    <w:rsid w:val="00ED1D7B"/>
    <w:rsid w:val="00ED1D87"/>
    <w:rsid w:val="00ED1EE5"/>
    <w:rsid w:val="00ED1F0A"/>
    <w:rsid w:val="00ED2050"/>
    <w:rsid w:val="00ED20EB"/>
    <w:rsid w:val="00ED2183"/>
    <w:rsid w:val="00ED223E"/>
    <w:rsid w:val="00ED24BF"/>
    <w:rsid w:val="00ED25F9"/>
    <w:rsid w:val="00ED2870"/>
    <w:rsid w:val="00ED2A1C"/>
    <w:rsid w:val="00ED2A2A"/>
    <w:rsid w:val="00ED2B20"/>
    <w:rsid w:val="00ED2BF2"/>
    <w:rsid w:val="00ED2DC4"/>
    <w:rsid w:val="00ED2DFB"/>
    <w:rsid w:val="00ED2E97"/>
    <w:rsid w:val="00ED2F68"/>
    <w:rsid w:val="00ED35FB"/>
    <w:rsid w:val="00ED3606"/>
    <w:rsid w:val="00ED386B"/>
    <w:rsid w:val="00ED3DEC"/>
    <w:rsid w:val="00ED4081"/>
    <w:rsid w:val="00ED41EC"/>
    <w:rsid w:val="00ED4459"/>
    <w:rsid w:val="00ED4918"/>
    <w:rsid w:val="00ED491F"/>
    <w:rsid w:val="00ED4921"/>
    <w:rsid w:val="00ED4B0B"/>
    <w:rsid w:val="00ED4D62"/>
    <w:rsid w:val="00ED5219"/>
    <w:rsid w:val="00ED52FF"/>
    <w:rsid w:val="00ED55E2"/>
    <w:rsid w:val="00ED57EE"/>
    <w:rsid w:val="00ED5A39"/>
    <w:rsid w:val="00ED5D4B"/>
    <w:rsid w:val="00ED5E3D"/>
    <w:rsid w:val="00ED66ED"/>
    <w:rsid w:val="00ED6CC6"/>
    <w:rsid w:val="00ED6D13"/>
    <w:rsid w:val="00ED6DC9"/>
    <w:rsid w:val="00ED7038"/>
    <w:rsid w:val="00ED7175"/>
    <w:rsid w:val="00ED7190"/>
    <w:rsid w:val="00ED755C"/>
    <w:rsid w:val="00ED7BC9"/>
    <w:rsid w:val="00ED7C22"/>
    <w:rsid w:val="00ED7D2C"/>
    <w:rsid w:val="00ED7DE2"/>
    <w:rsid w:val="00ED7E49"/>
    <w:rsid w:val="00ED7E72"/>
    <w:rsid w:val="00EE02D3"/>
    <w:rsid w:val="00EE03E6"/>
    <w:rsid w:val="00EE03F8"/>
    <w:rsid w:val="00EE048F"/>
    <w:rsid w:val="00EE04CC"/>
    <w:rsid w:val="00EE0BED"/>
    <w:rsid w:val="00EE0BF5"/>
    <w:rsid w:val="00EE0C46"/>
    <w:rsid w:val="00EE0CF7"/>
    <w:rsid w:val="00EE0D19"/>
    <w:rsid w:val="00EE0D53"/>
    <w:rsid w:val="00EE0DA0"/>
    <w:rsid w:val="00EE0E82"/>
    <w:rsid w:val="00EE1324"/>
    <w:rsid w:val="00EE16A6"/>
    <w:rsid w:val="00EE16B6"/>
    <w:rsid w:val="00EE16DE"/>
    <w:rsid w:val="00EE1C96"/>
    <w:rsid w:val="00EE1CE0"/>
    <w:rsid w:val="00EE1D3E"/>
    <w:rsid w:val="00EE1DB2"/>
    <w:rsid w:val="00EE2064"/>
    <w:rsid w:val="00EE2208"/>
    <w:rsid w:val="00EE2531"/>
    <w:rsid w:val="00EE2759"/>
    <w:rsid w:val="00EE2838"/>
    <w:rsid w:val="00EE29D1"/>
    <w:rsid w:val="00EE2AB5"/>
    <w:rsid w:val="00EE2E1B"/>
    <w:rsid w:val="00EE3052"/>
    <w:rsid w:val="00EE3209"/>
    <w:rsid w:val="00EE3228"/>
    <w:rsid w:val="00EE34D8"/>
    <w:rsid w:val="00EE3518"/>
    <w:rsid w:val="00EE3BA0"/>
    <w:rsid w:val="00EE3C76"/>
    <w:rsid w:val="00EE3D07"/>
    <w:rsid w:val="00EE40E3"/>
    <w:rsid w:val="00EE4140"/>
    <w:rsid w:val="00EE42D2"/>
    <w:rsid w:val="00EE4531"/>
    <w:rsid w:val="00EE4532"/>
    <w:rsid w:val="00EE49C5"/>
    <w:rsid w:val="00EE4AC6"/>
    <w:rsid w:val="00EE4BF6"/>
    <w:rsid w:val="00EE4CB6"/>
    <w:rsid w:val="00EE4DD4"/>
    <w:rsid w:val="00EE4F6F"/>
    <w:rsid w:val="00EE502F"/>
    <w:rsid w:val="00EE50DF"/>
    <w:rsid w:val="00EE52E1"/>
    <w:rsid w:val="00EE56D7"/>
    <w:rsid w:val="00EE56EF"/>
    <w:rsid w:val="00EE59E4"/>
    <w:rsid w:val="00EE5CB8"/>
    <w:rsid w:val="00EE5E39"/>
    <w:rsid w:val="00EE61F1"/>
    <w:rsid w:val="00EE65DE"/>
    <w:rsid w:val="00EE6643"/>
    <w:rsid w:val="00EE67AC"/>
    <w:rsid w:val="00EE6A05"/>
    <w:rsid w:val="00EE6B45"/>
    <w:rsid w:val="00EE6D22"/>
    <w:rsid w:val="00EE6D59"/>
    <w:rsid w:val="00EE6E82"/>
    <w:rsid w:val="00EE73A4"/>
    <w:rsid w:val="00EE762E"/>
    <w:rsid w:val="00EE7742"/>
    <w:rsid w:val="00EE7871"/>
    <w:rsid w:val="00EE7AE6"/>
    <w:rsid w:val="00EE7AF7"/>
    <w:rsid w:val="00EE7BD6"/>
    <w:rsid w:val="00EF02A8"/>
    <w:rsid w:val="00EF0549"/>
    <w:rsid w:val="00EF0593"/>
    <w:rsid w:val="00EF066A"/>
    <w:rsid w:val="00EF0889"/>
    <w:rsid w:val="00EF0985"/>
    <w:rsid w:val="00EF0A89"/>
    <w:rsid w:val="00EF0BF3"/>
    <w:rsid w:val="00EF0C2D"/>
    <w:rsid w:val="00EF0DAA"/>
    <w:rsid w:val="00EF11D3"/>
    <w:rsid w:val="00EF1240"/>
    <w:rsid w:val="00EF1264"/>
    <w:rsid w:val="00EF193C"/>
    <w:rsid w:val="00EF1BCC"/>
    <w:rsid w:val="00EF1D5A"/>
    <w:rsid w:val="00EF1FB8"/>
    <w:rsid w:val="00EF2675"/>
    <w:rsid w:val="00EF2C7E"/>
    <w:rsid w:val="00EF2FEC"/>
    <w:rsid w:val="00EF31FE"/>
    <w:rsid w:val="00EF32A0"/>
    <w:rsid w:val="00EF37C1"/>
    <w:rsid w:val="00EF3A51"/>
    <w:rsid w:val="00EF3B79"/>
    <w:rsid w:val="00EF3C28"/>
    <w:rsid w:val="00EF3DC6"/>
    <w:rsid w:val="00EF4384"/>
    <w:rsid w:val="00EF451B"/>
    <w:rsid w:val="00EF4B79"/>
    <w:rsid w:val="00EF4CCD"/>
    <w:rsid w:val="00EF4DE9"/>
    <w:rsid w:val="00EF4E9A"/>
    <w:rsid w:val="00EF501F"/>
    <w:rsid w:val="00EF5165"/>
    <w:rsid w:val="00EF52FF"/>
    <w:rsid w:val="00EF53C4"/>
    <w:rsid w:val="00EF5435"/>
    <w:rsid w:val="00EF5833"/>
    <w:rsid w:val="00EF58EF"/>
    <w:rsid w:val="00EF5AD7"/>
    <w:rsid w:val="00EF5CBD"/>
    <w:rsid w:val="00EF5F72"/>
    <w:rsid w:val="00EF60BC"/>
    <w:rsid w:val="00EF6673"/>
    <w:rsid w:val="00EF67CA"/>
    <w:rsid w:val="00EF687B"/>
    <w:rsid w:val="00EF69F5"/>
    <w:rsid w:val="00EF6AF2"/>
    <w:rsid w:val="00EF6C28"/>
    <w:rsid w:val="00EF6C7A"/>
    <w:rsid w:val="00EF6CAF"/>
    <w:rsid w:val="00EF6D70"/>
    <w:rsid w:val="00EF70A2"/>
    <w:rsid w:val="00EF79B7"/>
    <w:rsid w:val="00EF7D6F"/>
    <w:rsid w:val="00F00062"/>
    <w:rsid w:val="00F001EC"/>
    <w:rsid w:val="00F00556"/>
    <w:rsid w:val="00F00659"/>
    <w:rsid w:val="00F006FD"/>
    <w:rsid w:val="00F00953"/>
    <w:rsid w:val="00F00ACD"/>
    <w:rsid w:val="00F00F97"/>
    <w:rsid w:val="00F0126F"/>
    <w:rsid w:val="00F01798"/>
    <w:rsid w:val="00F01895"/>
    <w:rsid w:val="00F01A73"/>
    <w:rsid w:val="00F01F87"/>
    <w:rsid w:val="00F021FE"/>
    <w:rsid w:val="00F02245"/>
    <w:rsid w:val="00F022DE"/>
    <w:rsid w:val="00F02750"/>
    <w:rsid w:val="00F0281D"/>
    <w:rsid w:val="00F02B25"/>
    <w:rsid w:val="00F02BB4"/>
    <w:rsid w:val="00F02D81"/>
    <w:rsid w:val="00F02E2B"/>
    <w:rsid w:val="00F02E5F"/>
    <w:rsid w:val="00F02FE1"/>
    <w:rsid w:val="00F03017"/>
    <w:rsid w:val="00F03104"/>
    <w:rsid w:val="00F034DB"/>
    <w:rsid w:val="00F03601"/>
    <w:rsid w:val="00F037DB"/>
    <w:rsid w:val="00F03897"/>
    <w:rsid w:val="00F03AD3"/>
    <w:rsid w:val="00F03B04"/>
    <w:rsid w:val="00F04203"/>
    <w:rsid w:val="00F0429B"/>
    <w:rsid w:val="00F042D8"/>
    <w:rsid w:val="00F04754"/>
    <w:rsid w:val="00F047EF"/>
    <w:rsid w:val="00F04846"/>
    <w:rsid w:val="00F0488D"/>
    <w:rsid w:val="00F05362"/>
    <w:rsid w:val="00F0537D"/>
    <w:rsid w:val="00F055E9"/>
    <w:rsid w:val="00F0567C"/>
    <w:rsid w:val="00F05A56"/>
    <w:rsid w:val="00F06211"/>
    <w:rsid w:val="00F062B2"/>
    <w:rsid w:val="00F06381"/>
    <w:rsid w:val="00F064B7"/>
    <w:rsid w:val="00F064C1"/>
    <w:rsid w:val="00F06500"/>
    <w:rsid w:val="00F06544"/>
    <w:rsid w:val="00F066BE"/>
    <w:rsid w:val="00F0672A"/>
    <w:rsid w:val="00F06A63"/>
    <w:rsid w:val="00F06AB3"/>
    <w:rsid w:val="00F06CA6"/>
    <w:rsid w:val="00F06F1C"/>
    <w:rsid w:val="00F06FB9"/>
    <w:rsid w:val="00F070B6"/>
    <w:rsid w:val="00F071E2"/>
    <w:rsid w:val="00F07253"/>
    <w:rsid w:val="00F072AA"/>
    <w:rsid w:val="00F072DA"/>
    <w:rsid w:val="00F07374"/>
    <w:rsid w:val="00F0742A"/>
    <w:rsid w:val="00F074B5"/>
    <w:rsid w:val="00F07779"/>
    <w:rsid w:val="00F0789B"/>
    <w:rsid w:val="00F0791A"/>
    <w:rsid w:val="00F07A08"/>
    <w:rsid w:val="00F07B2F"/>
    <w:rsid w:val="00F07C7E"/>
    <w:rsid w:val="00F1068B"/>
    <w:rsid w:val="00F107CB"/>
    <w:rsid w:val="00F10853"/>
    <w:rsid w:val="00F108BC"/>
    <w:rsid w:val="00F108C5"/>
    <w:rsid w:val="00F10BED"/>
    <w:rsid w:val="00F10D05"/>
    <w:rsid w:val="00F10E8A"/>
    <w:rsid w:val="00F11105"/>
    <w:rsid w:val="00F1185A"/>
    <w:rsid w:val="00F11C6B"/>
    <w:rsid w:val="00F11E63"/>
    <w:rsid w:val="00F11EC6"/>
    <w:rsid w:val="00F11F3C"/>
    <w:rsid w:val="00F121F5"/>
    <w:rsid w:val="00F124A4"/>
    <w:rsid w:val="00F12968"/>
    <w:rsid w:val="00F129E0"/>
    <w:rsid w:val="00F12AC8"/>
    <w:rsid w:val="00F12DB0"/>
    <w:rsid w:val="00F12F1C"/>
    <w:rsid w:val="00F12FF4"/>
    <w:rsid w:val="00F1305B"/>
    <w:rsid w:val="00F130F2"/>
    <w:rsid w:val="00F1323F"/>
    <w:rsid w:val="00F13286"/>
    <w:rsid w:val="00F133BA"/>
    <w:rsid w:val="00F1353E"/>
    <w:rsid w:val="00F13565"/>
    <w:rsid w:val="00F137C2"/>
    <w:rsid w:val="00F1391B"/>
    <w:rsid w:val="00F13A7F"/>
    <w:rsid w:val="00F13C25"/>
    <w:rsid w:val="00F13DE9"/>
    <w:rsid w:val="00F13E3D"/>
    <w:rsid w:val="00F13E4B"/>
    <w:rsid w:val="00F13EFD"/>
    <w:rsid w:val="00F14021"/>
    <w:rsid w:val="00F14107"/>
    <w:rsid w:val="00F142A6"/>
    <w:rsid w:val="00F14517"/>
    <w:rsid w:val="00F145EC"/>
    <w:rsid w:val="00F147E5"/>
    <w:rsid w:val="00F14A4D"/>
    <w:rsid w:val="00F14AFA"/>
    <w:rsid w:val="00F14C20"/>
    <w:rsid w:val="00F14E42"/>
    <w:rsid w:val="00F150EF"/>
    <w:rsid w:val="00F1539F"/>
    <w:rsid w:val="00F15741"/>
    <w:rsid w:val="00F15790"/>
    <w:rsid w:val="00F15B0E"/>
    <w:rsid w:val="00F15B7A"/>
    <w:rsid w:val="00F15C8B"/>
    <w:rsid w:val="00F15F2C"/>
    <w:rsid w:val="00F161A6"/>
    <w:rsid w:val="00F16405"/>
    <w:rsid w:val="00F16624"/>
    <w:rsid w:val="00F1669C"/>
    <w:rsid w:val="00F16823"/>
    <w:rsid w:val="00F16933"/>
    <w:rsid w:val="00F16AA7"/>
    <w:rsid w:val="00F16AC0"/>
    <w:rsid w:val="00F17036"/>
    <w:rsid w:val="00F172B4"/>
    <w:rsid w:val="00F17523"/>
    <w:rsid w:val="00F176AD"/>
    <w:rsid w:val="00F17B11"/>
    <w:rsid w:val="00F17CFB"/>
    <w:rsid w:val="00F17D74"/>
    <w:rsid w:val="00F17FD5"/>
    <w:rsid w:val="00F20102"/>
    <w:rsid w:val="00F20238"/>
    <w:rsid w:val="00F2029A"/>
    <w:rsid w:val="00F2070F"/>
    <w:rsid w:val="00F207A0"/>
    <w:rsid w:val="00F20A5B"/>
    <w:rsid w:val="00F20D74"/>
    <w:rsid w:val="00F20D8A"/>
    <w:rsid w:val="00F21209"/>
    <w:rsid w:val="00F212B7"/>
    <w:rsid w:val="00F2180B"/>
    <w:rsid w:val="00F219E5"/>
    <w:rsid w:val="00F21A68"/>
    <w:rsid w:val="00F21D9C"/>
    <w:rsid w:val="00F21FC8"/>
    <w:rsid w:val="00F222D8"/>
    <w:rsid w:val="00F2235A"/>
    <w:rsid w:val="00F223F1"/>
    <w:rsid w:val="00F224C9"/>
    <w:rsid w:val="00F2289D"/>
    <w:rsid w:val="00F229D6"/>
    <w:rsid w:val="00F22A63"/>
    <w:rsid w:val="00F22ADE"/>
    <w:rsid w:val="00F22EF7"/>
    <w:rsid w:val="00F22F34"/>
    <w:rsid w:val="00F22FC8"/>
    <w:rsid w:val="00F23076"/>
    <w:rsid w:val="00F231C1"/>
    <w:rsid w:val="00F231EA"/>
    <w:rsid w:val="00F237B4"/>
    <w:rsid w:val="00F23893"/>
    <w:rsid w:val="00F23B34"/>
    <w:rsid w:val="00F23B44"/>
    <w:rsid w:val="00F23EC3"/>
    <w:rsid w:val="00F23EC5"/>
    <w:rsid w:val="00F23FA0"/>
    <w:rsid w:val="00F243E7"/>
    <w:rsid w:val="00F247A8"/>
    <w:rsid w:val="00F24CEC"/>
    <w:rsid w:val="00F24D15"/>
    <w:rsid w:val="00F24F31"/>
    <w:rsid w:val="00F24FED"/>
    <w:rsid w:val="00F25056"/>
    <w:rsid w:val="00F25250"/>
    <w:rsid w:val="00F257D2"/>
    <w:rsid w:val="00F25A98"/>
    <w:rsid w:val="00F25C30"/>
    <w:rsid w:val="00F25D2F"/>
    <w:rsid w:val="00F25DEE"/>
    <w:rsid w:val="00F26211"/>
    <w:rsid w:val="00F26B70"/>
    <w:rsid w:val="00F26CB1"/>
    <w:rsid w:val="00F26DFC"/>
    <w:rsid w:val="00F26E48"/>
    <w:rsid w:val="00F26EBA"/>
    <w:rsid w:val="00F27128"/>
    <w:rsid w:val="00F27326"/>
    <w:rsid w:val="00F27486"/>
    <w:rsid w:val="00F2785E"/>
    <w:rsid w:val="00F27C9D"/>
    <w:rsid w:val="00F27F3C"/>
    <w:rsid w:val="00F27FEC"/>
    <w:rsid w:val="00F30011"/>
    <w:rsid w:val="00F3007A"/>
    <w:rsid w:val="00F3028D"/>
    <w:rsid w:val="00F3094D"/>
    <w:rsid w:val="00F30E3A"/>
    <w:rsid w:val="00F30FF9"/>
    <w:rsid w:val="00F31084"/>
    <w:rsid w:val="00F31216"/>
    <w:rsid w:val="00F31316"/>
    <w:rsid w:val="00F31330"/>
    <w:rsid w:val="00F31412"/>
    <w:rsid w:val="00F31A28"/>
    <w:rsid w:val="00F31D4E"/>
    <w:rsid w:val="00F32446"/>
    <w:rsid w:val="00F325FA"/>
    <w:rsid w:val="00F32631"/>
    <w:rsid w:val="00F3274F"/>
    <w:rsid w:val="00F3285D"/>
    <w:rsid w:val="00F328DF"/>
    <w:rsid w:val="00F32916"/>
    <w:rsid w:val="00F3325E"/>
    <w:rsid w:val="00F33632"/>
    <w:rsid w:val="00F33CFD"/>
    <w:rsid w:val="00F33D68"/>
    <w:rsid w:val="00F34464"/>
    <w:rsid w:val="00F34634"/>
    <w:rsid w:val="00F34723"/>
    <w:rsid w:val="00F347CF"/>
    <w:rsid w:val="00F34A95"/>
    <w:rsid w:val="00F34B93"/>
    <w:rsid w:val="00F34C30"/>
    <w:rsid w:val="00F34CD6"/>
    <w:rsid w:val="00F35669"/>
    <w:rsid w:val="00F3594A"/>
    <w:rsid w:val="00F35D1B"/>
    <w:rsid w:val="00F35D43"/>
    <w:rsid w:val="00F35EDF"/>
    <w:rsid w:val="00F36074"/>
    <w:rsid w:val="00F36234"/>
    <w:rsid w:val="00F3674B"/>
    <w:rsid w:val="00F3678A"/>
    <w:rsid w:val="00F3699B"/>
    <w:rsid w:val="00F369C9"/>
    <w:rsid w:val="00F36E3F"/>
    <w:rsid w:val="00F3706F"/>
    <w:rsid w:val="00F3720A"/>
    <w:rsid w:val="00F3720C"/>
    <w:rsid w:val="00F37421"/>
    <w:rsid w:val="00F375CA"/>
    <w:rsid w:val="00F377CD"/>
    <w:rsid w:val="00F3792E"/>
    <w:rsid w:val="00F37C77"/>
    <w:rsid w:val="00F401A4"/>
    <w:rsid w:val="00F40480"/>
    <w:rsid w:val="00F4064A"/>
    <w:rsid w:val="00F407CE"/>
    <w:rsid w:val="00F40896"/>
    <w:rsid w:val="00F40A70"/>
    <w:rsid w:val="00F40FAA"/>
    <w:rsid w:val="00F411D5"/>
    <w:rsid w:val="00F41A22"/>
    <w:rsid w:val="00F41B92"/>
    <w:rsid w:val="00F41BBC"/>
    <w:rsid w:val="00F41D37"/>
    <w:rsid w:val="00F41DA1"/>
    <w:rsid w:val="00F42208"/>
    <w:rsid w:val="00F4220F"/>
    <w:rsid w:val="00F4272F"/>
    <w:rsid w:val="00F42927"/>
    <w:rsid w:val="00F429C2"/>
    <w:rsid w:val="00F42AA7"/>
    <w:rsid w:val="00F42BB2"/>
    <w:rsid w:val="00F42C1A"/>
    <w:rsid w:val="00F42CFF"/>
    <w:rsid w:val="00F42E05"/>
    <w:rsid w:val="00F432FE"/>
    <w:rsid w:val="00F43678"/>
    <w:rsid w:val="00F43F3B"/>
    <w:rsid w:val="00F43FD7"/>
    <w:rsid w:val="00F447E6"/>
    <w:rsid w:val="00F44875"/>
    <w:rsid w:val="00F44923"/>
    <w:rsid w:val="00F44A83"/>
    <w:rsid w:val="00F44AE5"/>
    <w:rsid w:val="00F44BA2"/>
    <w:rsid w:val="00F44D0A"/>
    <w:rsid w:val="00F44D17"/>
    <w:rsid w:val="00F45229"/>
    <w:rsid w:val="00F452B2"/>
    <w:rsid w:val="00F45300"/>
    <w:rsid w:val="00F4571C"/>
    <w:rsid w:val="00F45784"/>
    <w:rsid w:val="00F459CF"/>
    <w:rsid w:val="00F45A69"/>
    <w:rsid w:val="00F45B17"/>
    <w:rsid w:val="00F45BF4"/>
    <w:rsid w:val="00F45F48"/>
    <w:rsid w:val="00F46403"/>
    <w:rsid w:val="00F46763"/>
    <w:rsid w:val="00F4681E"/>
    <w:rsid w:val="00F46B98"/>
    <w:rsid w:val="00F46FBD"/>
    <w:rsid w:val="00F47163"/>
    <w:rsid w:val="00F471CB"/>
    <w:rsid w:val="00F474A6"/>
    <w:rsid w:val="00F47653"/>
    <w:rsid w:val="00F476CB"/>
    <w:rsid w:val="00F4781B"/>
    <w:rsid w:val="00F478C1"/>
    <w:rsid w:val="00F47A54"/>
    <w:rsid w:val="00F47A71"/>
    <w:rsid w:val="00F47C61"/>
    <w:rsid w:val="00F503E5"/>
    <w:rsid w:val="00F5046B"/>
    <w:rsid w:val="00F50509"/>
    <w:rsid w:val="00F505AD"/>
    <w:rsid w:val="00F5069D"/>
    <w:rsid w:val="00F5075D"/>
    <w:rsid w:val="00F50854"/>
    <w:rsid w:val="00F50A3F"/>
    <w:rsid w:val="00F50DC5"/>
    <w:rsid w:val="00F51BF9"/>
    <w:rsid w:val="00F51C16"/>
    <w:rsid w:val="00F521F6"/>
    <w:rsid w:val="00F52760"/>
    <w:rsid w:val="00F527E6"/>
    <w:rsid w:val="00F52CC9"/>
    <w:rsid w:val="00F52F6D"/>
    <w:rsid w:val="00F52FCE"/>
    <w:rsid w:val="00F535E9"/>
    <w:rsid w:val="00F5362C"/>
    <w:rsid w:val="00F538CE"/>
    <w:rsid w:val="00F539E8"/>
    <w:rsid w:val="00F53CD0"/>
    <w:rsid w:val="00F53D58"/>
    <w:rsid w:val="00F5402B"/>
    <w:rsid w:val="00F54108"/>
    <w:rsid w:val="00F5420F"/>
    <w:rsid w:val="00F54380"/>
    <w:rsid w:val="00F544E6"/>
    <w:rsid w:val="00F545EA"/>
    <w:rsid w:val="00F548AF"/>
    <w:rsid w:val="00F548B7"/>
    <w:rsid w:val="00F54AD9"/>
    <w:rsid w:val="00F54B49"/>
    <w:rsid w:val="00F54D7D"/>
    <w:rsid w:val="00F54EC2"/>
    <w:rsid w:val="00F54F8B"/>
    <w:rsid w:val="00F5512F"/>
    <w:rsid w:val="00F5534D"/>
    <w:rsid w:val="00F55396"/>
    <w:rsid w:val="00F553D3"/>
    <w:rsid w:val="00F559FE"/>
    <w:rsid w:val="00F55C84"/>
    <w:rsid w:val="00F55CA1"/>
    <w:rsid w:val="00F55F5B"/>
    <w:rsid w:val="00F5606E"/>
    <w:rsid w:val="00F561A2"/>
    <w:rsid w:val="00F5624F"/>
    <w:rsid w:val="00F563F4"/>
    <w:rsid w:val="00F5644B"/>
    <w:rsid w:val="00F564B5"/>
    <w:rsid w:val="00F567C1"/>
    <w:rsid w:val="00F5689C"/>
    <w:rsid w:val="00F56A56"/>
    <w:rsid w:val="00F56C9A"/>
    <w:rsid w:val="00F56D90"/>
    <w:rsid w:val="00F56E29"/>
    <w:rsid w:val="00F57137"/>
    <w:rsid w:val="00F577BE"/>
    <w:rsid w:val="00F57C82"/>
    <w:rsid w:val="00F57CBB"/>
    <w:rsid w:val="00F57F7A"/>
    <w:rsid w:val="00F60032"/>
    <w:rsid w:val="00F602FB"/>
    <w:rsid w:val="00F6041E"/>
    <w:rsid w:val="00F608AA"/>
    <w:rsid w:val="00F60946"/>
    <w:rsid w:val="00F60AE4"/>
    <w:rsid w:val="00F60AE9"/>
    <w:rsid w:val="00F60C7A"/>
    <w:rsid w:val="00F60C7D"/>
    <w:rsid w:val="00F6126B"/>
    <w:rsid w:val="00F61374"/>
    <w:rsid w:val="00F61853"/>
    <w:rsid w:val="00F61B16"/>
    <w:rsid w:val="00F61CD7"/>
    <w:rsid w:val="00F61E40"/>
    <w:rsid w:val="00F61E81"/>
    <w:rsid w:val="00F61FB0"/>
    <w:rsid w:val="00F62012"/>
    <w:rsid w:val="00F6290B"/>
    <w:rsid w:val="00F62B10"/>
    <w:rsid w:val="00F62B2E"/>
    <w:rsid w:val="00F6303A"/>
    <w:rsid w:val="00F6319B"/>
    <w:rsid w:val="00F631D2"/>
    <w:rsid w:val="00F6320C"/>
    <w:rsid w:val="00F6364E"/>
    <w:rsid w:val="00F63ABF"/>
    <w:rsid w:val="00F641BA"/>
    <w:rsid w:val="00F64230"/>
    <w:rsid w:val="00F6464C"/>
    <w:rsid w:val="00F64787"/>
    <w:rsid w:val="00F64D6A"/>
    <w:rsid w:val="00F64FB6"/>
    <w:rsid w:val="00F6522D"/>
    <w:rsid w:val="00F652B8"/>
    <w:rsid w:val="00F6558D"/>
    <w:rsid w:val="00F656B5"/>
    <w:rsid w:val="00F659F1"/>
    <w:rsid w:val="00F65D35"/>
    <w:rsid w:val="00F65DB2"/>
    <w:rsid w:val="00F667C3"/>
    <w:rsid w:val="00F66A3C"/>
    <w:rsid w:val="00F66A64"/>
    <w:rsid w:val="00F66B17"/>
    <w:rsid w:val="00F66E7F"/>
    <w:rsid w:val="00F67077"/>
    <w:rsid w:val="00F67373"/>
    <w:rsid w:val="00F67462"/>
    <w:rsid w:val="00F674AF"/>
    <w:rsid w:val="00F675E2"/>
    <w:rsid w:val="00F6772A"/>
    <w:rsid w:val="00F6783D"/>
    <w:rsid w:val="00F67972"/>
    <w:rsid w:val="00F67B2E"/>
    <w:rsid w:val="00F67BBB"/>
    <w:rsid w:val="00F67C63"/>
    <w:rsid w:val="00F67D92"/>
    <w:rsid w:val="00F67FB3"/>
    <w:rsid w:val="00F70291"/>
    <w:rsid w:val="00F703FB"/>
    <w:rsid w:val="00F704A0"/>
    <w:rsid w:val="00F7061D"/>
    <w:rsid w:val="00F70653"/>
    <w:rsid w:val="00F70A15"/>
    <w:rsid w:val="00F70A33"/>
    <w:rsid w:val="00F70EF0"/>
    <w:rsid w:val="00F710DE"/>
    <w:rsid w:val="00F7175E"/>
    <w:rsid w:val="00F7188A"/>
    <w:rsid w:val="00F71AEC"/>
    <w:rsid w:val="00F71AEF"/>
    <w:rsid w:val="00F71AF9"/>
    <w:rsid w:val="00F720D8"/>
    <w:rsid w:val="00F72597"/>
    <w:rsid w:val="00F7261E"/>
    <w:rsid w:val="00F72663"/>
    <w:rsid w:val="00F72700"/>
    <w:rsid w:val="00F72772"/>
    <w:rsid w:val="00F72C54"/>
    <w:rsid w:val="00F730FF"/>
    <w:rsid w:val="00F7315C"/>
    <w:rsid w:val="00F73349"/>
    <w:rsid w:val="00F73433"/>
    <w:rsid w:val="00F739F2"/>
    <w:rsid w:val="00F73A48"/>
    <w:rsid w:val="00F73D72"/>
    <w:rsid w:val="00F73FBB"/>
    <w:rsid w:val="00F7453A"/>
    <w:rsid w:val="00F74587"/>
    <w:rsid w:val="00F74689"/>
    <w:rsid w:val="00F74787"/>
    <w:rsid w:val="00F74C1E"/>
    <w:rsid w:val="00F74DAE"/>
    <w:rsid w:val="00F74E64"/>
    <w:rsid w:val="00F7514C"/>
    <w:rsid w:val="00F75682"/>
    <w:rsid w:val="00F7587D"/>
    <w:rsid w:val="00F75ED7"/>
    <w:rsid w:val="00F76060"/>
    <w:rsid w:val="00F76174"/>
    <w:rsid w:val="00F762A3"/>
    <w:rsid w:val="00F762E9"/>
    <w:rsid w:val="00F76380"/>
    <w:rsid w:val="00F7677A"/>
    <w:rsid w:val="00F76844"/>
    <w:rsid w:val="00F76881"/>
    <w:rsid w:val="00F76ADB"/>
    <w:rsid w:val="00F76B1F"/>
    <w:rsid w:val="00F76F15"/>
    <w:rsid w:val="00F770ED"/>
    <w:rsid w:val="00F771C3"/>
    <w:rsid w:val="00F773C7"/>
    <w:rsid w:val="00F77675"/>
    <w:rsid w:val="00F779AD"/>
    <w:rsid w:val="00F77AAB"/>
    <w:rsid w:val="00F77AF8"/>
    <w:rsid w:val="00F77D34"/>
    <w:rsid w:val="00F80305"/>
    <w:rsid w:val="00F80407"/>
    <w:rsid w:val="00F80E2D"/>
    <w:rsid w:val="00F80EC0"/>
    <w:rsid w:val="00F80F51"/>
    <w:rsid w:val="00F80FDC"/>
    <w:rsid w:val="00F81315"/>
    <w:rsid w:val="00F8160C"/>
    <w:rsid w:val="00F81A43"/>
    <w:rsid w:val="00F81AB8"/>
    <w:rsid w:val="00F81C0F"/>
    <w:rsid w:val="00F81E2E"/>
    <w:rsid w:val="00F81E63"/>
    <w:rsid w:val="00F81FC1"/>
    <w:rsid w:val="00F821B2"/>
    <w:rsid w:val="00F821B5"/>
    <w:rsid w:val="00F82253"/>
    <w:rsid w:val="00F82766"/>
    <w:rsid w:val="00F827A8"/>
    <w:rsid w:val="00F8294C"/>
    <w:rsid w:val="00F82D72"/>
    <w:rsid w:val="00F830B4"/>
    <w:rsid w:val="00F835DE"/>
    <w:rsid w:val="00F836FA"/>
    <w:rsid w:val="00F8370C"/>
    <w:rsid w:val="00F837E8"/>
    <w:rsid w:val="00F83C85"/>
    <w:rsid w:val="00F844D1"/>
    <w:rsid w:val="00F84543"/>
    <w:rsid w:val="00F846CA"/>
    <w:rsid w:val="00F84728"/>
    <w:rsid w:val="00F8495A"/>
    <w:rsid w:val="00F84A55"/>
    <w:rsid w:val="00F84C47"/>
    <w:rsid w:val="00F84E4B"/>
    <w:rsid w:val="00F850C1"/>
    <w:rsid w:val="00F85307"/>
    <w:rsid w:val="00F8538B"/>
    <w:rsid w:val="00F85577"/>
    <w:rsid w:val="00F855EC"/>
    <w:rsid w:val="00F8566C"/>
    <w:rsid w:val="00F8589A"/>
    <w:rsid w:val="00F85B00"/>
    <w:rsid w:val="00F85E10"/>
    <w:rsid w:val="00F85F23"/>
    <w:rsid w:val="00F86094"/>
    <w:rsid w:val="00F8632A"/>
    <w:rsid w:val="00F865D0"/>
    <w:rsid w:val="00F866AA"/>
    <w:rsid w:val="00F86D06"/>
    <w:rsid w:val="00F86D87"/>
    <w:rsid w:val="00F871AC"/>
    <w:rsid w:val="00F8755E"/>
    <w:rsid w:val="00F876D5"/>
    <w:rsid w:val="00F879D2"/>
    <w:rsid w:val="00F879DB"/>
    <w:rsid w:val="00F87EA4"/>
    <w:rsid w:val="00F902D1"/>
    <w:rsid w:val="00F90381"/>
    <w:rsid w:val="00F903C2"/>
    <w:rsid w:val="00F90530"/>
    <w:rsid w:val="00F9075E"/>
    <w:rsid w:val="00F90969"/>
    <w:rsid w:val="00F90D4C"/>
    <w:rsid w:val="00F90FF5"/>
    <w:rsid w:val="00F91029"/>
    <w:rsid w:val="00F91293"/>
    <w:rsid w:val="00F91395"/>
    <w:rsid w:val="00F91785"/>
    <w:rsid w:val="00F917E9"/>
    <w:rsid w:val="00F91839"/>
    <w:rsid w:val="00F91871"/>
    <w:rsid w:val="00F91914"/>
    <w:rsid w:val="00F91AA6"/>
    <w:rsid w:val="00F91E7F"/>
    <w:rsid w:val="00F91E9A"/>
    <w:rsid w:val="00F9210E"/>
    <w:rsid w:val="00F924D4"/>
    <w:rsid w:val="00F925DE"/>
    <w:rsid w:val="00F92614"/>
    <w:rsid w:val="00F926B8"/>
    <w:rsid w:val="00F92901"/>
    <w:rsid w:val="00F92C1B"/>
    <w:rsid w:val="00F92FAB"/>
    <w:rsid w:val="00F932D9"/>
    <w:rsid w:val="00F933AA"/>
    <w:rsid w:val="00F9367B"/>
    <w:rsid w:val="00F93714"/>
    <w:rsid w:val="00F93784"/>
    <w:rsid w:val="00F93849"/>
    <w:rsid w:val="00F938E0"/>
    <w:rsid w:val="00F93945"/>
    <w:rsid w:val="00F93CC4"/>
    <w:rsid w:val="00F93F5F"/>
    <w:rsid w:val="00F9443F"/>
    <w:rsid w:val="00F944BB"/>
    <w:rsid w:val="00F947E5"/>
    <w:rsid w:val="00F94833"/>
    <w:rsid w:val="00F94842"/>
    <w:rsid w:val="00F9486E"/>
    <w:rsid w:val="00F94D69"/>
    <w:rsid w:val="00F94E3F"/>
    <w:rsid w:val="00F94EF4"/>
    <w:rsid w:val="00F94FC5"/>
    <w:rsid w:val="00F9514A"/>
    <w:rsid w:val="00F951E2"/>
    <w:rsid w:val="00F95220"/>
    <w:rsid w:val="00F95459"/>
    <w:rsid w:val="00F95542"/>
    <w:rsid w:val="00F95645"/>
    <w:rsid w:val="00F95F02"/>
    <w:rsid w:val="00F95F42"/>
    <w:rsid w:val="00F9671A"/>
    <w:rsid w:val="00F969BE"/>
    <w:rsid w:val="00F96BC9"/>
    <w:rsid w:val="00F96DE7"/>
    <w:rsid w:val="00F96F2D"/>
    <w:rsid w:val="00F97280"/>
    <w:rsid w:val="00F9742F"/>
    <w:rsid w:val="00F974A7"/>
    <w:rsid w:val="00F974F3"/>
    <w:rsid w:val="00F979C1"/>
    <w:rsid w:val="00F97B7E"/>
    <w:rsid w:val="00F97C8D"/>
    <w:rsid w:val="00F97CC8"/>
    <w:rsid w:val="00FA000B"/>
    <w:rsid w:val="00FA023C"/>
    <w:rsid w:val="00FA046B"/>
    <w:rsid w:val="00FA063E"/>
    <w:rsid w:val="00FA085C"/>
    <w:rsid w:val="00FA0954"/>
    <w:rsid w:val="00FA10AF"/>
    <w:rsid w:val="00FA10C6"/>
    <w:rsid w:val="00FA1E30"/>
    <w:rsid w:val="00FA1E9B"/>
    <w:rsid w:val="00FA23CC"/>
    <w:rsid w:val="00FA2403"/>
    <w:rsid w:val="00FA246D"/>
    <w:rsid w:val="00FA25E9"/>
    <w:rsid w:val="00FA2675"/>
    <w:rsid w:val="00FA27A6"/>
    <w:rsid w:val="00FA2B63"/>
    <w:rsid w:val="00FA2D95"/>
    <w:rsid w:val="00FA2DD9"/>
    <w:rsid w:val="00FA2E35"/>
    <w:rsid w:val="00FA3734"/>
    <w:rsid w:val="00FA38C0"/>
    <w:rsid w:val="00FA3905"/>
    <w:rsid w:val="00FA3B2E"/>
    <w:rsid w:val="00FA3FAA"/>
    <w:rsid w:val="00FA4063"/>
    <w:rsid w:val="00FA42AA"/>
    <w:rsid w:val="00FA4397"/>
    <w:rsid w:val="00FA44FC"/>
    <w:rsid w:val="00FA4603"/>
    <w:rsid w:val="00FA471C"/>
    <w:rsid w:val="00FA47DA"/>
    <w:rsid w:val="00FA4D33"/>
    <w:rsid w:val="00FA5123"/>
    <w:rsid w:val="00FA58B7"/>
    <w:rsid w:val="00FA59E9"/>
    <w:rsid w:val="00FA5C3D"/>
    <w:rsid w:val="00FA5C66"/>
    <w:rsid w:val="00FA5EBB"/>
    <w:rsid w:val="00FA603F"/>
    <w:rsid w:val="00FA6873"/>
    <w:rsid w:val="00FA6B9A"/>
    <w:rsid w:val="00FA6F3B"/>
    <w:rsid w:val="00FA6F81"/>
    <w:rsid w:val="00FA7847"/>
    <w:rsid w:val="00FA7912"/>
    <w:rsid w:val="00FA7BBE"/>
    <w:rsid w:val="00FA7C6E"/>
    <w:rsid w:val="00FA7E65"/>
    <w:rsid w:val="00FA7F59"/>
    <w:rsid w:val="00FB036D"/>
    <w:rsid w:val="00FB03E4"/>
    <w:rsid w:val="00FB0820"/>
    <w:rsid w:val="00FB0E3D"/>
    <w:rsid w:val="00FB0EC7"/>
    <w:rsid w:val="00FB0EFC"/>
    <w:rsid w:val="00FB15E9"/>
    <w:rsid w:val="00FB1789"/>
    <w:rsid w:val="00FB19DE"/>
    <w:rsid w:val="00FB1CF9"/>
    <w:rsid w:val="00FB1FED"/>
    <w:rsid w:val="00FB20B3"/>
    <w:rsid w:val="00FB2288"/>
    <w:rsid w:val="00FB228E"/>
    <w:rsid w:val="00FB22CE"/>
    <w:rsid w:val="00FB24CD"/>
    <w:rsid w:val="00FB2658"/>
    <w:rsid w:val="00FB2811"/>
    <w:rsid w:val="00FB2ADB"/>
    <w:rsid w:val="00FB2B55"/>
    <w:rsid w:val="00FB31B0"/>
    <w:rsid w:val="00FB3202"/>
    <w:rsid w:val="00FB35B2"/>
    <w:rsid w:val="00FB3849"/>
    <w:rsid w:val="00FB3AED"/>
    <w:rsid w:val="00FB3C55"/>
    <w:rsid w:val="00FB3EE6"/>
    <w:rsid w:val="00FB4218"/>
    <w:rsid w:val="00FB46FD"/>
    <w:rsid w:val="00FB48E0"/>
    <w:rsid w:val="00FB4C94"/>
    <w:rsid w:val="00FB4CAE"/>
    <w:rsid w:val="00FB4DEB"/>
    <w:rsid w:val="00FB4E22"/>
    <w:rsid w:val="00FB4E64"/>
    <w:rsid w:val="00FB4F02"/>
    <w:rsid w:val="00FB5058"/>
    <w:rsid w:val="00FB5132"/>
    <w:rsid w:val="00FB5252"/>
    <w:rsid w:val="00FB5275"/>
    <w:rsid w:val="00FB545F"/>
    <w:rsid w:val="00FB5659"/>
    <w:rsid w:val="00FB5899"/>
    <w:rsid w:val="00FB5D5B"/>
    <w:rsid w:val="00FB5E3B"/>
    <w:rsid w:val="00FB5E80"/>
    <w:rsid w:val="00FB6215"/>
    <w:rsid w:val="00FB633F"/>
    <w:rsid w:val="00FB63E2"/>
    <w:rsid w:val="00FB6429"/>
    <w:rsid w:val="00FB6878"/>
    <w:rsid w:val="00FB69CA"/>
    <w:rsid w:val="00FB6E80"/>
    <w:rsid w:val="00FB6EC0"/>
    <w:rsid w:val="00FB6F8F"/>
    <w:rsid w:val="00FB6FDC"/>
    <w:rsid w:val="00FB7001"/>
    <w:rsid w:val="00FB75AB"/>
    <w:rsid w:val="00FB76FF"/>
    <w:rsid w:val="00FB7781"/>
    <w:rsid w:val="00FB7AA0"/>
    <w:rsid w:val="00FB7BFD"/>
    <w:rsid w:val="00FB7D73"/>
    <w:rsid w:val="00FB7DDE"/>
    <w:rsid w:val="00FC013C"/>
    <w:rsid w:val="00FC0536"/>
    <w:rsid w:val="00FC0955"/>
    <w:rsid w:val="00FC0DB7"/>
    <w:rsid w:val="00FC1096"/>
    <w:rsid w:val="00FC143D"/>
    <w:rsid w:val="00FC1474"/>
    <w:rsid w:val="00FC17FA"/>
    <w:rsid w:val="00FC1964"/>
    <w:rsid w:val="00FC1AE0"/>
    <w:rsid w:val="00FC1B71"/>
    <w:rsid w:val="00FC1DFE"/>
    <w:rsid w:val="00FC1E3A"/>
    <w:rsid w:val="00FC223F"/>
    <w:rsid w:val="00FC2580"/>
    <w:rsid w:val="00FC25AA"/>
    <w:rsid w:val="00FC271A"/>
    <w:rsid w:val="00FC2867"/>
    <w:rsid w:val="00FC28E6"/>
    <w:rsid w:val="00FC2C80"/>
    <w:rsid w:val="00FC2E39"/>
    <w:rsid w:val="00FC2FB3"/>
    <w:rsid w:val="00FC3357"/>
    <w:rsid w:val="00FC3749"/>
    <w:rsid w:val="00FC3853"/>
    <w:rsid w:val="00FC3A32"/>
    <w:rsid w:val="00FC3BE3"/>
    <w:rsid w:val="00FC3CCF"/>
    <w:rsid w:val="00FC3D39"/>
    <w:rsid w:val="00FC3DCE"/>
    <w:rsid w:val="00FC3E1F"/>
    <w:rsid w:val="00FC3E25"/>
    <w:rsid w:val="00FC4085"/>
    <w:rsid w:val="00FC40AB"/>
    <w:rsid w:val="00FC4175"/>
    <w:rsid w:val="00FC4183"/>
    <w:rsid w:val="00FC4659"/>
    <w:rsid w:val="00FC4CF5"/>
    <w:rsid w:val="00FC4D55"/>
    <w:rsid w:val="00FC4D76"/>
    <w:rsid w:val="00FC5260"/>
    <w:rsid w:val="00FC52A3"/>
    <w:rsid w:val="00FC555D"/>
    <w:rsid w:val="00FC58A0"/>
    <w:rsid w:val="00FC5B52"/>
    <w:rsid w:val="00FC5F40"/>
    <w:rsid w:val="00FC5FF5"/>
    <w:rsid w:val="00FC60BF"/>
    <w:rsid w:val="00FC632B"/>
    <w:rsid w:val="00FC63B0"/>
    <w:rsid w:val="00FC6BB3"/>
    <w:rsid w:val="00FC6DB7"/>
    <w:rsid w:val="00FC7003"/>
    <w:rsid w:val="00FC7024"/>
    <w:rsid w:val="00FC7087"/>
    <w:rsid w:val="00FC7130"/>
    <w:rsid w:val="00FC7136"/>
    <w:rsid w:val="00FC74B2"/>
    <w:rsid w:val="00FC7562"/>
    <w:rsid w:val="00FC76ED"/>
    <w:rsid w:val="00FC790B"/>
    <w:rsid w:val="00FC79A3"/>
    <w:rsid w:val="00FC7B6B"/>
    <w:rsid w:val="00FC7FC0"/>
    <w:rsid w:val="00FD01B0"/>
    <w:rsid w:val="00FD070D"/>
    <w:rsid w:val="00FD0857"/>
    <w:rsid w:val="00FD0BFF"/>
    <w:rsid w:val="00FD0CC7"/>
    <w:rsid w:val="00FD118B"/>
    <w:rsid w:val="00FD1519"/>
    <w:rsid w:val="00FD19E7"/>
    <w:rsid w:val="00FD1BB8"/>
    <w:rsid w:val="00FD1C2F"/>
    <w:rsid w:val="00FD1C5F"/>
    <w:rsid w:val="00FD207F"/>
    <w:rsid w:val="00FD2150"/>
    <w:rsid w:val="00FD2591"/>
    <w:rsid w:val="00FD2A77"/>
    <w:rsid w:val="00FD2E79"/>
    <w:rsid w:val="00FD30A8"/>
    <w:rsid w:val="00FD3397"/>
    <w:rsid w:val="00FD3ADE"/>
    <w:rsid w:val="00FD3E08"/>
    <w:rsid w:val="00FD3E75"/>
    <w:rsid w:val="00FD3F75"/>
    <w:rsid w:val="00FD4065"/>
    <w:rsid w:val="00FD4322"/>
    <w:rsid w:val="00FD470A"/>
    <w:rsid w:val="00FD476D"/>
    <w:rsid w:val="00FD4B8C"/>
    <w:rsid w:val="00FD4C3A"/>
    <w:rsid w:val="00FD4E4B"/>
    <w:rsid w:val="00FD509F"/>
    <w:rsid w:val="00FD51D2"/>
    <w:rsid w:val="00FD5969"/>
    <w:rsid w:val="00FD59E0"/>
    <w:rsid w:val="00FD5B28"/>
    <w:rsid w:val="00FD5FCE"/>
    <w:rsid w:val="00FD6160"/>
    <w:rsid w:val="00FD6320"/>
    <w:rsid w:val="00FD67A2"/>
    <w:rsid w:val="00FD6823"/>
    <w:rsid w:val="00FD6843"/>
    <w:rsid w:val="00FD695C"/>
    <w:rsid w:val="00FD6AD8"/>
    <w:rsid w:val="00FD6BA0"/>
    <w:rsid w:val="00FD6C6B"/>
    <w:rsid w:val="00FD6F30"/>
    <w:rsid w:val="00FD7AE9"/>
    <w:rsid w:val="00FD7CD3"/>
    <w:rsid w:val="00FD7F94"/>
    <w:rsid w:val="00FE06EC"/>
    <w:rsid w:val="00FE0FEB"/>
    <w:rsid w:val="00FE129B"/>
    <w:rsid w:val="00FE1384"/>
    <w:rsid w:val="00FE1619"/>
    <w:rsid w:val="00FE17BD"/>
    <w:rsid w:val="00FE190E"/>
    <w:rsid w:val="00FE1AED"/>
    <w:rsid w:val="00FE1CA7"/>
    <w:rsid w:val="00FE29B1"/>
    <w:rsid w:val="00FE3201"/>
    <w:rsid w:val="00FE3234"/>
    <w:rsid w:val="00FE3269"/>
    <w:rsid w:val="00FE33B1"/>
    <w:rsid w:val="00FE37D1"/>
    <w:rsid w:val="00FE381C"/>
    <w:rsid w:val="00FE3A12"/>
    <w:rsid w:val="00FE3BEC"/>
    <w:rsid w:val="00FE419F"/>
    <w:rsid w:val="00FE41AC"/>
    <w:rsid w:val="00FE45B1"/>
    <w:rsid w:val="00FE4623"/>
    <w:rsid w:val="00FE4851"/>
    <w:rsid w:val="00FE4B76"/>
    <w:rsid w:val="00FE4C7A"/>
    <w:rsid w:val="00FE4E60"/>
    <w:rsid w:val="00FE5222"/>
    <w:rsid w:val="00FE5242"/>
    <w:rsid w:val="00FE55A6"/>
    <w:rsid w:val="00FE56C6"/>
    <w:rsid w:val="00FE5938"/>
    <w:rsid w:val="00FE5B37"/>
    <w:rsid w:val="00FE5E2E"/>
    <w:rsid w:val="00FE5FFF"/>
    <w:rsid w:val="00FE602B"/>
    <w:rsid w:val="00FE603C"/>
    <w:rsid w:val="00FE605E"/>
    <w:rsid w:val="00FE61A2"/>
    <w:rsid w:val="00FE662A"/>
    <w:rsid w:val="00FE691E"/>
    <w:rsid w:val="00FE69DB"/>
    <w:rsid w:val="00FE69F1"/>
    <w:rsid w:val="00FE6B62"/>
    <w:rsid w:val="00FE6E75"/>
    <w:rsid w:val="00FE708F"/>
    <w:rsid w:val="00FE70F4"/>
    <w:rsid w:val="00FE7304"/>
    <w:rsid w:val="00FE77E5"/>
    <w:rsid w:val="00FE7C2D"/>
    <w:rsid w:val="00FF0153"/>
    <w:rsid w:val="00FF01AB"/>
    <w:rsid w:val="00FF022F"/>
    <w:rsid w:val="00FF0246"/>
    <w:rsid w:val="00FF02DA"/>
    <w:rsid w:val="00FF0411"/>
    <w:rsid w:val="00FF04CA"/>
    <w:rsid w:val="00FF068C"/>
    <w:rsid w:val="00FF0B08"/>
    <w:rsid w:val="00FF0B41"/>
    <w:rsid w:val="00FF0B89"/>
    <w:rsid w:val="00FF0BDF"/>
    <w:rsid w:val="00FF0E35"/>
    <w:rsid w:val="00FF0E7D"/>
    <w:rsid w:val="00FF0F02"/>
    <w:rsid w:val="00FF1082"/>
    <w:rsid w:val="00FF1260"/>
    <w:rsid w:val="00FF1341"/>
    <w:rsid w:val="00FF1568"/>
    <w:rsid w:val="00FF1578"/>
    <w:rsid w:val="00FF1702"/>
    <w:rsid w:val="00FF1B0D"/>
    <w:rsid w:val="00FF1DC1"/>
    <w:rsid w:val="00FF23F4"/>
    <w:rsid w:val="00FF2425"/>
    <w:rsid w:val="00FF27AC"/>
    <w:rsid w:val="00FF2ADD"/>
    <w:rsid w:val="00FF3059"/>
    <w:rsid w:val="00FF3285"/>
    <w:rsid w:val="00FF3375"/>
    <w:rsid w:val="00FF34B7"/>
    <w:rsid w:val="00FF3780"/>
    <w:rsid w:val="00FF3C9F"/>
    <w:rsid w:val="00FF3DDA"/>
    <w:rsid w:val="00FF4024"/>
    <w:rsid w:val="00FF423D"/>
    <w:rsid w:val="00FF448C"/>
    <w:rsid w:val="00FF492E"/>
    <w:rsid w:val="00FF4A1C"/>
    <w:rsid w:val="00FF4F57"/>
    <w:rsid w:val="00FF5012"/>
    <w:rsid w:val="00FF503F"/>
    <w:rsid w:val="00FF53E9"/>
    <w:rsid w:val="00FF549C"/>
    <w:rsid w:val="00FF54B0"/>
    <w:rsid w:val="00FF5577"/>
    <w:rsid w:val="00FF5AD6"/>
    <w:rsid w:val="00FF5BBC"/>
    <w:rsid w:val="00FF5E34"/>
    <w:rsid w:val="00FF5EE8"/>
    <w:rsid w:val="00FF61AD"/>
    <w:rsid w:val="00FF688A"/>
    <w:rsid w:val="00FF69AD"/>
    <w:rsid w:val="00FF7058"/>
    <w:rsid w:val="00FF74E1"/>
    <w:rsid w:val="00FF765F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8C06E31"/>
  <w15:docId w15:val="{0BBB56E8-7897-49B1-AF05-3847D4F09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9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754F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754F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E754F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E754F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E754F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E754F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E754FE"/>
    <w:pPr>
      <w:spacing w:after="120"/>
    </w:pPr>
  </w:style>
  <w:style w:type="paragraph" w:styleId="Header">
    <w:name w:val="header"/>
    <w:basedOn w:val="Normal"/>
    <w:link w:val="HeaderChar"/>
    <w:rsid w:val="00E754FE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754F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754FE"/>
    <w:rPr>
      <w:rFonts w:cs="Times New Roman"/>
      <w:b/>
      <w:bCs/>
    </w:rPr>
  </w:style>
  <w:style w:type="paragraph" w:styleId="ListBullet">
    <w:name w:val="List Bullet"/>
    <w:basedOn w:val="Normal"/>
    <w:rsid w:val="00E754F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754F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754F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754FE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E754F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754F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E754F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E754FE"/>
    <w:pPr>
      <w:ind w:left="284"/>
    </w:pPr>
  </w:style>
  <w:style w:type="paragraph" w:customStyle="1" w:styleId="AAFrameAddress">
    <w:name w:val="AA Frame Address"/>
    <w:basedOn w:val="Heading1"/>
    <w:uiPriority w:val="99"/>
    <w:rsid w:val="00E754F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E754F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E754F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E754FE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E754FE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E754FE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E754FE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E754FE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E754FE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E754FE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E754FE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E754FE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E754FE"/>
    <w:pPr>
      <w:ind w:left="2552" w:hanging="284"/>
    </w:pPr>
  </w:style>
  <w:style w:type="paragraph" w:styleId="TOC2">
    <w:name w:val="toc 2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754FE"/>
    <w:pPr>
      <w:ind w:left="851"/>
    </w:pPr>
  </w:style>
  <w:style w:type="paragraph" w:styleId="TOC5">
    <w:name w:val="toc 5"/>
    <w:basedOn w:val="Normal"/>
    <w:next w:val="Normal"/>
    <w:uiPriority w:val="99"/>
    <w:semiHidden/>
    <w:rsid w:val="00E754FE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E754FE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E754FE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E754FE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E754FE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E754FE"/>
    <w:pPr>
      <w:ind w:left="567" w:hanging="567"/>
    </w:pPr>
  </w:style>
  <w:style w:type="paragraph" w:styleId="ListBullet5">
    <w:name w:val="List Bullet 5"/>
    <w:basedOn w:val="Normal"/>
    <w:uiPriority w:val="99"/>
    <w:rsid w:val="00E754F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E754FE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754FE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E754FE"/>
    <w:pPr>
      <w:ind w:left="284" w:firstLine="284"/>
    </w:pPr>
  </w:style>
  <w:style w:type="character" w:styleId="Strong">
    <w:name w:val="Strong"/>
    <w:uiPriority w:val="99"/>
    <w:qFormat/>
    <w:rsid w:val="00E754F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754F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E754F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E754F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754F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E754F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E754F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E754F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754FE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E754F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E754F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E754F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E754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754F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754F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E754FE"/>
  </w:style>
  <w:style w:type="paragraph" w:customStyle="1" w:styleId="ASSETS">
    <w:name w:val="ASSETS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E754F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D31AB4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E754FE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754FE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E754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54FE"/>
    <w:pPr>
      <w:spacing w:after="0"/>
    </w:pPr>
  </w:style>
  <w:style w:type="paragraph" w:customStyle="1" w:styleId="acctdividends">
    <w:name w:val="acct dividends"/>
    <w:aliases w:val="a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54FE"/>
    <w:pPr>
      <w:spacing w:after="0"/>
    </w:pPr>
  </w:style>
  <w:style w:type="paragraph" w:customStyle="1" w:styleId="acctindent">
    <w:name w:val="acct indent"/>
    <w:aliases w:val="ai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54FE"/>
    <w:pPr>
      <w:framePr w:hSpace="180" w:vSpace="180" w:wrap="auto" w:hAnchor="margin" w:yAlign="bottom"/>
      <w:numPr>
        <w:numId w:val="2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54F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54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54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54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54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54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54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54FE"/>
    <w:pPr>
      <w:spacing w:after="0"/>
    </w:pPr>
  </w:style>
  <w:style w:type="paragraph" w:customStyle="1" w:styleId="List1a">
    <w:name w:val="List 1a"/>
    <w:aliases w:val="1a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E754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E754F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54FE"/>
  </w:style>
  <w:style w:type="paragraph" w:customStyle="1" w:styleId="zreportaddinfo">
    <w:name w:val="zreport addinfo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54F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54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54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54FE"/>
    <w:rPr>
      <w:b/>
      <w:bCs/>
    </w:rPr>
  </w:style>
  <w:style w:type="paragraph" w:customStyle="1" w:styleId="nineptbodytext">
    <w:name w:val="nine pt body text"/>
    <w:aliases w:val="9bt"/>
    <w:basedOn w:val="nineptnormal"/>
    <w:rsid w:val="00E754FE"/>
    <w:pPr>
      <w:spacing w:after="220"/>
    </w:pPr>
  </w:style>
  <w:style w:type="paragraph" w:customStyle="1" w:styleId="nineptnormal">
    <w:name w:val="nine pt normal"/>
    <w:aliases w:val="9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54FE"/>
    <w:pPr>
      <w:jc w:val="center"/>
    </w:pPr>
  </w:style>
  <w:style w:type="paragraph" w:customStyle="1" w:styleId="heading">
    <w:name w:val="heading"/>
    <w:aliases w:val="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54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54FE"/>
  </w:style>
  <w:style w:type="paragraph" w:customStyle="1" w:styleId="nineptheadingcentredbold">
    <w:name w:val="nine pt heading centred bold"/>
    <w:aliases w:val="9hc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54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54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54FE"/>
    <w:rPr>
      <w:b/>
    </w:rPr>
  </w:style>
  <w:style w:type="paragraph" w:customStyle="1" w:styleId="nineptcolumntab1">
    <w:name w:val="nine pt column tab1"/>
    <w:aliases w:val="a91"/>
    <w:basedOn w:val="nineptnormal"/>
    <w:rsid w:val="00E754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54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54FE"/>
    <w:pPr>
      <w:jc w:val="center"/>
    </w:pPr>
  </w:style>
  <w:style w:type="paragraph" w:customStyle="1" w:styleId="Normalheading">
    <w:name w:val="Normal heading"/>
    <w:aliases w:val="n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54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54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54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54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54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54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54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54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54F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54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54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54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54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54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54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54FE"/>
    <w:pPr>
      <w:spacing w:after="0"/>
    </w:pPr>
  </w:style>
  <w:style w:type="paragraph" w:customStyle="1" w:styleId="smallreturn">
    <w:name w:val="small return"/>
    <w:aliases w:val="sr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54FE"/>
    <w:pPr>
      <w:spacing w:after="0"/>
    </w:pPr>
  </w:style>
  <w:style w:type="paragraph" w:customStyle="1" w:styleId="headingbolditalic">
    <w:name w:val="heading bold italic"/>
    <w:aliases w:val="hbi"/>
    <w:basedOn w:val="heading"/>
    <w:rsid w:val="00E754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54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54FE"/>
    <w:pPr>
      <w:spacing w:after="0"/>
    </w:pPr>
  </w:style>
  <w:style w:type="paragraph" w:customStyle="1" w:styleId="blockbullet">
    <w:name w:val="block bullet"/>
    <w:aliases w:val="bb"/>
    <w:basedOn w:val="block"/>
    <w:rsid w:val="00E754FE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54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54FE"/>
    <w:pPr>
      <w:spacing w:after="0"/>
    </w:pPr>
  </w:style>
  <w:style w:type="paragraph" w:customStyle="1" w:styleId="eightptnormal">
    <w:name w:val="eight pt normal"/>
    <w:aliases w:val="8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54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54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54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54FE"/>
    <w:rPr>
      <w:b/>
      <w:bCs/>
    </w:rPr>
  </w:style>
  <w:style w:type="paragraph" w:customStyle="1" w:styleId="eightptbodytext">
    <w:name w:val="eight pt body text"/>
    <w:aliases w:val="8bt"/>
    <w:basedOn w:val="eightptnormal"/>
    <w:rsid w:val="00E754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54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54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54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54FE"/>
    <w:pPr>
      <w:spacing w:after="0"/>
    </w:pPr>
  </w:style>
  <w:style w:type="paragraph" w:customStyle="1" w:styleId="eightptblock">
    <w:name w:val="eight pt block"/>
    <w:aliases w:val="8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54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54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54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54FE"/>
    <w:pPr>
      <w:spacing w:after="0"/>
    </w:pPr>
  </w:style>
  <w:style w:type="paragraph" w:customStyle="1" w:styleId="blockindent">
    <w:name w:val="block indent"/>
    <w:aliases w:val="bi"/>
    <w:basedOn w:val="block"/>
    <w:rsid w:val="00E754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54FE"/>
    <w:pPr>
      <w:jc w:val="center"/>
    </w:pPr>
  </w:style>
  <w:style w:type="paragraph" w:customStyle="1" w:styleId="nineptcol">
    <w:name w:val="nine pt %col"/>
    <w:aliases w:val="9%"/>
    <w:basedOn w:val="nineptnormal"/>
    <w:rsid w:val="00E754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54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54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54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54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54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54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54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54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54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54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54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54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54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54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54FE"/>
    <w:pPr>
      <w:spacing w:after="80"/>
    </w:pPr>
  </w:style>
  <w:style w:type="paragraph" w:customStyle="1" w:styleId="nineptratecol">
    <w:name w:val="nine pt rate col"/>
    <w:aliases w:val="a9r"/>
    <w:basedOn w:val="nineptnormal"/>
    <w:rsid w:val="00E754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54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54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54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54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54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54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54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54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54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54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54FE"/>
    <w:pPr>
      <w:ind w:left="907" w:hanging="340"/>
    </w:pPr>
  </w:style>
  <w:style w:type="paragraph" w:customStyle="1" w:styleId="List3i">
    <w:name w:val="List 3i"/>
    <w:aliases w:val="3i"/>
    <w:basedOn w:val="List2i"/>
    <w:rsid w:val="00E754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54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54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54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54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54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54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54FE"/>
    <w:pPr>
      <w:spacing w:after="80"/>
    </w:pPr>
  </w:style>
  <w:style w:type="paragraph" w:customStyle="1" w:styleId="blockbullet2">
    <w:name w:val="block bullet 2"/>
    <w:aliases w:val="bb2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54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54F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754FE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E754FE"/>
    <w:pPr>
      <w:ind w:left="1134"/>
    </w:pPr>
  </w:style>
  <w:style w:type="character" w:customStyle="1" w:styleId="AccPolicyalternativeChar">
    <w:name w:val="Acc Policy alternative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E754F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E754FE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uiPriority w:val="99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"/>
    <w:basedOn w:val="a1"/>
    <w:rsid w:val="005B3B34"/>
    <w:rPr>
      <w:rFonts w:ascii="Angsana New" w:hAnsi="Angsana New"/>
      <w:sz w:val="30"/>
      <w:szCs w:val="30"/>
    </w:rPr>
  </w:style>
  <w:style w:type="character" w:customStyle="1" w:styleId="BodyText3Char1">
    <w:name w:val="Body Text 3 Char1"/>
    <w:rsid w:val="003D3005"/>
    <w:rPr>
      <w:rFonts w:cs="EucrosiaUPC"/>
      <w:sz w:val="30"/>
      <w:szCs w:val="30"/>
    </w:rPr>
  </w:style>
  <w:style w:type="paragraph" w:customStyle="1" w:styleId="RNormal">
    <w:name w:val="RNormal"/>
    <w:basedOn w:val="Normal"/>
    <w:rsid w:val="00CC59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aliases w:val="fr"/>
    <w:semiHidden/>
    <w:unhideWhenUsed/>
    <w:rsid w:val="00CC5934"/>
    <w:rPr>
      <w:vertAlign w:val="superscript"/>
    </w:rPr>
  </w:style>
  <w:style w:type="character" w:styleId="CommentReference">
    <w:name w:val="annotation reference"/>
    <w:uiPriority w:val="99"/>
    <w:rsid w:val="00CF6C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F6CA2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6CA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D6CBD"/>
    <w:pPr>
      <w:spacing w:line="240" w:lineRule="auto"/>
    </w:pPr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6D6CBD"/>
    <w:rPr>
      <w:rFonts w:ascii="Arial" w:hAnsi="Arial" w:cs="Cordia New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9F5BA9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3D1504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B40E7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C268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4Char1">
    <w:name w:val="Heading 4 Char1"/>
    <w:rsid w:val="00B336FB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B336FB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336FB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B336FB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B336FB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B336FB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336FB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B336FB"/>
    <w:rPr>
      <w:rFonts w:ascii="Arial" w:hAnsi="Arial"/>
      <w:sz w:val="18"/>
      <w:szCs w:val="18"/>
    </w:rPr>
  </w:style>
  <w:style w:type="character" w:customStyle="1" w:styleId="BodyTextIndent2Char1">
    <w:name w:val="Body Text Indent 2 Char1"/>
    <w:rsid w:val="00B336FB"/>
    <w:rPr>
      <w:rFonts w:cs="EucrosiaUPC"/>
      <w:sz w:val="30"/>
      <w:szCs w:val="30"/>
    </w:rPr>
  </w:style>
  <w:style w:type="character" w:customStyle="1" w:styleId="SignatureChar1">
    <w:name w:val="Signature Char1"/>
    <w:rsid w:val="00B336FB"/>
    <w:rPr>
      <w:rFonts w:ascii="Arial" w:hAnsi="Arial"/>
      <w:sz w:val="18"/>
      <w:szCs w:val="18"/>
    </w:rPr>
  </w:style>
  <w:style w:type="paragraph" w:styleId="List2">
    <w:name w:val="List 2"/>
    <w:basedOn w:val="Normal"/>
    <w:rsid w:val="00B336FB"/>
    <w:pPr>
      <w:ind w:left="720" w:hanging="360"/>
    </w:pPr>
  </w:style>
  <w:style w:type="paragraph" w:styleId="ListContinue2">
    <w:name w:val="List Continue 2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336FB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336FB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B336FB"/>
    <w:rPr>
      <w:rFonts w:ascii="Arial" w:hAnsi="Arial"/>
      <w:sz w:val="18"/>
      <w:szCs w:val="22"/>
    </w:rPr>
  </w:style>
  <w:style w:type="character" w:customStyle="1" w:styleId="Heading1Char1">
    <w:name w:val="Heading 1 Char1"/>
    <w:rsid w:val="00B336F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B336F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B336F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336FB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B336FB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336FB"/>
  </w:style>
  <w:style w:type="character" w:customStyle="1" w:styleId="hps">
    <w:name w:val="hps"/>
    <w:uiPriority w:val="99"/>
    <w:rsid w:val="00B336FB"/>
    <w:rPr>
      <w:rFonts w:cs="Times New Roman"/>
    </w:rPr>
  </w:style>
  <w:style w:type="character" w:customStyle="1" w:styleId="gt-icon-text1">
    <w:name w:val="gt-icon-text1"/>
    <w:uiPriority w:val="99"/>
    <w:rsid w:val="00B336FB"/>
    <w:rPr>
      <w:rFonts w:cs="Times New Roman"/>
    </w:rPr>
  </w:style>
  <w:style w:type="character" w:customStyle="1" w:styleId="longtext">
    <w:name w:val="long_text"/>
    <w:uiPriority w:val="99"/>
    <w:rsid w:val="00B336FB"/>
    <w:rPr>
      <w:rFonts w:cs="Times New Roman"/>
    </w:rPr>
  </w:style>
  <w:style w:type="character" w:customStyle="1" w:styleId="CharChar22">
    <w:name w:val="Char Char22"/>
    <w:rsid w:val="00B336F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336FB"/>
  </w:style>
  <w:style w:type="character" w:customStyle="1" w:styleId="st1">
    <w:name w:val="st1"/>
    <w:basedOn w:val="DefaultParagraphFont"/>
    <w:rsid w:val="00B336FB"/>
  </w:style>
  <w:style w:type="character" w:styleId="Hyperlink">
    <w:name w:val="Hyperlink"/>
    <w:uiPriority w:val="99"/>
    <w:unhideWhenUsed/>
    <w:rsid w:val="00B336F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336FB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336FB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B336F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fontstyle01">
    <w:name w:val="fontstyle01"/>
    <w:rsid w:val="00B336FB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B336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B336FB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336FB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336FB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336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336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336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336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336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336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336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B336FB"/>
  </w:style>
  <w:style w:type="paragraph" w:customStyle="1" w:styleId="TableParagraph">
    <w:name w:val="Table Paragraph"/>
    <w:basedOn w:val="Normal"/>
    <w:uiPriority w:val="1"/>
    <w:qFormat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336F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B336FB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D37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7F6B66-1CCA-426A-8F86-D37646215A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A21D02-E461-49D1-B100-D288979260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753227-61BC-4E4C-B247-CED1FEF7307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7CD9DE82-7A65-4305-9597-F65E018B3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7</Pages>
  <Words>1755</Words>
  <Characters>10006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cp:lastModifiedBy>Anyamanee, Ingsirorat</cp:lastModifiedBy>
  <cp:revision>5</cp:revision>
  <cp:lastPrinted>2022-02-04T21:21:00Z</cp:lastPrinted>
  <dcterms:created xsi:type="dcterms:W3CDTF">2024-01-26T07:04:00Z</dcterms:created>
  <dcterms:modified xsi:type="dcterms:W3CDTF">2024-02-08T14:13:00Z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0x0101008DD96FDEB598B2439679D7107D7229AD</vt:lpwstr>
  </property>
  <property fmtid="{D5CDD505-2E9C-101B-9397-08002B2CF9AE}" pid="4" name="MediaServiceImageTags">
    <vt:lpwstr/>
  </property>
</Properties>
</file>