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142343" w14:paraId="74703D13" w14:textId="77777777" w:rsidTr="00BC19BA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F77A622" w:rsidR="00F16933" w:rsidRPr="00142343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F16933" w:rsidRPr="00142343" w14:paraId="1B1315C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  <w:tblHeader/>
        </w:trPr>
        <w:tc>
          <w:tcPr>
            <w:tcW w:w="1368" w:type="dxa"/>
          </w:tcPr>
          <w:p w14:paraId="10E40734" w14:textId="77777777" w:rsidR="00F16933" w:rsidRPr="00142343" w:rsidRDefault="00F16933" w:rsidP="00FA68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F16933" w:rsidRPr="00142343" w14:paraId="65095DB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14234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142343" w14:paraId="348B1393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14234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142343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142343" w14:paraId="251DF9F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14234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14234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14234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142343" w14:paraId="31357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142343" w:rsidRDefault="00F16933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14234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142343" w14:paraId="0352E8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142343" w:rsidRDefault="00D3790F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14234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018AA38E" w:rsidR="00D3790F" w:rsidRPr="0014234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ในตราสารหนี้ระยะ</w:t>
            </w:r>
            <w:r w:rsidR="0043271B"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9126A8" w:rsidRPr="00142343" w14:paraId="405BFE4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F712B9" w14:textId="77777777" w:rsidR="009126A8" w:rsidRPr="00142343" w:rsidRDefault="009126A8" w:rsidP="00FA6873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61422" w14:textId="77777777" w:rsidR="009126A8" w:rsidRPr="00142343" w:rsidRDefault="009126A8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F166C" w14:textId="6F89328E" w:rsidR="009126A8" w:rsidRPr="00142343" w:rsidRDefault="00D6660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B458C" w:rsidRPr="00142343" w14:paraId="5A2B960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1B458C" w:rsidRPr="00142343" w14:paraId="7B900F8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458C" w:rsidRPr="00142343" w14:paraId="4925DD2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458C" w:rsidRPr="00142343" w14:paraId="0FB2558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458C" w:rsidRPr="00142343" w14:paraId="6FFD922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458C" w:rsidRPr="00142343" w14:paraId="78ADD07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1B458C" w:rsidRPr="00142343" w:rsidRDefault="001B458C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1B458C" w:rsidRPr="00142343" w:rsidRDefault="001B458C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19BA" w:rsidRPr="00142343" w14:paraId="3F5991C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4BCD15F8" w:rsidR="00BC19BA" w:rsidRPr="00142343" w:rsidRDefault="00BC19BA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  <w:r w:rsidR="002D4F7F"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D4F7F" w:rsidRPr="001423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(หนี้สินภาษีเงินได้รอการตัดบัญชี)</w:t>
            </w:r>
          </w:p>
        </w:tc>
      </w:tr>
      <w:tr w:rsidR="000414E2" w:rsidRPr="00142343" w14:paraId="117EFF9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1180DBD" w14:textId="77777777" w:rsidR="000414E2" w:rsidRPr="00142343" w:rsidRDefault="000414E2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3AAC2" w14:textId="77777777" w:rsidR="000414E2" w:rsidRPr="00142343" w:rsidRDefault="000414E2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9690" w14:textId="17F244C9" w:rsidR="000414E2" w:rsidRPr="00142343" w:rsidRDefault="000414E2" w:rsidP="001B458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การค้า</w:t>
            </w:r>
          </w:p>
        </w:tc>
      </w:tr>
      <w:tr w:rsidR="00BC19BA" w:rsidRPr="00142343" w14:paraId="6963D52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2CC3B458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BC19BA" w:rsidRPr="00142343" w14:paraId="39B41BA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3B8F71E2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C19BA" w:rsidRPr="00142343" w14:paraId="655B1F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7E7CF30D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</w:t>
            </w:r>
            <w:r w:rsidR="001E33F3" w:rsidRPr="0014234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มูลค่าหุ้น</w:t>
            </w:r>
          </w:p>
        </w:tc>
      </w:tr>
      <w:tr w:rsidR="00BC19BA" w:rsidRPr="00142343" w14:paraId="35086CB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54F73573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BC19BA" w:rsidRPr="00142343" w14:paraId="75702F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B0F67E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D3DF4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E8EFC" w14:textId="30D9AC85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C19BA" w:rsidRPr="00142343" w14:paraId="02A9525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322E76A4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C19BA" w:rsidRPr="00142343" w14:paraId="35F4D88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693BACF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5671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6AEC38" w14:textId="42CFA14D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C19BA" w:rsidRPr="00142343" w14:paraId="29103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721A8085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19BA" w:rsidRPr="00142343" w14:paraId="4C8AFF8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0188ACC1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19BA" w:rsidRPr="00142343" w14:paraId="584D368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18AB2490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19BA" w:rsidRPr="00142343" w14:paraId="4402C08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2269970E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19BA" w:rsidRPr="00142343" w14:paraId="1A9CE0B1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1F01BAA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C19BA" w:rsidRPr="00142343" w14:paraId="66FE2A86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D023891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C19BA" w:rsidRPr="00142343" w14:paraId="21EC237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8CFEBDE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9BA" w:rsidRPr="00142343" w14:paraId="0FA65E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BC19BA" w:rsidRPr="00142343" w:rsidRDefault="00BC19BA" w:rsidP="001B458C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6BF174D" w:rsidR="00BC19BA" w:rsidRPr="00142343" w:rsidRDefault="00BC19BA" w:rsidP="001B458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142343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br w:type="page"/>
      </w:r>
      <w:r w:rsidRPr="0014234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142343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6CABE" w14:textId="6AD97470" w:rsidR="00F16933" w:rsidRPr="00142343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142343">
        <w:rPr>
          <w:rFonts w:asciiTheme="majorBidi" w:hAnsiTheme="majorBidi" w:cstheme="majorBidi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14234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D37229" w:rsidRPr="00142343">
        <w:rPr>
          <w:rFonts w:asciiTheme="majorBidi" w:hAnsiTheme="majorBidi" w:cstheme="majorBidi"/>
          <w:sz w:val="30"/>
          <w:szCs w:val="30"/>
          <w:cs/>
        </w:rPr>
        <w:t>ของ</w:t>
      </w:r>
      <w:r w:rsidRPr="0014234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4AD1" w:rsidRPr="00142343">
        <w:rPr>
          <w:rFonts w:asciiTheme="majorBidi" w:hAnsiTheme="majorBidi" w:cstheme="majorBidi"/>
          <w:sz w:val="30"/>
          <w:szCs w:val="30"/>
          <w:cs/>
        </w:rPr>
        <w:br/>
      </w:r>
      <w:r w:rsidRPr="0014234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F5B49"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1DC1" w:rsidRPr="00142343">
        <w:rPr>
          <w:rFonts w:asciiTheme="majorBidi" w:hAnsiTheme="majorBidi" w:cstheme="majorBidi"/>
          <w:sz w:val="30"/>
          <w:szCs w:val="30"/>
        </w:rPr>
        <w:t>8</w:t>
      </w:r>
      <w:r w:rsidR="00EE03E6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EE03E6" w:rsidRPr="0014234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 w:rsidRPr="00142343">
        <w:rPr>
          <w:rFonts w:asciiTheme="majorBidi" w:hAnsiTheme="majorBidi" w:cstheme="majorBidi"/>
          <w:sz w:val="30"/>
          <w:szCs w:val="30"/>
        </w:rPr>
        <w:t>256</w:t>
      </w:r>
      <w:r w:rsidR="00001E1B" w:rsidRPr="00142343">
        <w:rPr>
          <w:rFonts w:asciiTheme="majorBidi" w:hAnsiTheme="majorBidi" w:cstheme="majorBidi"/>
          <w:sz w:val="30"/>
          <w:szCs w:val="30"/>
        </w:rPr>
        <w:t>7</w:t>
      </w:r>
    </w:p>
    <w:p w14:paraId="54DCB709" w14:textId="77777777" w:rsidR="00F16933" w:rsidRPr="00142343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6B035" w14:textId="77777777" w:rsidR="00F16933" w:rsidRPr="00142343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142343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CE038C" w14:textId="1C2DEEA7" w:rsidR="00F16933" w:rsidRPr="00142343" w:rsidRDefault="00F16933" w:rsidP="008D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</w:rPr>
        <w:tab/>
      </w:r>
      <w:r w:rsidR="005B3DDF" w:rsidRPr="00142343">
        <w:rPr>
          <w:rFonts w:asciiTheme="majorBidi" w:hAnsiTheme="majorBidi" w:cstheme="majorBidi"/>
          <w:spacing w:val="8"/>
          <w:sz w:val="30"/>
          <w:szCs w:val="30"/>
          <w:cs/>
        </w:rPr>
        <w:t>บริษัทควอ</w:t>
      </w:r>
      <w:r w:rsidR="00DB730B" w:rsidRPr="00142343">
        <w:rPr>
          <w:rFonts w:asciiTheme="majorBidi" w:hAnsiTheme="majorBidi" w:cstheme="majorBidi"/>
          <w:spacing w:val="8"/>
          <w:sz w:val="30"/>
          <w:szCs w:val="30"/>
          <w:cs/>
        </w:rPr>
        <w:t>ลิตี้คอนสตรัคชั่น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โปรดัคส์ จำกัด </w:t>
      </w:r>
      <w:r w:rsidR="00D01F0F" w:rsidRPr="0014234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>มหาชน</w:t>
      </w:r>
      <w:r w:rsidR="00D01F0F" w:rsidRPr="0014234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596854" w:rsidRPr="0014234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142343">
        <w:rPr>
          <w:rFonts w:asciiTheme="majorBidi" w:hAnsiTheme="majorBidi" w:cstheme="majorBidi"/>
          <w:spacing w:val="8"/>
          <w:sz w:val="30"/>
          <w:szCs w:val="30"/>
        </w:rPr>
        <w:t>“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r w:rsidRPr="00142343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596854" w:rsidRPr="0014234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14234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37421" w:rsidRPr="00142343">
        <w:rPr>
          <w:rFonts w:asciiTheme="majorBidi" w:hAnsiTheme="majorBidi" w:cstheme="majorBidi"/>
          <w:spacing w:val="6"/>
          <w:sz w:val="30"/>
          <w:szCs w:val="30"/>
          <w:cs/>
        </w:rPr>
        <w:t>โดย</w:t>
      </w:r>
      <w:r w:rsidRPr="00142343">
        <w:rPr>
          <w:rFonts w:asciiTheme="majorBidi" w:hAnsiTheme="majorBidi" w:cstheme="majorBidi"/>
          <w:spacing w:val="6"/>
          <w:sz w:val="30"/>
          <w:szCs w:val="30"/>
          <w:cs/>
        </w:rPr>
        <w:t>มีที่อยู่จดทะเบียนตั้งอยู่</w:t>
      </w:r>
      <w:r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เลขที่ </w:t>
      </w:r>
      <w:r w:rsidR="00031098" w:rsidRPr="00142343">
        <w:rPr>
          <w:rFonts w:asciiTheme="majorBidi" w:hAnsiTheme="majorBidi" w:cstheme="majorBidi"/>
          <w:spacing w:val="-2"/>
          <w:sz w:val="30"/>
          <w:szCs w:val="30"/>
        </w:rPr>
        <w:t>144</w:t>
      </w:r>
      <w:r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031098" w:rsidRPr="00142343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14234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31098" w:rsidRPr="00142343">
        <w:rPr>
          <w:rFonts w:asciiTheme="majorBidi" w:hAnsiTheme="majorBidi" w:cstheme="majorBidi"/>
          <w:spacing w:val="-2"/>
          <w:sz w:val="30"/>
          <w:szCs w:val="30"/>
        </w:rPr>
        <w:t>13160</w:t>
      </w:r>
      <w:r w:rsidR="00B201C3"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ประเทศไทย</w:t>
      </w:r>
    </w:p>
    <w:p w14:paraId="17E0EC3F" w14:textId="77777777" w:rsidR="008D51DE" w:rsidRPr="00142343" w:rsidRDefault="008D51DE" w:rsidP="008D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3D8B9" w14:textId="0AC58484" w:rsidR="008D51DE" w:rsidRPr="00142343" w:rsidRDefault="008D51DE" w:rsidP="008D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pacing w:val="10"/>
          <w:sz w:val="30"/>
          <w:szCs w:val="30"/>
          <w:cs/>
        </w:rPr>
        <w:t xml:space="preserve">บริษัทใหญ่และบริษัทใหญ่ในลำดับสูงสุด ได้แก่ บริษัทเอสซีจี </w:t>
      </w:r>
      <w:r w:rsidRPr="00142343">
        <w:rPr>
          <w:rFonts w:asciiTheme="majorBidi" w:hAnsiTheme="majorBidi" w:cstheme="majorBidi" w:hint="cs"/>
          <w:spacing w:val="10"/>
          <w:sz w:val="30"/>
          <w:szCs w:val="30"/>
          <w:cs/>
        </w:rPr>
        <w:t>ซ</w:t>
      </w:r>
      <w:r w:rsidR="00A16022" w:rsidRPr="00142343">
        <w:rPr>
          <w:rFonts w:asciiTheme="majorBidi" w:hAnsiTheme="majorBidi" w:cstheme="majorBidi" w:hint="cs"/>
          <w:spacing w:val="10"/>
          <w:sz w:val="30"/>
          <w:szCs w:val="30"/>
          <w:cs/>
        </w:rPr>
        <w:t>ิ</w:t>
      </w:r>
      <w:r w:rsidRPr="00142343">
        <w:rPr>
          <w:rFonts w:asciiTheme="majorBidi" w:hAnsiTheme="majorBidi" w:cstheme="majorBidi" w:hint="cs"/>
          <w:spacing w:val="10"/>
          <w:sz w:val="30"/>
          <w:szCs w:val="30"/>
          <w:cs/>
        </w:rPr>
        <w:t>เมนต์</w:t>
      </w:r>
      <w:r w:rsidR="00D7336C" w:rsidRPr="00D7336C">
        <w:rPr>
          <w:rFonts w:asciiTheme="majorBidi" w:hAnsiTheme="majorBidi" w:cstheme="majorBidi" w:hint="cs"/>
          <w:spacing w:val="10"/>
          <w:sz w:val="30"/>
          <w:szCs w:val="30"/>
        </w:rPr>
        <w:t>-</w:t>
      </w:r>
      <w:r w:rsidRPr="00142343">
        <w:rPr>
          <w:rFonts w:asciiTheme="majorBidi" w:hAnsiTheme="majorBidi" w:cstheme="majorBidi"/>
          <w:spacing w:val="10"/>
          <w:sz w:val="30"/>
          <w:szCs w:val="30"/>
          <w:cs/>
        </w:rPr>
        <w:t>ผลิตภัณฑ์ก่อสร้าง จำกัด และ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บริษัทปูนซิเมนต์ไทย จำกัด </w:t>
      </w:r>
      <w:r w:rsidRPr="00142343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>มหาชน</w:t>
      </w:r>
      <w:r w:rsidRPr="00142343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6F5B2D2C" w14:textId="77777777" w:rsidR="008D51DE" w:rsidRPr="00142343" w:rsidRDefault="008D51DE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4D637F" w14:textId="18372189" w:rsidR="001E42FE" w:rsidRPr="00142343" w:rsidRDefault="001E42FE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 w:hint="cs"/>
          <w:spacing w:val="6"/>
          <w:sz w:val="30"/>
          <w:szCs w:val="30"/>
          <w:cs/>
        </w:rPr>
        <w:t>เมื่อวันที่</w:t>
      </w:r>
      <w:r w:rsidRPr="001423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6"/>
          <w:sz w:val="30"/>
          <w:szCs w:val="30"/>
        </w:rPr>
        <w:t>1</w:t>
      </w:r>
      <w:r w:rsidRPr="001423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1423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6"/>
          <w:sz w:val="30"/>
          <w:szCs w:val="30"/>
        </w:rPr>
        <w:t>2565</w:t>
      </w:r>
      <w:r w:rsidR="007F4516" w:rsidRPr="00142343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 เดคคอร์ จำกัด (มหาชน) (“</w:t>
      </w:r>
      <w:r w:rsidR="000414E2" w:rsidRPr="00142343">
        <w:rPr>
          <w:rFonts w:ascii="Angsana New" w:hAnsi="Angsana New"/>
          <w:spacing w:val="6"/>
          <w:sz w:val="30"/>
          <w:szCs w:val="30"/>
        </w:rPr>
        <w:t>SCGD</w:t>
      </w:r>
      <w:r w:rsidR="007F4516" w:rsidRPr="00142343">
        <w:rPr>
          <w:rFonts w:ascii="Angsana New" w:hAnsi="Angsana New"/>
          <w:spacing w:val="6"/>
          <w:sz w:val="30"/>
          <w:szCs w:val="30"/>
        </w:rPr>
        <w:t>”) (</w:t>
      </w:r>
      <w:r w:rsidR="007F4516" w:rsidRPr="00142343">
        <w:rPr>
          <w:rFonts w:ascii="Angsana New" w:hAnsi="Angsana New"/>
          <w:spacing w:val="6"/>
          <w:sz w:val="30"/>
          <w:szCs w:val="30"/>
          <w:cs/>
        </w:rPr>
        <w:t xml:space="preserve">เดิมชื่อ </w:t>
      </w:r>
      <w:r w:rsidR="007F4516" w:rsidRPr="00142343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7F4516" w:rsidRPr="001423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4516" w:rsidRPr="00142343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7F4516" w:rsidRPr="0014234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4516" w:rsidRPr="00142343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7F4516" w:rsidRPr="00142343">
        <w:rPr>
          <w:rFonts w:ascii="Angsana New" w:hAnsi="Angsana New"/>
          <w:spacing w:val="6"/>
          <w:sz w:val="30"/>
          <w:szCs w:val="30"/>
        </w:rPr>
        <w:t xml:space="preserve">) </w:t>
      </w:r>
      <w:r w:rsidRPr="00142343">
        <w:rPr>
          <w:rFonts w:ascii="Angsana New" w:hAnsi="Angsana New"/>
          <w:spacing w:val="6"/>
          <w:sz w:val="30"/>
          <w:szCs w:val="30"/>
        </w:rPr>
        <w:t>(</w:t>
      </w:r>
      <w:r w:rsidRPr="00142343">
        <w:rPr>
          <w:rFonts w:ascii="Angsana New" w:hAnsi="Angsana New" w:hint="cs"/>
          <w:spacing w:val="6"/>
          <w:sz w:val="30"/>
          <w:szCs w:val="30"/>
          <w:cs/>
        </w:rPr>
        <w:t>ซึ่งเป็นบริษัทใหญ่ของ</w:t>
      </w:r>
      <w:r w:rsidRPr="00142343">
        <w:rPr>
          <w:rFonts w:ascii="Angsana New" w:hAnsi="Angsana New" w:hint="cs"/>
          <w:sz w:val="30"/>
          <w:szCs w:val="30"/>
          <w:cs/>
        </w:rPr>
        <w:t>บริษัทควอลิตี้คอนสตรัคชั่นโปรดัคส์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z w:val="30"/>
          <w:szCs w:val="30"/>
          <w:cs/>
        </w:rPr>
        <w:t>จำกัด</w:t>
      </w:r>
      <w:r w:rsidRPr="00142343">
        <w:rPr>
          <w:rFonts w:ascii="Angsana New" w:hAnsi="Angsana New"/>
          <w:sz w:val="30"/>
          <w:szCs w:val="30"/>
          <w:cs/>
        </w:rPr>
        <w:t xml:space="preserve"> (</w:t>
      </w:r>
      <w:r w:rsidRPr="00142343">
        <w:rPr>
          <w:rFonts w:ascii="Angsana New" w:hAnsi="Angsana New" w:hint="cs"/>
          <w:sz w:val="30"/>
          <w:szCs w:val="30"/>
          <w:cs/>
        </w:rPr>
        <w:t>มหาชน</w:t>
      </w:r>
      <w:r w:rsidRPr="00142343">
        <w:rPr>
          <w:rFonts w:ascii="Angsana New" w:hAnsi="Angsana New"/>
          <w:sz w:val="30"/>
          <w:szCs w:val="30"/>
          <w:cs/>
        </w:rPr>
        <w:t>)</w:t>
      </w:r>
      <w:r w:rsidR="00C36474" w:rsidRPr="00142343">
        <w:rPr>
          <w:rFonts w:ascii="Angsana New" w:hAnsi="Angsana New"/>
          <w:sz w:val="30"/>
          <w:szCs w:val="30"/>
        </w:rPr>
        <w:t xml:space="preserve"> </w:t>
      </w:r>
      <w:r w:rsidR="000414E2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(“ </w:t>
      </w:r>
      <w:r w:rsidRPr="00142343">
        <w:rPr>
          <w:rFonts w:ascii="Angsana New" w:hAnsi="Angsana New"/>
          <w:sz w:val="30"/>
          <w:szCs w:val="30"/>
        </w:rPr>
        <w:t xml:space="preserve">Q-CON”)) </w:t>
      </w:r>
      <w:r w:rsidRPr="00142343">
        <w:rPr>
          <w:rFonts w:ascii="Angsana New" w:hAnsi="Angsana New" w:hint="cs"/>
          <w:sz w:val="30"/>
          <w:szCs w:val="30"/>
          <w:cs/>
        </w:rPr>
        <w:t>ได้ทำการโอนหุ้นทั้งหมดที่ถือโดย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>SCG</w:t>
      </w:r>
      <w:r w:rsidR="000F501F" w:rsidRPr="00142343">
        <w:rPr>
          <w:rFonts w:ascii="Angsana New" w:hAnsi="Angsana New"/>
          <w:sz w:val="30"/>
          <w:szCs w:val="30"/>
        </w:rPr>
        <w:t>D</w:t>
      </w:r>
      <w:r w:rsidR="00216A44"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จำนวนร้อยละ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4"/>
          <w:sz w:val="30"/>
          <w:szCs w:val="30"/>
        </w:rPr>
        <w:t>61.01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ของทุนจดทะเบียน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ให้แก่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บริษัทเอสซีจี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ซิเมนต์</w:t>
      </w:r>
      <w:r w:rsidR="00D7336C" w:rsidRPr="00D7336C">
        <w:rPr>
          <w:rFonts w:ascii="Angsana New" w:hAnsi="Angsana New"/>
          <w:spacing w:val="4"/>
          <w:sz w:val="30"/>
          <w:szCs w:val="30"/>
        </w:rPr>
        <w:t>-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ผลิตภัณฑ์ก่อสร้าง</w:t>
      </w:r>
      <w:r w:rsidRPr="0014234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="0026121B" w:rsidRPr="0014234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4"/>
          <w:sz w:val="30"/>
          <w:szCs w:val="30"/>
          <w:cs/>
        </w:rPr>
        <w:t>(“</w:t>
      </w:r>
      <w:r w:rsidRPr="00142343">
        <w:rPr>
          <w:rFonts w:ascii="Angsana New" w:hAnsi="Angsana New"/>
          <w:spacing w:val="4"/>
          <w:sz w:val="30"/>
          <w:szCs w:val="30"/>
        </w:rPr>
        <w:t>SCG CBM”)</w:t>
      </w:r>
      <w:r w:rsidR="00216A44"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ซึ่ง</w:t>
      </w:r>
      <w:r w:rsidRPr="0014234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414E2" w:rsidRPr="00142343">
        <w:rPr>
          <w:rFonts w:ascii="Angsana New" w:hAnsi="Angsana New"/>
          <w:spacing w:val="6"/>
          <w:sz w:val="30"/>
          <w:szCs w:val="30"/>
        </w:rPr>
        <w:t>SCGD</w:t>
      </w:r>
      <w:r w:rsidRPr="00142343">
        <w:rPr>
          <w:rFonts w:ascii="Angsana New" w:hAnsi="Angsana New"/>
          <w:spacing w:val="8"/>
          <w:sz w:val="30"/>
          <w:szCs w:val="30"/>
        </w:rPr>
        <w:t xml:space="preserve"> 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Pr="0014234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8"/>
          <w:sz w:val="30"/>
          <w:szCs w:val="30"/>
        </w:rPr>
        <w:t xml:space="preserve">SCG CBM 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เป็นบริษัทย่อยของบริษัทปูนซิเมนต์ไทย</w:t>
      </w:r>
      <w:r w:rsidRPr="0014234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จำกัด</w:t>
      </w:r>
      <w:r w:rsidRPr="00142343">
        <w:rPr>
          <w:rFonts w:ascii="Angsana New" w:hAnsi="Angsana New"/>
          <w:spacing w:val="8"/>
          <w:sz w:val="30"/>
          <w:szCs w:val="30"/>
          <w:cs/>
        </w:rPr>
        <w:t xml:space="preserve"> (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มหาชน</w:t>
      </w:r>
      <w:r w:rsidRPr="00142343">
        <w:rPr>
          <w:rFonts w:ascii="Angsana New" w:hAnsi="Angsana New"/>
          <w:spacing w:val="8"/>
          <w:sz w:val="30"/>
          <w:szCs w:val="30"/>
          <w:cs/>
        </w:rPr>
        <w:t>)</w:t>
      </w:r>
      <w:r w:rsidR="0026121B" w:rsidRPr="0014234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8"/>
          <w:sz w:val="30"/>
          <w:szCs w:val="30"/>
          <w:cs/>
        </w:rPr>
        <w:t>(“</w:t>
      </w:r>
      <w:r w:rsidRPr="00142343">
        <w:rPr>
          <w:rFonts w:ascii="Angsana New" w:hAnsi="Angsana New"/>
          <w:spacing w:val="8"/>
          <w:sz w:val="30"/>
          <w:szCs w:val="30"/>
        </w:rPr>
        <w:t xml:space="preserve">SCC”) 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ซึ่งถือหุ้น</w:t>
      </w:r>
      <w:r w:rsidR="00216A44"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ทั้งทางตรงและทางอ้อมทั้งหมด</w:t>
      </w:r>
      <w:r w:rsidRPr="00142343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14234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-4"/>
          <w:sz w:val="30"/>
          <w:szCs w:val="30"/>
        </w:rPr>
        <w:t>100</w:t>
      </w:r>
      <w:r w:rsidRPr="00142343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ทั้งนี้การโอนหุ้นดังกล่าวเป็นส่วนหนึ่งของแผนการปรับโครงสร้างธุรกิจ</w:t>
      </w:r>
      <w:r w:rsidRPr="00142343">
        <w:rPr>
          <w:rFonts w:ascii="Angsana New" w:hAnsi="Angsana New" w:hint="cs"/>
          <w:sz w:val="30"/>
          <w:szCs w:val="30"/>
          <w:cs/>
        </w:rPr>
        <w:t>ภายในกลุ่มบริษัทของ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 xml:space="preserve">SCC </w:t>
      </w:r>
      <w:r w:rsidRPr="00142343">
        <w:rPr>
          <w:rFonts w:ascii="Angsana New" w:hAnsi="Angsana New" w:hint="cs"/>
          <w:sz w:val="30"/>
          <w:szCs w:val="30"/>
          <w:cs/>
        </w:rPr>
        <w:t>ซึ่งไม่มีผลกระทบต่อการเปลี่ยนแปลงอำนาจการควบคุม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z w:val="30"/>
          <w:szCs w:val="30"/>
          <w:cs/>
        </w:rPr>
        <w:t>นโยบายการดำเนินธุรกิจ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 w:hint="cs"/>
          <w:sz w:val="30"/>
          <w:szCs w:val="30"/>
          <w:cs/>
        </w:rPr>
        <w:t>และโครงสร้างคณะกรรมการบริษัทและผู้บริหารของบริษัทจากการโอนหุ้นดังกล่าวแต่อย่างใด</w:t>
      </w:r>
    </w:p>
    <w:p w14:paraId="52EF3EFF" w14:textId="77777777" w:rsidR="001E42FE" w:rsidRPr="00142343" w:rsidRDefault="001E42FE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B065F" w14:textId="685C319B" w:rsidR="00F16933" w:rsidRPr="00142343" w:rsidRDefault="00F16933" w:rsidP="0067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</w:t>
      </w:r>
      <w:r w:rsidR="00F5689C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มวลเบา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E055BB" w14:textId="76812677" w:rsidR="00C36474" w:rsidRPr="00142343" w:rsidRDefault="00C36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142343">
        <w:rPr>
          <w:rFonts w:asciiTheme="majorBidi" w:hAnsiTheme="majorBidi" w:cstheme="majorBidi"/>
          <w:sz w:val="20"/>
          <w:szCs w:val="20"/>
        </w:rPr>
        <w:br w:type="page"/>
      </w:r>
    </w:p>
    <w:p w14:paraId="2E45E45D" w14:textId="46EA9781" w:rsidR="00F16933" w:rsidRPr="00142343" w:rsidRDefault="00F16933" w:rsidP="00A81C4C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42343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ab/>
        <w:t>รายละเอียดบริษัทย่อย</w:t>
      </w:r>
      <w:r w:rsidR="00C11CC0" w:rsidRPr="0014234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ณ วันที่ </w:t>
      </w:r>
      <w:r w:rsidR="00031098" w:rsidRPr="00142343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C11CC0" w:rsidRPr="0014234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142343" w:rsidRDefault="00F16933" w:rsidP="00C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9106CE" w:rsidRPr="00142343" w14:paraId="3284A422" w14:textId="0E29378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9106CE" w:rsidRPr="00142343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9106CE" w:rsidRPr="00142343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9106CE" w:rsidRPr="00142343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9106CE" w:rsidRPr="00142343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9106CE" w:rsidRPr="00142343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9106CE" w:rsidRPr="00142343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6CE" w:rsidRPr="00142343" w14:paraId="3B5C1514" w14:textId="6A856786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9106CE" w:rsidRPr="00142343" w:rsidRDefault="009106CE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9106CE" w:rsidRPr="00142343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9106CE" w:rsidRPr="00142343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9106CE" w:rsidRPr="00142343" w:rsidRDefault="009106CE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106CE" w:rsidRPr="00142343" w14:paraId="7AC5FF72" w14:textId="676860E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9106CE" w:rsidRPr="00142343" w:rsidRDefault="009106CE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9106CE" w:rsidRPr="00142343" w:rsidRDefault="009106CE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9106CE" w:rsidRPr="00142343" w:rsidRDefault="009106CE" w:rsidP="00F94D69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671F6CA6" w:rsidR="009106CE" w:rsidRPr="00142343" w:rsidRDefault="002E122E" w:rsidP="00097D1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A5E" w:rsidRPr="001423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9106CE" w:rsidRPr="00142343" w:rsidRDefault="009106CE" w:rsidP="00F94D6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278716E6" w:rsidR="009106CE" w:rsidRPr="00142343" w:rsidRDefault="002E122E" w:rsidP="00F37421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C2A5E" w:rsidRPr="001423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106CE" w:rsidRPr="00142343" w14:paraId="65DC291B" w14:textId="48ACFFB7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9106CE" w:rsidRPr="00142343" w:rsidRDefault="009106CE" w:rsidP="00F34464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9106CE" w:rsidRPr="00142343" w:rsidRDefault="009106CE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9106CE" w:rsidRPr="00142343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9106CE" w:rsidRPr="00142343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9106CE" w:rsidRPr="00142343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9106CE" w:rsidRPr="00142343" w:rsidRDefault="009106C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6CE" w:rsidRPr="00142343" w14:paraId="435C3016" w14:textId="061BBB7F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9106CE" w:rsidRPr="00142343" w:rsidRDefault="009106CE" w:rsidP="00F34464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9106CE" w:rsidRPr="00142343" w:rsidRDefault="009106CE" w:rsidP="00103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9106CE" w:rsidRPr="00142343" w:rsidRDefault="009106CE" w:rsidP="00097D1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3DF39C2C" w:rsidR="009106CE" w:rsidRPr="00142343" w:rsidRDefault="00DD1DC1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9106CE" w:rsidRPr="00142343" w:rsidRDefault="009106CE" w:rsidP="008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9106CE" w:rsidRPr="00142343" w:rsidRDefault="009106CE" w:rsidP="0072625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34DCD33" w14:textId="77777777" w:rsidR="00C36474" w:rsidRPr="00142343" w:rsidRDefault="00C36474" w:rsidP="00C36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D8B57" w14:textId="5952A9ED" w:rsidR="00F16933" w:rsidRPr="00142343" w:rsidRDefault="00F16933" w:rsidP="00676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6D72B45F" w14:textId="77777777" w:rsidR="00821B62" w:rsidRPr="00142343" w:rsidRDefault="00821B62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D9B7C" w14:textId="7521C924" w:rsidR="00642FED" w:rsidRPr="00142343" w:rsidRDefault="00642FED" w:rsidP="0064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 w:hint="cs"/>
          <w:sz w:val="30"/>
          <w:szCs w:val="30"/>
          <w:cs/>
        </w:rPr>
        <w:t>การปัดเศษในหมายเหตุประกอบงบการเงินเพื่อให้แสดงเป็นหลัก</w:t>
      </w:r>
      <w:r w:rsidR="00745A94" w:rsidRPr="00142343">
        <w:rPr>
          <w:rFonts w:ascii="Angsana New" w:hAnsi="Angsana New" w:hint="cs"/>
          <w:sz w:val="30"/>
          <w:szCs w:val="30"/>
          <w:cs/>
        </w:rPr>
        <w:t>พั</w:t>
      </w:r>
      <w:r w:rsidRPr="00142343">
        <w:rPr>
          <w:rFonts w:ascii="Angsana New" w:hAnsi="Angsana New" w:hint="cs"/>
          <w:sz w:val="30"/>
          <w:szCs w:val="30"/>
          <w:cs/>
        </w:rPr>
        <w:t>นบาท ยกเว้นที่ระบุไว้เป็นอย่างอื่น</w:t>
      </w:r>
    </w:p>
    <w:p w14:paraId="6232A66E" w14:textId="77777777" w:rsidR="00642FED" w:rsidRPr="00142343" w:rsidRDefault="00642FED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27C79E" w14:textId="61243E78" w:rsidR="00642FED" w:rsidRPr="00142343" w:rsidRDefault="00642FED" w:rsidP="0064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142343">
        <w:rPr>
          <w:rFonts w:ascii="Angsana New" w:hAnsi="Angsana New" w:hint="cs"/>
          <w:sz w:val="30"/>
          <w:szCs w:val="30"/>
          <w:cs/>
        </w:rPr>
        <w:t>ดุลยพินิจ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การประมาณการ</w:t>
      </w:r>
      <w:r w:rsidRPr="00142343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142343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142343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142343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142343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142343">
        <w:rPr>
          <w:rFonts w:ascii="Angsana New" w:hAnsi="Angsana New" w:hint="cs"/>
          <w:sz w:val="30"/>
          <w:szCs w:val="30"/>
          <w:cs/>
        </w:rPr>
        <w:t>ไป</w:t>
      </w:r>
      <w:r w:rsidRPr="0014234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02A148F" w14:textId="596373BC" w:rsidR="008710E1" w:rsidRPr="00142343" w:rsidRDefault="008710E1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40D55" w14:textId="5495C632" w:rsidR="003D1504" w:rsidRPr="00142343" w:rsidRDefault="003D1504" w:rsidP="003D150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142343" w:rsidRDefault="0034460D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FD902" w14:textId="5DA782DC" w:rsidR="00BE3BFF" w:rsidRPr="00142343" w:rsidRDefault="00800D7D" w:rsidP="009D005C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9B8A4FB" w14:textId="176C97AC" w:rsidR="00351121" w:rsidRPr="00142343" w:rsidRDefault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</w:rPr>
        <w:br w:type="page"/>
      </w:r>
    </w:p>
    <w:p w14:paraId="6CBC2E33" w14:textId="51C106C5" w:rsidR="00271871" w:rsidRPr="00142343" w:rsidRDefault="00271871" w:rsidP="00B3650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</w:p>
    <w:p w14:paraId="0A4541A2" w14:textId="77777777" w:rsidR="00271871" w:rsidRPr="00142343" w:rsidRDefault="0027187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F394EF" w14:textId="5BCBF139" w:rsidR="00271871" w:rsidRPr="00142343" w:rsidRDefault="00271871" w:rsidP="002718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151C39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142343">
        <w:rPr>
          <w:rFonts w:ascii="Angsana New" w:hAnsi="Angsana New"/>
          <w:sz w:val="30"/>
          <w:szCs w:val="30"/>
          <w:cs/>
        </w:rPr>
        <w:br/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รวมถึงรายได้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ถูกตัดรายการใน</w:t>
      </w:r>
      <w:r w:rsidRPr="00142343">
        <w:rPr>
          <w:rFonts w:ascii="Angsana New" w:eastAsia="Calibri" w:hAnsi="Angsana New"/>
          <w:color w:val="000000"/>
          <w:sz w:val="30"/>
          <w:szCs w:val="30"/>
          <w:lang w:eastAsia="en-GB"/>
        </w:rPr>
        <w:br/>
      </w:r>
      <w:r w:rsidRPr="00142343">
        <w:rPr>
          <w:rFonts w:ascii="Angsana New" w:hAnsi="Angsana New"/>
          <w:sz w:val="30"/>
          <w:szCs w:val="30"/>
          <w:cs/>
        </w:rPr>
        <w:t>การจัดทำงบการเงินรวม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1423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91D4C4C" w14:textId="77777777" w:rsidR="00351121" w:rsidRPr="00142343" w:rsidRDefault="00351121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D435313" w14:textId="1A38E4ED" w:rsidR="004642C9" w:rsidRPr="00142343" w:rsidRDefault="00B47960" w:rsidP="004642C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ในงบการเงินเฉพาะกิจการของบริษัท </w:t>
      </w:r>
      <w:r w:rsidR="008A7D79" w:rsidRPr="00142343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A765AF" w:rsidRPr="00142343">
        <w:rPr>
          <w:rFonts w:ascii="Angsana New" w:hAnsi="Angsana New" w:hint="cs"/>
          <w:sz w:val="30"/>
          <w:szCs w:val="30"/>
          <w:cs/>
        </w:rPr>
        <w:t>ด้วยวิธีราคาทุนหักด้วย</w:t>
      </w:r>
      <w:r w:rsidR="006E0405" w:rsidRPr="00142343">
        <w:rPr>
          <w:rFonts w:ascii="Angsana New" w:hAnsi="Angsana New" w:hint="cs"/>
          <w:sz w:val="30"/>
          <w:szCs w:val="30"/>
          <w:cs/>
        </w:rPr>
        <w:t>ผลขาดทุน</w:t>
      </w:r>
      <w:r w:rsidR="0000177B" w:rsidRPr="00142343">
        <w:rPr>
          <w:rFonts w:ascii="Angsana New" w:hAnsi="Angsana New" w:hint="cs"/>
          <w:sz w:val="30"/>
          <w:szCs w:val="30"/>
          <w:cs/>
        </w:rPr>
        <w:t>จากการด้อยค่าสะสม</w:t>
      </w:r>
    </w:p>
    <w:p w14:paraId="2BE55FCD" w14:textId="77777777" w:rsidR="00351121" w:rsidRPr="00142343" w:rsidRDefault="00351121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414C1C" w14:textId="3DF645ED" w:rsidR="007C2345" w:rsidRPr="00142343" w:rsidRDefault="007C2345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A119893" w14:textId="77777777" w:rsidR="007C2345" w:rsidRPr="00142343" w:rsidRDefault="007C2345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E2A0731" w14:textId="77777777" w:rsidR="00051666" w:rsidRPr="00142343" w:rsidRDefault="00051666" w:rsidP="00C829D3">
      <w:pPr>
        <w:pStyle w:val="BodyText2"/>
        <w:tabs>
          <w:tab w:val="left" w:pos="567"/>
        </w:tabs>
        <w:spacing w:line="240" w:lineRule="atLeast"/>
        <w:ind w:left="539" w:right="-27" w:firstLine="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14234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มีระยะเวลาครบกำหนดไม่เกินสามเดือนนับแต่</w:t>
      </w:r>
      <w:r w:rsidRPr="00142343">
        <w:rPr>
          <w:rFonts w:ascii="Angsana New" w:hAnsi="Angsana New"/>
          <w:spacing w:val="-4"/>
          <w:sz w:val="30"/>
          <w:szCs w:val="30"/>
          <w:cs/>
        </w:rPr>
        <w:t>วันที่ได้มา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42343">
        <w:rPr>
          <w:rFonts w:ascii="Angsana New" w:hAnsi="Angsana New"/>
          <w:spacing w:val="-4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Pr="00142343">
        <w:rPr>
          <w:rFonts w:ascii="Angsana New" w:hAnsi="Angsana New" w:hint="cs"/>
          <w:sz w:val="30"/>
          <w:szCs w:val="30"/>
          <w:cs/>
        </w:rPr>
        <w:t>โดย</w:t>
      </w:r>
      <w:r w:rsidRPr="00142343">
        <w:rPr>
          <w:rFonts w:ascii="Angsana New" w:hAnsi="Angsana New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Pr="00142343">
        <w:rPr>
          <w:rFonts w:ascii="Angsana New" w:hAnsi="Angsana New"/>
          <w:spacing w:val="-4"/>
          <w:sz w:val="30"/>
          <w:szCs w:val="30"/>
          <w:cs/>
        </w:rPr>
        <w:t>เป็นรายการเทียบเท่าเงินสด</w:t>
      </w:r>
      <w:r w:rsidRPr="0014234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3D62CB1A" w14:textId="77777777" w:rsidR="00051666" w:rsidRPr="00142343" w:rsidRDefault="00051666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C6E395" w14:textId="24F0D805" w:rsidR="007E0CB0" w:rsidRPr="00142343" w:rsidRDefault="00051666" w:rsidP="00C829D3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</w:t>
      </w:r>
      <w:r w:rsidRPr="00142343">
        <w:rPr>
          <w:rFonts w:ascii="Angsana New" w:hAnsi="Angsana New" w:hint="cs"/>
          <w:spacing w:val="8"/>
          <w:sz w:val="30"/>
          <w:szCs w:val="30"/>
          <w:cs/>
        </w:rPr>
        <w:t>กิจกรรมจัดหาเงิน</w:t>
      </w:r>
      <w:r w:rsidRPr="00142343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6A08521A" w14:textId="77777777" w:rsidR="00051666" w:rsidRPr="00142343" w:rsidRDefault="00051666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CABE121" w14:textId="2C770850" w:rsidR="00A67631" w:rsidRPr="00142343" w:rsidRDefault="00A67631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38E855F4" w14:textId="77777777" w:rsidR="00A67631" w:rsidRPr="00142343" w:rsidRDefault="00A67631" w:rsidP="0002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4363680" w14:textId="77777777" w:rsidR="00A67631" w:rsidRPr="00142343" w:rsidRDefault="00A67631" w:rsidP="00216A44">
      <w:pPr>
        <w:pStyle w:val="BodyText2"/>
        <w:tabs>
          <w:tab w:val="left" w:pos="720"/>
        </w:tabs>
        <w:spacing w:line="240" w:lineRule="atLeast"/>
        <w:ind w:left="576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6ED5A390" w14:textId="77777777" w:rsidR="00A67631" w:rsidRPr="00142343" w:rsidRDefault="00A67631" w:rsidP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A09DA2" w14:textId="00CB878F" w:rsidR="00BE3BFF" w:rsidRPr="00142343" w:rsidRDefault="00A67631" w:rsidP="00216A44">
      <w:pPr>
        <w:tabs>
          <w:tab w:val="left" w:pos="720"/>
        </w:tabs>
        <w:ind w:left="576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การตั้ง</w:t>
      </w:r>
      <w:r w:rsidRPr="00142343">
        <w:rPr>
          <w:rFonts w:ascii="Angsana New" w:hAnsi="Angsana New" w:hint="cs"/>
          <w:sz w:val="30"/>
          <w:szCs w:val="30"/>
          <w:cs/>
        </w:rPr>
        <w:t>ค่าเผื่อ</w:t>
      </w:r>
      <w:r w:rsidRPr="00142343">
        <w:rPr>
          <w:rFonts w:ascii="Angsana New" w:hAnsi="Angsana New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</w:t>
      </w:r>
      <w:r w:rsidR="00B3122E" w:rsidRPr="00142343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142343">
        <w:rPr>
          <w:rFonts w:ascii="Angsana New" w:hAnsi="Angsana New"/>
          <w:sz w:val="30"/>
          <w:szCs w:val="30"/>
          <w:cs/>
        </w:rPr>
        <w:t>รายงาน</w:t>
      </w:r>
    </w:p>
    <w:p w14:paraId="091E451F" w14:textId="6ED9FB58" w:rsidR="00351121" w:rsidRPr="00142343" w:rsidRDefault="0035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142343">
        <w:rPr>
          <w:rFonts w:asciiTheme="majorBidi" w:hAnsiTheme="majorBidi" w:cstheme="majorBidi"/>
          <w:sz w:val="16"/>
          <w:szCs w:val="16"/>
        </w:rPr>
        <w:br w:type="page"/>
      </w:r>
    </w:p>
    <w:p w14:paraId="1DFDBBAC" w14:textId="77777777" w:rsidR="00A67631" w:rsidRPr="00142343" w:rsidRDefault="00A67631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2A1565F7" w14:textId="77777777" w:rsidR="00A67631" w:rsidRPr="00142343" w:rsidRDefault="00A67631" w:rsidP="00A6763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11F57C37" w14:textId="6E2ADFE9" w:rsidR="00A67631" w:rsidRPr="00142343" w:rsidRDefault="00A67631" w:rsidP="00216A44">
      <w:pPr>
        <w:pStyle w:val="BodyText2"/>
        <w:spacing w:line="240" w:lineRule="atLeast"/>
        <w:ind w:left="585" w:right="-9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="00482405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</w:t>
      </w:r>
      <w:r w:rsidRPr="00142343">
        <w:rPr>
          <w:rFonts w:ascii="Angsana New" w:hAnsi="Angsana New" w:hint="cs"/>
          <w:sz w:val="30"/>
          <w:szCs w:val="30"/>
          <w:cs/>
        </w:rPr>
        <w:t xml:space="preserve"> โดยพิจารณาตามความเหมาะสมของลักษณะของสินค้าคงเหลือ</w:t>
      </w:r>
    </w:p>
    <w:p w14:paraId="11AB0866" w14:textId="77777777" w:rsidR="00A67631" w:rsidRPr="00142343" w:rsidRDefault="00A67631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0C438D66" w14:textId="35F9C2CB" w:rsidR="00AC2613" w:rsidRPr="00142343" w:rsidRDefault="00A67631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-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ต้นทุนของสินค้าประกอบด้วย ต้นทุนที่ซื้อ ต้นทุนแปลงสภาพหรือต้นทุน</w:t>
      </w:r>
      <w:r w:rsidRPr="00142343">
        <w:rPr>
          <w:rFonts w:ascii="Angsana New" w:hAnsi="Angsana New" w:hint="cs"/>
          <w:sz w:val="30"/>
          <w:szCs w:val="30"/>
          <w:cs/>
        </w:rPr>
        <w:t>ทางตรงที่เกี่ยวข้องกับการได้มาของสิ</w:t>
      </w:r>
      <w:r w:rsidRPr="00142343">
        <w:rPr>
          <w:rFonts w:ascii="Angsana New" w:hAnsi="Angsana New"/>
          <w:sz w:val="30"/>
          <w:szCs w:val="30"/>
          <w:cs/>
        </w:rPr>
        <w:t>น</w:t>
      </w:r>
      <w:r w:rsidRPr="00142343">
        <w:rPr>
          <w:rFonts w:ascii="Angsana New" w:hAnsi="Angsana New" w:hint="cs"/>
          <w:sz w:val="30"/>
          <w:szCs w:val="30"/>
          <w:cs/>
        </w:rPr>
        <w:t>ค้าคงเหลือ</w:t>
      </w:r>
      <w:r w:rsidRPr="0014234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ต้นทุนสินค้ารวมการปันส่วนของค่าใช้จ่าย</w:t>
      </w:r>
      <w:r w:rsidR="00087140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ในการผลิตอย่างเหมาะสมโดยคำนึงถึงระดับกำลังการผลิตตามปกติ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AC7E0F" w:rsidRPr="00142343">
        <w:rPr>
          <w:rFonts w:ascii="Angsana New" w:hAnsi="Angsana New" w:hint="cs"/>
          <w:sz w:val="30"/>
          <w:szCs w:val="30"/>
          <w:cs/>
        </w:rPr>
        <w:t>ประมาณการ</w:t>
      </w:r>
      <w:r w:rsidRPr="00142343">
        <w:rPr>
          <w:rFonts w:ascii="Angsana New" w:hAnsi="Angsana New" w:hint="cs"/>
          <w:sz w:val="30"/>
          <w:szCs w:val="30"/>
          <w:cs/>
        </w:rPr>
        <w:t>ต้นทุนในการผลิตสินค้านั้นให้เสร็จและ</w:t>
      </w:r>
      <w:r w:rsidR="00F81C3E">
        <w:rPr>
          <w:rFonts w:ascii="Angsana New" w:hAnsi="Angsana New" w:hint="cs"/>
          <w:sz w:val="30"/>
          <w:szCs w:val="30"/>
          <w:cs/>
        </w:rPr>
        <w:t>ประมาณการ</w:t>
      </w:r>
      <w:r w:rsidRPr="00142343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BE0EA92" w14:textId="77777777" w:rsidR="00FC1474" w:rsidRPr="00142343" w:rsidRDefault="00FC1474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65CCF9A3" w14:textId="77777777" w:rsidR="004B3E6D" w:rsidRPr="00142343" w:rsidRDefault="004B3E6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FC8461D" w14:textId="77777777" w:rsidR="00826EC5" w:rsidRPr="00142343" w:rsidRDefault="00826EC5" w:rsidP="004B3E6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699C0D12" w14:textId="77777777" w:rsidR="009E39C2" w:rsidRPr="00142343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อสังหาริมทรัพย์ที่ถือไว้เป็นสินทรัพย์สิทธิการใช้และอสังหาริมทรัพย์ที่</w:t>
      </w:r>
      <w:r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pacing w:val="-4"/>
          <w:sz w:val="30"/>
          <w:szCs w:val="30"/>
          <w:cs/>
        </w:rPr>
        <w:t>ถือครองโดยกลุ่ม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-4"/>
          <w:sz w:val="30"/>
          <w:szCs w:val="30"/>
          <w:cs/>
        </w:rPr>
        <w:t>ทั้งนี้ ไม่ได้มีไว้เพื่อขายตามปกติของธุรกิจหรือใช้ในการผลิตหรือจัดหาสินค้าหรือให้บริการหรือใช้ในการบริหารงาน</w:t>
      </w:r>
    </w:p>
    <w:p w14:paraId="22AE568A" w14:textId="77777777" w:rsidR="009E39C2" w:rsidRPr="00142343" w:rsidRDefault="009E39C2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153AAE4C" w14:textId="77777777" w:rsidR="009E39C2" w:rsidRPr="00142343" w:rsidRDefault="009E39C2" w:rsidP="00216A44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 w:rsidRPr="00142343">
        <w:rPr>
          <w:rFonts w:ascii="Angsana New" w:hAnsi="Angsana New" w:hint="cs"/>
          <w:sz w:val="30"/>
          <w:szCs w:val="30"/>
          <w:cs/>
        </w:rPr>
        <w:t>สะสม</w:t>
      </w:r>
    </w:p>
    <w:p w14:paraId="073D5C00" w14:textId="77777777" w:rsidR="009E39C2" w:rsidRPr="00142343" w:rsidRDefault="009E39C2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57FF1CED" w14:textId="335AFCF0" w:rsidR="009E39C2" w:rsidRPr="00142343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trike/>
          <w:color w:val="FF0000"/>
          <w:sz w:val="30"/>
          <w:szCs w:val="30"/>
          <w:cs/>
        </w:rPr>
      </w:pPr>
      <w:r w:rsidRPr="00142343">
        <w:rPr>
          <w:rFonts w:ascii="Angsana New" w:hAnsi="Angsana New"/>
          <w:spacing w:val="-2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ซึ่งรวมต้นทุน</w:t>
      </w:r>
      <w:r w:rsidR="00351121" w:rsidRPr="00142343">
        <w:rPr>
          <w:rFonts w:ascii="Angsana New" w:hAnsi="Angsana New" w:hint="cs"/>
          <w:sz w:val="30"/>
          <w:szCs w:val="30"/>
          <w:cs/>
        </w:rPr>
        <w:t>วัสดุ</w:t>
      </w:r>
      <w:r w:rsidRPr="00142343">
        <w:rPr>
          <w:rFonts w:ascii="Angsana New" w:hAnsi="Angsana New"/>
          <w:sz w:val="30"/>
          <w:szCs w:val="30"/>
          <w:cs/>
        </w:rPr>
        <w:t xml:space="preserve"> ค่าแรงทางตรง และต้นทุนทางตรงอื่น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เพื่อให้ได้อสังหาริมทรัพย์เพื่อการลงทุนอยู่ในสภาพพร้อมให้ประโยชน์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รวมถึงต้นทุนการกู้ยืม</w:t>
      </w:r>
      <w:r w:rsidRPr="00142343">
        <w:rPr>
          <w:rFonts w:ascii="Angsana New" w:hAnsi="Angsana New" w:hint="cs"/>
          <w:sz w:val="30"/>
          <w:szCs w:val="30"/>
          <w:cs/>
        </w:rPr>
        <w:t>ของสินทรัพย์ที่เข้าเงื่อนไข</w:t>
      </w:r>
    </w:p>
    <w:p w14:paraId="7105A163" w14:textId="77777777" w:rsidR="009E39C2" w:rsidRPr="00142343" w:rsidRDefault="009E39C2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000D4562" w14:textId="77777777" w:rsidR="009E39C2" w:rsidRPr="00142343" w:rsidRDefault="009E39C2" w:rsidP="002F1241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</w:t>
      </w:r>
      <w:r w:rsidRPr="00142343">
        <w:rPr>
          <w:rFonts w:ascii="Angsana New" w:hAnsi="Angsana New" w:hint="cs"/>
          <w:sz w:val="30"/>
          <w:szCs w:val="30"/>
          <w:cs/>
        </w:rPr>
        <w:t>ช้</w:t>
      </w:r>
      <w:r w:rsidRPr="00142343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และรับรู้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142343">
        <w:rPr>
          <w:rFonts w:hint="cs"/>
          <w:color w:val="000000"/>
          <w:sz w:val="30"/>
          <w:szCs w:val="30"/>
          <w:cs/>
        </w:rPr>
        <w:t>งาน</w:t>
      </w:r>
      <w:r w:rsidRPr="00142343">
        <w:rPr>
          <w:color w:val="000000"/>
          <w:sz w:val="30"/>
          <w:szCs w:val="30"/>
          <w:cs/>
        </w:rPr>
        <w:t>ระหว่างการก่อสร้าง</w:t>
      </w:r>
    </w:p>
    <w:p w14:paraId="0A639221" w14:textId="77777777" w:rsidR="009C1507" w:rsidRPr="00142343" w:rsidRDefault="009C1507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28E9BA68" w14:textId="27EF43EF" w:rsidR="009C1507" w:rsidRPr="00142343" w:rsidRDefault="00AA22F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="009C1507" w:rsidRPr="00142343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9C1507" w:rsidRPr="00142343">
        <w:rPr>
          <w:rFonts w:ascii="Angsana New" w:hAnsi="Angsana New" w:hint="cs"/>
          <w:sz w:val="30"/>
          <w:szCs w:val="30"/>
          <w:cs/>
        </w:rPr>
        <w:t>ง</w:t>
      </w:r>
      <w:r w:rsidR="009C1507" w:rsidRPr="00142343">
        <w:rPr>
          <w:sz w:val="30"/>
          <w:szCs w:val="30"/>
        </w:rPr>
        <w:t xml:space="preserve"> </w:t>
      </w:r>
      <w:r w:rsidR="009C1507" w:rsidRPr="0014234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29A0E706" w14:textId="77777777" w:rsidR="009C1507" w:rsidRPr="00142343" w:rsidRDefault="009C1507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  <w:cs/>
        </w:rPr>
      </w:pPr>
    </w:p>
    <w:p w14:paraId="032189DB" w14:textId="02F5B30D" w:rsidR="00942F87" w:rsidRPr="00142343" w:rsidRDefault="00942F87" w:rsidP="00216A4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142343" w:rsidRDefault="00C710B3" w:rsidP="00686980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3F78978E" w14:textId="77777777" w:rsidR="00343CBB" w:rsidRPr="00142343" w:rsidRDefault="00343CBB" w:rsidP="00216A44">
      <w:pPr>
        <w:pStyle w:val="BodyText2"/>
        <w:spacing w:line="240" w:lineRule="atLeast"/>
        <w:ind w:left="558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2343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05AE640" w14:textId="77777777" w:rsidR="00343CBB" w:rsidRPr="00142343" w:rsidRDefault="00343CBB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0A3FD98E" w14:textId="77777777" w:rsidR="00343CBB" w:rsidRPr="00142343" w:rsidRDefault="00343CBB" w:rsidP="00216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142343">
        <w:rPr>
          <w:rFonts w:ascii="Angsana New" w:hAnsi="Angsana New" w:hint="cs"/>
          <w:sz w:val="30"/>
          <w:szCs w:val="30"/>
          <w:cs/>
        </w:rPr>
        <w:t>สะสม</w:t>
      </w:r>
    </w:p>
    <w:p w14:paraId="4E89C7D2" w14:textId="77777777" w:rsidR="00343CBB" w:rsidRPr="00142343" w:rsidRDefault="00343CBB" w:rsidP="00351121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16C395B7" w14:textId="621CAA5A" w:rsidR="00343CBB" w:rsidRPr="00142343" w:rsidRDefault="00343CBB" w:rsidP="00216A44">
      <w:pPr>
        <w:pStyle w:val="BodyText2"/>
        <w:tabs>
          <w:tab w:val="left" w:pos="810"/>
        </w:tabs>
        <w:spacing w:line="240" w:lineRule="atLeast"/>
        <w:ind w:left="540" w:right="-9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</w:t>
      </w:r>
      <w:r w:rsidRPr="00142343">
        <w:rPr>
          <w:rFonts w:ascii="Angsana New" w:hAnsi="Angsana New" w:hint="cs"/>
          <w:sz w:val="30"/>
          <w:szCs w:val="30"/>
          <w:cs/>
        </w:rPr>
        <w:t>สถานที่และ</w:t>
      </w:r>
      <w:r w:rsidRPr="00142343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 และต้นทุนการกู้ยืมของสินทรัพย์ที่เข้าเงื่อนไข สำหรับ</w:t>
      </w:r>
      <w:r w:rsidRPr="00142343">
        <w:rPr>
          <w:rFonts w:ascii="Angsana New" w:hAnsi="Angsana New"/>
          <w:spacing w:val="-6"/>
          <w:sz w:val="30"/>
          <w:szCs w:val="30"/>
          <w:cs/>
        </w:rPr>
        <w:t>เครื่องมือที่ควบคุม</w:t>
      </w:r>
      <w:r w:rsidR="00216A44" w:rsidRPr="00142343">
        <w:rPr>
          <w:rFonts w:ascii="Angsana New" w:hAnsi="Angsana New"/>
          <w:spacing w:val="-6"/>
          <w:sz w:val="30"/>
          <w:szCs w:val="30"/>
        </w:rPr>
        <w:br/>
      </w:r>
      <w:r w:rsidRPr="00142343">
        <w:rPr>
          <w:rFonts w:ascii="Angsana New" w:hAnsi="Angsana New"/>
          <w:spacing w:val="-6"/>
          <w:sz w:val="30"/>
          <w:szCs w:val="30"/>
          <w:cs/>
        </w:rPr>
        <w:t>โดยลิขสิทธิ์ซอฟต์แวร์ซึ่ง</w:t>
      </w:r>
      <w:r w:rsidRPr="00142343">
        <w:rPr>
          <w:rFonts w:ascii="Angsana New" w:hAnsi="Angsana New"/>
          <w:spacing w:val="-4"/>
          <w:sz w:val="30"/>
          <w:szCs w:val="30"/>
          <w:cs/>
        </w:rPr>
        <w:t>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DC82EA3" w14:textId="77777777" w:rsidR="00351121" w:rsidRPr="00142343" w:rsidRDefault="00351121" w:rsidP="00C02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40755D9D" w14:textId="0A000A61" w:rsidR="00965152" w:rsidRPr="00142343" w:rsidRDefault="00601F8F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="00343CBB" w:rsidRPr="00142343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343CBB" w:rsidRPr="00142343">
        <w:rPr>
          <w:rFonts w:ascii="Angsana New" w:hAnsi="Angsana New" w:hint="cs"/>
          <w:sz w:val="30"/>
          <w:szCs w:val="30"/>
          <w:cs/>
        </w:rPr>
        <w:t>ง</w:t>
      </w:r>
      <w:r w:rsidR="00343CBB" w:rsidRPr="00142343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7E9E990F" w14:textId="77777777" w:rsidR="00343CBB" w:rsidRPr="00142343" w:rsidRDefault="00343CB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735BAC48" w14:textId="4499F156" w:rsidR="0034460D" w:rsidRPr="00142343" w:rsidRDefault="0034460D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142343" w:rsidRDefault="0034460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4C8E224F" w14:textId="357850DD" w:rsidR="00F047EF" w:rsidRPr="00142343" w:rsidRDefault="00B071F3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รวมถึงการตรวจสอบครั้งใหญ่ 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836876D" w14:textId="055D2C6B" w:rsidR="0024760B" w:rsidRPr="00142343" w:rsidRDefault="0024760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FE3FBA9" w14:textId="03C719D4" w:rsidR="0034460D" w:rsidRPr="00142343" w:rsidRDefault="0034460D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142343" w:rsidRDefault="0034460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138C3E93" w14:textId="77777777" w:rsidR="002E5CBA" w:rsidRPr="00142343" w:rsidRDefault="002E5CBA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06493BC9" w14:textId="77777777" w:rsidR="002E5CBA" w:rsidRPr="00142343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6BF42AF1" w14:textId="3C9EC6CA" w:rsidR="001777C9" w:rsidRPr="00142343" w:rsidRDefault="002E5CBA" w:rsidP="00984F89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pacing w:val="-2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142343">
        <w:rPr>
          <w:rFonts w:ascii="Angsana New" w:hAnsi="Angsana New" w:hint="cs"/>
          <w:sz w:val="30"/>
          <w:szCs w:val="30"/>
          <w:cs/>
        </w:rPr>
        <w:t>ช้</w:t>
      </w:r>
      <w:r w:rsidRPr="00142343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142343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142343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142343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323D0C8C" w14:textId="77777777" w:rsidR="00984F89" w:rsidRPr="00142343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36DB6DC8" w14:textId="6A58287A" w:rsidR="00BA0F71" w:rsidRPr="00142343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ประมาณการอายุการใ</w:t>
      </w:r>
      <w:r w:rsidRPr="00142343">
        <w:rPr>
          <w:rFonts w:asciiTheme="majorBidi" w:hAnsiTheme="majorBidi" w:cstheme="majorBidi" w:hint="cs"/>
          <w:color w:val="000000"/>
          <w:sz w:val="30"/>
          <w:szCs w:val="30"/>
          <w:cs/>
        </w:rPr>
        <w:t>ช้</w:t>
      </w: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>ประโยชน์ของสินทรัพย์แสดงได้ดังนี้</w:t>
      </w:r>
    </w:p>
    <w:p w14:paraId="2ADC8588" w14:textId="54BB8F06" w:rsidR="002E5CBA" w:rsidRPr="00142343" w:rsidRDefault="002E5CB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2264FC" w:rsidRPr="00142343" w14:paraId="0D4B016F" w14:textId="77777777" w:rsidTr="00400CAA">
        <w:tc>
          <w:tcPr>
            <w:tcW w:w="5148" w:type="dxa"/>
          </w:tcPr>
          <w:p w14:paraId="23087E56" w14:textId="3AF41AE3" w:rsidR="002264FC" w:rsidRPr="00142343" w:rsidRDefault="002264FC" w:rsidP="00216A4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  <w:r w:rsidR="00555BCE"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942150"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0" w:type="dxa"/>
          </w:tcPr>
          <w:p w14:paraId="17E36902" w14:textId="77777777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403B4F" w14:textId="77777777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300769" w14:textId="1BD9D6BE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5 - 20</w:t>
            </w:r>
          </w:p>
        </w:tc>
        <w:tc>
          <w:tcPr>
            <w:tcW w:w="544" w:type="dxa"/>
          </w:tcPr>
          <w:p w14:paraId="16992C73" w14:textId="0F0FE9C1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142343" w14:paraId="179226A5" w14:textId="77777777" w:rsidTr="00400CAA">
        <w:tc>
          <w:tcPr>
            <w:tcW w:w="5148" w:type="dxa"/>
          </w:tcPr>
          <w:p w14:paraId="3F98F133" w14:textId="405481B1" w:rsidR="002264FC" w:rsidRPr="00142343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5 - 15</w:t>
            </w:r>
          </w:p>
        </w:tc>
        <w:tc>
          <w:tcPr>
            <w:tcW w:w="544" w:type="dxa"/>
          </w:tcPr>
          <w:p w14:paraId="70FC3BE1" w14:textId="77777777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142343" w14:paraId="5C04E811" w14:textId="77777777" w:rsidTr="00400CAA">
        <w:tc>
          <w:tcPr>
            <w:tcW w:w="5148" w:type="dxa"/>
          </w:tcPr>
          <w:p w14:paraId="5CE13DD0" w14:textId="732B3749" w:rsidR="002264FC" w:rsidRPr="00142343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142343" w14:paraId="1DD2D4F8" w14:textId="77777777" w:rsidTr="00400CAA">
        <w:tc>
          <w:tcPr>
            <w:tcW w:w="5148" w:type="dxa"/>
          </w:tcPr>
          <w:p w14:paraId="4347CAA3" w14:textId="6EE0CD83" w:rsidR="002264FC" w:rsidRPr="00142343" w:rsidRDefault="002264FC" w:rsidP="00216A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  <w:r w:rsidR="00901C4E"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55BCE"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ติดตั้ง</w:t>
            </w: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74E8118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</w:t>
            </w: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2264FC" w:rsidRPr="00142343" w:rsidRDefault="002264FC" w:rsidP="00226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142343" w:rsidRDefault="00004C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24"/>
          <w:szCs w:val="24"/>
        </w:rPr>
      </w:pPr>
    </w:p>
    <w:p w14:paraId="4B5AA001" w14:textId="1D9BB308" w:rsidR="004D7801" w:rsidRPr="00142343" w:rsidRDefault="007C280C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lastRenderedPageBreak/>
        <w:t xml:space="preserve"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 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0E29208D" w14:textId="77777777" w:rsidR="00C02588" w:rsidRPr="00142343" w:rsidRDefault="00C02588" w:rsidP="00C02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A11007E" w14:textId="155F9022" w:rsidR="0034460D" w:rsidRPr="00142343" w:rsidRDefault="0034460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E7D2FD" w14:textId="36062F62" w:rsidR="00C97B96" w:rsidRPr="00142343" w:rsidRDefault="00C97B96" w:rsidP="000B7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BF8D1BC" w14:textId="1D57929C" w:rsidR="005C1677" w:rsidRPr="00142343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142343">
        <w:rPr>
          <w:rFonts w:ascii="Angsana New" w:hAnsi="Angsana New" w:hint="cs"/>
          <w:i/>
          <w:iCs/>
          <w:spacing w:val="4"/>
          <w:sz w:val="30"/>
          <w:szCs w:val="30"/>
          <w:cs/>
        </w:rPr>
        <w:t>รายจ่าย</w:t>
      </w:r>
      <w:r w:rsidR="00B9424F" w:rsidRPr="00142343">
        <w:rPr>
          <w:rFonts w:ascii="Angsana New" w:hAnsi="Angsana New" w:hint="cs"/>
          <w:i/>
          <w:iCs/>
          <w:spacing w:val="4"/>
          <w:sz w:val="30"/>
          <w:szCs w:val="30"/>
          <w:cs/>
        </w:rPr>
        <w:t>ในการ</w:t>
      </w:r>
      <w:r w:rsidR="00F10304" w:rsidRPr="00142343">
        <w:rPr>
          <w:rFonts w:ascii="Angsana New" w:hAnsi="Angsana New" w:hint="cs"/>
          <w:i/>
          <w:iCs/>
          <w:spacing w:val="4"/>
          <w:sz w:val="30"/>
          <w:szCs w:val="30"/>
          <w:cs/>
        </w:rPr>
        <w:t>พัฒนา</w:t>
      </w:r>
    </w:p>
    <w:p w14:paraId="1DCAA85E" w14:textId="77777777" w:rsidR="00632A84" w:rsidRPr="00142343" w:rsidRDefault="00632A84" w:rsidP="00873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trike/>
          <w:sz w:val="20"/>
          <w:szCs w:val="20"/>
        </w:rPr>
      </w:pPr>
    </w:p>
    <w:p w14:paraId="53743836" w14:textId="0D4E5886" w:rsidR="005C1677" w:rsidRPr="00142343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42343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142343">
        <w:rPr>
          <w:rFonts w:ascii="Angsana New" w:eastAsia="Calibri" w:hAnsi="Angsana New"/>
          <w:sz w:val="30"/>
          <w:szCs w:val="30"/>
        </w:rPr>
        <w:br/>
      </w:r>
      <w:r w:rsidRPr="00142343">
        <w:rPr>
          <w:rFonts w:ascii="Angsana New" w:eastAsia="Calibri" w:hAnsi="Angsana New"/>
          <w:sz w:val="30"/>
          <w:szCs w:val="30"/>
          <w:cs/>
        </w:rPr>
        <w:t>ด้อยค่าสะสม</w:t>
      </w:r>
      <w:r w:rsidRPr="0014234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3BC7ACF" w14:textId="77777777" w:rsidR="005C1677" w:rsidRPr="00142343" w:rsidRDefault="005C1677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A6370B" w14:textId="26365266" w:rsidR="003A7A3E" w:rsidRPr="00142343" w:rsidRDefault="0061555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142343">
        <w:rPr>
          <w:rFonts w:ascii="Angsana New" w:hAnsi="Angsana New"/>
          <w:i/>
          <w:iCs/>
          <w:spacing w:val="4"/>
          <w:sz w:val="30"/>
          <w:szCs w:val="30"/>
          <w:cs/>
        </w:rPr>
        <w:t>สินทรัพย์ไม่มีตัวตน</w:t>
      </w:r>
      <w:r w:rsidR="00B37EA9" w:rsidRPr="00142343">
        <w:rPr>
          <w:rFonts w:ascii="Angsana New" w:hAnsi="Angsana New" w:hint="cs"/>
          <w:i/>
          <w:iCs/>
          <w:spacing w:val="4"/>
          <w:sz w:val="30"/>
          <w:szCs w:val="30"/>
          <w:cs/>
        </w:rPr>
        <w:t>อื่นๆ</w:t>
      </w:r>
    </w:p>
    <w:p w14:paraId="4A44170E" w14:textId="77777777" w:rsidR="00615550" w:rsidRPr="00142343" w:rsidRDefault="0061555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5507044" w14:textId="65B71754" w:rsidR="00534520" w:rsidRPr="00142343" w:rsidRDefault="0053452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37EA9" w:rsidRPr="00142343">
        <w:rPr>
          <w:rFonts w:ascii="Angsana New" w:hAnsi="Angsana New" w:hint="cs"/>
          <w:sz w:val="30"/>
          <w:szCs w:val="30"/>
          <w:cs/>
        </w:rPr>
        <w:t>อื่นๆ</w:t>
      </w:r>
      <w:r w:rsidRPr="00142343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ที่กลุ่มบริษัทซื้อมาและมีอายุการใช้ประโยชน์ทราบได้แน่นอน</w:t>
      </w:r>
      <w:r w:rsidR="00720F21"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วัดมูลค่าด้วยราคาทุนหักด้วยค่าตัดจำหน่ายสะสมและผลขาดทุนจากการด้อยค่าสะสม </w:t>
      </w:r>
    </w:p>
    <w:p w14:paraId="167D50A6" w14:textId="77777777" w:rsidR="006F545A" w:rsidRPr="00142343" w:rsidRDefault="006F545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343A96E" w14:textId="134196CC" w:rsidR="006F545A" w:rsidRPr="00142343" w:rsidRDefault="0053452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14234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42343">
        <w:rPr>
          <w:rFonts w:ascii="Angsana New" w:eastAsia="Calibri" w:hAnsi="Angsana New"/>
          <w:strike/>
          <w:color w:val="FF0000"/>
          <w:sz w:val="30"/>
          <w:szCs w:val="30"/>
        </w:rPr>
        <w:t xml:space="preserve"> </w:t>
      </w:r>
    </w:p>
    <w:p w14:paraId="45C7B7A7" w14:textId="77777777" w:rsidR="006F545A" w:rsidRPr="00142343" w:rsidRDefault="006F545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DAA9D13" w14:textId="3636A315" w:rsidR="00AD2FE2" w:rsidRPr="00142343" w:rsidRDefault="00AD2FE2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14234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</w:t>
      </w:r>
      <w:r w:rsidR="00FD6AD8" w:rsidRPr="0014234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br/>
      </w:r>
      <w:r w:rsidRPr="0014234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  <w:r w:rsidRPr="00142343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142343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142343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47A341CA" w14:textId="22F8962A" w:rsidR="007E70F7" w:rsidRPr="00142343" w:rsidRDefault="007E70F7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5A59DDA" w14:textId="6650F5AD" w:rsidR="002A5F84" w:rsidRPr="00142343" w:rsidRDefault="002A5F84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GB"/>
        </w:rPr>
      </w:pPr>
      <w:bookmarkStart w:id="0" w:name="_Hlk155622987"/>
      <w:r w:rsidRPr="0014234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ค่าตัดจำหน่ายของสินทรัพย์ไม่มีตัวตนแสดงไว้ในต้นทุนขาย ต้นทุนในการจัดจำหน่าย และค่าใช้จ่ายในการบริหาร</w:t>
      </w:r>
      <w:r w:rsidRPr="0014234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br/>
      </w:r>
      <w:r w:rsidR="00506CCA" w:rsidRPr="0014234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</w:p>
    <w:bookmarkEnd w:id="0"/>
    <w:p w14:paraId="43B11C28" w14:textId="77777777" w:rsidR="002A5F84" w:rsidRPr="00142343" w:rsidRDefault="002A5F84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60CFAA" w14:textId="795832D6" w:rsidR="0010647D" w:rsidRPr="00142343" w:rsidRDefault="0010647D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DDAE880" w14:textId="77777777" w:rsidR="0034460D" w:rsidRPr="00142343" w:rsidRDefault="0034460D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14234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142343" w:rsidRDefault="0034460D" w:rsidP="00711E2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142343" w:rsidRDefault="0034460D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142343" w14:paraId="69567F1F" w14:textId="77777777" w:rsidTr="009D5CA2">
        <w:tc>
          <w:tcPr>
            <w:tcW w:w="7340" w:type="dxa"/>
          </w:tcPr>
          <w:p w14:paraId="70EB870D" w14:textId="77777777" w:rsidR="0034460D" w:rsidRPr="00142343" w:rsidRDefault="0034460D" w:rsidP="007A2FA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142343" w:rsidRDefault="00031098" w:rsidP="007A2FA8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4460D"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4460D"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6B9D94CF" w14:textId="77777777" w:rsidR="00444AD2" w:rsidRPr="00142343" w:rsidRDefault="00444AD2" w:rsidP="002A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339A37" w14:textId="301E9667" w:rsidR="00984F89" w:rsidRPr="00142343" w:rsidRDefault="0034460D" w:rsidP="00C025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142343">
        <w:rPr>
          <w:rFonts w:asciiTheme="majorBidi" w:hAnsiTheme="majorBidi" w:cstheme="majorBidi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142343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  <w:r w:rsidRPr="00142343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="00984F89" w:rsidRPr="00142343">
        <w:rPr>
          <w:rFonts w:asciiTheme="majorBidi" w:hAnsiTheme="majorBidi" w:cstheme="majorBidi"/>
          <w:sz w:val="30"/>
          <w:szCs w:val="30"/>
        </w:rPr>
        <w:br w:type="page"/>
      </w:r>
    </w:p>
    <w:p w14:paraId="49A6DE85" w14:textId="45771413" w:rsidR="009B1D22" w:rsidRPr="00142343" w:rsidRDefault="009B1D22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1D1EE96B" w14:textId="77777777" w:rsidR="008E3793" w:rsidRPr="00142343" w:rsidRDefault="008E3793" w:rsidP="008E3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B29063" w14:textId="5AC865DA" w:rsidR="00DD6A58" w:rsidRPr="00142343" w:rsidRDefault="00DD6A58" w:rsidP="002F1241">
      <w:pPr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3491B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59D4CB" w14:textId="77777777" w:rsidR="00DD6A58" w:rsidRPr="00142343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455DBE" w14:textId="1032B902" w:rsidR="00DD6A58" w:rsidRPr="00142343" w:rsidRDefault="00DD6A58" w:rsidP="002F1241">
      <w:pPr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="00635A30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กลุ่มบริษัทอาจปฏิบัติตามการผ่อนปรนของมาตรฐานฉบับนี้ซึ่งอาจไม่แยกส่วนประกอบที่ไม่เป็นการเช่า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432A0E60" w14:textId="77777777" w:rsidR="00DD6A58" w:rsidRPr="00142343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76563C" w14:textId="77777777" w:rsidR="00DD6A58" w:rsidRPr="00142343" w:rsidRDefault="00DD6A58" w:rsidP="002F1241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9D72213" w14:textId="77777777" w:rsidR="00DD6A58" w:rsidRPr="00142343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430A6C" w14:textId="3ACB84A2" w:rsidR="00DD6A58" w:rsidRPr="00142343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C3542" w:rsidRPr="00142343">
        <w:rPr>
          <w:rFonts w:ascii="Angsana New" w:hAnsi="Angsana New" w:hint="cs"/>
          <w:sz w:val="30"/>
          <w:szCs w:val="30"/>
          <w:cs/>
        </w:rPr>
        <w:t>สะสม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5FF38AB4" w14:textId="77777777" w:rsidR="00DD6A58" w:rsidRPr="00142343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D0172" w14:textId="451C242A" w:rsidR="00DD6A58" w:rsidRPr="00142343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="00B14952" w:rsidRPr="00142343">
        <w:rPr>
          <w:rFonts w:ascii="Angsana New" w:hAnsi="Angsana New" w:hint="cs"/>
          <w:sz w:val="30"/>
          <w:szCs w:val="30"/>
          <w:cs/>
        </w:rPr>
        <w:t>ปรับปรุง</w:t>
      </w:r>
      <w:r w:rsidR="00B37EA9" w:rsidRPr="00142343">
        <w:rPr>
          <w:rFonts w:ascii="Angsana New" w:hAnsi="Angsana New" w:hint="cs"/>
          <w:sz w:val="30"/>
          <w:szCs w:val="30"/>
          <w:cs/>
        </w:rPr>
        <w:t>ด้วย</w:t>
      </w:r>
      <w:r w:rsidRPr="00142343">
        <w:rPr>
          <w:rFonts w:ascii="Angsana New" w:hAnsi="Angsana New"/>
          <w:b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Pr="00142343">
        <w:rPr>
          <w:rFonts w:ascii="Angsana New" w:hAnsi="Angsana New"/>
          <w:b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</w:t>
      </w:r>
      <w:r w:rsidRPr="00142343">
        <w:rPr>
          <w:rFonts w:ascii="Angsana New" w:hAnsi="Angsana New" w:hint="cs"/>
          <w:sz w:val="30"/>
          <w:szCs w:val="30"/>
          <w:cs/>
        </w:rPr>
        <w:t>และ</w:t>
      </w:r>
      <w:r w:rsidRPr="00142343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6B38020D" w14:textId="77777777" w:rsidR="00054FDE" w:rsidRPr="00142343" w:rsidRDefault="00054FDE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1360" w14:textId="6BD0D78A" w:rsidR="00DD6A58" w:rsidRPr="00142343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5E9C849" w14:textId="77777777" w:rsidR="00984F89" w:rsidRPr="00142343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EC6204" w14:textId="405C3FBF" w:rsidR="00DD6A58" w:rsidRPr="00142343" w:rsidRDefault="00DD6A58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</w:t>
      </w:r>
      <w:r w:rsidR="0057127A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9FBA59" w14:textId="77777777" w:rsidR="00054FDE" w:rsidRPr="00142343" w:rsidRDefault="00054FDE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F5264" w14:textId="2CCD0C90" w:rsidR="00984F89" w:rsidRPr="00142343" w:rsidRDefault="00DD6A58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D5238A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</w:t>
      </w:r>
      <w:r w:rsidRPr="00142343">
        <w:rPr>
          <w:rFonts w:ascii="Angsana New" w:hAnsi="Angsana New" w:hint="cs"/>
          <w:sz w:val="30"/>
          <w:szCs w:val="30"/>
          <w:cs/>
        </w:rPr>
        <w:t xml:space="preserve">า </w:t>
      </w:r>
      <w:r w:rsidRPr="00142343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984F89" w:rsidRPr="00142343">
        <w:rPr>
          <w:rFonts w:ascii="Angsana New" w:hAnsi="Angsana New"/>
          <w:sz w:val="30"/>
          <w:szCs w:val="30"/>
          <w:cs/>
        </w:rPr>
        <w:br w:type="page"/>
      </w:r>
    </w:p>
    <w:p w14:paraId="15D41794" w14:textId="77777777" w:rsidR="00DD6A58" w:rsidRPr="00142343" w:rsidRDefault="00DD6A58" w:rsidP="00984F89">
      <w:pPr>
        <w:pStyle w:val="ListParagraph"/>
        <w:tabs>
          <w:tab w:val="clear" w:pos="680"/>
          <w:tab w:val="clear" w:pos="90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lastRenderedPageBreak/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04994BFB" w14:textId="77777777" w:rsidR="00DD6A58" w:rsidRPr="00142343" w:rsidRDefault="00DD6A58" w:rsidP="00025404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69CC8B" w14:textId="77777777" w:rsidR="00A52D58" w:rsidRPr="00142343" w:rsidRDefault="00A52D58" w:rsidP="007E70F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00A7C35" w14:textId="64386212" w:rsidR="00E3110B" w:rsidRPr="00142343" w:rsidRDefault="00E3110B" w:rsidP="00025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7D45CAB" w14:textId="5A798866" w:rsidR="003F2A24" w:rsidRPr="00142343" w:rsidRDefault="003F2A24" w:rsidP="00984F89">
      <w:pPr>
        <w:pStyle w:val="ListParagraph"/>
        <w:tabs>
          <w:tab w:val="clear" w:pos="454"/>
          <w:tab w:val="clear" w:pos="680"/>
          <w:tab w:val="clear" w:pos="907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ในกรณีที่มีข้อบ่งชี้</w:t>
      </w:r>
      <w:r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สำหรับสินทรัพย์</w:t>
      </w:r>
      <w:r w:rsidR="00662A02" w:rsidRPr="00142343">
        <w:rPr>
          <w:rFonts w:ascii="Angsana New" w:hAnsi="Angsana New" w:hint="cs"/>
          <w:sz w:val="30"/>
          <w:szCs w:val="30"/>
          <w:cs/>
        </w:rPr>
        <w:t>ที่ยั</w:t>
      </w:r>
      <w:r w:rsidRPr="00142343">
        <w:rPr>
          <w:rFonts w:ascii="Angsana New" w:hAnsi="Angsana New"/>
          <w:sz w:val="30"/>
          <w:szCs w:val="30"/>
          <w:cs/>
        </w:rPr>
        <w:t>งไม่พร้อมใช้งานจะประมาณมูลค่าที่คาดว่าจะได้รับคืนทุกปีในช่วงเวลาเดียวกัน</w:t>
      </w:r>
    </w:p>
    <w:p w14:paraId="08F3F58D" w14:textId="77777777" w:rsidR="003F2A24" w:rsidRPr="00142343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1FC524" w14:textId="6E553254" w:rsidR="003F2A24" w:rsidRPr="00142343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</w:t>
      </w:r>
      <w:r w:rsidRPr="00142343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142343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3D680349" w14:textId="77777777" w:rsidR="003F2A24" w:rsidRPr="00142343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3D262" w14:textId="5BC87917" w:rsidR="00A2397F" w:rsidRPr="00142343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Pr="00142343">
        <w:rPr>
          <w:rFonts w:ascii="Angsana New" w:hAnsi="Angsana New" w:hint="cs"/>
          <w:sz w:val="30"/>
          <w:szCs w:val="30"/>
          <w:cs/>
        </w:rPr>
        <w:t>ใน</w:t>
      </w:r>
      <w:r w:rsidRPr="00142343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="00C8095F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ในอนาคต</w:t>
      </w:r>
      <w:r w:rsidRPr="00142343">
        <w:rPr>
          <w:rFonts w:ascii="Angsana New" w:hAnsi="Angsana New" w:hint="cs"/>
          <w:sz w:val="30"/>
          <w:szCs w:val="30"/>
          <w:cs/>
        </w:rPr>
        <w:t>จะ</w:t>
      </w:r>
      <w:r w:rsidRPr="00142343">
        <w:rPr>
          <w:rFonts w:ascii="Angsana New" w:hAnsi="Angsana New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Pr="00142343">
        <w:rPr>
          <w:rFonts w:ascii="Angsana New" w:hAnsi="Angsana New"/>
          <w:sz w:val="30"/>
          <w:szCs w:val="30"/>
          <w:cs/>
        </w:rPr>
        <w:br/>
        <w:t>ที่สินทรัพย์นั้นเกี่ยวข้องด้วย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2F34D614" w14:textId="77777777" w:rsidR="00555BCE" w:rsidRPr="00142343" w:rsidRDefault="00555BCE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67D0AE" w14:textId="2BB3E3BF" w:rsidR="003F2A24" w:rsidRPr="00142343" w:rsidRDefault="003F2A24" w:rsidP="007E70F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731BDF3A" w14:textId="77777777" w:rsidR="007E70F7" w:rsidRPr="00142343" w:rsidRDefault="007E70F7" w:rsidP="003F2A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F08C713" w14:textId="77777777" w:rsidR="00103439" w:rsidRPr="00142343" w:rsidRDefault="00103439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4EC9EC95" w14:textId="77777777" w:rsidR="00103439" w:rsidRPr="00142343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85F150" w14:textId="3F02AF4F" w:rsidR="00103439" w:rsidRPr="00142343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>เจ้าหนี้การค้าและเจ้าหนี้อื่น แสดงด้วย</w:t>
      </w:r>
      <w:r w:rsidR="0094575F" w:rsidRPr="00142343">
        <w:rPr>
          <w:rFonts w:ascii="Angsana New" w:hAnsi="Angsana New"/>
          <w:sz w:val="30"/>
          <w:szCs w:val="30"/>
          <w:cs/>
        </w:rPr>
        <w:t>ราคาทุน</w:t>
      </w:r>
      <w:r w:rsidR="0094575F" w:rsidRPr="00142343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10F111A7" w14:textId="507A16C5" w:rsidR="00984F89" w:rsidRPr="00142343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4DC9F09A" w14:textId="77777777" w:rsidR="00103439" w:rsidRPr="00142343" w:rsidRDefault="00103439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7201936" w14:textId="77777777" w:rsidR="00103439" w:rsidRPr="00142343" w:rsidRDefault="00103439" w:rsidP="0010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5742196" w14:textId="31B274D9" w:rsidR="00103439" w:rsidRPr="00142343" w:rsidRDefault="00103439" w:rsidP="00984F89">
      <w:pPr>
        <w:tabs>
          <w:tab w:val="clear" w:pos="454"/>
          <w:tab w:val="clear" w:pos="680"/>
          <w:tab w:val="left" w:pos="540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14234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63970FD" w14:textId="77777777" w:rsidR="007E70F7" w:rsidRPr="00142343" w:rsidRDefault="007E70F7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5339195C" w14:textId="375E9C0E" w:rsidR="00103439" w:rsidRPr="00142343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14234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A609E7" w:rsidRPr="00142343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142343">
        <w:rPr>
          <w:rFonts w:ascii="Angsana New" w:hAnsi="Angsana New"/>
          <w:i/>
          <w:sz w:val="30"/>
          <w:szCs w:val="30"/>
          <w:cs/>
        </w:rPr>
        <w:t>บริษัทจะถูกรับรู้เป็นค่าใช้จ่ายพนักงาน</w:t>
      </w:r>
      <w:r w:rsidR="00F62B10" w:rsidRPr="00142343">
        <w:rPr>
          <w:rFonts w:ascii="Angsana New" w:hAnsi="Angsana New"/>
          <w:i/>
          <w:sz w:val="30"/>
          <w:szCs w:val="30"/>
          <w:cs/>
        </w:rPr>
        <w:br/>
      </w:r>
      <w:r w:rsidRPr="00142343">
        <w:rPr>
          <w:rFonts w:ascii="Angsana New" w:hAnsi="Angsana New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508EBC28" w14:textId="77777777" w:rsidR="00103439" w:rsidRPr="00142343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D52D4A" w14:textId="77777777" w:rsidR="00103439" w:rsidRPr="00142343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14234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33732CC" w14:textId="77777777" w:rsidR="00103439" w:rsidRPr="00142343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1B877196" w14:textId="3A750BF9" w:rsidR="00103439" w:rsidRPr="00142343" w:rsidRDefault="00103439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A3164C" w:rsidRPr="00142343">
        <w:rPr>
          <w:rFonts w:ascii="Angsana New" w:hAnsi="Angsana New"/>
          <w:i/>
          <w:sz w:val="30"/>
          <w:szCs w:val="30"/>
          <w:cs/>
        </w:rPr>
        <w:br/>
      </w:r>
      <w:r w:rsidRPr="00142343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43CF3" w:rsidRPr="00142343">
        <w:rPr>
          <w:rFonts w:ascii="Angsana New" w:hAnsi="Angsana New"/>
          <w:i/>
          <w:sz w:val="30"/>
          <w:szCs w:val="30"/>
        </w:rPr>
        <w:br/>
      </w:r>
      <w:r w:rsidRPr="00142343">
        <w:rPr>
          <w:rFonts w:ascii="Angsana New" w:hAnsi="Angsana New"/>
          <w:i/>
          <w:sz w:val="30"/>
          <w:szCs w:val="30"/>
          <w:cs/>
        </w:rPr>
        <w:t>กระแสเงินสดเพื่อให้เป็นมูลค่าปัจจุบัน</w:t>
      </w:r>
      <w:r w:rsidRPr="00142343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142343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520DB526" w14:textId="77777777" w:rsidR="00696C24" w:rsidRPr="00142343" w:rsidRDefault="00696C24" w:rsidP="00984F89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</w:p>
    <w:p w14:paraId="361D562B" w14:textId="1F662164" w:rsidR="00484973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142343">
        <w:rPr>
          <w:rFonts w:ascii="Angsana New" w:hAnsi="Angsana New"/>
          <w:i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42343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142343">
        <w:rPr>
          <w:rFonts w:ascii="Angsana New" w:hAnsi="Angsana New"/>
          <w:i/>
          <w:spacing w:val="4"/>
          <w:sz w:val="30"/>
          <w:szCs w:val="30"/>
          <w:cs/>
        </w:rPr>
        <w:t>ผลกำไรหรือขาดทุนจากการประมาณการตาม</w:t>
      </w:r>
      <w:r w:rsidRPr="00142343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142343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142343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142343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14234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934EE" w:rsidRPr="00142343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142343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142343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2C1BCCF3" w14:textId="59AFB272" w:rsidR="00484973" w:rsidRPr="00142343" w:rsidRDefault="0048497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22"/>
        <w:rPr>
          <w:rFonts w:ascii="Angsana New" w:hAnsi="Angsana New"/>
          <w:i/>
          <w:sz w:val="30"/>
          <w:szCs w:val="30"/>
        </w:rPr>
      </w:pPr>
    </w:p>
    <w:p w14:paraId="1C3117E8" w14:textId="45FBBE6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142343">
        <w:rPr>
          <w:rFonts w:ascii="Angsana New" w:hAnsi="Angsana New"/>
          <w:i/>
          <w:spacing w:val="6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142343">
        <w:rPr>
          <w:rFonts w:ascii="Angsana New" w:hAnsi="Angsana New"/>
          <w:i/>
          <w:spacing w:val="-4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</w:t>
      </w:r>
      <w:r w:rsidRPr="00142343">
        <w:rPr>
          <w:rFonts w:ascii="Angsana New" w:hAnsi="Angsana New"/>
          <w:i/>
          <w:sz w:val="30"/>
          <w:szCs w:val="30"/>
          <w:cs/>
        </w:rPr>
        <w:t xml:space="preserve"> กลุ่มบริษัทรับรู้ผลกำไรและขาดทุนจากการจ่ายชำระผลประโยชน์พนักงานเมื่อเกิดขึ้น</w:t>
      </w:r>
    </w:p>
    <w:p w14:paraId="65C456BF" w14:textId="77777777" w:rsidR="00984F89" w:rsidRPr="00142343" w:rsidRDefault="00984F8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11FC9E1D" w14:textId="7777777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14234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34A8BA3" w14:textId="7777777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DDBC287" w14:textId="34A2225B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142343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142343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142343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CA7B51" w:rsidRPr="00142343">
        <w:rPr>
          <w:rFonts w:ascii="Angsana New" w:hAnsi="Angsana New" w:hint="cs"/>
          <w:i/>
          <w:sz w:val="30"/>
          <w:szCs w:val="30"/>
          <w:cs/>
        </w:rPr>
        <w:t>ผลกำไร</w:t>
      </w:r>
      <w:r w:rsidR="00A96A58" w:rsidRPr="00142343">
        <w:rPr>
          <w:rFonts w:ascii="Angsana New" w:hAnsi="Angsana New" w:hint="cs"/>
          <w:i/>
          <w:sz w:val="30"/>
          <w:szCs w:val="30"/>
          <w:cs/>
        </w:rPr>
        <w:t>หรือขาดทุน</w:t>
      </w:r>
      <w:r w:rsidR="00316B2F" w:rsidRPr="00142343">
        <w:rPr>
          <w:rFonts w:ascii="Angsana New" w:hAnsi="Angsana New" w:hint="cs"/>
          <w:i/>
          <w:sz w:val="30"/>
          <w:szCs w:val="30"/>
          <w:cs/>
        </w:rPr>
        <w:t>จาก</w:t>
      </w:r>
      <w:r w:rsidRPr="00142343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72C2BED5" w14:textId="6D5D1CDB" w:rsidR="00984F89" w:rsidRPr="00142343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142343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341FF315" w14:textId="7777777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42343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48BD304A" w14:textId="7777777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CF2618C" w14:textId="77777777" w:rsidR="00103439" w:rsidRPr="00142343" w:rsidRDefault="00103439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  <w:r w:rsidRPr="00142343">
        <w:rPr>
          <w:rFonts w:asciiTheme="majorBidi" w:hAnsiTheme="majorBidi" w:cstheme="majorBidi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142343">
        <w:rPr>
          <w:rFonts w:asciiTheme="majorBidi" w:hAnsiTheme="majorBidi" w:cstheme="majorBidi"/>
          <w:i/>
          <w:sz w:val="30"/>
          <w:szCs w:val="30"/>
          <w:cs/>
        </w:rPr>
        <w:t xml:space="preserve"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142343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42343">
        <w:rPr>
          <w:rFonts w:asciiTheme="majorBidi" w:hAnsiTheme="majorBidi" w:cstheme="majorBidi"/>
          <w:iCs/>
          <w:spacing w:val="4"/>
          <w:sz w:val="30"/>
          <w:szCs w:val="30"/>
        </w:rPr>
        <w:t>12</w:t>
      </w:r>
      <w:r w:rsidRPr="00142343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</w:t>
      </w:r>
      <w:r w:rsidRPr="00142343">
        <w:rPr>
          <w:rFonts w:asciiTheme="majorBidi" w:hAnsiTheme="majorBidi" w:cstheme="majorBidi"/>
          <w:i/>
          <w:spacing w:val="2"/>
          <w:sz w:val="30"/>
          <w:szCs w:val="30"/>
          <w:cs/>
        </w:rPr>
        <w:t>จะถูกคิดลดกระแสเงินสด</w:t>
      </w:r>
    </w:p>
    <w:p w14:paraId="19950975" w14:textId="77777777" w:rsidR="00103439" w:rsidRPr="00142343" w:rsidRDefault="0010343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iCs/>
          <w:sz w:val="30"/>
          <w:szCs w:val="30"/>
          <w:cs/>
        </w:rPr>
      </w:pPr>
    </w:p>
    <w:p w14:paraId="05989FEE" w14:textId="77777777" w:rsidR="00103439" w:rsidRPr="00142343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4234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B3C1972" w14:textId="77777777" w:rsidR="00103439" w:rsidRPr="00142343" w:rsidRDefault="0010343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8F5CA" w14:textId="77777777" w:rsidR="00103439" w:rsidRPr="00142343" w:rsidRDefault="00103439" w:rsidP="002F1241">
      <w:pPr>
        <w:tabs>
          <w:tab w:val="clear" w:pos="227"/>
          <w:tab w:val="clear" w:pos="454"/>
          <w:tab w:val="clear" w:pos="680"/>
          <w:tab w:val="left" w:pos="720"/>
        </w:tabs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42343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42343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42343">
        <w:rPr>
          <w:rFonts w:asciiTheme="majorBidi" w:hAnsiTheme="majorBidi" w:cstheme="majorBidi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F9E666" w14:textId="007FADC9" w:rsidR="00103439" w:rsidRPr="00142343" w:rsidRDefault="0010343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5D7D516" w14:textId="77777777" w:rsidR="000D564D" w:rsidRPr="00142343" w:rsidRDefault="000D564D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16614B" w14:textId="77777777" w:rsidR="000D564D" w:rsidRPr="00142343" w:rsidRDefault="000D564D" w:rsidP="000D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F4BD8" w14:textId="70FE2B4F" w:rsidR="00484973" w:rsidRPr="00142343" w:rsidRDefault="000D564D" w:rsidP="000D56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42343">
        <w:rPr>
          <w:rFonts w:asciiTheme="majorBidi" w:hAnsiTheme="majorBidi" w:cstheme="majorBidi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</w:t>
      </w:r>
      <w:r w:rsidRPr="00142343">
        <w:rPr>
          <w:rFonts w:asciiTheme="majorBidi" w:hAnsiTheme="majorBidi" w:cstheme="majorBidi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142343">
        <w:rPr>
          <w:rFonts w:asciiTheme="majorBidi" w:hAnsiTheme="majorBidi" w:cstheme="majorBidi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142343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142343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1D06CD5" w14:textId="74D28972" w:rsidR="00484973" w:rsidRPr="00142343" w:rsidRDefault="0048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1782FCAD" w14:textId="77777777" w:rsidR="00C908FA" w:rsidRPr="00142343" w:rsidRDefault="00C908FA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รายได้จากสัญญาที่ทำกับลูกค้า  </w:t>
      </w:r>
    </w:p>
    <w:p w14:paraId="17242F53" w14:textId="77777777" w:rsidR="00C908FA" w:rsidRPr="00142343" w:rsidRDefault="00C908FA" w:rsidP="00C90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623838A6" w14:textId="77777777" w:rsidR="00C908FA" w:rsidRPr="00142343" w:rsidRDefault="00C908FA" w:rsidP="004D145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2343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1E22CAC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CD87954" w14:textId="77777777" w:rsidR="00C908FA" w:rsidRPr="00142343" w:rsidRDefault="00C908FA" w:rsidP="00984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142343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00114FC4" w14:textId="7B49F5DA" w:rsidR="00984F89" w:rsidRPr="00142343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42343">
        <w:rPr>
          <w:rFonts w:ascii="Angsana New" w:hAnsi="Angsana New"/>
          <w:i/>
          <w:iCs/>
          <w:sz w:val="30"/>
          <w:szCs w:val="30"/>
        </w:rPr>
        <w:br w:type="page"/>
      </w:r>
    </w:p>
    <w:p w14:paraId="5DCA662D" w14:textId="0F4FB64D" w:rsidR="00C908FA" w:rsidRPr="00142343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2343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38BEB267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6CEDC08" w14:textId="4BD1597F" w:rsidR="00C908FA" w:rsidRPr="00142343" w:rsidRDefault="00C908FA" w:rsidP="00C908FA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Pr="00142343">
        <w:rPr>
          <w:rFonts w:ascii="Angsana New" w:hAnsi="Angsana New"/>
          <w:sz w:val="30"/>
          <w:szCs w:val="30"/>
          <w:cs/>
        </w:rPr>
        <w:br/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6B58F1" w:rsidRPr="00142343">
        <w:rPr>
          <w:rFonts w:ascii="Angsana New" w:hAnsi="Angsana New" w:hint="cs"/>
          <w:sz w:val="30"/>
          <w:szCs w:val="30"/>
          <w:cs/>
        </w:rPr>
        <w:t>และต้นทุนขาย</w:t>
      </w:r>
      <w:r w:rsidRPr="00142343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3C7881FF" w14:textId="77777777" w:rsidR="00C75A63" w:rsidRPr="00142343" w:rsidRDefault="00C75A63" w:rsidP="0065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6E30B97" w14:textId="416E3874" w:rsidR="00C908FA" w:rsidRPr="00142343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142343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รายได้จากการให้บริการรับรู้เมื่อได้ให้บริการ</w:t>
      </w:r>
    </w:p>
    <w:p w14:paraId="3F406D08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5A3A932" w14:textId="1FCA4C7E" w:rsidR="00C908FA" w:rsidRPr="00142343" w:rsidRDefault="00C908FA" w:rsidP="007764CC">
      <w:pPr>
        <w:tabs>
          <w:tab w:val="clear" w:pos="907"/>
          <w:tab w:val="left" w:pos="90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142343">
        <w:rPr>
          <w:rFonts w:ascii="Angsana New" w:hAnsi="Angsana New"/>
          <w:spacing w:val="-6"/>
          <w:sz w:val="30"/>
          <w:szCs w:val="30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</w:t>
      </w:r>
      <w:r w:rsidR="007764CC" w:rsidRPr="00142343">
        <w:rPr>
          <w:rFonts w:ascii="Angsana New" w:hAnsi="Angsana New"/>
          <w:spacing w:val="-6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129E9C1D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9D7B9CF" w14:textId="77777777" w:rsidR="00C908FA" w:rsidRPr="00142343" w:rsidRDefault="00C908FA" w:rsidP="00C908F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40019A9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2E52B9A" w14:textId="77777777" w:rsidR="00C908FA" w:rsidRPr="00142343" w:rsidRDefault="00C908FA" w:rsidP="00C90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2343">
        <w:rPr>
          <w:rFonts w:ascii="Angsana New" w:hAnsi="Angsana New"/>
          <w:i/>
          <w:iCs/>
          <w:sz w:val="30"/>
          <w:szCs w:val="30"/>
          <w:cs/>
        </w:rPr>
        <w:t xml:space="preserve">โปรแกรมสิทธิพิเศษแก่ลูกค้า </w:t>
      </w:r>
    </w:p>
    <w:p w14:paraId="0CC6B087" w14:textId="77777777" w:rsidR="00C908FA" w:rsidRPr="00142343" w:rsidRDefault="00C908FA" w:rsidP="001F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8998ABC" w14:textId="4629D9EB" w:rsidR="00851C8E" w:rsidRPr="00142343" w:rsidRDefault="00C908FA" w:rsidP="007764CC">
      <w:pPr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7764CC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 w:hint="cs"/>
          <w:sz w:val="30"/>
          <w:szCs w:val="30"/>
          <w:cs/>
        </w:rPr>
        <w:t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หรือสิทธิใน</w:t>
      </w:r>
      <w:r w:rsidR="00027589" w:rsidRPr="00142343">
        <w:rPr>
          <w:rFonts w:ascii="Angsana New" w:hAnsi="Angsana New" w:hint="cs"/>
          <w:sz w:val="30"/>
          <w:szCs w:val="30"/>
          <w:cs/>
        </w:rPr>
        <w:t>การ</w:t>
      </w:r>
      <w:r w:rsidRPr="00142343">
        <w:rPr>
          <w:rFonts w:ascii="Angsana New" w:hAnsi="Angsana New" w:hint="cs"/>
          <w:sz w:val="30"/>
          <w:szCs w:val="30"/>
          <w:cs/>
        </w:rPr>
        <w:t>เลือกหมดอายุ ทั้งนี้</w:t>
      </w:r>
      <w:r w:rsidRPr="00142343">
        <w:rPr>
          <w:rFonts w:ascii="Angsana New" w:hAnsi="Angsana New" w:hint="cs"/>
          <w:sz w:val="30"/>
          <w:szCs w:val="30"/>
        </w:rPr>
        <w:t xml:space="preserve"> </w:t>
      </w:r>
      <w:r w:rsidRPr="00142343">
        <w:rPr>
          <w:rFonts w:ascii="Angsana New" w:hAnsi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</w:t>
      </w:r>
      <w:r w:rsidRPr="00142343">
        <w:rPr>
          <w:rFonts w:ascii="Angsana New" w:hAnsi="Angsana New" w:hint="cs"/>
          <w:spacing w:val="-4"/>
          <w:sz w:val="30"/>
          <w:szCs w:val="30"/>
          <w:cs/>
        </w:rPr>
        <w:t>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</w:t>
      </w:r>
      <w:r w:rsidRPr="00142343">
        <w:rPr>
          <w:rFonts w:ascii="Angsana New" w:hAnsi="Angsana New" w:hint="cs"/>
          <w:sz w:val="30"/>
          <w:szCs w:val="30"/>
          <w:cs/>
        </w:rPr>
        <w:t>ดังกล่าว ณ วันสิ้นรอบระยะเวลารายงาน</w:t>
      </w:r>
    </w:p>
    <w:p w14:paraId="34346F50" w14:textId="156C406A" w:rsidR="001F1B3B" w:rsidRPr="00142343" w:rsidRDefault="001F1B3B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3D3C989" w14:textId="77777777" w:rsidR="00C908FA" w:rsidRPr="00142343" w:rsidRDefault="00C908FA" w:rsidP="00C908FA">
      <w:pPr>
        <w:pStyle w:val="ListParagraph"/>
        <w:tabs>
          <w:tab w:val="clear" w:pos="680"/>
        </w:tabs>
        <w:ind w:left="900" w:right="72"/>
        <w:jc w:val="thaiDistribute"/>
        <w:rPr>
          <w:rFonts w:ascii="Angsana New" w:hAnsi="Angsana New"/>
          <w:iCs/>
          <w:sz w:val="30"/>
          <w:szCs w:val="30"/>
        </w:rPr>
      </w:pPr>
      <w:r w:rsidRPr="00142343"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4EE7743F" w14:textId="77777777" w:rsidR="00C908FA" w:rsidRPr="00142343" w:rsidRDefault="00C908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06368CF" w14:textId="77777777" w:rsidR="00C908FA" w:rsidRPr="00142343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 w:hint="cs"/>
          <w:sz w:val="30"/>
          <w:szCs w:val="30"/>
          <w:cs/>
        </w:rPr>
        <w:t>รายได้อื่นประกอบด้วย รายได้</w:t>
      </w:r>
      <w:r w:rsidRPr="00142343">
        <w:rPr>
          <w:rFonts w:ascii="Angsana New" w:hAnsi="Angsana New"/>
          <w:sz w:val="30"/>
          <w:szCs w:val="30"/>
          <w:cs/>
        </w:rPr>
        <w:t>เงินปันผล</w:t>
      </w:r>
      <w:r w:rsidRPr="00142343">
        <w:rPr>
          <w:rFonts w:ascii="Angsana New" w:hAnsi="Angsana New" w:hint="cs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142343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01A749CE" w14:textId="77777777" w:rsidR="00984F89" w:rsidRPr="00142343" w:rsidRDefault="00984F89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B1218C" w14:textId="022FDFBF" w:rsidR="00C908FA" w:rsidRPr="00142343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iCs/>
          <w:sz w:val="30"/>
          <w:szCs w:val="30"/>
          <w:cs/>
        </w:rPr>
      </w:pPr>
      <w:r w:rsidRPr="00142343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  <w:r w:rsidR="00BD77ED" w:rsidRPr="00142343">
        <w:rPr>
          <w:rFonts w:ascii="Angsana New" w:hAnsi="Angsana New" w:hint="cs"/>
          <w:iCs/>
          <w:sz w:val="30"/>
          <w:szCs w:val="30"/>
          <w:cs/>
        </w:rPr>
        <w:t>เครื่องหมายการค้า</w:t>
      </w:r>
    </w:p>
    <w:p w14:paraId="1D60F538" w14:textId="77777777" w:rsidR="00C908FA" w:rsidRPr="00142343" w:rsidRDefault="00C908FA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2BAC1466" w14:textId="6B4A543F" w:rsidR="00656B57" w:rsidRPr="00142343" w:rsidRDefault="00C908FA" w:rsidP="00C90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1D8ED88B" w14:textId="77777777" w:rsidR="00656B57" w:rsidRPr="00142343" w:rsidRDefault="0065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br w:type="page"/>
      </w:r>
    </w:p>
    <w:p w14:paraId="62BAAC35" w14:textId="6F7AA0B5" w:rsidR="00C908FA" w:rsidRPr="00142343" w:rsidRDefault="006100A9" w:rsidP="004D145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36" w:hanging="351"/>
        <w:jc w:val="thaiDistribute"/>
        <w:rPr>
          <w:rFonts w:ascii="Angsana New" w:hAnsi="Angsana New"/>
          <w:i/>
          <w:iCs/>
          <w:sz w:val="30"/>
          <w:szCs w:val="30"/>
        </w:rPr>
      </w:pPr>
      <w:r w:rsidRPr="0014234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</w:t>
      </w:r>
      <w:r w:rsidR="00314234" w:rsidRPr="00142343">
        <w:rPr>
          <w:rFonts w:ascii="Angsana New" w:hAnsi="Angsana New" w:hint="cs"/>
          <w:i/>
          <w:iCs/>
          <w:sz w:val="30"/>
          <w:szCs w:val="30"/>
          <w:cs/>
        </w:rPr>
        <w:t>และหนี้สินที่เกิดจาก</w:t>
      </w:r>
      <w:r w:rsidR="00C908FA" w:rsidRPr="00142343">
        <w:rPr>
          <w:rFonts w:ascii="Angsana New" w:hAnsi="Angsana New"/>
          <w:i/>
          <w:iCs/>
          <w:sz w:val="30"/>
          <w:szCs w:val="30"/>
          <w:cs/>
        </w:rPr>
        <w:t>สัญญา</w:t>
      </w:r>
    </w:p>
    <w:p w14:paraId="2E6D4BBD" w14:textId="77777777" w:rsidR="00C908FA" w:rsidRPr="00142343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  <w:cs/>
        </w:rPr>
      </w:pPr>
    </w:p>
    <w:p w14:paraId="31FF6D60" w14:textId="01EE585D" w:rsidR="00C908FA" w:rsidRPr="00142343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pacing w:val="-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</w:t>
      </w:r>
      <w:r w:rsidR="007B5BE2" w:rsidRPr="00142343">
        <w:rPr>
          <w:rFonts w:ascii="Angsana New" w:hAnsi="Angsana New"/>
          <w:sz w:val="30"/>
          <w:szCs w:val="30"/>
          <w:cs/>
        </w:rPr>
        <w:br/>
      </w:r>
      <w:r w:rsidR="00A13A4B" w:rsidRPr="00142343">
        <w:rPr>
          <w:rFonts w:ascii="Angsana New" w:hAnsi="Angsana New" w:hint="cs"/>
          <w:sz w:val="30"/>
          <w:szCs w:val="30"/>
          <w:cs/>
        </w:rPr>
        <w:t>มีสิทธิ</w:t>
      </w:r>
      <w:r w:rsidR="00E22176" w:rsidRPr="00142343">
        <w:rPr>
          <w:rFonts w:ascii="Angsana New" w:hAnsi="Angsana New" w:hint="cs"/>
          <w:sz w:val="30"/>
          <w:szCs w:val="30"/>
          <w:cs/>
        </w:rPr>
        <w:t>ที่ปราศจาก</w:t>
      </w:r>
      <w:r w:rsidR="00F45784" w:rsidRPr="00142343">
        <w:rPr>
          <w:rFonts w:ascii="Angsana New" w:hAnsi="Angsana New" w:hint="cs"/>
          <w:sz w:val="30"/>
          <w:szCs w:val="30"/>
          <w:cs/>
        </w:rPr>
        <w:t>เงื่อนไข</w:t>
      </w:r>
      <w:r w:rsidR="002B643E" w:rsidRPr="00142343">
        <w:rPr>
          <w:rFonts w:ascii="Angsana New" w:hAnsi="Angsana New" w:hint="cs"/>
          <w:sz w:val="30"/>
          <w:szCs w:val="30"/>
          <w:cs/>
        </w:rPr>
        <w:t>ในการได้รับสิ่งตอบแทน ซึ่งโดยทั่วไป</w:t>
      </w:r>
      <w:r w:rsidR="00A05A05" w:rsidRPr="00142343">
        <w:rPr>
          <w:rFonts w:ascii="Angsana New" w:hAnsi="Angsana New" w:hint="cs"/>
          <w:sz w:val="30"/>
          <w:szCs w:val="30"/>
          <w:cs/>
        </w:rPr>
        <w:t>เกิดขึ้นเมื่อกลุ่มบริษัท</w:t>
      </w:r>
      <w:r w:rsidR="000C4B2A" w:rsidRPr="00142343">
        <w:rPr>
          <w:rFonts w:ascii="Angsana New" w:hAnsi="Angsana New" w:hint="cs"/>
          <w:sz w:val="30"/>
          <w:szCs w:val="30"/>
          <w:cs/>
        </w:rPr>
        <w:t>ออกใบแจ้งหนี้</w:t>
      </w:r>
      <w:r w:rsidR="004C63C9" w:rsidRPr="00142343">
        <w:rPr>
          <w:rFonts w:ascii="Angsana New" w:hAnsi="Angsana New"/>
          <w:sz w:val="30"/>
          <w:szCs w:val="30"/>
        </w:rPr>
        <w:br/>
      </w:r>
      <w:r w:rsidR="00CB3964" w:rsidRPr="00142343">
        <w:rPr>
          <w:rFonts w:ascii="Angsana New" w:hAnsi="Angsana New" w:hint="cs"/>
          <w:sz w:val="30"/>
          <w:szCs w:val="30"/>
          <w:cs/>
        </w:rPr>
        <w:t>ให้กับลูกค้า</w:t>
      </w:r>
    </w:p>
    <w:p w14:paraId="2F13BBF1" w14:textId="77777777" w:rsidR="00C908FA" w:rsidRPr="00142343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31DCBA4" w14:textId="77777777" w:rsidR="00C908FA" w:rsidRPr="00142343" w:rsidRDefault="00C908FA" w:rsidP="00C54C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91A2A2B" w14:textId="4B627354" w:rsidR="00C908FA" w:rsidRPr="00142343" w:rsidRDefault="00C908FA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</w:rPr>
      </w:pPr>
    </w:p>
    <w:p w14:paraId="58DE6B9F" w14:textId="77777777" w:rsidR="00FA5C66" w:rsidRPr="00142343" w:rsidRDefault="00FA5C66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ค่าใช้จ่าย</w:t>
      </w:r>
    </w:p>
    <w:p w14:paraId="67D392E5" w14:textId="77777777" w:rsidR="00FA5C66" w:rsidRPr="00142343" w:rsidRDefault="00FA5C66" w:rsidP="00F25D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rPr>
          <w:rFonts w:ascii="Angsana New" w:hAnsi="Angsana New"/>
          <w:sz w:val="30"/>
          <w:szCs w:val="30"/>
        </w:rPr>
      </w:pPr>
    </w:p>
    <w:p w14:paraId="3AB736C1" w14:textId="77777777" w:rsidR="00FA5C66" w:rsidRPr="00142343" w:rsidRDefault="00FA5C6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21BC629B" w14:textId="77777777" w:rsidR="00FA5C66" w:rsidRPr="00142343" w:rsidRDefault="00FA5C66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7EA2B96B" w14:textId="10CAA697" w:rsidR="00FA5C66" w:rsidRPr="00142343" w:rsidRDefault="00284EB9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42343">
        <w:rPr>
          <w:rFonts w:asciiTheme="majorBidi" w:hAnsiTheme="majorBidi"/>
          <w:spacing w:val="-4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</w:t>
      </w:r>
      <w:r w:rsidR="00D44C45" w:rsidRPr="00142343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142343">
        <w:rPr>
          <w:rFonts w:asciiTheme="majorBidi" w:hAnsiTheme="majorBidi"/>
          <w:spacing w:val="-4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 </w:t>
      </w:r>
    </w:p>
    <w:p w14:paraId="0F1AEEB5" w14:textId="0A436C1E" w:rsidR="00284EB9" w:rsidRPr="00142343" w:rsidRDefault="00284EB9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579780CE" w14:textId="2AE35200" w:rsidR="00F130F2" w:rsidRPr="00142343" w:rsidRDefault="00F130F2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1980D75B" w14:textId="77777777" w:rsidR="00F130F2" w:rsidRPr="00142343" w:rsidRDefault="00F130F2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3ED8B952" w14:textId="77777777" w:rsidR="00FA5C66" w:rsidRPr="00142343" w:rsidRDefault="00FA5C6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42343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1B4A5C14" w14:textId="77777777" w:rsidR="00FA5C66" w:rsidRPr="00142343" w:rsidRDefault="00FA5C66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rPr>
          <w:rFonts w:ascii="Angsana New" w:hAnsi="Angsana New"/>
          <w:sz w:val="30"/>
          <w:szCs w:val="30"/>
        </w:rPr>
      </w:pPr>
    </w:p>
    <w:p w14:paraId="5360093A" w14:textId="262EFA88" w:rsidR="00F9075E" w:rsidRPr="00142343" w:rsidRDefault="00BE5787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423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บริษัทได้เสนอสิทธิให้พนักงานที่เข้าหลักเกณฑ์สำหรับการออกจากงานด้วยความเห็นชอบร่วมกัน</w:t>
      </w:r>
      <w:r w:rsidR="00FA5C66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BD3C81" w:rsidRPr="00142343">
        <w:rPr>
          <w:rFonts w:asciiTheme="majorBidi" w:hAnsiTheme="majorBidi" w:cstheme="majorBidi"/>
          <w:sz w:val="30"/>
          <w:szCs w:val="30"/>
          <w:cs/>
        </w:rPr>
        <w:br/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ที่เห็นชอบกับข้อเสนอจะได้รับเงินจำนวนหนึ่งโดยคำนวณผันแปรตามเงินเดือนล่าสุด</w:t>
      </w:r>
      <w:r w:rsidR="00FA5C66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จำนวนปีที่ทำงาน</w:t>
      </w:r>
      <w:r w:rsidR="00FA5C66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หรือ</w:t>
      </w:r>
      <w:r w:rsidR="00BD3C81" w:rsidRPr="00142343">
        <w:rPr>
          <w:rFonts w:asciiTheme="majorBidi" w:hAnsiTheme="majorBidi" w:cstheme="majorBidi"/>
          <w:sz w:val="30"/>
          <w:szCs w:val="30"/>
          <w:cs/>
        </w:rPr>
        <w:br/>
      </w:r>
      <w:r w:rsidR="00FA5C66" w:rsidRPr="00142343">
        <w:rPr>
          <w:rFonts w:asciiTheme="majorBidi" w:hAnsiTheme="majorBidi" w:cstheme="majorBidi"/>
          <w:sz w:val="30"/>
          <w:szCs w:val="30"/>
          <w:cs/>
        </w:rPr>
        <w:t>จำนวนเดือนคงเหลือ</w:t>
      </w:r>
      <w:r w:rsidR="00FA5C66" w:rsidRPr="00142343">
        <w:rPr>
          <w:rFonts w:asciiTheme="majorBidi" w:hAnsiTheme="majorBidi" w:cstheme="majorBidi"/>
          <w:spacing w:val="2"/>
          <w:sz w:val="30"/>
          <w:szCs w:val="30"/>
          <w:cs/>
        </w:rPr>
        <w:t>ก่อนการเกษียณตามปกติ</w:t>
      </w:r>
      <w:r w:rsidR="00FA5C66" w:rsidRPr="001423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4234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</w:t>
      </w:r>
      <w:r w:rsidR="00FA5C66" w:rsidRPr="00142343">
        <w:rPr>
          <w:rFonts w:asciiTheme="majorBidi" w:hAnsiTheme="majorBidi" w:cstheme="majorBidi"/>
          <w:spacing w:val="2"/>
          <w:sz w:val="30"/>
          <w:szCs w:val="30"/>
          <w:cs/>
        </w:rPr>
        <w:t>บริษัทบันทึกเป็นค่าใช้จ่ายเมื่อมีแผนการออกจากงานด้วย</w:t>
      </w:r>
      <w:r w:rsidR="00BD3C81" w:rsidRPr="00142343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FA5C66" w:rsidRPr="00142343">
        <w:rPr>
          <w:rFonts w:asciiTheme="majorBidi" w:hAnsiTheme="majorBidi" w:cstheme="majorBidi"/>
          <w:spacing w:val="2"/>
          <w:sz w:val="30"/>
          <w:szCs w:val="30"/>
          <w:cs/>
        </w:rPr>
        <w:t>ความเห็นชอบร่วมกัน</w:t>
      </w:r>
    </w:p>
    <w:p w14:paraId="48BDA1C3" w14:textId="2DF396E0" w:rsidR="00C54CB6" w:rsidRPr="00142343" w:rsidRDefault="00C54CB6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4EFCB77" w14:textId="2E5D87FF" w:rsidR="00C54CB6" w:rsidRPr="00142343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55370D8A" w14:textId="3C0F410C" w:rsidR="00C54CB6" w:rsidRPr="00142343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03F4200" w14:textId="77777777" w:rsidR="00C54CB6" w:rsidRPr="00142343" w:rsidRDefault="00C54CB6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0542774" w14:textId="264EDD79" w:rsidR="00F130F2" w:rsidRPr="00142343" w:rsidRDefault="00F130F2" w:rsidP="004C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p w14:paraId="6C706F0B" w14:textId="5BE5B6B9" w:rsidR="003146F9" w:rsidRPr="00142343" w:rsidRDefault="00222415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46091B13" w14:textId="1D7D5649" w:rsidR="006129D5" w:rsidRPr="00142343" w:rsidRDefault="006129D5" w:rsidP="00B85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</w:rPr>
      </w:pPr>
    </w:p>
    <w:p w14:paraId="527F5BAA" w14:textId="5E8B7822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</w:t>
      </w:r>
      <w:r w:rsidR="004C63C9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C63C9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Pr="0014234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รับรู้ในกำไรหรือขาดทุน เว้นแต่ในส่วนที่เกี่ยวกับรายการที่รับรู้โดยตรง</w:t>
      </w:r>
      <w:r w:rsidRPr="00142343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7AEC71E1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D9BEDF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Pr="00142343">
        <w:rPr>
          <w:rFonts w:ascii="Angsana New" w:hAnsi="Angsana New"/>
          <w:sz w:val="30"/>
          <w:szCs w:val="30"/>
          <w:cs/>
        </w:rPr>
        <w:t>บันทึก</w:t>
      </w:r>
      <w:r w:rsidRPr="00142343">
        <w:rPr>
          <w:rFonts w:asciiTheme="majorBidi" w:hAnsiTheme="majorBidi" w:cstheme="majorBidi"/>
          <w:sz w:val="30"/>
          <w:szCs w:val="30"/>
          <w:cs/>
        </w:rPr>
        <w:t>โดยคำนวณจากผลกำไรหรือขาดทุนประจำปีที่ต้องเสียภาษี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ณ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วันสิ้นรอบระยะเวลารายงานตลอดจนการปรับปรุงทางภาษีที่เกี่ยวกับรายการในปีก่อนๆ</w:t>
      </w:r>
    </w:p>
    <w:p w14:paraId="4B7C4DD9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35B724D" w14:textId="4511406A" w:rsidR="00F130F2" w:rsidRPr="00142343" w:rsidRDefault="00860D6A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F130F2" w:rsidRPr="00142343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771BD8" w:rsidRPr="00142343">
        <w:rPr>
          <w:rFonts w:ascii="Angsana New" w:hAnsi="Angsana New" w:hint="cs"/>
          <w:sz w:val="30"/>
          <w:szCs w:val="30"/>
          <w:cs/>
        </w:rPr>
        <w:t>ผลแตกต่างชั่วคราวสำหรับ</w:t>
      </w:r>
      <w:r w:rsidR="00F130F2" w:rsidRPr="00142343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="00771BD8" w:rsidRPr="00142343">
        <w:rPr>
          <w:rFonts w:ascii="Angsana New" w:hAnsi="Angsana New"/>
          <w:sz w:val="30"/>
          <w:szCs w:val="30"/>
          <w:cs/>
        </w:rPr>
        <w:br/>
      </w:r>
      <w:r w:rsidR="00F130F2" w:rsidRPr="00142343">
        <w:rPr>
          <w:rFonts w:ascii="Angsana New" w:hAnsi="Angsana New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130F2" w:rsidRPr="00142343">
        <w:rPr>
          <w:rFonts w:ascii="Angsana New" w:hAnsi="Angsana New"/>
          <w:sz w:val="30"/>
          <w:szCs w:val="30"/>
        </w:rPr>
        <w:t xml:space="preserve"> </w:t>
      </w:r>
      <w:r w:rsidR="001C5D19" w:rsidRPr="00142343">
        <w:rPr>
          <w:rFonts w:ascii="Angsana New" w:hAnsi="Angsana New" w:hint="cs"/>
          <w:sz w:val="30"/>
          <w:szCs w:val="30"/>
          <w:cs/>
        </w:rPr>
        <w:t>ซึ่ง</w:t>
      </w:r>
      <w:r w:rsidR="00771BD8" w:rsidRPr="00142343">
        <w:rPr>
          <w:rFonts w:ascii="Angsana New" w:hAnsi="Angsana New"/>
          <w:sz w:val="30"/>
          <w:szCs w:val="30"/>
          <w:cs/>
        </w:rPr>
        <w:br/>
      </w:r>
      <w:r w:rsidR="001C5D19" w:rsidRPr="00142343">
        <w:rPr>
          <w:rFonts w:ascii="Angsana New" w:hAnsi="Angsana New" w:hint="cs"/>
          <w:sz w:val="30"/>
          <w:szCs w:val="30"/>
          <w:cs/>
        </w:rPr>
        <w:t>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</w:t>
      </w:r>
      <w:r w:rsidR="00771BD8" w:rsidRPr="00142343">
        <w:rPr>
          <w:rFonts w:ascii="Angsana New" w:hAnsi="Angsana New"/>
          <w:sz w:val="30"/>
          <w:szCs w:val="30"/>
          <w:cs/>
        </w:rPr>
        <w:br/>
      </w:r>
      <w:r w:rsidR="001C5D19" w:rsidRPr="00142343">
        <w:rPr>
          <w:rFonts w:ascii="Angsana New" w:hAnsi="Angsana New" w:hint="cs"/>
          <w:sz w:val="30"/>
          <w:szCs w:val="30"/>
          <w:cs/>
        </w:rPr>
        <w:t>ว่า</w:t>
      </w:r>
      <w:r w:rsidR="00F130F2" w:rsidRPr="00142343">
        <w:rPr>
          <w:rFonts w:ascii="Angsana New" w:hAnsi="Angsana New"/>
          <w:sz w:val="30"/>
          <w:szCs w:val="30"/>
          <w:cs/>
        </w:rPr>
        <w:t xml:space="preserve">จะไม่กลับรายการในอนาคตอันใกล้ </w:t>
      </w:r>
    </w:p>
    <w:p w14:paraId="3354CFAA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D74BCB0" w14:textId="13DBF874" w:rsidR="00860D6A" w:rsidRPr="00142343" w:rsidRDefault="00860D6A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142343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pacing w:val="-4"/>
          <w:sz w:val="30"/>
          <w:szCs w:val="30"/>
          <w:cs/>
        </w:rPr>
        <w:t>ณ วันสิ้นรอบระยะเวลารายงาน</w:t>
      </w:r>
      <w:r w:rsidRPr="00142343">
        <w:rPr>
          <w:rFonts w:ascii="Angsana New" w:hAnsi="Angsana New"/>
          <w:spacing w:val="-4"/>
          <w:sz w:val="30"/>
          <w:szCs w:val="30"/>
        </w:rPr>
        <w:t xml:space="preserve"> </w:t>
      </w:r>
      <w:r w:rsidRPr="00142343">
        <w:rPr>
          <w:rFonts w:ascii="Angsana New" w:hAnsi="Angsana New"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380488" w:rsidRPr="00142343">
        <w:rPr>
          <w:rFonts w:ascii="Angsana New" w:hAnsi="Angsana New" w:hint="cs"/>
          <w:spacing w:val="-4"/>
          <w:sz w:val="30"/>
          <w:szCs w:val="30"/>
          <w:cs/>
        </w:rPr>
        <w:t>สิ้นรอบระยะเวลารายงาน</w:t>
      </w:r>
    </w:p>
    <w:p w14:paraId="044FA74F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C6EFBE" w14:textId="07344636" w:rsidR="00DD7832" w:rsidRPr="00142343" w:rsidRDefault="00DD7832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D44C45" w:rsidRPr="00142343">
        <w:rPr>
          <w:rFonts w:ascii="Angsana New" w:hAnsi="Angsana New" w:hint="cs"/>
          <w:sz w:val="30"/>
          <w:szCs w:val="30"/>
          <w:cs/>
        </w:rPr>
        <w:t>ซึ่ง</w:t>
      </w:r>
      <w:r w:rsidRPr="00142343">
        <w:rPr>
          <w:rFonts w:ascii="Angsana New" w:hAnsi="Angsana New"/>
          <w:sz w:val="30"/>
          <w:szCs w:val="30"/>
          <w:cs/>
        </w:rPr>
        <w:t>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193CDEA" w14:textId="77777777" w:rsidR="006129D5" w:rsidRPr="00142343" w:rsidRDefault="006129D5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B060" w14:textId="21627E18" w:rsidR="00287357" w:rsidRPr="00142343" w:rsidRDefault="00287357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142343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262B73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3308A3F" w14:textId="4A927F65" w:rsidR="00984F89" w:rsidRPr="00142343" w:rsidRDefault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142343">
        <w:rPr>
          <w:rFonts w:ascii="Angsana New" w:hAnsi="Angsana New"/>
          <w:sz w:val="26"/>
          <w:szCs w:val="26"/>
        </w:rPr>
        <w:br w:type="page"/>
      </w:r>
    </w:p>
    <w:p w14:paraId="0F774C8C" w14:textId="29B1FE96" w:rsidR="00E765C3" w:rsidRPr="00142343" w:rsidRDefault="001D1023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14:paraId="6EC05798" w14:textId="77777777" w:rsidR="00E765C3" w:rsidRPr="00142343" w:rsidRDefault="00E765C3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BA7302" w14:textId="77777777" w:rsidR="00B03D4F" w:rsidRPr="00142343" w:rsidRDefault="00B03D4F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142343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14234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274EB1C" w14:textId="77777777" w:rsidR="00E765C3" w:rsidRPr="00142343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A6C8145" w14:textId="7F6023FE" w:rsidR="00E765C3" w:rsidRPr="00142343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bookmarkStart w:id="1" w:name="_Hlk24991760"/>
      <w:r w:rsidRPr="0014234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bookmarkEnd w:id="1"/>
    <w:p w14:paraId="68E7B707" w14:textId="77777777" w:rsidR="00E765C3" w:rsidRPr="00142343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1C657D7C" w14:textId="3FCE3A34" w:rsidR="00E765C3" w:rsidRPr="00142343" w:rsidRDefault="00E765C3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659BB3CE" w14:textId="214DDAA7" w:rsidR="003D1FD5" w:rsidRPr="00142343" w:rsidRDefault="003D1FD5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42C9F2F6" w14:textId="3CD4AE07" w:rsidR="003D1FD5" w:rsidRPr="00142343" w:rsidRDefault="003D1FD5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FA603F" w:rsidRPr="00142343">
        <w:rPr>
          <w:rFonts w:ascii="Angsana New" w:hAnsi="Angsana New" w:hint="cs"/>
          <w:sz w:val="30"/>
          <w:szCs w:val="30"/>
          <w:cs/>
        </w:rPr>
        <w:t>รับรู้</w:t>
      </w:r>
      <w:r w:rsidRPr="00142343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65C9679" w14:textId="77777777" w:rsidR="00E220D2" w:rsidRPr="00142343" w:rsidRDefault="00E220D2" w:rsidP="00984F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788F3879" w14:textId="5163DB6A" w:rsidR="009E4BB8" w:rsidRPr="00142343" w:rsidRDefault="009E4BB8" w:rsidP="00C54C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766482" w14:textId="77777777" w:rsidR="009E4BB8" w:rsidRPr="00142343" w:rsidRDefault="009E4BB8" w:rsidP="00F130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029F167" w14:textId="06AEEDDA" w:rsidR="009E4BB8" w:rsidRPr="00142343" w:rsidRDefault="009E4BB8" w:rsidP="002F124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spacing w:after="0" w:line="240" w:lineRule="auto"/>
        <w:ind w:left="53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343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Pr="0014234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FE782D5" w14:textId="77777777" w:rsidR="000A29C7" w:rsidRPr="00142343" w:rsidRDefault="000A29C7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3F143E59" w14:textId="4A066D51" w:rsidR="000A29C7" w:rsidRPr="00142343" w:rsidRDefault="000A29C7" w:rsidP="002F1241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142343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142343">
        <w:rPr>
          <w:rFonts w:ascii="Angsana New" w:hAnsi="Angsana New" w:hint="cs"/>
          <w:color w:val="000000"/>
          <w:sz w:val="30"/>
          <w:szCs w:val="30"/>
          <w:cs/>
        </w:rPr>
        <w:t>และเจ้าหนี้การค้า</w:t>
      </w:r>
      <w:r w:rsidRPr="00142343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="00CD4907" w:rsidRPr="00142343">
        <w:rPr>
          <w:rFonts w:ascii="Angsana New" w:hAnsi="Angsana New"/>
          <w:color w:val="000000"/>
          <w:sz w:val="30"/>
          <w:szCs w:val="30"/>
        </w:rPr>
        <w:br/>
      </w:r>
      <w:r w:rsidRPr="00142343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42343">
        <w:rPr>
          <w:rFonts w:ascii="Angsana New" w:hAnsi="Angsana New"/>
          <w:color w:val="000000"/>
          <w:sz w:val="30"/>
          <w:szCs w:val="30"/>
        </w:rPr>
        <w:t xml:space="preserve"> </w:t>
      </w:r>
      <w:r w:rsidRPr="00142343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</w:t>
      </w:r>
      <w:r w:rsidRPr="00142343">
        <w:rPr>
          <w:rFonts w:ascii="Angsana New" w:hAnsi="Angsana New"/>
          <w:color w:val="000000"/>
          <w:spacing w:val="4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142343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142343">
        <w:rPr>
          <w:rFonts w:ascii="Angsana New" w:hAnsi="Angsana New"/>
          <w:color w:val="000000"/>
          <w:spacing w:val="4"/>
          <w:sz w:val="30"/>
          <w:szCs w:val="30"/>
          <w:cs/>
        </w:rPr>
        <w:t>จะวัดมูลค่าเมื่อเริ่มแรกและภายหลัง</w:t>
      </w:r>
      <w:r w:rsidR="001F3465" w:rsidRPr="00142343">
        <w:rPr>
          <w:rFonts w:ascii="Angsana New" w:hAnsi="Angsana New"/>
          <w:color w:val="000000"/>
          <w:spacing w:val="4"/>
          <w:sz w:val="30"/>
          <w:szCs w:val="30"/>
        </w:rPr>
        <w:br/>
      </w:r>
      <w:r w:rsidRPr="00142343">
        <w:rPr>
          <w:rFonts w:ascii="Angsana New" w:hAnsi="Angsana New"/>
          <w:color w:val="000000"/>
          <w:spacing w:val="4"/>
          <w:sz w:val="30"/>
          <w:szCs w:val="30"/>
          <w:cs/>
        </w:rPr>
        <w:t>ด้วย</w:t>
      </w:r>
      <w:r w:rsidRPr="00142343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1EE17CB2" w14:textId="77777777" w:rsidR="004C7D5B" w:rsidRPr="00142343" w:rsidRDefault="004C7D5B" w:rsidP="002F1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6A8B8F2" w14:textId="306ABAF5" w:rsidR="000A29C7" w:rsidRPr="00142343" w:rsidRDefault="000A29C7" w:rsidP="002F1241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5C76EACD" w14:textId="77777777" w:rsidR="009B163B" w:rsidRPr="00142343" w:rsidRDefault="009B163B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</w:p>
    <w:p w14:paraId="621BDD45" w14:textId="3A835C41" w:rsidR="000A29C7" w:rsidRPr="00142343" w:rsidRDefault="000A29C7" w:rsidP="002F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52C5841" w14:textId="60858E61" w:rsidR="000A29C7" w:rsidRPr="00142343" w:rsidRDefault="000A29C7" w:rsidP="000A29C7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4234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</w:t>
      </w:r>
      <w:r w:rsidRPr="0014234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42343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</w:t>
      </w:r>
      <w:r w:rsidRPr="0014234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42343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142343">
        <w:rPr>
          <w:rFonts w:ascii="Angsana New" w:hAnsi="Angsana New"/>
          <w:sz w:val="30"/>
          <w:szCs w:val="30"/>
          <w:cs/>
        </w:rPr>
        <w:t xml:space="preserve"> จะรับรู้ในกำไรหรือขาดทุน</w:t>
      </w:r>
      <w:r w:rsidRPr="0014234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142B12B" w14:textId="77777777" w:rsidR="000A29C7" w:rsidRPr="00142343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93AC9E" w14:textId="77777777" w:rsidR="000A29C7" w:rsidRPr="00142343" w:rsidRDefault="000A29C7" w:rsidP="000A2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และ</w:t>
      </w: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Pr="0014234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และ</w:t>
      </w: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Pr="00142343">
        <w:rPr>
          <w:rFonts w:ascii="Angsana New" w:hAnsi="Angsana New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0A51F5C1" w14:textId="77777777" w:rsidR="000A29C7" w:rsidRPr="00142343" w:rsidRDefault="000A29C7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D8F4B" w14:textId="15AB10B6" w:rsidR="000A29C7" w:rsidRPr="00142343" w:rsidRDefault="000A29C7" w:rsidP="000A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155623985"/>
      <w:r w:rsidRPr="00142343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เว้นแต่เงินปันผลดังกล่าวเป็นการคืนทุนของเงินลงทุน </w:t>
      </w: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Pr="00142343">
        <w:rPr>
          <w:rFonts w:ascii="Angsana New" w:hAnsi="Angsana New"/>
          <w:sz w:val="30"/>
          <w:szCs w:val="30"/>
          <w:cs/>
        </w:rPr>
        <w:t xml:space="preserve">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5EACD9C7" w14:textId="77777777" w:rsidR="00F9075E" w:rsidRPr="00142343" w:rsidRDefault="00F9075E" w:rsidP="000A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2"/>
    <w:p w14:paraId="7FD8861A" w14:textId="77777777" w:rsidR="009E4BB8" w:rsidRPr="00142343" w:rsidRDefault="009E4BB8" w:rsidP="009E4B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  <w:r w:rsidRPr="0014234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Pr="00142343">
        <w:rPr>
          <w:rFonts w:ascii="Angsana New" w:hAnsi="Angsana New"/>
          <w:i/>
          <w:iCs/>
          <w:sz w:val="30"/>
          <w:szCs w:val="30"/>
          <w:cs/>
        </w:rPr>
        <w:t>และการหักกลบ</w:t>
      </w:r>
    </w:p>
    <w:p w14:paraId="7CF01AAB" w14:textId="64CE4A94" w:rsidR="00DA1BF2" w:rsidRPr="00142343" w:rsidRDefault="006D5B40" w:rsidP="001F346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ab/>
      </w:r>
    </w:p>
    <w:p w14:paraId="7FBC5D42" w14:textId="49B730B1" w:rsidR="006D5B40" w:rsidRPr="00142343" w:rsidRDefault="006D5B40" w:rsidP="006D5B40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852A60F" w14:textId="77777777" w:rsidR="006D5B40" w:rsidRPr="00142343" w:rsidRDefault="006D5B40" w:rsidP="006D5B40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B97BAC" w14:textId="5C4CD3C7" w:rsidR="007B6E5A" w:rsidRPr="00142343" w:rsidRDefault="006D5B40" w:rsidP="006D5B40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44B58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0A655A07" w14:textId="282B81F5" w:rsidR="007B6E5A" w:rsidRPr="00142343" w:rsidRDefault="007B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B1AA1B" w14:textId="77777777" w:rsidR="006D5B40" w:rsidRPr="00142343" w:rsidRDefault="006D5B40" w:rsidP="006D5B40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142343">
        <w:rPr>
          <w:rFonts w:ascii="Angsana New" w:hAnsi="Angsana New"/>
          <w:sz w:val="30"/>
          <w:szCs w:val="30"/>
          <w:cs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368AE842" w14:textId="43F84417" w:rsidR="000E31EC" w:rsidRPr="00142343" w:rsidRDefault="000E31EC" w:rsidP="00F130F2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86095106"/>
    </w:p>
    <w:p w14:paraId="09FCEE71" w14:textId="00352BC8" w:rsidR="006D5B40" w:rsidRPr="00142343" w:rsidRDefault="006D5B40" w:rsidP="0031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14234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การด้อยค่าสินทรัพย์ทางการเงิน</w:t>
      </w:r>
    </w:p>
    <w:bookmarkEnd w:id="3"/>
    <w:p w14:paraId="47541CF2" w14:textId="77777777" w:rsidR="006D5B40" w:rsidRPr="00142343" w:rsidRDefault="006D5B40" w:rsidP="006D5B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75D17" w14:textId="1050EAAA" w:rsidR="006D5B40" w:rsidRPr="00142343" w:rsidRDefault="006D5B40" w:rsidP="006D5B4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6EAE16B" w14:textId="77777777" w:rsidR="006D5B40" w:rsidRPr="00142343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BD6AA34" w14:textId="43A657F0" w:rsidR="006D5B40" w:rsidRPr="00142343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42343">
        <w:rPr>
          <w:rFonts w:ascii="Angsana New" w:hAnsi="Angsana New"/>
          <w:sz w:val="30"/>
          <w:szCs w:val="30"/>
        </w:rPr>
        <w:t>12</w:t>
      </w:r>
      <w:r w:rsidRPr="00142343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F80FDC" w:rsidRPr="00142343">
        <w:rPr>
          <w:rFonts w:ascii="Angsana New" w:hAnsi="Angsana New"/>
          <w:sz w:val="30"/>
          <w:szCs w:val="30"/>
        </w:rPr>
        <w:t>(</w:t>
      </w:r>
      <w:r w:rsidRPr="00142343">
        <w:rPr>
          <w:rFonts w:ascii="Angsana New" w:hAnsi="Angsana New"/>
          <w:sz w:val="30"/>
          <w:szCs w:val="30"/>
        </w:rPr>
        <w:t xml:space="preserve">Simplified Model) </w:t>
      </w:r>
      <w:r w:rsidRPr="00142343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6219CDD" w14:textId="77777777" w:rsidR="00B647AF" w:rsidRPr="00142343" w:rsidRDefault="00B647AF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4C5426" w14:textId="77777777" w:rsidR="006D5B40" w:rsidRPr="00142343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07A093" w14:textId="77777777" w:rsidR="00555BCE" w:rsidRPr="00142343" w:rsidRDefault="00555BCE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7AFD1" w14:textId="19057FE1" w:rsidR="006D5B40" w:rsidRPr="00142343" w:rsidRDefault="006D5B40" w:rsidP="006D5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142343">
        <w:rPr>
          <w:rFonts w:ascii="Angsana New" w:hAnsi="Angsana New"/>
          <w:sz w:val="30"/>
          <w:szCs w:val="30"/>
        </w:rPr>
        <w:t>12</w:t>
      </w:r>
      <w:r w:rsidRPr="00142343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142343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F20A2F7" w14:textId="77777777" w:rsidR="006D5B40" w:rsidRPr="00142343" w:rsidRDefault="006D5B40" w:rsidP="006D5B40">
      <w:pPr>
        <w:tabs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18C6DB" w14:textId="77777777" w:rsidR="006D5B40" w:rsidRPr="00142343" w:rsidRDefault="006D5B40" w:rsidP="006D5B40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142343">
        <w:rPr>
          <w:rFonts w:ascii="Angsana New" w:hAnsi="Angsana New"/>
          <w:sz w:val="30"/>
          <w:szCs w:val="30"/>
        </w:rPr>
        <w:t xml:space="preserve">30 </w:t>
      </w:r>
      <w:r w:rsidRPr="00142343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B919353" w14:textId="77777777" w:rsidR="006D5B40" w:rsidRPr="00142343" w:rsidRDefault="006D5B40" w:rsidP="006D5B40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1ACDDA34" w14:textId="77777777" w:rsidR="006D5B40" w:rsidRPr="00142343" w:rsidRDefault="006D5B40" w:rsidP="006D5B40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638CAE4" w14:textId="102887BD" w:rsidR="006D5B40" w:rsidRPr="00142343" w:rsidRDefault="006D5B40" w:rsidP="004D145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F80FDC" w:rsidRPr="00142343">
        <w:rPr>
          <w:rFonts w:ascii="Angsana New" w:hAnsi="Angsana New"/>
          <w:sz w:val="30"/>
          <w:szCs w:val="30"/>
        </w:rPr>
        <w:t>(</w:t>
      </w:r>
      <w:r w:rsidRPr="00142343">
        <w:rPr>
          <w:rFonts w:ascii="Angsana New" w:hAnsi="Angsana New"/>
          <w:sz w:val="30"/>
          <w:szCs w:val="30"/>
          <w:cs/>
        </w:rPr>
        <w:t>หากมีการวางหลักประกัน</w:t>
      </w:r>
      <w:r w:rsidR="00F80FDC" w:rsidRPr="00142343">
        <w:rPr>
          <w:rFonts w:ascii="Angsana New" w:hAnsi="Angsana New"/>
          <w:sz w:val="30"/>
          <w:szCs w:val="30"/>
        </w:rPr>
        <w:t>)</w:t>
      </w:r>
      <w:r w:rsidRPr="00142343">
        <w:rPr>
          <w:rFonts w:ascii="Angsana New" w:hAnsi="Angsana New"/>
          <w:sz w:val="30"/>
          <w:szCs w:val="30"/>
          <w:cs/>
        </w:rPr>
        <w:t xml:space="preserve"> หรือ </w:t>
      </w:r>
    </w:p>
    <w:p w14:paraId="698C8643" w14:textId="77777777" w:rsidR="00F9075E" w:rsidRPr="00142343" w:rsidRDefault="006D5B40" w:rsidP="004D145D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142343">
        <w:rPr>
          <w:rFonts w:ascii="Angsana New" w:hAnsi="Angsana New"/>
          <w:sz w:val="30"/>
          <w:szCs w:val="30"/>
        </w:rPr>
        <w:t xml:space="preserve">90 </w:t>
      </w:r>
      <w:r w:rsidRPr="00142343">
        <w:rPr>
          <w:rFonts w:ascii="Angsana New" w:hAnsi="Angsana New"/>
          <w:sz w:val="30"/>
          <w:szCs w:val="30"/>
          <w:cs/>
        </w:rPr>
        <w:t>วัน</w:t>
      </w:r>
    </w:p>
    <w:p w14:paraId="715018BF" w14:textId="346F3490" w:rsidR="00F130F2" w:rsidRPr="00142343" w:rsidRDefault="00F130F2" w:rsidP="00F9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4130536" w14:textId="79DC511F" w:rsidR="006D5B40" w:rsidRPr="00142343" w:rsidRDefault="006D5B40" w:rsidP="006D5B40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ผลขาดทุนด้านเครดิตที่คาดว่าจะเกิดขึ้นมีการประเมินใหม่ ณ </w:t>
      </w:r>
      <w:r w:rsidR="00411958" w:rsidRPr="00142343">
        <w:rPr>
          <w:rFonts w:ascii="Angsana New" w:hAnsi="Angsana New" w:hint="cs"/>
          <w:sz w:val="30"/>
          <w:szCs w:val="30"/>
          <w:cs/>
        </w:rPr>
        <w:t>วัน</w:t>
      </w:r>
      <w:r w:rsidRPr="00142343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142343">
        <w:rPr>
          <w:rFonts w:ascii="Angsana New" w:hAnsi="Angsana New" w:hint="cs"/>
          <w:sz w:val="30"/>
          <w:szCs w:val="30"/>
          <w:cs/>
        </w:rPr>
        <w:t>ผล</w:t>
      </w:r>
      <w:r w:rsidRPr="00142343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022E2847" w14:textId="77777777" w:rsidR="00555BCE" w:rsidRPr="00142343" w:rsidRDefault="00555BCE" w:rsidP="00984F89">
      <w:pPr>
        <w:pStyle w:val="BodyText2"/>
        <w:ind w:left="907" w:right="36" w:hanging="3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CA8C8FB" w14:textId="56A7E5F7" w:rsidR="006D5B40" w:rsidRPr="00142343" w:rsidRDefault="006D5B40" w:rsidP="00984F89">
      <w:pPr>
        <w:pStyle w:val="BodyText2"/>
        <w:ind w:left="907" w:right="36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42343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</w:p>
    <w:p w14:paraId="723337F9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31F72FCA" w14:textId="0A842782" w:rsidR="006D5B40" w:rsidRPr="00142343" w:rsidRDefault="006D5B40" w:rsidP="00984F89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</w:t>
      </w:r>
      <w:r w:rsidR="002C6849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72F1143F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25A2BA1C" w14:textId="77777777" w:rsidR="006D5B40" w:rsidRPr="00142343" w:rsidRDefault="006D5B40" w:rsidP="00984F89">
      <w:pPr>
        <w:pStyle w:val="BodyText2"/>
        <w:tabs>
          <w:tab w:val="left" w:pos="900"/>
        </w:tabs>
        <w:ind w:left="907" w:right="36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42343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6ECA9C83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6DE32D59" w14:textId="77777777" w:rsidR="006D5B40" w:rsidRPr="00142343" w:rsidRDefault="006D5B40" w:rsidP="00984F89">
      <w:pPr>
        <w:pStyle w:val="ListParagraph"/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bookmarkStart w:id="4" w:name="_Hlk86061005"/>
      <w:r w:rsidRPr="00142343">
        <w:rPr>
          <w:rFonts w:ascii="Angsana New" w:hAnsi="Angsana New"/>
          <w:sz w:val="30"/>
          <w:szCs w:val="30"/>
          <w:cs/>
        </w:rPr>
        <w:t>ดอกเบี้ย</w:t>
      </w:r>
      <w:bookmarkEnd w:id="4"/>
      <w:r w:rsidRPr="00142343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3F4F8E91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6A1D256B" w14:textId="66634548" w:rsidR="006D5B40" w:rsidRPr="00142343" w:rsidRDefault="006D5B40" w:rsidP="00984F89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F80FDC" w:rsidRPr="00142343">
        <w:rPr>
          <w:rFonts w:ascii="Angsana New" w:hAnsi="Angsana New"/>
          <w:spacing w:val="-6"/>
          <w:sz w:val="30"/>
          <w:szCs w:val="30"/>
        </w:rPr>
        <w:t>(</w:t>
      </w:r>
      <w:r w:rsidRPr="00142343">
        <w:rPr>
          <w:rFonts w:ascii="Angsana New" w:hAnsi="Angsana New"/>
          <w:spacing w:val="-6"/>
          <w:sz w:val="30"/>
          <w:szCs w:val="30"/>
          <w:cs/>
        </w:rPr>
        <w:t>เมื่อสินทรัพย์ไม่มีการด้อยค่าด้านเครดิต</w:t>
      </w:r>
      <w:r w:rsidR="00F80FDC" w:rsidRPr="00142343">
        <w:rPr>
          <w:rFonts w:ascii="Angsana New" w:hAnsi="Angsana New"/>
          <w:spacing w:val="-6"/>
          <w:sz w:val="30"/>
          <w:szCs w:val="30"/>
        </w:rPr>
        <w:t>)</w:t>
      </w:r>
      <w:r w:rsidRPr="00142343">
        <w:rPr>
          <w:rFonts w:ascii="Angsana New" w:hAnsi="Angsana New"/>
          <w:spacing w:val="-6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</w:t>
      </w:r>
      <w:r w:rsidRPr="00142343">
        <w:rPr>
          <w:rFonts w:ascii="Angsana New" w:hAnsi="Angsana New"/>
          <w:sz w:val="30"/>
          <w:szCs w:val="30"/>
          <w:cs/>
        </w:rPr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Pr="00142343">
        <w:rPr>
          <w:rFonts w:ascii="Angsana New" w:hAnsi="Angsana New"/>
          <w:spacing w:val="-2"/>
          <w:sz w:val="30"/>
          <w:szCs w:val="30"/>
          <w:cs/>
        </w:rPr>
        <w:t>มูลค่าตามบัญชีของสินทรัพย์ทางการเงินหลังหัก</w:t>
      </w:r>
      <w:r w:rsidRPr="00142343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42343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7847A8" w:rsidRPr="00142343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142343">
        <w:rPr>
          <w:rFonts w:ascii="Angsana New" w:hAnsi="Angsana New"/>
          <w:spacing w:val="-2"/>
          <w:sz w:val="30"/>
          <w:szCs w:val="30"/>
          <w:cs/>
        </w:rPr>
        <w:t>เครดิต</w:t>
      </w:r>
      <w:r w:rsidR="00136ED6" w:rsidRPr="00142343">
        <w:rPr>
          <w:rFonts w:ascii="Angsana New" w:hAnsi="Angsana New"/>
          <w:spacing w:val="-2"/>
          <w:sz w:val="30"/>
          <w:szCs w:val="30"/>
        </w:rPr>
        <w:br/>
      </w:r>
      <w:r w:rsidRPr="00142343">
        <w:rPr>
          <w:rFonts w:ascii="Angsana New" w:hAnsi="Angsana New"/>
          <w:spacing w:val="-2"/>
          <w:sz w:val="30"/>
          <w:szCs w:val="30"/>
          <w:cs/>
        </w:rPr>
        <w:t>อีกต่อไป</w:t>
      </w:r>
      <w:r w:rsidRPr="00142343">
        <w:rPr>
          <w:rFonts w:ascii="Angsana New" w:hAnsi="Angsana New"/>
          <w:sz w:val="30"/>
          <w:szCs w:val="30"/>
          <w:cs/>
        </w:rPr>
        <w:t xml:space="preserve">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B31646A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30E641F3" w14:textId="77777777" w:rsidR="006D5B40" w:rsidRPr="00142343" w:rsidRDefault="006D5B40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36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5" w:name="_Hlk86060774"/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bookmarkEnd w:id="5"/>
    <w:p w14:paraId="0C7CE278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2E08CB3E" w14:textId="77777777" w:rsidR="006D5B40" w:rsidRPr="00142343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E84117E" w14:textId="77777777" w:rsidR="00DF0851" w:rsidRPr="00142343" w:rsidRDefault="00DF0851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5394B4D6" w14:textId="68BFBB5F" w:rsidR="006D5B40" w:rsidRPr="00142343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AEA4ED6" w14:textId="77777777" w:rsidR="006D5B40" w:rsidRPr="00142343" w:rsidRDefault="006D5B40" w:rsidP="00984F89">
      <w:pPr>
        <w:pStyle w:val="ListParagraph"/>
        <w:tabs>
          <w:tab w:val="left" w:pos="630"/>
          <w:tab w:val="left" w:pos="720"/>
        </w:tabs>
        <w:ind w:left="540" w:right="36"/>
        <w:rPr>
          <w:rFonts w:ascii="Angsana New" w:hAnsi="Angsana New"/>
          <w:sz w:val="24"/>
          <w:szCs w:val="24"/>
        </w:rPr>
      </w:pPr>
    </w:p>
    <w:p w14:paraId="5EF8E6F4" w14:textId="54D17CC9" w:rsidR="006D5B40" w:rsidRPr="00142343" w:rsidRDefault="006D5B40" w:rsidP="004D145D">
      <w:pPr>
        <w:pStyle w:val="block"/>
        <w:numPr>
          <w:ilvl w:val="0"/>
          <w:numId w:val="25"/>
        </w:numPr>
        <w:tabs>
          <w:tab w:val="left" w:pos="720"/>
          <w:tab w:val="left" w:pos="900"/>
        </w:tabs>
        <w:spacing w:after="0" w:line="240" w:lineRule="atLeast"/>
        <w:ind w:left="2268" w:right="36" w:hanging="1728"/>
        <w:jc w:val="thaiDistribute"/>
        <w:rPr>
          <w:rFonts w:ascii="Angsana New" w:eastAsia="Calibri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ระดับ</w:t>
      </w:r>
      <w:r w:rsidRPr="0014234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</w:rPr>
        <w:t>1 :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ab/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14234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และ</w:t>
      </w:r>
      <w:r w:rsidR="00ED094E" w:rsidRPr="00142343">
        <w:rPr>
          <w:rFonts w:ascii="Angsana New" w:eastAsia="Calibri" w:hAnsi="Angsana New"/>
          <w:sz w:val="30"/>
          <w:szCs w:val="30"/>
          <w:cs/>
        </w:rPr>
        <w:br/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กิจการสามารถเข้าถึงตลาดนั้น</w:t>
      </w:r>
      <w:r w:rsidRPr="0014234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ณ</w:t>
      </w:r>
      <w:r w:rsidRPr="0014234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วันที่วัดมูลค่า</w:t>
      </w:r>
    </w:p>
    <w:p w14:paraId="0DC10F7C" w14:textId="77777777" w:rsidR="006D5B40" w:rsidRPr="00142343" w:rsidRDefault="006D5B40" w:rsidP="004D145D">
      <w:pPr>
        <w:pStyle w:val="block"/>
        <w:numPr>
          <w:ilvl w:val="0"/>
          <w:numId w:val="25"/>
        </w:numPr>
        <w:tabs>
          <w:tab w:val="left" w:pos="720"/>
          <w:tab w:val="left" w:pos="900"/>
        </w:tabs>
        <w:spacing w:after="0" w:line="240" w:lineRule="atLeast"/>
        <w:ind w:left="2268" w:right="36" w:hanging="1728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ข้อมูลระดับ</w:t>
      </w:r>
      <w:r w:rsidRPr="0014234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42343">
        <w:rPr>
          <w:rFonts w:ascii="Angsana New" w:eastAsia="Calibri" w:hAnsi="Angsana New"/>
          <w:sz w:val="30"/>
          <w:szCs w:val="30"/>
          <w:lang w:bidi="th-TH"/>
        </w:rPr>
        <w:t>2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>: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ab/>
      </w:r>
      <w:r w:rsidRPr="00142343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เป็นข้อมูลอื่นที่สังเกตได้โดยตรงหรือโดยอ้อมสำหรับสินทรัพย์หรือหนี้สินนั้น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  <w:lang w:bidi="th-TH"/>
        </w:rPr>
        <w:t>นอกเหนือจากราคาเสนอซื้อขายซึ่งรวมอยู่ในข้อมูลระดับ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>1</w:t>
      </w:r>
    </w:p>
    <w:p w14:paraId="41E6944B" w14:textId="44B6968B" w:rsidR="00901C4E" w:rsidRPr="00142343" w:rsidRDefault="006D5B40" w:rsidP="004D145D">
      <w:pPr>
        <w:pStyle w:val="block"/>
        <w:numPr>
          <w:ilvl w:val="0"/>
          <w:numId w:val="25"/>
        </w:numPr>
        <w:tabs>
          <w:tab w:val="left" w:pos="720"/>
        </w:tabs>
        <w:spacing w:after="0" w:line="240" w:lineRule="auto"/>
        <w:ind w:left="1710" w:right="36" w:hanging="117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eastAsia="Calibri" w:hAnsi="Angsana New"/>
          <w:sz w:val="30"/>
          <w:szCs w:val="30"/>
          <w:cs/>
          <w:lang w:bidi="th-TH"/>
        </w:rPr>
        <w:t>ข้อมูลระดับ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>3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</w:rPr>
        <w:t>:</w:t>
      </w:r>
      <w:r w:rsidRPr="00142343">
        <w:rPr>
          <w:rFonts w:ascii="Angsana New" w:hAnsi="Angsana New"/>
          <w:sz w:val="30"/>
          <w:szCs w:val="30"/>
          <w:cs/>
        </w:rPr>
        <w:tab/>
      </w:r>
      <w:r w:rsidR="00642204" w:rsidRPr="00142343">
        <w:rPr>
          <w:rFonts w:ascii="Angsana New" w:hAnsi="Angsana New"/>
          <w:sz w:val="30"/>
          <w:szCs w:val="30"/>
        </w:rPr>
        <w:t xml:space="preserve">   </w:t>
      </w:r>
      <w:r w:rsidRPr="00142343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  <w:r w:rsidR="00901C4E" w:rsidRPr="00142343">
        <w:rPr>
          <w:rFonts w:ascii="Angsana New" w:hAnsi="Angsana New"/>
          <w:sz w:val="30"/>
          <w:szCs w:val="30"/>
        </w:rPr>
        <w:br w:type="page"/>
      </w:r>
    </w:p>
    <w:p w14:paraId="62F75C40" w14:textId="6B4AFA9E" w:rsidR="006D5B40" w:rsidRPr="00142343" w:rsidDel="001A6CC8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42343" w:rsidDel="001A6CC8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92205" w:rsidRPr="00142343">
        <w:rPr>
          <w:rFonts w:ascii="Angsana New" w:hAnsi="Angsana New"/>
          <w:sz w:val="30"/>
          <w:szCs w:val="30"/>
        </w:rPr>
        <w:t xml:space="preserve"> </w:t>
      </w:r>
      <w:r w:rsidRPr="00142343" w:rsidDel="001A6CC8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469AEE66" w14:textId="77777777" w:rsidR="006D5B40" w:rsidRPr="00142343" w:rsidDel="001A6CC8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0FEA81" w14:textId="5173204D" w:rsidR="006D5B40" w:rsidRPr="00142343" w:rsidRDefault="006D5B40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A873F6" w:rsidRPr="00142343">
        <w:rPr>
          <w:rFonts w:ascii="Angsana New" w:hAnsi="Angsana New"/>
          <w:sz w:val="30"/>
          <w:szCs w:val="30"/>
        </w:rPr>
        <w:br/>
      </w:r>
      <w:r w:rsidRPr="00142343" w:rsidDel="001A6CC8">
        <w:rPr>
          <w:rFonts w:ascii="Angsana New" w:hAnsi="Angsana New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763184AC" w14:textId="18068274" w:rsidR="00341734" w:rsidRPr="00142343" w:rsidRDefault="0034173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FD0294" w14:textId="77777777" w:rsidR="00362713" w:rsidRPr="00142343" w:rsidRDefault="00362713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1858B159" w14:textId="77777777" w:rsidR="00362713" w:rsidRPr="00142343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98650C" w14:textId="77777777" w:rsidR="00362713" w:rsidRPr="00142343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CD4F71" w14:textId="77777777" w:rsidR="00362713" w:rsidRPr="00142343" w:rsidRDefault="00362713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77CB4F" w14:textId="403F3C52" w:rsidR="00EE048F" w:rsidRPr="00142343" w:rsidRDefault="00EE048F" w:rsidP="00984F8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 w:rsidR="00F130F2" w:rsidRPr="001423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กัน</w:t>
      </w:r>
    </w:p>
    <w:p w14:paraId="21E94469" w14:textId="77777777" w:rsidR="005068E6" w:rsidRPr="00142343" w:rsidRDefault="005068E6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8849A6" w14:textId="169428DE" w:rsidR="00645273" w:rsidRPr="00142343" w:rsidRDefault="00222D96" w:rsidP="00984F89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F130F2" w:rsidRPr="00142343">
        <w:rPr>
          <w:rFonts w:ascii="Angsana New" w:hAnsi="Angsana New" w:hint="cs"/>
          <w:sz w:val="30"/>
          <w:szCs w:val="30"/>
          <w:cs/>
        </w:rPr>
        <w:t>กลุ่ม</w:t>
      </w:r>
      <w:r w:rsidRPr="00142343">
        <w:rPr>
          <w:rFonts w:ascii="Angsana New" w:hAnsi="Angsana New"/>
          <w:sz w:val="30"/>
          <w:szCs w:val="30"/>
          <w:cs/>
        </w:rPr>
        <w:t>บริษัท หาก</w:t>
      </w:r>
      <w:r w:rsidR="00F130F2" w:rsidRPr="00142343">
        <w:rPr>
          <w:rFonts w:ascii="Angsana New" w:hAnsi="Angsana New" w:hint="cs"/>
          <w:sz w:val="30"/>
          <w:szCs w:val="30"/>
          <w:cs/>
        </w:rPr>
        <w:t>กลุ่ม</w:t>
      </w:r>
      <w:r w:rsidRPr="00142343">
        <w:rPr>
          <w:rFonts w:ascii="Angsana New" w:hAnsi="Angsana New"/>
          <w:sz w:val="30"/>
          <w:szCs w:val="30"/>
          <w:cs/>
        </w:rPr>
        <w:t>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หรือบุคคลหรือกิจการที่อยู่ภายใต้การควบคุมเดียวกัน</w:t>
      </w:r>
      <w:r w:rsidR="001334EF" w:rsidRPr="00142343">
        <w:rPr>
          <w:rFonts w:ascii="Angsana New" w:hAnsi="Angsana New" w:hint="cs"/>
          <w:sz w:val="30"/>
          <w:szCs w:val="30"/>
          <w:cs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หรือ</w:t>
      </w:r>
      <w:r w:rsidR="006140AF" w:rsidRPr="00142343">
        <w:rPr>
          <w:rFonts w:ascii="Angsana New" w:hAnsi="Angsana New" w:hint="cs"/>
          <w:sz w:val="30"/>
          <w:szCs w:val="30"/>
          <w:cs/>
        </w:rPr>
        <w:t>การควบคุม</w:t>
      </w:r>
      <w:r w:rsidR="00C37C07" w:rsidRPr="00142343">
        <w:rPr>
          <w:rFonts w:ascii="Angsana New" w:hAnsi="Angsana New" w:hint="cs"/>
          <w:sz w:val="30"/>
          <w:szCs w:val="30"/>
          <w:cs/>
        </w:rPr>
        <w:t>ร่วม</w:t>
      </w:r>
      <w:r w:rsidR="00925EC6" w:rsidRPr="00142343">
        <w:rPr>
          <w:rFonts w:ascii="Angsana New" w:hAnsi="Angsana New" w:hint="cs"/>
          <w:sz w:val="30"/>
          <w:szCs w:val="30"/>
          <w:cs/>
        </w:rPr>
        <w:t>เดียวกัน หรือ</w:t>
      </w:r>
      <w:r w:rsidR="005F4015" w:rsidRPr="00142343">
        <w:rPr>
          <w:rFonts w:ascii="Angsana New" w:hAnsi="Angsana New" w:hint="cs"/>
          <w:sz w:val="30"/>
          <w:szCs w:val="30"/>
          <w:cs/>
        </w:rPr>
        <w:t>มี</w:t>
      </w:r>
      <w:r w:rsidRPr="00142343">
        <w:rPr>
          <w:rFonts w:ascii="Angsana New" w:hAnsi="Angsana New"/>
          <w:sz w:val="30"/>
          <w:szCs w:val="30"/>
          <w:cs/>
        </w:rPr>
        <w:t>อิทธิพลอย่างมีนัยสำคัญเดียวกันกับ</w:t>
      </w:r>
      <w:r w:rsidR="00D51016" w:rsidRPr="00142343">
        <w:rPr>
          <w:rFonts w:ascii="Angsana New" w:hAnsi="Angsana New" w:hint="cs"/>
          <w:sz w:val="30"/>
          <w:szCs w:val="30"/>
          <w:cs/>
        </w:rPr>
        <w:t>กลุ่ม</w:t>
      </w:r>
      <w:r w:rsidRPr="00142343">
        <w:rPr>
          <w:rFonts w:ascii="Angsana New" w:hAnsi="Angsana New"/>
          <w:sz w:val="30"/>
          <w:szCs w:val="30"/>
          <w:cs/>
        </w:rPr>
        <w:t>บริษัท</w:t>
      </w:r>
    </w:p>
    <w:p w14:paraId="4CF09C72" w14:textId="77777777" w:rsidR="00696C24" w:rsidRPr="00142343" w:rsidRDefault="00696C24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335960" w14:textId="4EE13E43" w:rsidR="007C5E2D" w:rsidRPr="00142343" w:rsidRDefault="00F91E7F" w:rsidP="00901C4E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Pr="00142343" w:rsidRDefault="00D76CFC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0490E2" w14:textId="4AD49CAD" w:rsidR="00895F26" w:rsidRPr="00142343" w:rsidRDefault="00895F26" w:rsidP="00901C4E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ความสัมพันธ์ที่มีกับบุคคลหรือกิจการเกี่ยวข้องกันที่มีรายการระหว่างกันที่มีนัยสำคัญกับ</w:t>
      </w:r>
      <w:r w:rsidR="00CC299D" w:rsidRPr="00142343">
        <w:rPr>
          <w:rFonts w:ascii="Angsana New" w:hAnsi="Angsana New" w:hint="cs"/>
          <w:sz w:val="30"/>
          <w:szCs w:val="30"/>
          <w:cs/>
        </w:rPr>
        <w:t>กลุ่ม</w:t>
      </w:r>
      <w:r w:rsidRPr="00142343">
        <w:rPr>
          <w:rFonts w:ascii="Angsana New" w:hAnsi="Angsana New"/>
          <w:sz w:val="30"/>
          <w:szCs w:val="30"/>
          <w:cs/>
        </w:rPr>
        <w:t>บริษัท ในระหว่างปี</w:t>
      </w:r>
      <w:r w:rsidR="001D15AA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EEC5FB5" w14:textId="77777777" w:rsidR="001719A6" w:rsidRPr="00142343" w:rsidRDefault="001719A6" w:rsidP="00984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068"/>
      </w:tblGrid>
      <w:tr w:rsidR="001719A6" w:rsidRPr="00142343" w14:paraId="7548F05D" w14:textId="77777777" w:rsidTr="00187935">
        <w:trPr>
          <w:trHeight w:val="425"/>
          <w:tblHeader/>
        </w:trPr>
        <w:tc>
          <w:tcPr>
            <w:tcW w:w="4050" w:type="dxa"/>
            <w:shd w:val="clear" w:color="auto" w:fill="auto"/>
          </w:tcPr>
          <w:p w14:paraId="3B11608C" w14:textId="77777777" w:rsidR="001719A6" w:rsidRPr="00142343" w:rsidRDefault="001719A6" w:rsidP="00E509AE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4B1ADE2" w14:textId="77777777" w:rsidR="001719A6" w:rsidRPr="00142343" w:rsidRDefault="001719A6" w:rsidP="00E509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142343" w:rsidRDefault="001719A6" w:rsidP="00E509AE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142343" w14:paraId="56E4398F" w14:textId="77777777" w:rsidTr="00187935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0A3A18A6" w14:textId="77777777" w:rsidR="001719A6" w:rsidRPr="00142343" w:rsidRDefault="001719A6" w:rsidP="00E509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04B54" w14:textId="77777777" w:rsidR="001719A6" w:rsidRPr="00142343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142343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19A6" w:rsidRPr="00142343" w14:paraId="63286DD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0C81154B" w14:textId="4E2EDEFD" w:rsidR="001719A6" w:rsidRPr="00142343" w:rsidRDefault="001719A6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1A98C4" w14:textId="77777777" w:rsidR="001719A6" w:rsidRPr="00142343" w:rsidRDefault="001719A6" w:rsidP="00E509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77777777" w:rsidR="001719A6" w:rsidRPr="00142343" w:rsidRDefault="001719A6" w:rsidP="002F124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CC299D" w:rsidRPr="00142343" w14:paraId="7766B2B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54A6BC29" w14:textId="63BC07C4" w:rsidR="00CC299D" w:rsidRPr="00142343" w:rsidRDefault="00CC299D" w:rsidP="007D62EC">
            <w:pPr>
              <w:tabs>
                <w:tab w:val="clear" w:pos="3742"/>
              </w:tabs>
              <w:ind w:right="-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D62EC" w:rsidRPr="0014234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B8D4258" w14:textId="26F6DF0E" w:rsidR="00CC299D" w:rsidRPr="00142343" w:rsidRDefault="00CC299D" w:rsidP="00CC29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536EE75" w14:textId="67D7E49D" w:rsidR="00CC299D" w:rsidRPr="00142343" w:rsidRDefault="00CC299D" w:rsidP="002F124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14234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ใหญ่ของบริษัท ถือหุ้นร้อยละ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61.01 </w:t>
            </w:r>
            <w:r w:rsidRPr="0014234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B28B5" w:rsidRPr="00142343" w14:paraId="0658275C" w14:textId="77777777" w:rsidTr="00BC0E03">
        <w:trPr>
          <w:trHeight w:val="20"/>
        </w:trPr>
        <w:tc>
          <w:tcPr>
            <w:tcW w:w="4050" w:type="dxa"/>
            <w:shd w:val="clear" w:color="auto" w:fill="auto"/>
          </w:tcPr>
          <w:p w14:paraId="07F25994" w14:textId="77777777" w:rsidR="00DB28B5" w:rsidRPr="00142343" w:rsidRDefault="00DB28B5" w:rsidP="00BC0E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  <w:shd w:val="clear" w:color="auto" w:fill="auto"/>
          </w:tcPr>
          <w:p w14:paraId="776325FB" w14:textId="77777777" w:rsidR="00DB28B5" w:rsidRPr="00142343" w:rsidRDefault="00DB28B5" w:rsidP="00BC0E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B4F643" w14:textId="77777777" w:rsidR="00DB28B5" w:rsidRPr="00142343" w:rsidRDefault="00DB28B5" w:rsidP="00BC0E03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100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1481" w:rsidRPr="00142343" w14:paraId="4E8D21D5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10B0F47" w14:textId="331AA0CE" w:rsidR="007B1481" w:rsidRPr="00142343" w:rsidRDefault="00B23335" w:rsidP="007B14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บริษัทเอสซีจี เดคคอร์ จำกัด (มหาชน) </w:t>
            </w:r>
            <w:r w:rsidRPr="0014234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เดิมชื่อ บริษัทเอสซีจี ผลิตภัณฑ์ก่อสร้าง จำกัด)</w:t>
            </w:r>
          </w:p>
        </w:tc>
        <w:tc>
          <w:tcPr>
            <w:tcW w:w="1260" w:type="dxa"/>
            <w:shd w:val="clear" w:color="auto" w:fill="auto"/>
          </w:tcPr>
          <w:p w14:paraId="4055CA6B" w14:textId="77777777" w:rsidR="007B1481" w:rsidRPr="00142343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4E2BF191" w:rsidR="007B1481" w:rsidRPr="00142343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บริษัทย่อยของบริษัทปูนซิเมนต์ไทย จำกัด (มหาชน) และมีกรรมการร่วมกัน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เป็นบริษัทใหญ่ของบริษัท</w:t>
            </w:r>
            <w:r w:rsidR="00C46F47"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จนถึงวันที่</w:t>
            </w:r>
            <w:r w:rsidR="004E1A80"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C46F47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="00C46F47"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ตุลาคม </w:t>
            </w:r>
            <w:r w:rsidR="00C46F47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4E1A8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ถือหุ้นร้อยละ 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6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01)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B1481" w:rsidRPr="00142343" w14:paraId="6C7DC25A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600469FC" w14:textId="271BBB72" w:rsidR="007B1481" w:rsidRPr="00142343" w:rsidRDefault="007B1481" w:rsidP="007B1481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บริษัทแลนด์ แอนด์ เฮ้าส์ จำกัด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462DD4A" w14:textId="77777777" w:rsidR="007B1481" w:rsidRPr="00142343" w:rsidRDefault="007B1481" w:rsidP="007B14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451823BC" w:rsidR="007B1481" w:rsidRPr="00142343" w:rsidRDefault="007B1481" w:rsidP="007B1481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142343">
              <w:rPr>
                <w:rFonts w:asciiTheme="majorBidi" w:hAnsiTheme="majorBidi" w:cstheme="majorBidi"/>
                <w:spacing w:val="12"/>
                <w:sz w:val="30"/>
                <w:szCs w:val="30"/>
              </w:rPr>
              <w:t>21.16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E1D4F" w:rsidRPr="00142343" w14:paraId="1DD54F64" w14:textId="77777777" w:rsidTr="007E1D4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96E00EC" w14:textId="77777777" w:rsidR="007E1D4F" w:rsidRPr="00142343" w:rsidRDefault="007E1D4F" w:rsidP="007E1D4F">
            <w:pPr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บริษัทกระเบื้องกระดาษไทย จำกัด</w:t>
            </w:r>
          </w:p>
          <w:p w14:paraId="6F38655F" w14:textId="77777777" w:rsidR="007E1D4F" w:rsidRPr="00142343" w:rsidRDefault="007E1D4F" w:rsidP="007E1D4F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95DDFA" w14:textId="3C2648F5" w:rsidR="007E1D4F" w:rsidRPr="00142343" w:rsidRDefault="007E1D4F" w:rsidP="007E1D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D71B263" w14:textId="23C9B613" w:rsidR="007E1D4F" w:rsidRPr="00142343" w:rsidRDefault="007E1D4F" w:rsidP="007E1D4F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1EEA4E06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7E869F3D" w14:textId="16DE0AF4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บริษัทซีแพคคอนสตรัคชั่นโซลูชั่น จำกัด</w:t>
            </w:r>
          </w:p>
        </w:tc>
        <w:tc>
          <w:tcPr>
            <w:tcW w:w="1260" w:type="dxa"/>
            <w:shd w:val="clear" w:color="auto" w:fill="auto"/>
          </w:tcPr>
          <w:p w14:paraId="0D97F228" w14:textId="5F56FCE5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3199E9" w14:textId="2730B742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44B25" w:rsidRPr="00142343" w14:paraId="7966C244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EB51A40" w14:textId="77777777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ท่าหลวง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5DA6F9F" w14:textId="77777777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F8FD87" w14:textId="64BD0508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230AEC" w14:textId="4276E071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797E57CA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58D3567" w14:textId="77777777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ปูนซิเมนต์ไทย (แก่งคอย)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0AFB7715" w14:textId="77777777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1422CA" w14:textId="75468EE6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B878822" w14:textId="2EE50FA2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2329637C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49579EB" w14:textId="77777777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บริษัทปูนซิเมนต์ไทย (ทุ่งสง) จำกัด</w:t>
            </w:r>
          </w:p>
          <w:p w14:paraId="71A07A55" w14:textId="77777777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821048" w14:textId="1572EB77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CB7684E" w14:textId="74BFE575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6C1ADDB8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1B2482FD" w14:textId="77777777" w:rsidR="00944B25" w:rsidRPr="00142343" w:rsidRDefault="00944B25" w:rsidP="00944B2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  <w:p w14:paraId="29811AE7" w14:textId="77777777" w:rsidR="00944B25" w:rsidRPr="00142343" w:rsidRDefault="00944B25" w:rsidP="00944B25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F1C886" w14:textId="62C1F44E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EA6B281" w14:textId="45C650B8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14234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4D926111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3430F739" w14:textId="7EAA9904" w:rsidR="00944B25" w:rsidRPr="00142343" w:rsidRDefault="00944B25" w:rsidP="00944B25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260" w:type="dxa"/>
            <w:shd w:val="clear" w:color="auto" w:fill="auto"/>
          </w:tcPr>
          <w:p w14:paraId="55890A1E" w14:textId="71BD19BF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555F486" w14:textId="7E91B8C8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78AA8608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C2356D0" w14:textId="06919F25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2C64F8B" w14:textId="07AF4319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71BA862B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2DB8465F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66D211" w14:textId="77777777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  <w:p w14:paraId="7D95B3FC" w14:textId="77777777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6B445" w14:textId="77777777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0A310CA9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3E07EB15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3BA79EC3" w14:textId="7BE90560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รูฟฟิ่ง จำกัด</w:t>
            </w:r>
          </w:p>
        </w:tc>
        <w:tc>
          <w:tcPr>
            <w:tcW w:w="1260" w:type="dxa"/>
            <w:shd w:val="clear" w:color="auto" w:fill="auto"/>
          </w:tcPr>
          <w:p w14:paraId="288270BD" w14:textId="35802D56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F2BCA98" w14:textId="115800A8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62584B2A" w14:textId="77777777" w:rsidTr="00AD125F">
        <w:trPr>
          <w:trHeight w:val="20"/>
        </w:trPr>
        <w:tc>
          <w:tcPr>
            <w:tcW w:w="4050" w:type="dxa"/>
            <w:shd w:val="clear" w:color="auto" w:fill="auto"/>
          </w:tcPr>
          <w:p w14:paraId="576E8660" w14:textId="6C219AE0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260" w:type="dxa"/>
            <w:shd w:val="clear" w:color="auto" w:fill="auto"/>
          </w:tcPr>
          <w:p w14:paraId="4625E83E" w14:textId="603F74D1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74B646C" w14:textId="7D715010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44B25" w:rsidRPr="00142343" w14:paraId="63E9EF19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4A8D9BE1" w14:textId="77777777" w:rsidR="004E5B14" w:rsidRPr="00142343" w:rsidRDefault="00944B25" w:rsidP="004E5B14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อินเตอร์เนชั่นแนล คอร์ปอเรชั่น</w:t>
            </w:r>
          </w:p>
          <w:p w14:paraId="31DDBC4F" w14:textId="35A1D890" w:rsidR="00944B25" w:rsidRPr="00142343" w:rsidRDefault="00944B25" w:rsidP="004E5B14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28DF725" w14:textId="2705F9D8" w:rsidR="00944B25" w:rsidRPr="00142343" w:rsidRDefault="00944B25" w:rsidP="00944B2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B4F151E" w14:textId="033C0E4F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142343" w14:paraId="65472130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2810994B" w14:textId="77777777" w:rsidR="00944B25" w:rsidRPr="00142343" w:rsidRDefault="00944B25" w:rsidP="00944B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1FD5A485" w14:textId="77777777" w:rsidR="00944B25" w:rsidRPr="00142343" w:rsidRDefault="00944B25" w:rsidP="00944B2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21546B9" w14:textId="3D2807F9" w:rsidR="00944B25" w:rsidRPr="00142343" w:rsidRDefault="00944B25" w:rsidP="00944B25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เป็นบริษัทย่อยขอ</w:t>
            </w:r>
            <w:r w:rsidRPr="0014234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</w:t>
            </w:r>
            <w:r w:rsidRPr="0014234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บริษัทแลนด์ แอนด์ เฮ้าส์ จำกัด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(มหาชน)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E5B14" w:rsidRPr="00142343" w14:paraId="28E766FD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F3DA481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43996C11" w14:textId="0C1E0E0D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D3B1E6" w14:textId="2ADCD6C9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75CA9B6" w14:textId="7528A27A" w:rsidR="004E5B14" w:rsidRPr="00142343" w:rsidRDefault="004E5B14" w:rsidP="004E5B14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254FC5A6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6AB9E0D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บริษัทกลุ่มสยามบรรจุภัณฑ์ จำกัด</w:t>
            </w:r>
          </w:p>
          <w:p w14:paraId="7A54E416" w14:textId="2B845458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BF07C5" w14:textId="40DB2E11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C99DA13" w14:textId="338317BF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215ED60C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65CB8977" w14:textId="384F3AC6" w:rsidR="004E5B14" w:rsidRPr="00142343" w:rsidRDefault="004E5B14" w:rsidP="004E5B14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ซูซันน์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สมาร์ท โซลูชั่น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4C6583CE" w14:textId="528E92D3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D7E4D0D" w14:textId="42A37AC6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4E5B14" w:rsidRPr="00142343" w14:paraId="053320E4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D56DD6" w14:textId="77777777" w:rsidR="004E5B14" w:rsidRPr="00142343" w:rsidRDefault="004E5B14" w:rsidP="004E5B14">
            <w:pPr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บริษัทเน็กซเตอร์ ดิจิตอล แอนด์ โซลูชั่น จำกัด</w:t>
            </w:r>
          </w:p>
          <w:p w14:paraId="3CDD76AF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1EFB28" w14:textId="4BE36E7A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A95F05F" w14:textId="6F121FF3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60EE7E63" w14:textId="77777777" w:rsidTr="00187935">
        <w:trPr>
          <w:trHeight w:val="20"/>
        </w:trPr>
        <w:tc>
          <w:tcPr>
            <w:tcW w:w="4050" w:type="dxa"/>
            <w:shd w:val="clear" w:color="auto" w:fill="auto"/>
          </w:tcPr>
          <w:p w14:paraId="5753D5EE" w14:textId="162E5A93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บริษัทสยามซานิทารีแวร์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14:paraId="4642FA81" w14:textId="0B557D11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291080C" w14:textId="69ABA979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4E5B14" w:rsidRPr="00142343" w14:paraId="2F4F9869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561F831" w14:textId="77777777" w:rsidR="00E61F90" w:rsidRDefault="004E5B14" w:rsidP="00E61F90">
            <w:pPr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บริษัทเอสซีจี ลีฟวิง แอนด์ เฮาส์ซิง โซลูชัน </w:t>
            </w:r>
          </w:p>
          <w:p w14:paraId="0D5D377E" w14:textId="707436AA" w:rsidR="004E5B14" w:rsidRPr="00142343" w:rsidRDefault="004E5B14" w:rsidP="00E61F90">
            <w:pPr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4C269797" w14:textId="127062E0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926C3F" w14:textId="7C8DF7E0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26C9CE0B" w14:textId="77777777" w:rsidTr="00AD125F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673621E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14:paraId="4F9D7119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089BBB" w14:textId="23880DCA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34B31FE" w14:textId="3585BFA5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6373389C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FBDE7E0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4E5B14" w:rsidRPr="00142343" w:rsidRDefault="004E5B14" w:rsidP="004E5B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75EB41" w14:textId="77777777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25D35027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EE103A" w:rsidRPr="00142343" w14:paraId="1E3E9AAF" w14:textId="77777777" w:rsidTr="00150C2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E10C06" w14:textId="77777777" w:rsidR="00EE103A" w:rsidRPr="00142343" w:rsidRDefault="00EE103A" w:rsidP="00150C27">
            <w:pPr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</w:rPr>
              <w:t>PT SCG International Indonesia</w:t>
            </w:r>
          </w:p>
          <w:p w14:paraId="0196F85B" w14:textId="77777777" w:rsidR="00EE103A" w:rsidRPr="00142343" w:rsidRDefault="00EE103A" w:rsidP="00150C27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C27B0D" w14:textId="77777777" w:rsidR="00EE103A" w:rsidRPr="00142343" w:rsidRDefault="00EE103A" w:rsidP="00150C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68" w:type="dxa"/>
            <w:shd w:val="clear" w:color="auto" w:fill="auto"/>
          </w:tcPr>
          <w:p w14:paraId="1AF759D9" w14:textId="77777777" w:rsidR="00EE103A" w:rsidRPr="00142343" w:rsidRDefault="00EE103A" w:rsidP="00150C27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C10A99" w:rsidRPr="00142343" w14:paraId="30CEDF60" w14:textId="77777777" w:rsidTr="00150C2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5554626" w14:textId="77777777" w:rsidR="00C10A99" w:rsidRPr="00142343" w:rsidRDefault="00C10A99" w:rsidP="00150C27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เจดับเบิ้ลยูดี โลจิสติกส์ จำกัด</w:t>
            </w:r>
          </w:p>
          <w:p w14:paraId="73710362" w14:textId="77777777" w:rsidR="00C10A99" w:rsidRPr="00142343" w:rsidRDefault="00C10A99" w:rsidP="00150C27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(เดิมชื่อ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บริษัทเอสซีจี โลจิสติกส์</w:t>
            </w:r>
          </w:p>
          <w:p w14:paraId="519BAFCD" w14:textId="77777777" w:rsidR="00C10A99" w:rsidRPr="00142343" w:rsidRDefault="00C10A99" w:rsidP="00150C27">
            <w:pPr>
              <w:tabs>
                <w:tab w:val="clear" w:pos="227"/>
              </w:tabs>
              <w:ind w:left="66" w:firstLine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แมเนจเม้นท์ จำกัด</w:t>
            </w: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CB42636" w14:textId="77777777" w:rsidR="00C10A99" w:rsidRPr="00142343" w:rsidRDefault="00C10A99" w:rsidP="00150C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62ABE30" w14:textId="45B874EC" w:rsidR="00C10A99" w:rsidRPr="00142343" w:rsidRDefault="00C10A99" w:rsidP="00150C27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="00EE103A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ร่วม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4E5B14" w:rsidRPr="00142343" w14:paraId="3B5C65FD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10634C7" w14:textId="77777777" w:rsidR="004E5B14" w:rsidRPr="00142343" w:rsidRDefault="004E5B14" w:rsidP="004E5B14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4E5B14" w:rsidRPr="00142343" w:rsidRDefault="004E5B14" w:rsidP="004E5B1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A3229E" w14:textId="76238BEF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5A2CCE27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เป็นบริษัทร่วมของบริษัทปูนซิเมนต์ไทย จำกัด 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4E5B14" w:rsidRPr="00142343" w14:paraId="7256E92A" w14:textId="77777777" w:rsidTr="0018793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B6A5E11" w14:textId="31E0B0D6" w:rsidR="004E5B14" w:rsidRPr="00142343" w:rsidRDefault="004E5B14" w:rsidP="004E5B14">
            <w:pPr>
              <w:tabs>
                <w:tab w:val="clear" w:pos="3742"/>
              </w:tabs>
              <w:ind w:right="-113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จำกัด 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A790CF" w14:textId="3B1A7FD8" w:rsidR="004E5B14" w:rsidRPr="00142343" w:rsidRDefault="004E5B14" w:rsidP="004E5B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4E5B14" w:rsidRPr="00142343" w:rsidRDefault="004E5B14" w:rsidP="004E5B14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BB80941" w14:textId="77777777" w:rsidR="00300ED0" w:rsidRPr="00142343" w:rsidRDefault="00300ED0" w:rsidP="00304796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EEDCF9F" w14:textId="253E8486" w:rsidR="00865323" w:rsidRPr="00142343" w:rsidRDefault="00865323" w:rsidP="00603307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A6ECD63" w14:textId="37CA3E75" w:rsidR="004E5B14" w:rsidRPr="00142343" w:rsidRDefault="004E5B14" w:rsidP="00603307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4CAF321" w14:textId="77777777" w:rsidR="004E5B14" w:rsidRPr="00142343" w:rsidRDefault="004E5B14" w:rsidP="00603307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09890DD4" w14:textId="31802365" w:rsidR="00C10A99" w:rsidRDefault="00C10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FFE4518" w14:textId="344300F9" w:rsidR="00EB4948" w:rsidRPr="00142343" w:rsidRDefault="00EB4948" w:rsidP="00603307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142343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142343" w:rsidRDefault="00EB4948" w:rsidP="00EB4948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142343" w14:paraId="1C4673BD" w14:textId="77777777" w:rsidTr="004E6AC7">
        <w:trPr>
          <w:trHeight w:val="20"/>
          <w:tblHeader/>
        </w:trPr>
        <w:tc>
          <w:tcPr>
            <w:tcW w:w="4518" w:type="dxa"/>
          </w:tcPr>
          <w:p w14:paraId="77F264B3" w14:textId="77777777" w:rsidR="00EB4948" w:rsidRPr="00142343" w:rsidRDefault="00EB4948" w:rsidP="00E509A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142343" w:rsidRDefault="00EB4948" w:rsidP="005D643C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142343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142343" w:rsidRDefault="004F3E1B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142343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142343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142343" w:rsidRDefault="00EB4948" w:rsidP="00E509A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142343" w:rsidRDefault="00EB4948" w:rsidP="00E509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142343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142343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142343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142343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142343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142343" w:rsidRDefault="00EB4948" w:rsidP="00E509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142343" w:rsidRDefault="00EB494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142343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142343" w:rsidRDefault="00353BE1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142343" w:rsidRDefault="00EC0E78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142343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142343" w:rsidRDefault="000B1384" w:rsidP="00E509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142343" w:rsidRDefault="000B1384" w:rsidP="00E509AE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</w:tbl>
    <w:p w14:paraId="40CCFD1B" w14:textId="77777777" w:rsidR="009072EF" w:rsidRPr="00142343" w:rsidRDefault="009072EF" w:rsidP="00E52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63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2A56980" w14:textId="250A6D67" w:rsidR="00D27C6A" w:rsidRPr="00142343" w:rsidRDefault="00D27C6A" w:rsidP="0086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142343">
        <w:rPr>
          <w:rFonts w:asciiTheme="majorBidi" w:hAnsiTheme="majorBidi" w:cstheme="majorBidi"/>
          <w:sz w:val="30"/>
          <w:szCs w:val="30"/>
        </w:rPr>
        <w:t xml:space="preserve">31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1C159297" w14:textId="77777777" w:rsidR="00D27C6A" w:rsidRPr="00142343" w:rsidRDefault="00D27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209"/>
        <w:gridCol w:w="251"/>
        <w:gridCol w:w="1120"/>
        <w:gridCol w:w="254"/>
        <w:gridCol w:w="1120"/>
        <w:gridCol w:w="262"/>
        <w:gridCol w:w="1054"/>
      </w:tblGrid>
      <w:tr w:rsidR="00F16933" w:rsidRPr="00142343" w14:paraId="52B99A7B" w14:textId="77777777" w:rsidTr="00A520E3">
        <w:trPr>
          <w:tblHeader/>
        </w:trPr>
        <w:tc>
          <w:tcPr>
            <w:tcW w:w="2140" w:type="pct"/>
          </w:tcPr>
          <w:p w14:paraId="6B8D8BD5" w14:textId="77777777" w:rsidR="00F16933" w:rsidRPr="00142343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303A5993" w14:textId="77777777" w:rsidR="00F16933" w:rsidRPr="00142343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8B2528" w14:textId="77777777" w:rsidR="00F16933" w:rsidRPr="00142343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1D57AE" w14:textId="77777777" w:rsidR="00F16933" w:rsidRPr="00142343" w:rsidRDefault="00F16933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E1B" w:rsidRPr="00142343" w14:paraId="5F5EC115" w14:textId="77777777" w:rsidTr="00A520E3">
        <w:trPr>
          <w:tblHeader/>
        </w:trPr>
        <w:tc>
          <w:tcPr>
            <w:tcW w:w="2140" w:type="pct"/>
          </w:tcPr>
          <w:p w14:paraId="35684CA8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D51990D" w14:textId="3DC0BA51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3E6987A0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84E15C" w14:textId="35E6C3A9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11C67744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DA3476" w14:textId="3B850666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F1B54A8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8B76F0" w14:textId="737E7E0D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97D1B" w:rsidRPr="00142343" w14:paraId="5D609F9A" w14:textId="77777777" w:rsidTr="00A520E3">
        <w:trPr>
          <w:tblHeader/>
        </w:trPr>
        <w:tc>
          <w:tcPr>
            <w:tcW w:w="2140" w:type="pct"/>
          </w:tcPr>
          <w:p w14:paraId="5122320C" w14:textId="77777777" w:rsidR="00097D1B" w:rsidRPr="00142343" w:rsidRDefault="00097D1B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</w:tcPr>
          <w:p w14:paraId="27E6D406" w14:textId="6D779EA4" w:rsidR="00097D1B" w:rsidRPr="00142343" w:rsidRDefault="00D01F0F" w:rsidP="001941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142343" w14:paraId="22B83DF6" w14:textId="77777777" w:rsidTr="00A520E3">
        <w:tc>
          <w:tcPr>
            <w:tcW w:w="2140" w:type="pct"/>
          </w:tcPr>
          <w:p w14:paraId="5ED7C457" w14:textId="3F7A3302" w:rsidR="00097D1B" w:rsidRPr="00142343" w:rsidRDefault="00097D1B" w:rsidP="004E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822B59"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6" w:type="pct"/>
          </w:tcPr>
          <w:p w14:paraId="16941EF1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73B527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0F97C73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E28151A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2BE71AC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14234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DADE1B2" w14:textId="77777777" w:rsidR="00097D1B" w:rsidRPr="00142343" w:rsidRDefault="00097D1B" w:rsidP="007A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E1B" w:rsidRPr="00142343" w14:paraId="6F7907B0" w14:textId="77777777" w:rsidTr="00A520E3">
        <w:tc>
          <w:tcPr>
            <w:tcW w:w="2140" w:type="pct"/>
          </w:tcPr>
          <w:p w14:paraId="49E1624C" w14:textId="01724EA9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56" w:type="pct"/>
          </w:tcPr>
          <w:p w14:paraId="6684CDC8" w14:textId="5AEA8408" w:rsidR="00001E1B" w:rsidRPr="00142343" w:rsidRDefault="008E450A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FD75923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3834145" w14:textId="2A2985BF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8" w:type="pct"/>
          </w:tcPr>
          <w:p w14:paraId="6D6BDEB0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E4AF1FC" w14:textId="2E284BA3" w:rsidR="00001E1B" w:rsidRPr="00142343" w:rsidRDefault="008E450A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7C3227AF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296E4B" w14:textId="3256A865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01E1B" w:rsidRPr="00142343" w14:paraId="1400A8F7" w14:textId="77777777" w:rsidTr="00A520E3">
        <w:tc>
          <w:tcPr>
            <w:tcW w:w="2140" w:type="pct"/>
          </w:tcPr>
          <w:p w14:paraId="616437B8" w14:textId="77777777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CBA6A27" w14:textId="05F4F8D2" w:rsidR="00001E1B" w:rsidRPr="00142343" w:rsidRDefault="008E450A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36" w:type="pct"/>
          </w:tcPr>
          <w:p w14:paraId="768751FA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060CEAB" w14:textId="78D770C3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8" w:type="pct"/>
          </w:tcPr>
          <w:p w14:paraId="5CE550DC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5BE07C" w14:textId="45E3796D" w:rsidR="00001E1B" w:rsidRPr="00142343" w:rsidRDefault="00475B9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42" w:type="pct"/>
          </w:tcPr>
          <w:p w14:paraId="33BFE9B6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475BDD6" w14:textId="147F5FBD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01E1B" w:rsidRPr="00142343" w14:paraId="165D9215" w14:textId="77777777" w:rsidTr="00A520E3">
        <w:tc>
          <w:tcPr>
            <w:tcW w:w="2140" w:type="pct"/>
          </w:tcPr>
          <w:p w14:paraId="790AB34A" w14:textId="77777777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2A8D1698" w14:textId="48832C93" w:rsidR="00001E1B" w:rsidRPr="00142343" w:rsidRDefault="008E450A" w:rsidP="00414A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20,385</w:t>
            </w:r>
          </w:p>
        </w:tc>
        <w:tc>
          <w:tcPr>
            <w:tcW w:w="136" w:type="pct"/>
          </w:tcPr>
          <w:p w14:paraId="01A890AD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C2ECF4" w14:textId="3A6A96EC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15,492</w:t>
            </w:r>
          </w:p>
        </w:tc>
        <w:tc>
          <w:tcPr>
            <w:tcW w:w="138" w:type="pct"/>
          </w:tcPr>
          <w:p w14:paraId="630917A5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DCF36C" w14:textId="663C30C8" w:rsidR="00001E1B" w:rsidRPr="00142343" w:rsidRDefault="008E450A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18,994</w:t>
            </w:r>
          </w:p>
        </w:tc>
        <w:tc>
          <w:tcPr>
            <w:tcW w:w="142" w:type="pct"/>
          </w:tcPr>
          <w:p w14:paraId="2D737850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DB5520" w14:textId="13E4BFAA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14,704</w:t>
            </w:r>
          </w:p>
        </w:tc>
      </w:tr>
      <w:tr w:rsidR="00001E1B" w:rsidRPr="00142343" w14:paraId="0CC3A449" w14:textId="77777777" w:rsidTr="00A520E3">
        <w:tc>
          <w:tcPr>
            <w:tcW w:w="2140" w:type="pct"/>
          </w:tcPr>
          <w:p w14:paraId="3139B4C2" w14:textId="77777777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6" w:type="pct"/>
          </w:tcPr>
          <w:p w14:paraId="0DD854F7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F403D14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1E740EB2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656481C0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5BD2A0B4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3A6C0031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5C5039BB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01E1B" w:rsidRPr="00142343" w14:paraId="12DCE9C1" w14:textId="77777777" w:rsidTr="00A520E3">
        <w:trPr>
          <w:trHeight w:val="389"/>
        </w:trPr>
        <w:tc>
          <w:tcPr>
            <w:tcW w:w="2140" w:type="pct"/>
          </w:tcPr>
          <w:p w14:paraId="560B42B6" w14:textId="4457F80E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56" w:type="pct"/>
          </w:tcPr>
          <w:p w14:paraId="090B1B4F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A2366D1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2C0D7C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124F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AE12663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4A8A5498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7DC20A3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450A" w:rsidRPr="00142343" w14:paraId="002ABBC4" w14:textId="77777777" w:rsidTr="00A520E3">
        <w:trPr>
          <w:trHeight w:val="389"/>
        </w:trPr>
        <w:tc>
          <w:tcPr>
            <w:tcW w:w="2140" w:type="pct"/>
          </w:tcPr>
          <w:p w14:paraId="27151B3C" w14:textId="7435142E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6FC2A68F" w14:textId="3D6CE51C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36" w:type="pct"/>
          </w:tcPr>
          <w:p w14:paraId="197CAD05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5F065009" w14:textId="33542013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0396474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4CF814C" w14:textId="7802B33C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42" w:type="pct"/>
          </w:tcPr>
          <w:p w14:paraId="279FFB35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F74D561" w14:textId="3D5F3A04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450A" w:rsidRPr="00142343" w14:paraId="77D88196" w14:textId="77777777" w:rsidTr="007120C9">
        <w:trPr>
          <w:trHeight w:val="389"/>
        </w:trPr>
        <w:tc>
          <w:tcPr>
            <w:tcW w:w="2140" w:type="pct"/>
            <w:shd w:val="clear" w:color="auto" w:fill="auto"/>
          </w:tcPr>
          <w:p w14:paraId="48196D39" w14:textId="1EDB4C0B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  <w:shd w:val="clear" w:color="auto" w:fill="auto"/>
          </w:tcPr>
          <w:p w14:paraId="12801155" w14:textId="496AA769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7,079</w:t>
            </w:r>
          </w:p>
        </w:tc>
        <w:tc>
          <w:tcPr>
            <w:tcW w:w="136" w:type="pct"/>
            <w:shd w:val="clear" w:color="auto" w:fill="auto"/>
          </w:tcPr>
          <w:p w14:paraId="56259363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7A942EED" w14:textId="1B13A787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1,267</w:t>
            </w:r>
          </w:p>
        </w:tc>
        <w:tc>
          <w:tcPr>
            <w:tcW w:w="138" w:type="pct"/>
            <w:shd w:val="clear" w:color="auto" w:fill="auto"/>
          </w:tcPr>
          <w:p w14:paraId="21D944DE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</w:tcPr>
          <w:p w14:paraId="2733BB69" w14:textId="160ADA03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5,575</w:t>
            </w:r>
          </w:p>
        </w:tc>
        <w:tc>
          <w:tcPr>
            <w:tcW w:w="142" w:type="pct"/>
            <w:shd w:val="clear" w:color="auto" w:fill="auto"/>
          </w:tcPr>
          <w:p w14:paraId="06A97EE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  <w:shd w:val="clear" w:color="auto" w:fill="auto"/>
          </w:tcPr>
          <w:p w14:paraId="2F76B3B2" w14:textId="22EEA318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</w:t>
            </w:r>
          </w:p>
        </w:tc>
      </w:tr>
      <w:tr w:rsidR="00001E1B" w:rsidRPr="00142343" w14:paraId="60FDDC51" w14:textId="77777777" w:rsidTr="00F779AD">
        <w:trPr>
          <w:trHeight w:val="80"/>
        </w:trPr>
        <w:tc>
          <w:tcPr>
            <w:tcW w:w="2140" w:type="pct"/>
          </w:tcPr>
          <w:p w14:paraId="44A3D992" w14:textId="6876FCF1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6" w:type="pct"/>
          </w:tcPr>
          <w:p w14:paraId="5CDE7FD8" w14:textId="37D28E55" w:rsidR="00001E1B" w:rsidRPr="00142343" w:rsidRDefault="00001E1B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5EDB5816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1FCF1CEF" w14:textId="23AB121F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6795C79A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7817436C" w14:textId="74E2EE6C" w:rsidR="00001E1B" w:rsidRPr="00142343" w:rsidRDefault="00001E1B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</w:tcPr>
          <w:p w14:paraId="2F827654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2" w:type="pct"/>
          </w:tcPr>
          <w:p w14:paraId="3B02442A" w14:textId="40E1AA28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01E1B" w:rsidRPr="00142343" w14:paraId="6D91E08A" w14:textId="77777777" w:rsidTr="00A520E3">
        <w:tc>
          <w:tcPr>
            <w:tcW w:w="2140" w:type="pct"/>
          </w:tcPr>
          <w:p w14:paraId="57F40A01" w14:textId="2C49A35D" w:rsidR="00001E1B" w:rsidRPr="00142343" w:rsidRDefault="00001E1B" w:rsidP="00001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6" w:type="pct"/>
          </w:tcPr>
          <w:p w14:paraId="4830B755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FF61219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E20F0DE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0C55FCD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2EF8E55C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1D83C282" w14:textId="77777777" w:rsidR="00001E1B" w:rsidRPr="00142343" w:rsidRDefault="00001E1B" w:rsidP="0000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62C9AA29" w14:textId="77777777" w:rsidR="00001E1B" w:rsidRPr="00142343" w:rsidRDefault="00001E1B" w:rsidP="00001E1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450A" w:rsidRPr="00142343" w14:paraId="59831E9F" w14:textId="77777777" w:rsidTr="00A520E3">
        <w:tc>
          <w:tcPr>
            <w:tcW w:w="2140" w:type="pct"/>
          </w:tcPr>
          <w:p w14:paraId="3810311C" w14:textId="2B798758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6038BF16" w14:textId="16C9F91B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26,885</w:t>
            </w:r>
          </w:p>
        </w:tc>
        <w:tc>
          <w:tcPr>
            <w:tcW w:w="136" w:type="pct"/>
          </w:tcPr>
          <w:p w14:paraId="7C078681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7C0090F" w14:textId="38100A62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31,069</w:t>
            </w:r>
          </w:p>
        </w:tc>
        <w:tc>
          <w:tcPr>
            <w:tcW w:w="138" w:type="pct"/>
          </w:tcPr>
          <w:p w14:paraId="2D286A94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28D7959" w14:textId="1AA453D3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26,885</w:t>
            </w:r>
          </w:p>
        </w:tc>
        <w:tc>
          <w:tcPr>
            <w:tcW w:w="142" w:type="pct"/>
          </w:tcPr>
          <w:p w14:paraId="08750D0C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0D82444E" w14:textId="13F72719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31,069</w:t>
            </w:r>
          </w:p>
        </w:tc>
      </w:tr>
      <w:tr w:rsidR="008E450A" w:rsidRPr="00142343" w14:paraId="5AD77456" w14:textId="77777777" w:rsidTr="00A520E3">
        <w:tc>
          <w:tcPr>
            <w:tcW w:w="2140" w:type="pct"/>
          </w:tcPr>
          <w:p w14:paraId="24F46E60" w14:textId="7D740A1C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03B2A06" w14:textId="5D66496A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36" w:type="pct"/>
          </w:tcPr>
          <w:p w14:paraId="08C7F72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617E3D" w14:textId="5D76D3D3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38" w:type="pct"/>
          </w:tcPr>
          <w:p w14:paraId="0934D9A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8EC04C" w14:textId="39EDD500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42" w:type="pct"/>
          </w:tcPr>
          <w:p w14:paraId="3E73FB47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7B9A34" w14:textId="200B3B2C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8E450A" w:rsidRPr="00142343" w14:paraId="0D965C2A" w14:textId="77777777" w:rsidTr="00A520E3">
        <w:tc>
          <w:tcPr>
            <w:tcW w:w="2140" w:type="pct"/>
          </w:tcPr>
          <w:p w14:paraId="3D724791" w14:textId="42EF93E5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6" w:type="pct"/>
          </w:tcPr>
          <w:p w14:paraId="64306D3A" w14:textId="6A99A521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0DB24F6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6225B181" w14:textId="2360C2F9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5B178E4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31BA59FE" w14:textId="52249815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pct"/>
          </w:tcPr>
          <w:p w14:paraId="551B2616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0D90F868" w14:textId="60EB3E5C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E5B14" w:rsidRPr="00142343" w14:paraId="106F05E5" w14:textId="77777777" w:rsidTr="004E5B14">
        <w:tc>
          <w:tcPr>
            <w:tcW w:w="5000" w:type="pct"/>
            <w:gridSpan w:val="8"/>
          </w:tcPr>
          <w:p w14:paraId="1A60D8EF" w14:textId="6A4146B7" w:rsidR="004E5B14" w:rsidRPr="00142343" w:rsidRDefault="004E5B14" w:rsidP="004E5B1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149" w:right="-90" w:hanging="14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(*)</w:t>
            </w:r>
            <w:r w:rsidRPr="00142343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bidi="th-TH"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บริษัทเอสซีจี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เดคคอร์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จำกัด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มหาชน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>) (“</w:t>
            </w:r>
            <w:r w:rsidRPr="00142343">
              <w:rPr>
                <w:rFonts w:asciiTheme="majorBidi" w:hAnsiTheme="majorBidi" w:cstheme="majorBidi"/>
                <w:sz w:val="26"/>
                <w:szCs w:val="26"/>
              </w:rPr>
              <w:t xml:space="preserve">SCGD”)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เป็นบริษัทใหญ่ของบริษัทตั้งแต่วันที่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1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มกราคม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2565 - 31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ตุลาคม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2565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โดยบริษัทเอสซีจี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ซิเมนต์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ผลิตภัณฑ์ก่อสร้าง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จํากัด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(“</w:t>
            </w:r>
            <w:r w:rsidRPr="00142343">
              <w:rPr>
                <w:rFonts w:asciiTheme="majorBidi" w:hAnsiTheme="majorBidi" w:cstheme="majorBidi"/>
                <w:sz w:val="26"/>
                <w:szCs w:val="26"/>
              </w:rPr>
              <w:t xml:space="preserve">SCG CBM”)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เป็นบริษัทใหญ่ของบริษัทตั้งแต่วันที่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1 </w:t>
            </w:r>
            <w:r w:rsidRPr="00142343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พฤศจิกายน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2565</w:t>
            </w:r>
          </w:p>
        </w:tc>
      </w:tr>
      <w:tr w:rsidR="004E5B14" w:rsidRPr="00142343" w14:paraId="18AA28D6" w14:textId="77777777" w:rsidTr="00A520E3">
        <w:tc>
          <w:tcPr>
            <w:tcW w:w="2140" w:type="pct"/>
          </w:tcPr>
          <w:p w14:paraId="4209A396" w14:textId="77777777" w:rsidR="004E5B14" w:rsidRPr="00142343" w:rsidRDefault="004E5B14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06D57767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46526FF4" w14:textId="77777777" w:rsidR="004E5B14" w:rsidRPr="00142343" w:rsidRDefault="004E5B14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9DACB2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2F70653" w14:textId="77777777" w:rsidR="004E5B14" w:rsidRPr="00142343" w:rsidRDefault="004E5B14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BA79F0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11E4D996" w14:textId="77777777" w:rsidR="004E5B14" w:rsidRPr="00142343" w:rsidRDefault="004E5B14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7C0A77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450A" w:rsidRPr="00142343" w14:paraId="1729BECB" w14:textId="77777777" w:rsidTr="00A520E3">
        <w:tc>
          <w:tcPr>
            <w:tcW w:w="2140" w:type="pct"/>
          </w:tcPr>
          <w:p w14:paraId="45037374" w14:textId="3BC43C5E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56" w:type="pct"/>
          </w:tcPr>
          <w:p w14:paraId="307111B2" w14:textId="40C90D76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CC0A377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4C0937" w14:textId="7C163557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10A358E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B579BB" w14:textId="7B0943C3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00BB90D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CC6F174" w14:textId="2D79851B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450A" w:rsidRPr="00142343" w14:paraId="481DA53E" w14:textId="77777777" w:rsidTr="00A520E3">
        <w:tc>
          <w:tcPr>
            <w:tcW w:w="2140" w:type="pct"/>
          </w:tcPr>
          <w:p w14:paraId="75B002D7" w14:textId="056FE39A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C69D6F5" w14:textId="54CDBD02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  <w:tab w:val="left" w:pos="87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036861B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679E5A0" w14:textId="6A2685CC" w:rsidR="008E450A" w:rsidRPr="00142343" w:rsidRDefault="008E450A" w:rsidP="008E45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D6B08CA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3CE2CF" w14:textId="0BEED412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2" w:type="pct"/>
          </w:tcPr>
          <w:p w14:paraId="70D5E63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EE46C4" w14:textId="4162FD13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</w:tr>
      <w:tr w:rsidR="008E450A" w:rsidRPr="00142343" w14:paraId="0B4B1BF4" w14:textId="77777777" w:rsidTr="00A520E3">
        <w:tc>
          <w:tcPr>
            <w:tcW w:w="2140" w:type="pct"/>
          </w:tcPr>
          <w:p w14:paraId="1F6C81FF" w14:textId="410D2602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0C3E623" w14:textId="73D8CCA4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6607FA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0E8A62" w14:textId="717BEE99" w:rsidR="008E450A" w:rsidRPr="00142343" w:rsidRDefault="008E450A" w:rsidP="008E45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BDF7B1D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82D324" w14:textId="563A5EE8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122,406</w:t>
            </w:r>
          </w:p>
        </w:tc>
        <w:tc>
          <w:tcPr>
            <w:tcW w:w="142" w:type="pct"/>
          </w:tcPr>
          <w:p w14:paraId="40EACA1E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8CA07" w14:textId="70C530F9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34,248</w:t>
            </w:r>
          </w:p>
        </w:tc>
      </w:tr>
      <w:tr w:rsidR="008E450A" w:rsidRPr="00142343" w14:paraId="63429C50" w14:textId="77777777" w:rsidTr="00A520E3">
        <w:tc>
          <w:tcPr>
            <w:tcW w:w="2140" w:type="pct"/>
          </w:tcPr>
          <w:p w14:paraId="7A2BAB86" w14:textId="52EEB90D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56" w:type="pct"/>
          </w:tcPr>
          <w:p w14:paraId="7860377A" w14:textId="5F2FAFDB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E3D30A5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7FDE05" w14:textId="77082C29" w:rsidR="008E450A" w:rsidRPr="00142343" w:rsidRDefault="008E450A" w:rsidP="008E45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0752282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B9B402" w14:textId="22562B5A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</w:p>
        </w:tc>
        <w:tc>
          <w:tcPr>
            <w:tcW w:w="142" w:type="pct"/>
          </w:tcPr>
          <w:p w14:paraId="373BA850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B4DB02" w14:textId="5FAD51E3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9,248</w:t>
            </w:r>
          </w:p>
        </w:tc>
      </w:tr>
      <w:tr w:rsidR="008E450A" w:rsidRPr="00142343" w14:paraId="7BD4497A" w14:textId="77777777" w:rsidTr="00A520E3">
        <w:tc>
          <w:tcPr>
            <w:tcW w:w="2140" w:type="pct"/>
          </w:tcPr>
          <w:p w14:paraId="16B9FB3E" w14:textId="3A471283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6" w:type="pct"/>
          </w:tcPr>
          <w:p w14:paraId="77E8280D" w14:textId="437A3D33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0557336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319518" w14:textId="1963F986" w:rsidR="008E450A" w:rsidRPr="00142343" w:rsidRDefault="008E450A" w:rsidP="008E45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E316F3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848558" w14:textId="1656E001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  <w:tab w:val="left" w:pos="810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10,322</w:t>
            </w:r>
          </w:p>
        </w:tc>
        <w:tc>
          <w:tcPr>
            <w:tcW w:w="142" w:type="pct"/>
          </w:tcPr>
          <w:p w14:paraId="4BFC5E2E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B5E30E" w14:textId="74E60AA2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7,789</w:t>
            </w:r>
          </w:p>
        </w:tc>
      </w:tr>
      <w:tr w:rsidR="008E450A" w:rsidRPr="00142343" w14:paraId="30970F2D" w14:textId="77777777" w:rsidTr="00A520E3">
        <w:tc>
          <w:tcPr>
            <w:tcW w:w="2140" w:type="pct"/>
          </w:tcPr>
          <w:p w14:paraId="7829D760" w14:textId="16523E57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78386799" w14:textId="438AA2CC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6EB3DD0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AF1753" w14:textId="5D62E6A3" w:rsidR="008E450A" w:rsidRPr="00142343" w:rsidRDefault="008E450A" w:rsidP="008E45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D1E9EEC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AC3A06B" w14:textId="464A0B3D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2" w:type="pct"/>
          </w:tcPr>
          <w:p w14:paraId="1DEE1D2A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E18423" w14:textId="10B6D75B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8E450A" w:rsidRPr="00142343" w14:paraId="5F368748" w14:textId="77777777" w:rsidTr="00A520E3">
        <w:tc>
          <w:tcPr>
            <w:tcW w:w="2140" w:type="pct"/>
          </w:tcPr>
          <w:p w14:paraId="7FCB85E0" w14:textId="3C0F8546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6" w:type="pct"/>
          </w:tcPr>
          <w:p w14:paraId="3DDBD77D" w14:textId="38943AB6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5E6ACA7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7A5F21" w14:textId="70842CA9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AA05460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D1A331" w14:textId="730997B5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142,780</w:t>
            </w:r>
          </w:p>
        </w:tc>
        <w:tc>
          <w:tcPr>
            <w:tcW w:w="142" w:type="pct"/>
          </w:tcPr>
          <w:p w14:paraId="5C6E711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F5FEA4" w14:textId="6269FECF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74,340</w:t>
            </w:r>
          </w:p>
        </w:tc>
      </w:tr>
      <w:tr w:rsidR="008E450A" w:rsidRPr="00142343" w14:paraId="49A32353" w14:textId="77777777" w:rsidTr="00A520E3">
        <w:tc>
          <w:tcPr>
            <w:tcW w:w="2140" w:type="pct"/>
          </w:tcPr>
          <w:p w14:paraId="3A5E91FE" w14:textId="03AAC7E2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9139982" w14:textId="49C2EA10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FF50111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536D825" w14:textId="559A5428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DDA8" w14:textId="6562027F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5A442F" w14:textId="1C9B7566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6F683D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A2D5F05" w14:textId="12F38EFE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450A" w:rsidRPr="00142343" w14:paraId="014A0CB6" w14:textId="77777777" w:rsidTr="00A520E3">
        <w:tc>
          <w:tcPr>
            <w:tcW w:w="2140" w:type="pct"/>
          </w:tcPr>
          <w:p w14:paraId="153B5642" w14:textId="24C15DF2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6" w:type="pct"/>
          </w:tcPr>
          <w:p w14:paraId="2068D4A1" w14:textId="053BC863" w:rsidR="008E450A" w:rsidRPr="00142343" w:rsidRDefault="008E450A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0B1F63B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403C27" w14:textId="618324DA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195094CA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68BD29" w14:textId="7F29A372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42D9514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BCE92D" w14:textId="7B704DF6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450A" w:rsidRPr="00142343" w14:paraId="5453446D" w14:textId="77777777" w:rsidTr="00A520E3">
        <w:tc>
          <w:tcPr>
            <w:tcW w:w="2140" w:type="pct"/>
          </w:tcPr>
          <w:p w14:paraId="7FAA9F6B" w14:textId="468DEE80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4FB2C9D3" w14:textId="1B8FFCD9" w:rsidR="008E450A" w:rsidRPr="00142343" w:rsidRDefault="00411A18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1,726,022</w:t>
            </w:r>
          </w:p>
        </w:tc>
        <w:tc>
          <w:tcPr>
            <w:tcW w:w="136" w:type="pct"/>
          </w:tcPr>
          <w:p w14:paraId="18F58A8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D045F2" w14:textId="6726239A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1,327,792</w:t>
            </w:r>
          </w:p>
        </w:tc>
        <w:tc>
          <w:tcPr>
            <w:tcW w:w="138" w:type="pct"/>
          </w:tcPr>
          <w:p w14:paraId="371813C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BA258" w14:textId="100F1485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1,360,407</w:t>
            </w:r>
          </w:p>
        </w:tc>
        <w:tc>
          <w:tcPr>
            <w:tcW w:w="142" w:type="pct"/>
          </w:tcPr>
          <w:p w14:paraId="064FD6C6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EF2460" w14:textId="0893F73E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1,052,090</w:t>
            </w:r>
          </w:p>
        </w:tc>
      </w:tr>
      <w:tr w:rsidR="008E450A" w:rsidRPr="00142343" w14:paraId="6F3D54B4" w14:textId="77777777" w:rsidTr="00A520E3">
        <w:tc>
          <w:tcPr>
            <w:tcW w:w="2140" w:type="pct"/>
          </w:tcPr>
          <w:p w14:paraId="71715858" w14:textId="54002E81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4572CAB" w14:textId="0FC3A3D6" w:rsidR="008E450A" w:rsidRPr="00142343" w:rsidRDefault="00411A18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25352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25352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36" w:type="pct"/>
          </w:tcPr>
          <w:p w14:paraId="3F5969F9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344BB" w14:textId="11DA7A68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430,166</w:t>
            </w:r>
          </w:p>
        </w:tc>
        <w:tc>
          <w:tcPr>
            <w:tcW w:w="138" w:type="pct"/>
          </w:tcPr>
          <w:p w14:paraId="03B09A85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2498F7" w14:textId="47C47A4A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143D1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="00B62DEE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2" w:type="pct"/>
          </w:tcPr>
          <w:p w14:paraId="7C0CFB7E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1900B8" w14:textId="79851850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359,515</w:t>
            </w:r>
          </w:p>
        </w:tc>
      </w:tr>
      <w:tr w:rsidR="008E450A" w:rsidRPr="00142343" w14:paraId="263816F1" w14:textId="77777777" w:rsidTr="00A520E3">
        <w:tc>
          <w:tcPr>
            <w:tcW w:w="2140" w:type="pct"/>
          </w:tcPr>
          <w:p w14:paraId="1E5FFCA4" w14:textId="5E9C590F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56" w:type="pct"/>
          </w:tcPr>
          <w:p w14:paraId="636BCFC1" w14:textId="5322739A" w:rsidR="008E450A" w:rsidRPr="00142343" w:rsidRDefault="00411A18" w:rsidP="008E450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4,402</w:t>
            </w:r>
          </w:p>
        </w:tc>
        <w:tc>
          <w:tcPr>
            <w:tcW w:w="136" w:type="pct"/>
          </w:tcPr>
          <w:p w14:paraId="3A0E1773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A665AD" w14:textId="7D02EDD4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8,793</w:t>
            </w:r>
          </w:p>
        </w:tc>
        <w:tc>
          <w:tcPr>
            <w:tcW w:w="138" w:type="pct"/>
          </w:tcPr>
          <w:p w14:paraId="0F9781F5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613AE4" w14:textId="6CD9E565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2" w:type="pct"/>
          </w:tcPr>
          <w:p w14:paraId="271D2116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8AFDD2" w14:textId="3D4F9F1C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8E450A" w:rsidRPr="00142343" w14:paraId="1718013B" w14:textId="77777777" w:rsidTr="00A520E3">
        <w:tc>
          <w:tcPr>
            <w:tcW w:w="2140" w:type="pct"/>
          </w:tcPr>
          <w:p w14:paraId="49B91D7A" w14:textId="57732BCB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DACA0F8" w14:textId="2275AF5A" w:rsidR="008E450A" w:rsidRPr="00142343" w:rsidRDefault="00411A18" w:rsidP="008E450A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36" w:type="pct"/>
          </w:tcPr>
          <w:p w14:paraId="42A82728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F2F3EF" w14:textId="40A595A5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38" w:type="pct"/>
          </w:tcPr>
          <w:p w14:paraId="4E84FFD3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571FFC" w14:textId="6928FD36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42" w:type="pct"/>
          </w:tcPr>
          <w:p w14:paraId="2C72FAB0" w14:textId="77777777" w:rsidR="008E450A" w:rsidRPr="00142343" w:rsidRDefault="008E450A" w:rsidP="008E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07FA3E" w14:textId="01BA53A0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8E450A" w:rsidRPr="00142343" w14:paraId="67E40F38" w14:textId="77777777" w:rsidTr="00A520E3">
        <w:tc>
          <w:tcPr>
            <w:tcW w:w="2140" w:type="pct"/>
          </w:tcPr>
          <w:p w14:paraId="6559E973" w14:textId="25FC8981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455DC674" w14:textId="7869C509" w:rsidR="008E450A" w:rsidRPr="00142343" w:rsidRDefault="00411A18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2,739</w:t>
            </w:r>
          </w:p>
        </w:tc>
        <w:tc>
          <w:tcPr>
            <w:tcW w:w="136" w:type="pct"/>
          </w:tcPr>
          <w:p w14:paraId="39933CA3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8A13A7" w14:textId="34DD4E67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12,348</w:t>
            </w:r>
          </w:p>
        </w:tc>
        <w:tc>
          <w:tcPr>
            <w:tcW w:w="138" w:type="pct"/>
          </w:tcPr>
          <w:p w14:paraId="2C20D0BA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F427FF" w14:textId="3FAD5E7B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2,232</w:t>
            </w:r>
          </w:p>
        </w:tc>
        <w:tc>
          <w:tcPr>
            <w:tcW w:w="142" w:type="pct"/>
          </w:tcPr>
          <w:p w14:paraId="0EAF0C80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7F3A14" w14:textId="42D3514E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10,265</w:t>
            </w:r>
          </w:p>
        </w:tc>
      </w:tr>
      <w:tr w:rsidR="008E450A" w:rsidRPr="00142343" w14:paraId="558658C1" w14:textId="77777777" w:rsidTr="00A520E3">
        <w:tc>
          <w:tcPr>
            <w:tcW w:w="2140" w:type="pct"/>
          </w:tcPr>
          <w:p w14:paraId="0EEA3C46" w14:textId="40F58D29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4B1714F5" w14:textId="0460C12D" w:rsidR="008E450A" w:rsidRPr="00142343" w:rsidRDefault="00411A18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13,642</w:t>
            </w:r>
          </w:p>
        </w:tc>
        <w:tc>
          <w:tcPr>
            <w:tcW w:w="136" w:type="pct"/>
          </w:tcPr>
          <w:p w14:paraId="4F8BD870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FB2DEF" w14:textId="3B695139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3,816</w:t>
            </w:r>
          </w:p>
        </w:tc>
        <w:tc>
          <w:tcPr>
            <w:tcW w:w="138" w:type="pct"/>
          </w:tcPr>
          <w:p w14:paraId="391DFD38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882D8D" w14:textId="63D70FAF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8,931</w:t>
            </w:r>
          </w:p>
        </w:tc>
        <w:tc>
          <w:tcPr>
            <w:tcW w:w="142" w:type="pct"/>
          </w:tcPr>
          <w:p w14:paraId="59485CC1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1B2C7B" w14:textId="03731107" w:rsidR="008E450A" w:rsidRPr="00142343" w:rsidRDefault="008E450A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</w:tr>
      <w:tr w:rsidR="008E450A" w:rsidRPr="00142343" w14:paraId="27710278" w14:textId="77777777" w:rsidTr="00A520E3">
        <w:tc>
          <w:tcPr>
            <w:tcW w:w="2140" w:type="pct"/>
          </w:tcPr>
          <w:p w14:paraId="1E07B770" w14:textId="0F0A8B55" w:rsidR="008E450A" w:rsidRPr="00142343" w:rsidRDefault="008E450A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6" w:type="pct"/>
          </w:tcPr>
          <w:p w14:paraId="2914F691" w14:textId="06FEA607" w:rsidR="008E450A" w:rsidRPr="00142343" w:rsidRDefault="00411A18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10,622</w:t>
            </w:r>
          </w:p>
        </w:tc>
        <w:tc>
          <w:tcPr>
            <w:tcW w:w="136" w:type="pct"/>
          </w:tcPr>
          <w:p w14:paraId="2443D8F7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</w:tcPr>
          <w:p w14:paraId="59E74FB9" w14:textId="70C7615C" w:rsidR="008E450A" w:rsidRPr="00142343" w:rsidRDefault="008E450A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3,984</w:t>
            </w:r>
          </w:p>
        </w:tc>
        <w:tc>
          <w:tcPr>
            <w:tcW w:w="138" w:type="pct"/>
          </w:tcPr>
          <w:p w14:paraId="19EA5DCD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1D4309" w14:textId="192B8E53" w:rsidR="008E450A" w:rsidRPr="00142343" w:rsidRDefault="008E450A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4,225</w:t>
            </w:r>
          </w:p>
        </w:tc>
        <w:tc>
          <w:tcPr>
            <w:tcW w:w="142" w:type="pct"/>
          </w:tcPr>
          <w:p w14:paraId="30A187A3" w14:textId="77777777" w:rsidR="008E450A" w:rsidRPr="00142343" w:rsidRDefault="008E450A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DD4A1D" w14:textId="53B9303C" w:rsidR="008E450A" w:rsidRPr="00142343" w:rsidRDefault="008E450A" w:rsidP="00414A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1,019</w:t>
            </w:r>
          </w:p>
        </w:tc>
      </w:tr>
      <w:tr w:rsidR="004E5B14" w:rsidRPr="00142343" w14:paraId="3C21917A" w14:textId="77777777" w:rsidTr="00A520E3">
        <w:tc>
          <w:tcPr>
            <w:tcW w:w="2140" w:type="pct"/>
          </w:tcPr>
          <w:p w14:paraId="11251754" w14:textId="77777777" w:rsidR="004E5B14" w:rsidRPr="00142343" w:rsidRDefault="004E5B14" w:rsidP="008E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6FCB45A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79FBB6F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</w:tcPr>
          <w:p w14:paraId="05E669E5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73791E20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0885AAB6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0AF2CFFA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2164B7" w14:textId="77777777" w:rsidR="004E5B14" w:rsidRPr="00142343" w:rsidRDefault="004E5B14" w:rsidP="008E450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A8AEFCD" w14:textId="1EC42BCB" w:rsidR="00603307" w:rsidRPr="00142343" w:rsidRDefault="00603307" w:rsidP="00A52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2BDA692" w14:textId="51950C62" w:rsidR="00F16933" w:rsidRPr="00142343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>ยอดคงเหลือ ณ วันที่</w:t>
      </w:r>
      <w:r w:rsidRPr="001423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1098" w:rsidRPr="0014234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F91395" w:rsidRPr="0014234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1395" w:rsidRPr="00142343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14234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76C19FCF" w14:textId="7892C5B7" w:rsidR="00C8098D" w:rsidRPr="00142343" w:rsidRDefault="00C8098D" w:rsidP="00A6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391"/>
        <w:gridCol w:w="814"/>
        <w:gridCol w:w="1078"/>
        <w:gridCol w:w="269"/>
        <w:gridCol w:w="1084"/>
        <w:gridCol w:w="269"/>
        <w:gridCol w:w="1080"/>
        <w:gridCol w:w="268"/>
        <w:gridCol w:w="1170"/>
      </w:tblGrid>
      <w:tr w:rsidR="00142343" w:rsidRPr="00142343" w14:paraId="0C897068" w14:textId="77777777" w:rsidTr="00142343">
        <w:trPr>
          <w:trHeight w:val="398"/>
          <w:tblHeader/>
        </w:trPr>
        <w:tc>
          <w:tcPr>
            <w:tcW w:w="1799" w:type="pct"/>
          </w:tcPr>
          <w:p w14:paraId="3D73EFBF" w14:textId="53AFAEC4" w:rsidR="00617CEF" w:rsidRPr="00142343" w:rsidRDefault="00617CEF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3B3E71D6" w14:textId="77777777" w:rsidR="00617CEF" w:rsidRPr="00142343" w:rsidRDefault="00617CEF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3C1433D" w14:textId="466C13BF" w:rsidR="00617CEF" w:rsidRPr="00142343" w:rsidRDefault="00617CEF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3D2E43" w14:textId="77777777" w:rsidR="00617CEF" w:rsidRPr="00142343" w:rsidRDefault="00617CEF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6E249588" w14:textId="77777777" w:rsidR="00617CEF" w:rsidRPr="00142343" w:rsidRDefault="00617CEF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343" w:rsidRPr="00142343" w14:paraId="36E38332" w14:textId="77777777" w:rsidTr="00142343">
        <w:trPr>
          <w:trHeight w:val="398"/>
          <w:tblHeader/>
        </w:trPr>
        <w:tc>
          <w:tcPr>
            <w:tcW w:w="1799" w:type="pct"/>
          </w:tcPr>
          <w:p w14:paraId="0FA9EBC6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5547F235" w14:textId="07206C1E" w:rsidR="00617CEF" w:rsidRPr="00142343" w:rsidRDefault="00617CEF" w:rsidP="00617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2" w:type="pct"/>
          </w:tcPr>
          <w:p w14:paraId="04C6C1EE" w14:textId="1C110DB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80A8760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6F84565" w14:textId="60D71028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1D8AED2A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B923F2" w14:textId="7F47184E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5AA4E3E3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2C767BE" w14:textId="71C31C4B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7CEF" w:rsidRPr="00142343" w14:paraId="1B24C273" w14:textId="77777777" w:rsidTr="00142343">
        <w:trPr>
          <w:trHeight w:val="386"/>
          <w:tblHeader/>
        </w:trPr>
        <w:tc>
          <w:tcPr>
            <w:tcW w:w="1799" w:type="pct"/>
          </w:tcPr>
          <w:p w14:paraId="512CDE39" w14:textId="77777777" w:rsidR="00617CEF" w:rsidRPr="00142343" w:rsidRDefault="00617CEF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59B83C4C" w14:textId="77777777" w:rsidR="00617CEF" w:rsidRPr="00142343" w:rsidRDefault="00617CEF" w:rsidP="004C7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4155FF02" w14:textId="0E57CF4C" w:rsidR="00617CEF" w:rsidRPr="00142343" w:rsidRDefault="00617CEF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2343" w:rsidRPr="00142343" w14:paraId="060D2722" w14:textId="77777777" w:rsidTr="00142343">
        <w:trPr>
          <w:trHeight w:val="386"/>
        </w:trPr>
        <w:tc>
          <w:tcPr>
            <w:tcW w:w="1799" w:type="pct"/>
          </w:tcPr>
          <w:p w14:paraId="5A019AEA" w14:textId="33BFB996" w:rsidR="00617CEF" w:rsidRPr="00142343" w:rsidRDefault="00617CEF" w:rsidP="00CA11B9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432" w:type="pct"/>
          </w:tcPr>
          <w:p w14:paraId="398807FA" w14:textId="77777777" w:rsidR="00617CEF" w:rsidRPr="00142343" w:rsidRDefault="00617CEF" w:rsidP="00617CE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AA0DBF4" w14:textId="2AD49C97" w:rsidR="00617CEF" w:rsidRPr="00142343" w:rsidRDefault="00617CEF" w:rsidP="00CA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22C40E" w14:textId="77777777" w:rsidR="00617CEF" w:rsidRPr="00142343" w:rsidRDefault="00617CEF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C83191" w14:textId="77777777" w:rsidR="00617CEF" w:rsidRPr="00142343" w:rsidRDefault="00617CEF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25168" w14:textId="77777777" w:rsidR="00617CEF" w:rsidRPr="00142343" w:rsidRDefault="00617CEF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699D26F" w14:textId="77777777" w:rsidR="00617CEF" w:rsidRPr="00142343" w:rsidRDefault="00617CEF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262AA306" w14:textId="77777777" w:rsidR="00617CEF" w:rsidRPr="00142343" w:rsidRDefault="00617CEF" w:rsidP="00CA11B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CBCE795" w14:textId="77777777" w:rsidR="00617CEF" w:rsidRPr="00142343" w:rsidRDefault="00617CEF" w:rsidP="00CA1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797A8312" w14:textId="77777777" w:rsidTr="00142343">
        <w:trPr>
          <w:trHeight w:val="398"/>
        </w:trPr>
        <w:tc>
          <w:tcPr>
            <w:tcW w:w="1799" w:type="pct"/>
          </w:tcPr>
          <w:p w14:paraId="328E7B2C" w14:textId="5D3F90F9" w:rsidR="00617CEF" w:rsidRPr="00142343" w:rsidRDefault="00617CEF" w:rsidP="00614F22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CCDB04D" w14:textId="48252A7D" w:rsidR="00617CEF" w:rsidRPr="00142343" w:rsidRDefault="00D7336C" w:rsidP="004E1A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336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1F180780" w14:textId="1D0F842F" w:rsidR="00617CEF" w:rsidRPr="00142343" w:rsidRDefault="00844EE1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43" w:type="pct"/>
            <w:vAlign w:val="bottom"/>
          </w:tcPr>
          <w:p w14:paraId="77E47C09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13774A80" w14:textId="21FB5CFD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730,000</w:t>
            </w:r>
          </w:p>
        </w:tc>
        <w:tc>
          <w:tcPr>
            <w:tcW w:w="143" w:type="pct"/>
            <w:vAlign w:val="bottom"/>
          </w:tcPr>
          <w:p w14:paraId="6271D342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3C2851C" w14:textId="339F42F3" w:rsidR="00617CEF" w:rsidRPr="00142343" w:rsidRDefault="00844EE1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  <w:tc>
          <w:tcPr>
            <w:tcW w:w="142" w:type="pct"/>
            <w:vAlign w:val="bottom"/>
          </w:tcPr>
          <w:p w14:paraId="18795FDC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035F48DA" w14:textId="03033C55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142343" w:rsidRPr="00142343" w14:paraId="62498D54" w14:textId="77777777" w:rsidTr="00142343">
        <w:trPr>
          <w:trHeight w:val="38"/>
        </w:trPr>
        <w:tc>
          <w:tcPr>
            <w:tcW w:w="1799" w:type="pct"/>
          </w:tcPr>
          <w:p w14:paraId="4EAEA348" w14:textId="102FE110" w:rsidR="00617CEF" w:rsidRPr="00142343" w:rsidRDefault="00617CEF" w:rsidP="00617CE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3E62F4A" w14:textId="77777777" w:rsidR="00617CEF" w:rsidRPr="00142343" w:rsidRDefault="00617CEF" w:rsidP="00614F22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CBAE99C" w14:textId="0185C514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A0C117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371C6AC5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38D21E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6E1BED7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D62EDD5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74AF945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7477B852" w14:textId="77777777" w:rsidTr="00142343">
        <w:trPr>
          <w:trHeight w:val="38"/>
        </w:trPr>
        <w:tc>
          <w:tcPr>
            <w:tcW w:w="1799" w:type="pct"/>
          </w:tcPr>
          <w:p w14:paraId="36CADEF0" w14:textId="77777777" w:rsidR="004E5B14" w:rsidRPr="00142343" w:rsidRDefault="004E5B14" w:rsidP="00617CE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1FD77A8D" w14:textId="77777777" w:rsidR="004E5B14" w:rsidRPr="00142343" w:rsidRDefault="004E5B14" w:rsidP="00614F22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8853323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079D3C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27C044" w14:textId="77777777" w:rsidR="004E5B14" w:rsidRPr="00142343" w:rsidRDefault="004E5B14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407D6C2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C69317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C059F30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B8D95D" w14:textId="77777777" w:rsidR="004E5B14" w:rsidRPr="00142343" w:rsidRDefault="004E5B14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163A86C6" w14:textId="77777777" w:rsidTr="00142343">
        <w:trPr>
          <w:trHeight w:val="38"/>
        </w:trPr>
        <w:tc>
          <w:tcPr>
            <w:tcW w:w="1799" w:type="pct"/>
          </w:tcPr>
          <w:p w14:paraId="5D7678EA" w14:textId="77777777" w:rsidR="004E5B14" w:rsidRPr="00142343" w:rsidRDefault="004E5B14" w:rsidP="00617CE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250998BA" w14:textId="77777777" w:rsidR="004E5B14" w:rsidRPr="00142343" w:rsidRDefault="004E5B14" w:rsidP="00614F22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7C34EABD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1E4654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457CCD1F" w14:textId="77777777" w:rsidR="004E5B14" w:rsidRPr="00142343" w:rsidRDefault="004E5B14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D5F879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EAA2E79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1C59CBE" w14:textId="77777777" w:rsidR="004E5B14" w:rsidRPr="00142343" w:rsidRDefault="004E5B14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AF520" w14:textId="77777777" w:rsidR="004E5B14" w:rsidRPr="00142343" w:rsidRDefault="004E5B14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74D82" w:rsidRPr="00142343" w14:paraId="61E9AE5D" w14:textId="77777777" w:rsidTr="00142343">
        <w:trPr>
          <w:trHeight w:val="38"/>
        </w:trPr>
        <w:tc>
          <w:tcPr>
            <w:tcW w:w="1799" w:type="pct"/>
          </w:tcPr>
          <w:p w14:paraId="7CAFA369" w14:textId="77777777" w:rsidR="00574D82" w:rsidRPr="00142343" w:rsidRDefault="00574D82" w:rsidP="00617CEF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91CFE22" w14:textId="77777777" w:rsidR="00574D82" w:rsidRPr="00142343" w:rsidRDefault="00574D82" w:rsidP="00614F22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84E5C74" w14:textId="77777777" w:rsidR="00574D82" w:rsidRPr="00142343" w:rsidRDefault="00574D8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DC2F5" w14:textId="77777777" w:rsidR="00574D82" w:rsidRPr="00142343" w:rsidRDefault="00574D82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6CEB4C" w14:textId="77777777" w:rsidR="00574D82" w:rsidRPr="00142343" w:rsidRDefault="00574D8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8BA896" w14:textId="77777777" w:rsidR="00574D82" w:rsidRPr="00142343" w:rsidRDefault="00574D82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CF6481" w14:textId="77777777" w:rsidR="00574D82" w:rsidRPr="00142343" w:rsidRDefault="00574D82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4F4C74" w14:textId="77777777" w:rsidR="00574D82" w:rsidRPr="00142343" w:rsidRDefault="00574D82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234E2B3" w14:textId="77777777" w:rsidR="00574D82" w:rsidRPr="00142343" w:rsidRDefault="00574D8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0B77CE70" w14:textId="77777777" w:rsidTr="00142343">
        <w:trPr>
          <w:trHeight w:val="386"/>
        </w:trPr>
        <w:tc>
          <w:tcPr>
            <w:tcW w:w="1799" w:type="pct"/>
          </w:tcPr>
          <w:p w14:paraId="166E7103" w14:textId="0372C710" w:rsidR="00617CEF" w:rsidRPr="00142343" w:rsidRDefault="00617CEF" w:rsidP="00617CEF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432" w:type="pct"/>
          </w:tcPr>
          <w:p w14:paraId="0D57E247" w14:textId="77777777" w:rsidR="00617CEF" w:rsidRPr="00142343" w:rsidRDefault="00617CEF" w:rsidP="00617CE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5F243C1" w14:textId="64BEF8B3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1DF769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A96F1B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18313A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2576C7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04AA209" w14:textId="77777777" w:rsidR="00617CEF" w:rsidRPr="00142343" w:rsidRDefault="00617CEF" w:rsidP="00614F2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A3702EB" w14:textId="77777777" w:rsidR="00617CEF" w:rsidRPr="00142343" w:rsidRDefault="00617CEF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3426CED1" w14:textId="77777777" w:rsidTr="00142343">
        <w:trPr>
          <w:trHeight w:val="386"/>
        </w:trPr>
        <w:tc>
          <w:tcPr>
            <w:tcW w:w="1799" w:type="pct"/>
          </w:tcPr>
          <w:p w14:paraId="34945016" w14:textId="529BBB73" w:rsidR="00A047E8" w:rsidRPr="00142343" w:rsidRDefault="00A047E8" w:rsidP="00A047E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432" w:type="pct"/>
          </w:tcPr>
          <w:p w14:paraId="0D1F2D0B" w14:textId="77777777" w:rsidR="00A047E8" w:rsidRPr="00142343" w:rsidRDefault="00A047E8" w:rsidP="00A047E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8D12B44" w14:textId="33FE945C" w:rsidR="00A047E8" w:rsidRPr="00142343" w:rsidRDefault="00A047E8" w:rsidP="00A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43" w:type="pct"/>
          </w:tcPr>
          <w:p w14:paraId="4B75B049" w14:textId="77777777" w:rsidR="00A047E8" w:rsidRPr="00142343" w:rsidRDefault="00A047E8" w:rsidP="00A047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F8BF86" w14:textId="6897A428" w:rsidR="00A047E8" w:rsidRPr="00142343" w:rsidRDefault="00A047E8" w:rsidP="00A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9,658</w:t>
            </w:r>
          </w:p>
        </w:tc>
        <w:tc>
          <w:tcPr>
            <w:tcW w:w="143" w:type="pct"/>
          </w:tcPr>
          <w:p w14:paraId="6DD8842B" w14:textId="77777777" w:rsidR="00A047E8" w:rsidRPr="00142343" w:rsidRDefault="00A047E8" w:rsidP="00A047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5355A4" w14:textId="4D0FFD03" w:rsidR="00A047E8" w:rsidRPr="00142343" w:rsidRDefault="00A047E8" w:rsidP="00A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42" w:type="pct"/>
            <w:vAlign w:val="bottom"/>
          </w:tcPr>
          <w:p w14:paraId="66093D55" w14:textId="77777777" w:rsidR="00A047E8" w:rsidRPr="00142343" w:rsidRDefault="00A047E8" w:rsidP="00A047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B82CE08" w14:textId="40C54A1A" w:rsidR="00A047E8" w:rsidRPr="00142343" w:rsidRDefault="00A047E8" w:rsidP="00A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9,658</w:t>
            </w:r>
          </w:p>
        </w:tc>
      </w:tr>
      <w:tr w:rsidR="00142343" w:rsidRPr="00142343" w14:paraId="335466D6" w14:textId="77777777" w:rsidTr="00142343">
        <w:trPr>
          <w:trHeight w:val="386"/>
        </w:trPr>
        <w:tc>
          <w:tcPr>
            <w:tcW w:w="1799" w:type="pct"/>
          </w:tcPr>
          <w:p w14:paraId="0F1C0574" w14:textId="5A6A4C00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</w:tcPr>
          <w:p w14:paraId="4109F348" w14:textId="77777777" w:rsidR="00A94F58" w:rsidRPr="00142343" w:rsidRDefault="00A94F58" w:rsidP="00A94F5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5C6D737" w14:textId="4C433119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3B2C74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1251EF5" w14:textId="3AF28068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21550E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1C8A879" w14:textId="25E6294C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  <w:tc>
          <w:tcPr>
            <w:tcW w:w="142" w:type="pct"/>
            <w:vAlign w:val="bottom"/>
          </w:tcPr>
          <w:p w14:paraId="09F3D349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9FD3E85" w14:textId="0434D88C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42343" w:rsidRPr="00142343" w14:paraId="4E747AB2" w14:textId="77777777" w:rsidTr="00142343">
        <w:trPr>
          <w:trHeight w:val="398"/>
        </w:trPr>
        <w:tc>
          <w:tcPr>
            <w:tcW w:w="1799" w:type="pct"/>
          </w:tcPr>
          <w:p w14:paraId="434FD369" w14:textId="517615AF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2C0770DE" w14:textId="77777777" w:rsidR="00A94F58" w:rsidRPr="00142343" w:rsidRDefault="00A94F58" w:rsidP="00A94F5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86E4A05" w14:textId="76E7A633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78,536</w:t>
            </w:r>
          </w:p>
        </w:tc>
        <w:tc>
          <w:tcPr>
            <w:tcW w:w="143" w:type="pct"/>
          </w:tcPr>
          <w:p w14:paraId="6A1A8AB7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74873B6" w14:textId="2E40D200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83,837</w:t>
            </w:r>
          </w:p>
        </w:tc>
        <w:tc>
          <w:tcPr>
            <w:tcW w:w="143" w:type="pct"/>
          </w:tcPr>
          <w:p w14:paraId="518BCFCD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BAFDEA2" w14:textId="26E71BF0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61,211</w:t>
            </w:r>
          </w:p>
        </w:tc>
        <w:tc>
          <w:tcPr>
            <w:tcW w:w="142" w:type="pct"/>
            <w:vAlign w:val="bottom"/>
          </w:tcPr>
          <w:p w14:paraId="24FCF406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72A57BC" w14:textId="23D9CD29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68,255</w:t>
            </w:r>
          </w:p>
        </w:tc>
      </w:tr>
      <w:tr w:rsidR="00142343" w:rsidRPr="00142343" w14:paraId="4105EBC6" w14:textId="77777777" w:rsidTr="00142343">
        <w:trPr>
          <w:trHeight w:val="398"/>
        </w:trPr>
        <w:tc>
          <w:tcPr>
            <w:tcW w:w="1799" w:type="pct"/>
          </w:tcPr>
          <w:p w14:paraId="140BA0A2" w14:textId="7992DFBF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49496E64" w14:textId="72380173" w:rsidR="00A94F58" w:rsidRPr="00142343" w:rsidRDefault="00D7336C" w:rsidP="00A94F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336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D1E141C" w14:textId="35CD498C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43" w:type="pct"/>
          </w:tcPr>
          <w:p w14:paraId="25F644EC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3BEE7E6" w14:textId="306A2760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93,495</w:t>
            </w:r>
          </w:p>
        </w:tc>
        <w:tc>
          <w:tcPr>
            <w:tcW w:w="143" w:type="pct"/>
          </w:tcPr>
          <w:p w14:paraId="7DD35E68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0D9C5BA" w14:textId="1189826E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  <w:tc>
          <w:tcPr>
            <w:tcW w:w="142" w:type="pct"/>
            <w:vAlign w:val="bottom"/>
          </w:tcPr>
          <w:p w14:paraId="2D83337C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D5AD764" w14:textId="25C853DF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77,913</w:t>
            </w:r>
          </w:p>
        </w:tc>
      </w:tr>
      <w:tr w:rsidR="00142343" w:rsidRPr="00142343" w14:paraId="085C8B99" w14:textId="77777777" w:rsidTr="00142343">
        <w:trPr>
          <w:trHeight w:val="107"/>
        </w:trPr>
        <w:tc>
          <w:tcPr>
            <w:tcW w:w="1799" w:type="pct"/>
          </w:tcPr>
          <w:p w14:paraId="6736D545" w14:textId="4D8FA642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32" w:type="pct"/>
          </w:tcPr>
          <w:p w14:paraId="19E85B00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DA09E6B" w14:textId="6DEF8C5A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EA4D5B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8A677C6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4DA6FE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F0C43BA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8F0E2A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F1F21B3" w14:textId="77777777" w:rsidR="00A94F58" w:rsidRPr="00142343" w:rsidRDefault="00A94F58" w:rsidP="00A94F58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2343" w:rsidRPr="00142343" w14:paraId="6293F04F" w14:textId="77777777" w:rsidTr="00142343">
        <w:trPr>
          <w:trHeight w:val="331"/>
        </w:trPr>
        <w:tc>
          <w:tcPr>
            <w:tcW w:w="1799" w:type="pct"/>
          </w:tcPr>
          <w:p w14:paraId="7D07571E" w14:textId="504FFB15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2" w:type="pct"/>
          </w:tcPr>
          <w:p w14:paraId="4878A358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DA6214C" w14:textId="3FF58192" w:rsidR="00A94F58" w:rsidRPr="00142343" w:rsidRDefault="00A94F58" w:rsidP="00A94F58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581CC8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1454D2AA" w14:textId="1D17DA91" w:rsidR="00A94F58" w:rsidRPr="00142343" w:rsidRDefault="00A94F58" w:rsidP="00A94F58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15228B78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694D278C" w14:textId="4F2016CF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F32576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3DF10685" w14:textId="6076F84A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1E950D04" w14:textId="77777777" w:rsidTr="00142343">
        <w:trPr>
          <w:trHeight w:val="331"/>
        </w:trPr>
        <w:tc>
          <w:tcPr>
            <w:tcW w:w="1799" w:type="pct"/>
          </w:tcPr>
          <w:p w14:paraId="324805DC" w14:textId="367AAFCD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32" w:type="pct"/>
          </w:tcPr>
          <w:p w14:paraId="7E4C84D9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0159A5F" w14:textId="5545D020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27CFF2FF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6FA9FB39" w14:textId="7707EC75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43" w:type="pct"/>
          </w:tcPr>
          <w:p w14:paraId="6717AAB2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1FC6B93" w14:textId="702B954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1BB79203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6C694BFD" w14:textId="51D307D6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142343" w:rsidRPr="00142343" w14:paraId="70B2B9E8" w14:textId="77777777" w:rsidTr="00142343">
        <w:trPr>
          <w:trHeight w:val="386"/>
        </w:trPr>
        <w:tc>
          <w:tcPr>
            <w:tcW w:w="1799" w:type="pct"/>
            <w:vAlign w:val="bottom"/>
          </w:tcPr>
          <w:p w14:paraId="1D92A28D" w14:textId="19FBADD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2A5DD942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D72B37F" w14:textId="69B621A6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5CD26C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801576C" w14:textId="5BF592C3" w:rsidR="00A94F58" w:rsidRPr="00142343" w:rsidRDefault="00A94F58" w:rsidP="00161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838A13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F54CB73" w14:textId="4CAE5D19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1,125</w:t>
            </w:r>
          </w:p>
        </w:tc>
        <w:tc>
          <w:tcPr>
            <w:tcW w:w="142" w:type="pct"/>
          </w:tcPr>
          <w:p w14:paraId="230DDEBC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62691C2" w14:textId="6C2321EA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1,051</w:t>
            </w:r>
          </w:p>
        </w:tc>
      </w:tr>
      <w:tr w:rsidR="00142343" w:rsidRPr="00142343" w14:paraId="393DF3CB" w14:textId="77777777" w:rsidTr="00142343">
        <w:trPr>
          <w:trHeight w:val="398"/>
        </w:trPr>
        <w:tc>
          <w:tcPr>
            <w:tcW w:w="1799" w:type="pct"/>
          </w:tcPr>
          <w:p w14:paraId="2B40EDE9" w14:textId="3FF4BCA5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66DC0128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4F3DE28" w14:textId="6D368CC3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43" w:type="pct"/>
          </w:tcPr>
          <w:p w14:paraId="4A9E8E8E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FCFB853" w14:textId="2B1EBE0F" w:rsidR="00A94F58" w:rsidRPr="00142343" w:rsidRDefault="00A94F58" w:rsidP="00161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DF20B8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0F70124" w14:textId="26AEFDC2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42" w:type="pct"/>
          </w:tcPr>
          <w:p w14:paraId="4EF3BB29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760021C" w14:textId="131D09B7" w:rsidR="00A94F58" w:rsidRPr="00142343" w:rsidRDefault="00A94F58" w:rsidP="00161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42343" w:rsidRPr="00142343" w14:paraId="391F9020" w14:textId="77777777" w:rsidTr="00142343">
        <w:trPr>
          <w:trHeight w:val="398"/>
        </w:trPr>
        <w:tc>
          <w:tcPr>
            <w:tcW w:w="1799" w:type="pct"/>
          </w:tcPr>
          <w:p w14:paraId="7D79185B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0FE44A4C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6C1C71BA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143" w:type="pct"/>
          </w:tcPr>
          <w:p w14:paraId="373873C0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7B65BA8E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43" w:type="pct"/>
          </w:tcPr>
          <w:p w14:paraId="7B15AC09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75C42B" w14:textId="7840564E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2,069</w:t>
            </w:r>
          </w:p>
        </w:tc>
        <w:tc>
          <w:tcPr>
            <w:tcW w:w="142" w:type="pct"/>
          </w:tcPr>
          <w:p w14:paraId="05F35282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14740C54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1,528</w:t>
            </w:r>
          </w:p>
        </w:tc>
      </w:tr>
      <w:tr w:rsidR="00142343" w:rsidRPr="00142343" w14:paraId="3CFF7027" w14:textId="77777777" w:rsidTr="00142343">
        <w:trPr>
          <w:trHeight w:val="331"/>
        </w:trPr>
        <w:tc>
          <w:tcPr>
            <w:tcW w:w="1799" w:type="pct"/>
          </w:tcPr>
          <w:p w14:paraId="38EEB5B6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8BDE29B" w14:textId="77777777" w:rsidR="00414A55" w:rsidRPr="00142343" w:rsidRDefault="00414A55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7AB25D4" w14:textId="77777777" w:rsidR="00414A55" w:rsidRPr="00142343" w:rsidRDefault="00414A55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D727D5" w14:textId="77777777" w:rsidR="00414A55" w:rsidRPr="00142343" w:rsidRDefault="00414A55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781FECD8" w14:textId="77777777" w:rsidR="00414A55" w:rsidRPr="00142343" w:rsidRDefault="00414A55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CE0BD5" w14:textId="77777777" w:rsidR="00414A55" w:rsidRPr="00142343" w:rsidRDefault="00414A55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AA8E3D7" w14:textId="77777777" w:rsidR="00414A55" w:rsidRPr="00142343" w:rsidRDefault="00414A55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C397384" w14:textId="77777777" w:rsidR="00414A55" w:rsidRPr="00142343" w:rsidRDefault="00414A55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33116293" w14:textId="77777777" w:rsidR="00414A55" w:rsidRPr="00142343" w:rsidRDefault="00414A55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71F8B7E8" w14:textId="77777777" w:rsidTr="00142343">
        <w:trPr>
          <w:trHeight w:val="331"/>
        </w:trPr>
        <w:tc>
          <w:tcPr>
            <w:tcW w:w="1799" w:type="pct"/>
          </w:tcPr>
          <w:p w14:paraId="32B68F0E" w14:textId="0A49EAD5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32" w:type="pct"/>
          </w:tcPr>
          <w:p w14:paraId="5C9AE85E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09AE63A" w14:textId="3372F7D8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7F0640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311FB485" w14:textId="0200E78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5D221E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7F29D89" w14:textId="1FB51C06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19252EE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75845D35" w14:textId="598007B9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3CCE0DFA" w14:textId="77777777" w:rsidTr="00142343">
        <w:trPr>
          <w:trHeight w:val="331"/>
        </w:trPr>
        <w:tc>
          <w:tcPr>
            <w:tcW w:w="1799" w:type="pct"/>
            <w:vAlign w:val="bottom"/>
          </w:tcPr>
          <w:p w14:paraId="5C6934E2" w14:textId="3416D1F4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  <w:vAlign w:val="bottom"/>
          </w:tcPr>
          <w:p w14:paraId="46DA6469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4B1EA96D" w14:textId="4F18FA6E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2,517</w:t>
            </w:r>
          </w:p>
        </w:tc>
        <w:tc>
          <w:tcPr>
            <w:tcW w:w="143" w:type="pct"/>
            <w:vAlign w:val="bottom"/>
          </w:tcPr>
          <w:p w14:paraId="7256A6F1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014F5E6C" w14:textId="23F441E3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2,845</w:t>
            </w:r>
          </w:p>
        </w:tc>
        <w:tc>
          <w:tcPr>
            <w:tcW w:w="143" w:type="pct"/>
            <w:vAlign w:val="bottom"/>
          </w:tcPr>
          <w:p w14:paraId="5CE5F3E1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7CC9E3BD" w14:textId="4B1F9153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2,111</w:t>
            </w:r>
          </w:p>
        </w:tc>
        <w:tc>
          <w:tcPr>
            <w:tcW w:w="142" w:type="pct"/>
            <w:vAlign w:val="bottom"/>
          </w:tcPr>
          <w:p w14:paraId="6832CFA1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00544B01" w14:textId="30B5C9B0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2,386</w:t>
            </w:r>
          </w:p>
        </w:tc>
      </w:tr>
      <w:tr w:rsidR="00142343" w:rsidRPr="00142343" w14:paraId="3001285E" w14:textId="77777777" w:rsidTr="00142343">
        <w:trPr>
          <w:trHeight w:val="398"/>
        </w:trPr>
        <w:tc>
          <w:tcPr>
            <w:tcW w:w="1799" w:type="pct"/>
            <w:vAlign w:val="bottom"/>
          </w:tcPr>
          <w:p w14:paraId="6933506C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70A13013" w14:textId="77777777" w:rsidR="00414A55" w:rsidRPr="00142343" w:rsidRDefault="00414A55" w:rsidP="00A94F5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72BE37DE" w14:textId="77777777" w:rsidR="00414A55" w:rsidRPr="00142343" w:rsidRDefault="00414A55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72404E" w14:textId="77777777" w:rsidR="00414A55" w:rsidRPr="00142343" w:rsidRDefault="00414A55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8199F2A" w14:textId="77777777" w:rsidR="00414A55" w:rsidRPr="00142343" w:rsidRDefault="00414A55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FBFC41" w14:textId="77777777" w:rsidR="00414A55" w:rsidRPr="00142343" w:rsidRDefault="00414A55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30915F8" w14:textId="77777777" w:rsidR="00414A55" w:rsidRPr="00142343" w:rsidRDefault="00414A55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E9C8217" w14:textId="77777777" w:rsidR="00414A55" w:rsidRPr="00142343" w:rsidRDefault="00414A55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53792A2" w14:textId="77777777" w:rsidR="00414A55" w:rsidRPr="00142343" w:rsidRDefault="00414A55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6FB842B2" w14:textId="77777777" w:rsidTr="00142343">
        <w:trPr>
          <w:trHeight w:val="398"/>
        </w:trPr>
        <w:tc>
          <w:tcPr>
            <w:tcW w:w="1799" w:type="pct"/>
            <w:vAlign w:val="bottom"/>
          </w:tcPr>
          <w:p w14:paraId="4F77CEBD" w14:textId="4981A29B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32" w:type="pct"/>
            <w:vAlign w:val="bottom"/>
          </w:tcPr>
          <w:p w14:paraId="3CB49C5A" w14:textId="77777777" w:rsidR="00A94F58" w:rsidRPr="00142343" w:rsidRDefault="00A94F58" w:rsidP="00A94F5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42430AD1" w14:textId="1E04E43C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02CBD2" w14:textId="77777777" w:rsidR="00A94F58" w:rsidRPr="00142343" w:rsidRDefault="00A94F58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351ED3E" w14:textId="7777777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070E9B" w14:textId="77777777" w:rsidR="00A94F58" w:rsidRPr="00142343" w:rsidRDefault="00A94F58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EC83B29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2925F34" w14:textId="77777777" w:rsidR="00A94F58" w:rsidRPr="00142343" w:rsidRDefault="00A94F58" w:rsidP="00A94F58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45AF00F" w14:textId="7777777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2343" w:rsidRPr="00142343" w14:paraId="0BBEAD42" w14:textId="77777777" w:rsidTr="00142343">
        <w:trPr>
          <w:trHeight w:val="331"/>
        </w:trPr>
        <w:tc>
          <w:tcPr>
            <w:tcW w:w="1799" w:type="pct"/>
            <w:vAlign w:val="bottom"/>
          </w:tcPr>
          <w:p w14:paraId="3DCE1149" w14:textId="28ECF863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635E6BDB" w14:textId="77777777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579EA79" w14:textId="300D3449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24EC56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108B8AEB" w14:textId="78708F36" w:rsidR="00A94F58" w:rsidRPr="00142343" w:rsidRDefault="00A94F58" w:rsidP="00161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5D0D85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vAlign w:val="bottom"/>
          </w:tcPr>
          <w:p w14:paraId="10DC9158" w14:textId="3D32A583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7,455</w:t>
            </w:r>
          </w:p>
        </w:tc>
        <w:tc>
          <w:tcPr>
            <w:tcW w:w="142" w:type="pct"/>
          </w:tcPr>
          <w:p w14:paraId="78C09144" w14:textId="77777777" w:rsidR="00A94F58" w:rsidRPr="00142343" w:rsidRDefault="00A94F58" w:rsidP="00A94F58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0E91D5AB" w14:textId="32EC8D6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</w:tr>
      <w:tr w:rsidR="00142343" w:rsidRPr="00142343" w14:paraId="7F157C38" w14:textId="77777777" w:rsidTr="0097573A">
        <w:trPr>
          <w:trHeight w:val="331"/>
        </w:trPr>
        <w:tc>
          <w:tcPr>
            <w:tcW w:w="1799" w:type="pct"/>
          </w:tcPr>
          <w:p w14:paraId="420D2F68" w14:textId="4884759E" w:rsidR="00135547" w:rsidRPr="00142343" w:rsidRDefault="00135547" w:rsidP="001355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A48D429" w14:textId="77777777" w:rsidR="00135547" w:rsidRPr="00142343" w:rsidRDefault="00135547" w:rsidP="001355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0EE0926F" w14:textId="60299075" w:rsidR="00135547" w:rsidRPr="00142343" w:rsidRDefault="00135547" w:rsidP="0013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43" w:type="pct"/>
          </w:tcPr>
          <w:p w14:paraId="585E6425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3834C5A5" w14:textId="6C3EC289" w:rsidR="00135547" w:rsidRPr="00142343" w:rsidRDefault="00135547" w:rsidP="00135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43" w:type="pct"/>
          </w:tcPr>
          <w:p w14:paraId="5B8F1B7D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1C1E6E5E" w14:textId="1CB4B0DD" w:rsidR="00135547" w:rsidRPr="00142343" w:rsidRDefault="00135547" w:rsidP="0013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18,645</w:t>
            </w:r>
          </w:p>
        </w:tc>
        <w:tc>
          <w:tcPr>
            <w:tcW w:w="142" w:type="pct"/>
          </w:tcPr>
          <w:p w14:paraId="567CCB76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0C965A5E" w14:textId="76B415ED" w:rsidR="00135547" w:rsidRPr="00142343" w:rsidRDefault="00135547" w:rsidP="00135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16,985</w:t>
            </w:r>
          </w:p>
        </w:tc>
      </w:tr>
      <w:tr w:rsidR="00142343" w:rsidRPr="00142343" w14:paraId="31D4FEE3" w14:textId="77777777" w:rsidTr="0097573A">
        <w:trPr>
          <w:trHeight w:val="331"/>
        </w:trPr>
        <w:tc>
          <w:tcPr>
            <w:tcW w:w="1799" w:type="pct"/>
          </w:tcPr>
          <w:p w14:paraId="03DC6F1D" w14:textId="0F4143DF" w:rsidR="00135547" w:rsidRPr="00142343" w:rsidRDefault="00135547" w:rsidP="001355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41F75F57" w14:textId="0E5B44CB" w:rsidR="00135547" w:rsidRPr="00142343" w:rsidRDefault="00D7336C" w:rsidP="001355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336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A9F62AF" w14:textId="1C813384" w:rsidR="00135547" w:rsidRPr="00142343" w:rsidRDefault="00135547" w:rsidP="0013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43" w:type="pct"/>
          </w:tcPr>
          <w:p w14:paraId="0F99A16E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3D2A1E0" w14:textId="001E6851" w:rsidR="00135547" w:rsidRPr="00142343" w:rsidRDefault="00135547" w:rsidP="00135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19,722</w:t>
            </w:r>
          </w:p>
        </w:tc>
        <w:tc>
          <w:tcPr>
            <w:tcW w:w="143" w:type="pct"/>
          </w:tcPr>
          <w:p w14:paraId="1298C899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544E3B" w14:textId="09A8903D" w:rsidR="00135547" w:rsidRPr="00142343" w:rsidRDefault="00135547" w:rsidP="0013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26,100</w:t>
            </w:r>
          </w:p>
        </w:tc>
        <w:tc>
          <w:tcPr>
            <w:tcW w:w="142" w:type="pct"/>
          </w:tcPr>
          <w:p w14:paraId="5F49ED32" w14:textId="77777777" w:rsidR="00135547" w:rsidRPr="00142343" w:rsidRDefault="00135547" w:rsidP="0013554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21D871C" w14:textId="7FF99AF1" w:rsidR="00135547" w:rsidRPr="00142343" w:rsidRDefault="00135547" w:rsidP="00135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17,804</w:t>
            </w:r>
          </w:p>
        </w:tc>
      </w:tr>
      <w:tr w:rsidR="00142343" w:rsidRPr="00142343" w14:paraId="1CBE6A28" w14:textId="77777777" w:rsidTr="0097573A">
        <w:trPr>
          <w:trHeight w:val="398"/>
        </w:trPr>
        <w:tc>
          <w:tcPr>
            <w:tcW w:w="1799" w:type="pct"/>
          </w:tcPr>
          <w:p w14:paraId="217B06F0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7C5F3CB" w14:textId="77777777" w:rsidR="00414A55" w:rsidRPr="00142343" w:rsidRDefault="00414A55" w:rsidP="00A94F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5026549D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988E8C5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4456B052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CB72310" w14:textId="77777777" w:rsidR="00414A55" w:rsidRPr="00142343" w:rsidRDefault="00414A55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28C8FE85" w14:textId="77777777" w:rsidR="00414A55" w:rsidRPr="00142343" w:rsidRDefault="00414A55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D908C3" w14:textId="77777777" w:rsidR="00414A55" w:rsidRPr="00142343" w:rsidRDefault="00414A55" w:rsidP="00A94F58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E31EF84" w14:textId="77777777" w:rsidR="00414A55" w:rsidRPr="00142343" w:rsidRDefault="00414A55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42343" w:rsidRPr="00142343" w14:paraId="32612F8C" w14:textId="77777777" w:rsidTr="00142343">
        <w:trPr>
          <w:trHeight w:val="398"/>
        </w:trPr>
        <w:tc>
          <w:tcPr>
            <w:tcW w:w="1799" w:type="pct"/>
          </w:tcPr>
          <w:p w14:paraId="15866AA0" w14:textId="28A25E86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32" w:type="pct"/>
          </w:tcPr>
          <w:p w14:paraId="04DF77CF" w14:textId="77777777" w:rsidR="00A94F58" w:rsidRPr="00142343" w:rsidRDefault="00A94F58" w:rsidP="00A94F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60B52688" w14:textId="30AD5696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0942845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6ED99204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BC39113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8A155DB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675EC4" w14:textId="77777777" w:rsidR="00A94F58" w:rsidRPr="00142343" w:rsidRDefault="00A94F58" w:rsidP="00A94F58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8AB657D" w14:textId="7777777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42343" w:rsidRPr="00142343" w14:paraId="7EE378F7" w14:textId="77777777" w:rsidTr="00142343">
        <w:trPr>
          <w:trHeight w:val="386"/>
        </w:trPr>
        <w:tc>
          <w:tcPr>
            <w:tcW w:w="1799" w:type="pct"/>
          </w:tcPr>
          <w:p w14:paraId="579928C1" w14:textId="04EA2339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5C04ABDE" w14:textId="77777777" w:rsidR="00A94F58" w:rsidRPr="00142343" w:rsidRDefault="00A94F58" w:rsidP="00A94F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D42085F" w14:textId="023F249D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143" w:type="pct"/>
            <w:vAlign w:val="bottom"/>
          </w:tcPr>
          <w:p w14:paraId="49481E7F" w14:textId="74C67C5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7967EDB" w14:textId="436A8F12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4,332</w:t>
            </w:r>
          </w:p>
        </w:tc>
        <w:tc>
          <w:tcPr>
            <w:tcW w:w="143" w:type="pct"/>
          </w:tcPr>
          <w:p w14:paraId="6EC6BCE2" w14:textId="68E0EAA4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94926A2" w14:textId="7EF268FD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2,605</w:t>
            </w:r>
          </w:p>
        </w:tc>
        <w:tc>
          <w:tcPr>
            <w:tcW w:w="142" w:type="pct"/>
          </w:tcPr>
          <w:p w14:paraId="665BEA7E" w14:textId="77777777" w:rsidR="00A94F58" w:rsidRPr="00142343" w:rsidRDefault="00A94F58" w:rsidP="00A94F58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F3FD536" w14:textId="6DE9F1A2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4,197</w:t>
            </w:r>
          </w:p>
        </w:tc>
      </w:tr>
      <w:tr w:rsidR="00142343" w:rsidRPr="00142343" w14:paraId="045A00E9" w14:textId="77777777" w:rsidTr="00142343">
        <w:trPr>
          <w:trHeight w:val="386"/>
        </w:trPr>
        <w:tc>
          <w:tcPr>
            <w:tcW w:w="1799" w:type="pct"/>
          </w:tcPr>
          <w:p w14:paraId="54C223F6" w14:textId="4DF41407" w:rsidR="00A94F58" w:rsidRPr="00142343" w:rsidRDefault="00A94F58" w:rsidP="00A94F58">
            <w:pPr>
              <w:spacing w:line="240" w:lineRule="auto"/>
              <w:ind w:left="72"/>
              <w:outlineLvl w:val="1"/>
              <w:rPr>
                <w:rFonts w:asciiTheme="majorBidi" w:hAnsiTheme="majorBidi" w:cstheme="majorBidi"/>
                <w:iCs/>
                <w:position w:val="3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432" w:type="pct"/>
          </w:tcPr>
          <w:p w14:paraId="401AAD43" w14:textId="77777777" w:rsidR="00A94F58" w:rsidRPr="00142343" w:rsidRDefault="00A94F58" w:rsidP="00A94F58">
            <w:pPr>
              <w:spacing w:line="240" w:lineRule="auto"/>
              <w:jc w:val="center"/>
              <w:outlineLvl w:val="1"/>
              <w:rPr>
                <w:rFonts w:asciiTheme="majorBidi" w:hAnsiTheme="majorBidi" w:cstheme="majorBidi"/>
                <w:i/>
                <w:iCs/>
                <w:position w:val="3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6EA6F08" w14:textId="4BADD5CD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43" w:type="pct"/>
            <w:vAlign w:val="bottom"/>
          </w:tcPr>
          <w:p w14:paraId="5AB25780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06D3C24A" w14:textId="070BFD57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43" w:type="pct"/>
          </w:tcPr>
          <w:p w14:paraId="04D13CDF" w14:textId="77777777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A18DC06" w14:textId="7902819C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  <w:tc>
          <w:tcPr>
            <w:tcW w:w="142" w:type="pct"/>
          </w:tcPr>
          <w:p w14:paraId="56BDC80A" w14:textId="77777777" w:rsidR="00A94F58" w:rsidRPr="00142343" w:rsidRDefault="00A94F58" w:rsidP="00A94F58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9B01D1F" w14:textId="51ADDB0B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</w:t>
            </w:r>
          </w:p>
        </w:tc>
      </w:tr>
      <w:tr w:rsidR="00142343" w:rsidRPr="00142343" w14:paraId="14F6CE4E" w14:textId="77777777" w:rsidTr="00142343">
        <w:trPr>
          <w:trHeight w:val="398"/>
        </w:trPr>
        <w:tc>
          <w:tcPr>
            <w:tcW w:w="1799" w:type="pct"/>
          </w:tcPr>
          <w:p w14:paraId="41A728B3" w14:textId="0B2E04AF" w:rsidR="00A94F58" w:rsidRPr="00142343" w:rsidRDefault="00A94F58" w:rsidP="00A94F58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074A7F27" w14:textId="77777777" w:rsidR="00A94F58" w:rsidRPr="00142343" w:rsidRDefault="00A94F58" w:rsidP="00A94F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7594C2B" w14:textId="72AB0344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143" w:type="pct"/>
          </w:tcPr>
          <w:p w14:paraId="27CBE045" w14:textId="08658FDF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</w:tcPr>
          <w:p w14:paraId="4758A75B" w14:textId="6B315F38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10,654</w:t>
            </w:r>
          </w:p>
        </w:tc>
        <w:tc>
          <w:tcPr>
            <w:tcW w:w="143" w:type="pct"/>
          </w:tcPr>
          <w:p w14:paraId="536777F4" w14:textId="0C76DF14" w:rsidR="00A94F58" w:rsidRPr="00142343" w:rsidRDefault="00A94F58" w:rsidP="00A94F58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</w:tcPr>
          <w:p w14:paraId="4371B105" w14:textId="72661B5C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3,278</w:t>
            </w:r>
          </w:p>
        </w:tc>
        <w:tc>
          <w:tcPr>
            <w:tcW w:w="142" w:type="pct"/>
          </w:tcPr>
          <w:p w14:paraId="7BA0DD70" w14:textId="77777777" w:rsidR="00A94F58" w:rsidRPr="00142343" w:rsidRDefault="00A94F58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</w:tcPr>
          <w:p w14:paraId="655BFC9C" w14:textId="78978C9C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</w:t>
            </w:r>
            <w:r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</w:p>
        </w:tc>
      </w:tr>
      <w:tr w:rsidR="00142343" w:rsidRPr="00142343" w14:paraId="6C537F4B" w14:textId="77777777" w:rsidTr="00142343">
        <w:trPr>
          <w:trHeight w:val="398"/>
        </w:trPr>
        <w:tc>
          <w:tcPr>
            <w:tcW w:w="1799" w:type="pct"/>
          </w:tcPr>
          <w:p w14:paraId="5879B121" w14:textId="77777777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57CB2789" w14:textId="138C8504" w:rsidR="00A94F58" w:rsidRPr="00142343" w:rsidRDefault="00D7336C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336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17F6D" w14:textId="1CF87C65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9,189</w:t>
            </w:r>
          </w:p>
        </w:tc>
        <w:tc>
          <w:tcPr>
            <w:tcW w:w="143" w:type="pct"/>
            <w:vAlign w:val="bottom"/>
          </w:tcPr>
          <w:p w14:paraId="75925E6C" w14:textId="1CA652F6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EB83EA1" w14:textId="1C4F7B7D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15,680</w:t>
            </w:r>
          </w:p>
        </w:tc>
        <w:tc>
          <w:tcPr>
            <w:tcW w:w="143" w:type="pct"/>
          </w:tcPr>
          <w:p w14:paraId="0B3D4FBF" w14:textId="5629DAB5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48872F58" w:rsidR="00A94F58" w:rsidRPr="00142343" w:rsidRDefault="00B9368C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6,190</w:t>
            </w:r>
          </w:p>
        </w:tc>
        <w:tc>
          <w:tcPr>
            <w:tcW w:w="142" w:type="pct"/>
          </w:tcPr>
          <w:p w14:paraId="22BBC1FE" w14:textId="77777777" w:rsidR="00A94F58" w:rsidRPr="00142343" w:rsidRDefault="00A94F58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5F46B9DA" w:rsidR="00A94F58" w:rsidRPr="00142343" w:rsidRDefault="00A94F58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8,760</w:t>
            </w:r>
          </w:p>
        </w:tc>
      </w:tr>
      <w:tr w:rsidR="00142343" w:rsidRPr="00142343" w14:paraId="379D1435" w14:textId="77777777" w:rsidTr="00142343">
        <w:trPr>
          <w:trHeight w:val="398"/>
        </w:trPr>
        <w:tc>
          <w:tcPr>
            <w:tcW w:w="1799" w:type="pct"/>
          </w:tcPr>
          <w:p w14:paraId="4EBAA6C7" w14:textId="77777777" w:rsidR="00AA46B9" w:rsidRPr="00142343" w:rsidRDefault="00AA46B9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699CF350" w14:textId="77777777" w:rsidR="00AA46B9" w:rsidRPr="00142343" w:rsidRDefault="00AA46B9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452F27CB" w14:textId="77777777" w:rsidR="00AA46B9" w:rsidRPr="00142343" w:rsidRDefault="00AA46B9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D166785" w14:textId="77777777" w:rsidR="00AA46B9" w:rsidRPr="00142343" w:rsidRDefault="00AA46B9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</w:tcBorders>
            <w:vAlign w:val="bottom"/>
          </w:tcPr>
          <w:p w14:paraId="1F8E2BD1" w14:textId="77777777" w:rsidR="00AA46B9" w:rsidRPr="00142343" w:rsidRDefault="00AA46B9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C33A3E1" w14:textId="77777777" w:rsidR="00AA46B9" w:rsidRPr="00142343" w:rsidRDefault="00AA46B9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5422B5FF" w14:textId="77777777" w:rsidR="00AA46B9" w:rsidRPr="00142343" w:rsidRDefault="00AA46B9" w:rsidP="00A94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2ACC782" w14:textId="77777777" w:rsidR="00AA46B9" w:rsidRPr="00142343" w:rsidRDefault="00AA46B9" w:rsidP="00A94F5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bottom"/>
          </w:tcPr>
          <w:p w14:paraId="496EB831" w14:textId="77777777" w:rsidR="00AA46B9" w:rsidRPr="00142343" w:rsidRDefault="00AA46B9" w:rsidP="00A94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E5B14" w:rsidRPr="00142343" w14:paraId="61A4C396" w14:textId="77777777" w:rsidTr="00414A55">
        <w:trPr>
          <w:trHeight w:val="398"/>
        </w:trPr>
        <w:tc>
          <w:tcPr>
            <w:tcW w:w="5000" w:type="pct"/>
            <w:gridSpan w:val="9"/>
          </w:tcPr>
          <w:p w14:paraId="6052C036" w14:textId="4DB00112" w:rsidR="004E5B14" w:rsidRPr="00142343" w:rsidRDefault="004E5B14" w:rsidP="004E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209" w:hanging="14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(*)</w:t>
            </w:r>
            <w:r w:rsidRPr="00142343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</w:rPr>
              <w:t xml:space="preserve"> 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>บริษัทเอสซีจี เดคคอร์ จำกัด (มหาชน) (“</w:t>
            </w:r>
            <w:r w:rsidRPr="00142343">
              <w:rPr>
                <w:rFonts w:asciiTheme="majorBidi" w:hAnsiTheme="majorBidi" w:cstheme="majorBidi"/>
                <w:sz w:val="26"/>
                <w:szCs w:val="26"/>
              </w:rPr>
              <w:t xml:space="preserve">SCGD”) 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เป็นบริษัทใหญ่ของบริษัทตั้งแต่วันที่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1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มกราคม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2565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-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31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ตุลาคม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2565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โดยบริษัทเอสซีจี ซิเมนต์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-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>ผลิตภัณฑ์ก่อสร้าง จํากัด (“</w:t>
            </w:r>
            <w:r w:rsidRPr="00142343">
              <w:rPr>
                <w:rFonts w:asciiTheme="majorBidi" w:hAnsiTheme="majorBidi" w:cstheme="majorBidi"/>
                <w:sz w:val="26"/>
                <w:szCs w:val="26"/>
              </w:rPr>
              <w:t xml:space="preserve">SCG CBM”) 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เป็นบริษัทใหญ่ของบริษัทตั้งแต่วันที่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1</w:t>
            </w:r>
            <w:r w:rsidRPr="00142343">
              <w:rPr>
                <w:rFonts w:asciiTheme="majorBidi" w:hAnsiTheme="majorBidi"/>
                <w:sz w:val="26"/>
                <w:szCs w:val="26"/>
                <w:cs/>
              </w:rPr>
              <w:t xml:space="preserve"> พฤศจิกายน </w:t>
            </w:r>
            <w:r w:rsidR="00D7336C" w:rsidRPr="00D7336C">
              <w:rPr>
                <w:rFonts w:asciiTheme="majorBidi" w:hAnsiTheme="majorBidi"/>
                <w:sz w:val="26"/>
                <w:szCs w:val="26"/>
              </w:rPr>
              <w:t>2565</w:t>
            </w:r>
          </w:p>
        </w:tc>
      </w:tr>
    </w:tbl>
    <w:p w14:paraId="79846802" w14:textId="0132D1D6" w:rsidR="00BA143F" w:rsidRDefault="00BA143F"/>
    <w:tbl>
      <w:tblPr>
        <w:tblW w:w="936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56"/>
        <w:gridCol w:w="768"/>
        <w:gridCol w:w="1101"/>
        <w:gridCol w:w="28"/>
        <w:gridCol w:w="243"/>
        <w:gridCol w:w="26"/>
        <w:gridCol w:w="1060"/>
        <w:gridCol w:w="24"/>
        <w:gridCol w:w="249"/>
        <w:gridCol w:w="1103"/>
        <w:gridCol w:w="268"/>
        <w:gridCol w:w="7"/>
        <w:gridCol w:w="1127"/>
      </w:tblGrid>
      <w:tr w:rsidR="00BA143F" w:rsidRPr="00142343" w14:paraId="12044CC4" w14:textId="77777777" w:rsidTr="00BA143F">
        <w:tc>
          <w:tcPr>
            <w:tcW w:w="2202" w:type="pct"/>
            <w:gridSpan w:val="2"/>
          </w:tcPr>
          <w:p w14:paraId="5849CBFB" w14:textId="43289848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firstLine="3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5"/>
          </w:tcPr>
          <w:p w14:paraId="222347B5" w14:textId="77777777" w:rsidR="00BA143F" w:rsidRPr="00142343" w:rsidRDefault="00BA143F" w:rsidP="001F2949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3E82B755" w14:textId="77777777" w:rsidR="00BA143F" w:rsidRPr="00142343" w:rsidRDefault="00BA143F" w:rsidP="001F2949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4"/>
          </w:tcPr>
          <w:p w14:paraId="37C003C8" w14:textId="77777777" w:rsidR="00BA143F" w:rsidRPr="00142343" w:rsidRDefault="00BA143F" w:rsidP="001F2949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143F" w:rsidRPr="00142343" w14:paraId="1C4961C6" w14:textId="77777777" w:rsidTr="006D4EAB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2" w:type="pct"/>
            <w:gridSpan w:val="2"/>
            <w:shd w:val="clear" w:color="auto" w:fill="auto"/>
          </w:tcPr>
          <w:p w14:paraId="19D65EAF" w14:textId="0766E4D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FFB0E7B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D675348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2FF2DFC0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37EA67D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C5C5CD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A4232BF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8A1AB2A" w14:textId="77777777" w:rsidR="00BA143F" w:rsidRPr="00142343" w:rsidRDefault="00BA143F" w:rsidP="001F2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143F" w:rsidRPr="00142343" w14:paraId="47D0142A" w14:textId="77777777" w:rsidTr="006D4EA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2" w:type="pct"/>
            <w:gridSpan w:val="2"/>
            <w:shd w:val="clear" w:color="auto" w:fill="auto"/>
          </w:tcPr>
          <w:p w14:paraId="65AD5FD2" w14:textId="77777777" w:rsidR="00BA143F" w:rsidRPr="00142343" w:rsidRDefault="00BA143F" w:rsidP="001F2949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11"/>
            <w:shd w:val="clear" w:color="auto" w:fill="auto"/>
            <w:vAlign w:val="bottom"/>
          </w:tcPr>
          <w:p w14:paraId="4741F13A" w14:textId="77777777" w:rsidR="00BA143F" w:rsidRPr="00142343" w:rsidRDefault="00BA143F" w:rsidP="001F2949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143F" w:rsidRPr="00142343" w14:paraId="3EB6A057" w14:textId="77777777" w:rsidTr="006D4EAB">
        <w:tblPrEx>
          <w:tblLook w:val="0200" w:firstRow="0" w:lastRow="0" w:firstColumn="0" w:lastColumn="0" w:noHBand="1" w:noVBand="0"/>
        </w:tblPrEx>
        <w:trPr>
          <w:trHeight w:val="398"/>
        </w:trPr>
        <w:tc>
          <w:tcPr>
            <w:tcW w:w="1792" w:type="pct"/>
          </w:tcPr>
          <w:p w14:paraId="6DBCC2DB" w14:textId="79AC404D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10" w:type="pct"/>
          </w:tcPr>
          <w:p w14:paraId="7D8C405F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" w:type="pct"/>
            <w:gridSpan w:val="2"/>
            <w:vAlign w:val="bottom"/>
          </w:tcPr>
          <w:p w14:paraId="088E742D" w14:textId="77777777" w:rsidR="00BA143F" w:rsidRPr="00142343" w:rsidRDefault="00BA143F" w:rsidP="00BA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5C0B98F8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left w:val="nil"/>
            </w:tcBorders>
            <w:vAlign w:val="bottom"/>
          </w:tcPr>
          <w:p w14:paraId="43F84BE5" w14:textId="77777777" w:rsidR="00BA143F" w:rsidRPr="00142343" w:rsidRDefault="00BA143F" w:rsidP="00BA1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14:paraId="278455F4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2293D" w14:textId="77777777" w:rsidR="00BA143F" w:rsidRPr="00142343" w:rsidRDefault="00BA143F" w:rsidP="00BA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154DA74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F4D976A" w14:textId="77777777" w:rsidR="00BA143F" w:rsidRPr="00142343" w:rsidRDefault="00BA143F" w:rsidP="00BA1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A143F" w:rsidRPr="00142343" w14:paraId="0EB66104" w14:textId="77777777" w:rsidTr="006D4EAB">
        <w:tblPrEx>
          <w:tblLook w:val="0200" w:firstRow="0" w:lastRow="0" w:firstColumn="0" w:lastColumn="0" w:noHBand="1" w:noVBand="0"/>
        </w:tblPrEx>
        <w:trPr>
          <w:trHeight w:val="398"/>
        </w:trPr>
        <w:tc>
          <w:tcPr>
            <w:tcW w:w="1793" w:type="pct"/>
          </w:tcPr>
          <w:p w14:paraId="07AE67F3" w14:textId="697B7055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409" w:type="pct"/>
          </w:tcPr>
          <w:p w14:paraId="48D69019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</w:tcPr>
          <w:p w14:paraId="6A62D91C" w14:textId="77777777" w:rsidR="00BA143F" w:rsidRPr="00142343" w:rsidRDefault="00BA143F" w:rsidP="00BA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D2FF2B1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left w:val="nil"/>
            </w:tcBorders>
            <w:vAlign w:val="bottom"/>
          </w:tcPr>
          <w:p w14:paraId="637E633D" w14:textId="77777777" w:rsidR="00BA143F" w:rsidRPr="00142343" w:rsidRDefault="00BA143F" w:rsidP="00BA1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02B20D94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3BFA842" w14:textId="77777777" w:rsidR="00BA143F" w:rsidRPr="00142343" w:rsidRDefault="00BA143F" w:rsidP="00BA1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A69603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vAlign w:val="bottom"/>
          </w:tcPr>
          <w:p w14:paraId="13D5DE1B" w14:textId="77777777" w:rsidR="00BA143F" w:rsidRPr="00142343" w:rsidRDefault="00BA143F" w:rsidP="00BA1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A143F" w:rsidRPr="00142343" w14:paraId="4355CA19" w14:textId="77777777" w:rsidTr="006D4EAB">
        <w:tblPrEx>
          <w:tblLook w:val="0200" w:firstRow="0" w:lastRow="0" w:firstColumn="0" w:lastColumn="0" w:noHBand="1" w:noVBand="0"/>
        </w:tblPrEx>
        <w:trPr>
          <w:trHeight w:val="398"/>
        </w:trPr>
        <w:tc>
          <w:tcPr>
            <w:tcW w:w="1793" w:type="pct"/>
          </w:tcPr>
          <w:p w14:paraId="6C896DE9" w14:textId="709DF8B5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09" w:type="pct"/>
          </w:tcPr>
          <w:p w14:paraId="6F4A7EE6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</w:tcPr>
          <w:p w14:paraId="17F3361E" w14:textId="385DD0F8" w:rsidR="00BA143F" w:rsidRPr="00142343" w:rsidRDefault="00BA143F" w:rsidP="006D4EAB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3" w:type="pct"/>
            <w:gridSpan w:val="2"/>
            <w:tcBorders>
              <w:bottom w:val="nil"/>
            </w:tcBorders>
          </w:tcPr>
          <w:p w14:paraId="686FDA6A" w14:textId="0F067F95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261AF338" w14:textId="1899C99E" w:rsidR="00BA143F" w:rsidRPr="00142343" w:rsidRDefault="00BA143F" w:rsidP="00BA143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1,469</w:t>
            </w:r>
          </w:p>
        </w:tc>
        <w:tc>
          <w:tcPr>
            <w:tcW w:w="131" w:type="pct"/>
          </w:tcPr>
          <w:p w14:paraId="72F17598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343948A6" w14:textId="4913B6F4" w:rsidR="00BA143F" w:rsidRPr="00142343" w:rsidRDefault="00BA143F" w:rsidP="00BA143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1,263</w:t>
            </w:r>
          </w:p>
        </w:tc>
        <w:tc>
          <w:tcPr>
            <w:tcW w:w="143" w:type="pct"/>
          </w:tcPr>
          <w:p w14:paraId="14A4C8AC" w14:textId="77777777" w:rsidR="00BA143F" w:rsidRPr="00142343" w:rsidRDefault="00BA143F" w:rsidP="00BA14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double" w:sz="4" w:space="0" w:color="auto"/>
            </w:tcBorders>
            <w:vAlign w:val="bottom"/>
          </w:tcPr>
          <w:p w14:paraId="10B32316" w14:textId="145E827D" w:rsidR="00BA143F" w:rsidRPr="00142343" w:rsidRDefault="00BA143F" w:rsidP="00BA143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1,469</w:t>
            </w:r>
          </w:p>
        </w:tc>
      </w:tr>
    </w:tbl>
    <w:p w14:paraId="2FC2D202" w14:textId="1C995E4E" w:rsidR="00F022DE" w:rsidRPr="006D4EAB" w:rsidRDefault="00F022DE" w:rsidP="006D4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tbl>
      <w:tblPr>
        <w:tblW w:w="936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6"/>
        <w:gridCol w:w="277"/>
        <w:gridCol w:w="1086"/>
        <w:gridCol w:w="275"/>
        <w:gridCol w:w="1150"/>
      </w:tblGrid>
      <w:tr w:rsidR="00F80407" w:rsidRPr="00142343" w14:paraId="2A63C960" w14:textId="77777777" w:rsidTr="004E5B14">
        <w:tc>
          <w:tcPr>
            <w:tcW w:w="2209" w:type="pct"/>
          </w:tcPr>
          <w:p w14:paraId="37A2CD18" w14:textId="77777777" w:rsidR="00F80407" w:rsidRPr="00142343" w:rsidRDefault="00F80407" w:rsidP="004E5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firstLine="3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ค่าตอบแทนคณะกรรมการบริษัท</w:t>
            </w:r>
          </w:p>
        </w:tc>
        <w:tc>
          <w:tcPr>
            <w:tcW w:w="1302" w:type="pct"/>
            <w:gridSpan w:val="3"/>
          </w:tcPr>
          <w:p w14:paraId="7BA2F5E5" w14:textId="77777777" w:rsidR="00F80407" w:rsidRPr="00142343" w:rsidRDefault="00F80407" w:rsidP="00F80407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C04CC6" w14:textId="77777777" w:rsidR="00F80407" w:rsidRPr="00142343" w:rsidRDefault="00F80407" w:rsidP="00F80407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4E2810" w14:textId="77777777" w:rsidR="00F80407" w:rsidRPr="00142343" w:rsidRDefault="00F80407" w:rsidP="00F80407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4F22" w:rsidRPr="00142343" w14:paraId="1918A1B6" w14:textId="77777777" w:rsidTr="00414A55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  <w:shd w:val="clear" w:color="auto" w:fill="auto"/>
          </w:tcPr>
          <w:p w14:paraId="4EC5C9B4" w14:textId="45382FBD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  <w:shd w:val="clear" w:color="auto" w:fill="auto"/>
          </w:tcPr>
          <w:p w14:paraId="14D7D9BB" w14:textId="161C23A0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7C89E85" w14:textId="77777777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762803" w14:textId="26F0E6AE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1DE9D0CF" w14:textId="77777777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FC673F" w14:textId="4564DE21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  <w:shd w:val="clear" w:color="auto" w:fill="auto"/>
          </w:tcPr>
          <w:p w14:paraId="4711B1C1" w14:textId="77777777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CDD191A" w14:textId="2A50E107" w:rsidR="00614F22" w:rsidRPr="00142343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80407" w:rsidRPr="00142343" w14:paraId="69A0E07E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67DE7237" w14:textId="77777777" w:rsidR="00F80407" w:rsidRPr="00142343" w:rsidRDefault="00F80407" w:rsidP="00A340F6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BD08591" w14:textId="3184978A" w:rsidR="00F80407" w:rsidRPr="00142343" w:rsidRDefault="00F80407" w:rsidP="00F80407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0407" w:rsidRPr="00142343" w14:paraId="06A155D6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D6DBF3A" w14:textId="106B6B13" w:rsidR="00F80407" w:rsidRPr="00142343" w:rsidRDefault="00F80407" w:rsidP="00A340F6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7"/>
            <w:shd w:val="clear" w:color="auto" w:fill="auto"/>
            <w:vAlign w:val="bottom"/>
          </w:tcPr>
          <w:p w14:paraId="564DED9C" w14:textId="77777777" w:rsidR="00F80407" w:rsidRPr="00142343" w:rsidRDefault="00F80407" w:rsidP="00F80407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BC0E03" w:rsidRPr="00142343" w14:paraId="4B1D2239" w14:textId="77777777" w:rsidTr="00414A5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5BD1334A" w14:textId="77777777" w:rsidR="00BC0E03" w:rsidRPr="00142343" w:rsidRDefault="00BC0E03" w:rsidP="00BC0E03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03A97ED8" w14:textId="0FA5923A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27,963</w:t>
            </w:r>
          </w:p>
        </w:tc>
        <w:tc>
          <w:tcPr>
            <w:tcW w:w="145" w:type="pct"/>
            <w:shd w:val="clear" w:color="auto" w:fill="auto"/>
          </w:tcPr>
          <w:p w14:paraId="1873D998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F6F6DBE" w14:textId="54A85D0C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29,109</w:t>
            </w:r>
          </w:p>
        </w:tc>
        <w:tc>
          <w:tcPr>
            <w:tcW w:w="148" w:type="pct"/>
            <w:shd w:val="clear" w:color="auto" w:fill="auto"/>
          </w:tcPr>
          <w:p w14:paraId="60D1DD79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2A67C9" w14:textId="51882186" w:rsidR="00BC0E03" w:rsidRPr="00142343" w:rsidRDefault="00BC0E03" w:rsidP="00BC0E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27,963 </w:t>
            </w:r>
          </w:p>
        </w:tc>
        <w:tc>
          <w:tcPr>
            <w:tcW w:w="147" w:type="pct"/>
            <w:shd w:val="clear" w:color="auto" w:fill="auto"/>
          </w:tcPr>
          <w:p w14:paraId="6BDC7B62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4765810" w14:textId="2BD476A7" w:rsidR="00BC0E03" w:rsidRPr="00142343" w:rsidRDefault="00BC0E03" w:rsidP="0014234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29,109</w:t>
            </w:r>
          </w:p>
        </w:tc>
      </w:tr>
      <w:tr w:rsidR="00BC0E03" w:rsidRPr="00142343" w14:paraId="0618BF11" w14:textId="77777777" w:rsidTr="00414A5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6B854" w14:textId="77777777" w:rsidR="00BC0E03" w:rsidRPr="00142343" w:rsidRDefault="00BC0E03" w:rsidP="00BC0E03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shd w:val="clear" w:color="auto" w:fill="auto"/>
          </w:tcPr>
          <w:p w14:paraId="77CA3D43" w14:textId="5DE77C68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2,423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49D2FDF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4253A8" w14:textId="466E6BF9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2,273</w:t>
            </w:r>
          </w:p>
        </w:tc>
        <w:tc>
          <w:tcPr>
            <w:tcW w:w="148" w:type="pct"/>
            <w:shd w:val="clear" w:color="auto" w:fill="auto"/>
          </w:tcPr>
          <w:p w14:paraId="34901F1C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064F2A" w14:textId="6E7AE1DA" w:rsidR="00BC0E03" w:rsidRPr="00142343" w:rsidRDefault="00BC0E03" w:rsidP="00BC0E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2,423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17B781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9E7A103" w14:textId="65D215BE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2,273</w:t>
            </w:r>
          </w:p>
        </w:tc>
      </w:tr>
      <w:tr w:rsidR="00BC0E03" w:rsidRPr="00142343" w14:paraId="2E546DEA" w14:textId="77777777" w:rsidTr="00414A5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  <w:shd w:val="clear" w:color="auto" w:fill="auto"/>
          </w:tcPr>
          <w:p w14:paraId="37B59D90" w14:textId="77777777" w:rsidR="00BC0E03" w:rsidRPr="00142343" w:rsidRDefault="00BC0E03" w:rsidP="00BC0E03">
            <w:pPr>
              <w:ind w:left="59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149C8A9C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30,386</w:t>
            </w:r>
          </w:p>
        </w:tc>
        <w:tc>
          <w:tcPr>
            <w:tcW w:w="145" w:type="pct"/>
            <w:shd w:val="clear" w:color="auto" w:fill="auto"/>
          </w:tcPr>
          <w:p w14:paraId="0966D976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BDF" w14:textId="13950D6D" w:rsidR="00BC0E03" w:rsidRPr="00142343" w:rsidRDefault="00BC0E03" w:rsidP="00BC0E0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31,382</w:t>
            </w:r>
          </w:p>
        </w:tc>
        <w:tc>
          <w:tcPr>
            <w:tcW w:w="148" w:type="pct"/>
            <w:shd w:val="clear" w:color="auto" w:fill="auto"/>
          </w:tcPr>
          <w:p w14:paraId="31B89935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7B374FAB" w:rsidR="00BC0E03" w:rsidRPr="00142343" w:rsidRDefault="00BC0E03" w:rsidP="00BC0E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30,386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15E7E0" w14:textId="77777777" w:rsidR="00BC0E03" w:rsidRPr="00142343" w:rsidRDefault="00BC0E03" w:rsidP="00BC0E0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D68A6" w14:textId="53D59FAD" w:rsidR="00BC0E03" w:rsidRPr="00142343" w:rsidRDefault="00BC0E03" w:rsidP="00414A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31,382</w:t>
            </w:r>
          </w:p>
        </w:tc>
      </w:tr>
    </w:tbl>
    <w:p w14:paraId="6071745D" w14:textId="4D96EC97" w:rsidR="00A54B97" w:rsidRPr="00142343" w:rsidRDefault="00A54B97" w:rsidP="001F3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D9D2C50" w14:textId="13DCE0FB" w:rsidR="00B32B41" w:rsidRPr="00142343" w:rsidRDefault="005D643C" w:rsidP="0041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="00A340F6" w:rsidRPr="00142343">
        <w:rPr>
          <w:rFonts w:asciiTheme="majorBidi" w:hAnsiTheme="majorBidi" w:cstheme="majorBidi"/>
          <w:sz w:val="30"/>
          <w:szCs w:val="30"/>
        </w:rPr>
        <w:br/>
      </w:r>
      <w:r w:rsidR="000A624D" w:rsidRPr="00142343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142343">
        <w:rPr>
          <w:rFonts w:asciiTheme="majorBidi" w:hAnsiTheme="majorBidi" w:cstheme="majorBidi"/>
          <w:sz w:val="30"/>
          <w:szCs w:val="30"/>
        </w:rPr>
        <w:t>(</w:t>
      </w:r>
      <w:r w:rsidR="000A624D" w:rsidRPr="00142343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142343">
        <w:rPr>
          <w:rFonts w:asciiTheme="majorBidi" w:hAnsiTheme="majorBidi" w:cstheme="majorBidi"/>
          <w:sz w:val="30"/>
          <w:szCs w:val="30"/>
        </w:rPr>
        <w:t>)</w:t>
      </w:r>
      <w:r w:rsidR="00EC41C6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EC41C6" w:rsidRPr="0014234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142343">
        <w:rPr>
          <w:rFonts w:asciiTheme="majorBidi" w:hAnsiTheme="majorBidi" w:cstheme="majorBidi"/>
          <w:sz w:val="30"/>
          <w:szCs w:val="30"/>
          <w:cs/>
        </w:rPr>
        <w:t>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</w:t>
      </w:r>
      <w:r w:rsidR="00443BB0" w:rsidRPr="00142343">
        <w:rPr>
          <w:rFonts w:asciiTheme="majorBidi" w:hAnsiTheme="majorBidi" w:cstheme="majorBidi"/>
          <w:sz w:val="30"/>
          <w:szCs w:val="30"/>
        </w:rPr>
        <w:br/>
      </w:r>
      <w:r w:rsidRPr="00142343">
        <w:rPr>
          <w:rFonts w:asciiTheme="majorBidi" w:hAnsiTheme="majorBidi" w:cstheme="majorBidi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5B0C1541" w14:textId="4C676B05" w:rsidR="00DD6B2D" w:rsidRPr="00142343" w:rsidRDefault="00DD6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16A0BB93" w14:textId="0B44716C" w:rsidR="005B3B34" w:rsidRPr="00142343" w:rsidRDefault="005B3B34" w:rsidP="00E2183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เงินสด</w:t>
      </w:r>
      <w:r w:rsidR="00E3159A" w:rsidRPr="0014234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รายการเทียบเท่าเงินสด</w:t>
      </w:r>
      <w:r w:rsidR="00A361CD" w:rsidRPr="0014234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และเงินลงทุน</w:t>
      </w:r>
      <w:r w:rsidR="00E21834" w:rsidRPr="00142343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ในตราสารหนี้ระยะสั้น</w:t>
      </w:r>
    </w:p>
    <w:p w14:paraId="2F48BB30" w14:textId="77777777" w:rsidR="005B3B34" w:rsidRPr="0014234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1107"/>
        <w:gridCol w:w="236"/>
        <w:gridCol w:w="1105"/>
        <w:gridCol w:w="270"/>
        <w:gridCol w:w="1089"/>
        <w:gridCol w:w="270"/>
        <w:gridCol w:w="1134"/>
      </w:tblGrid>
      <w:tr w:rsidR="00EC6EF8" w:rsidRPr="00142343" w14:paraId="6C96D5B1" w14:textId="77777777" w:rsidTr="00EC6EF8">
        <w:tc>
          <w:tcPr>
            <w:tcW w:w="3330" w:type="dxa"/>
          </w:tcPr>
          <w:p w14:paraId="1441F08A" w14:textId="77777777" w:rsidR="00EC6EF8" w:rsidRPr="00142343" w:rsidRDefault="00EC6EF8" w:rsidP="0018183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90C6F1" w14:textId="77777777" w:rsidR="00EC6EF8" w:rsidRPr="00142343" w:rsidRDefault="00EC6EF8" w:rsidP="0018183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0B59847" w14:textId="2C03F312" w:rsidR="00EC6EF8" w:rsidRPr="00142343" w:rsidRDefault="00EC6EF8" w:rsidP="0018183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EC6EF8" w:rsidRPr="00142343" w:rsidRDefault="00EC6EF8" w:rsidP="0018183B">
            <w:pPr>
              <w:pStyle w:val="acctcolumnheading"/>
              <w:spacing w:after="0"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36C2DCA1" w14:textId="77777777" w:rsidR="00EC6EF8" w:rsidRPr="00142343" w:rsidRDefault="00EC6EF8" w:rsidP="0018183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6EF8" w:rsidRPr="00142343" w14:paraId="07A41A4F" w14:textId="77777777" w:rsidTr="00026F2B">
        <w:tc>
          <w:tcPr>
            <w:tcW w:w="4140" w:type="dxa"/>
            <w:gridSpan w:val="2"/>
          </w:tcPr>
          <w:p w14:paraId="4BD7D058" w14:textId="29872274" w:rsidR="00EC6EF8" w:rsidRPr="00142343" w:rsidRDefault="00EC6EF8" w:rsidP="00EC6EF8">
            <w:pPr>
              <w:tabs>
                <w:tab w:val="left" w:pos="540"/>
              </w:tabs>
              <w:spacing w:line="380" w:lineRule="exact"/>
              <w:ind w:right="-7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7" w:type="dxa"/>
          </w:tcPr>
          <w:p w14:paraId="5BF79519" w14:textId="5EE68060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41FCE4D" w14:textId="77777777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33A413C" w14:textId="3C2BBFA5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E5456E" w14:textId="77777777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A5745D" w14:textId="1425092E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6DE0BC" w14:textId="77777777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37B0A" w14:textId="3B0DBA01" w:rsidR="00EC6EF8" w:rsidRPr="00142343" w:rsidRDefault="00EC6EF8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C6EF8" w:rsidRPr="00142343" w14:paraId="49F3E81D" w14:textId="77777777" w:rsidTr="00EC6EF8">
        <w:tc>
          <w:tcPr>
            <w:tcW w:w="3330" w:type="dxa"/>
          </w:tcPr>
          <w:p w14:paraId="3D91FCED" w14:textId="77777777" w:rsidR="00EC6EF8" w:rsidRPr="00142343" w:rsidRDefault="00EC6EF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BA50A8B" w14:textId="77777777" w:rsidR="00EC6EF8" w:rsidRPr="00142343" w:rsidRDefault="00EC6EF8" w:rsidP="0018183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24A0DABA" w14:textId="226A1B46" w:rsidR="00EC6EF8" w:rsidRPr="00142343" w:rsidRDefault="00EC6EF8" w:rsidP="0018183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6EF8" w:rsidRPr="00142343" w14:paraId="08131A70" w14:textId="77777777" w:rsidTr="00EC6EF8">
        <w:tc>
          <w:tcPr>
            <w:tcW w:w="3330" w:type="dxa"/>
          </w:tcPr>
          <w:p w14:paraId="2D1C7282" w14:textId="23467983" w:rsidR="00EC6EF8" w:rsidRPr="00142343" w:rsidRDefault="00EC6EF8" w:rsidP="00A340F6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BEAEC9F" w14:textId="77777777" w:rsidR="00EC6EF8" w:rsidRPr="00142343" w:rsidRDefault="00EC6EF8" w:rsidP="00EC6E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761B420" w14:textId="0823AE86" w:rsidR="00EC6EF8" w:rsidRPr="00142343" w:rsidRDefault="00EC6EF8" w:rsidP="00026F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4813BB" w14:textId="77777777" w:rsidR="00EC6EF8" w:rsidRPr="00142343" w:rsidRDefault="00EC6EF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A29BA2E" w14:textId="4FFCDD6B" w:rsidR="00EC6EF8" w:rsidRPr="00142343" w:rsidRDefault="00EC6EF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EC6EF8" w:rsidRPr="00142343" w:rsidRDefault="00EC6EF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5E64EDA" w14:textId="3E975DF9" w:rsidR="00EC6EF8" w:rsidRPr="00142343" w:rsidRDefault="00EC6EF8" w:rsidP="00DF31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EC6EF8" w:rsidRPr="00142343" w:rsidRDefault="00EC6EF8" w:rsidP="00DF310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BE22" w14:textId="1C8893B6" w:rsidR="00EC6EF8" w:rsidRPr="00142343" w:rsidRDefault="00EC6EF8" w:rsidP="00DF3108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C6EF8" w:rsidRPr="00142343" w14:paraId="3FCA8843" w14:textId="77777777" w:rsidTr="00EC6EF8">
        <w:tc>
          <w:tcPr>
            <w:tcW w:w="3330" w:type="dxa"/>
          </w:tcPr>
          <w:p w14:paraId="3776892D" w14:textId="762743A7" w:rsidR="00EC6EF8" w:rsidRPr="00142343" w:rsidRDefault="00EC6EF8" w:rsidP="00614F22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10" w:type="dxa"/>
          </w:tcPr>
          <w:p w14:paraId="72444F09" w14:textId="77777777" w:rsidR="00EC6EF8" w:rsidRPr="00142343" w:rsidRDefault="00EC6EF8" w:rsidP="00EC6E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14:paraId="59794270" w14:textId="48514EAE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1BF69A48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E897C98" w14:textId="53D3CD87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B7DB526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09B5C28" w14:textId="0297FE75" w:rsidR="00EC6EF8" w:rsidRPr="00142343" w:rsidRDefault="00EC6EF8" w:rsidP="00614F2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32B2CD7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A642ACC" w14:textId="7095D02C" w:rsidR="00EC6EF8" w:rsidRPr="00142343" w:rsidRDefault="00EC6EF8" w:rsidP="00614F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</w:tr>
      <w:tr w:rsidR="00EC6EF8" w:rsidRPr="00142343" w14:paraId="013DC567" w14:textId="77777777" w:rsidTr="00EC6EF8">
        <w:trPr>
          <w:trHeight w:val="218"/>
        </w:trPr>
        <w:tc>
          <w:tcPr>
            <w:tcW w:w="3330" w:type="dxa"/>
          </w:tcPr>
          <w:p w14:paraId="2BE3626A" w14:textId="15E14363" w:rsidR="00EC6EF8" w:rsidRPr="00142343" w:rsidRDefault="00EC6EF8" w:rsidP="00F94D8D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10" w:type="dxa"/>
          </w:tcPr>
          <w:p w14:paraId="58258CAF" w14:textId="77777777" w:rsidR="00EC6EF8" w:rsidRPr="00142343" w:rsidRDefault="00EC6EF8" w:rsidP="00EC6E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D435991" w14:textId="05ACFAFE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22,525 </w:t>
            </w:r>
          </w:p>
        </w:tc>
        <w:tc>
          <w:tcPr>
            <w:tcW w:w="236" w:type="dxa"/>
            <w:vAlign w:val="bottom"/>
          </w:tcPr>
          <w:p w14:paraId="2BD00072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5ADD70D" w14:textId="012EF005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33,599</w:t>
            </w:r>
          </w:p>
        </w:tc>
        <w:tc>
          <w:tcPr>
            <w:tcW w:w="270" w:type="dxa"/>
            <w:vAlign w:val="bottom"/>
          </w:tcPr>
          <w:p w14:paraId="591FEC0E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AFC93A" w14:textId="550F8C7A" w:rsidR="00EC6EF8" w:rsidRPr="00142343" w:rsidRDefault="00EC6EF8" w:rsidP="00F94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13,961 </w:t>
            </w:r>
          </w:p>
        </w:tc>
        <w:tc>
          <w:tcPr>
            <w:tcW w:w="270" w:type="dxa"/>
            <w:vAlign w:val="bottom"/>
          </w:tcPr>
          <w:p w14:paraId="4AC77E60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480D94" w14:textId="0A5726BD" w:rsidR="00EC6EF8" w:rsidRPr="00142343" w:rsidRDefault="00EC6EF8" w:rsidP="00F94D8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25,080</w:t>
            </w:r>
          </w:p>
        </w:tc>
      </w:tr>
      <w:tr w:rsidR="00EC6EF8" w:rsidRPr="00142343" w14:paraId="0C87677A" w14:textId="77777777" w:rsidTr="00EC6EF8">
        <w:tc>
          <w:tcPr>
            <w:tcW w:w="3330" w:type="dxa"/>
          </w:tcPr>
          <w:p w14:paraId="1DBC9CFB" w14:textId="2945CFA0" w:rsidR="00EC6EF8" w:rsidRPr="00142343" w:rsidRDefault="00EC6EF8" w:rsidP="00F94D8D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10" w:type="dxa"/>
          </w:tcPr>
          <w:p w14:paraId="5FDF54B6" w14:textId="77777777" w:rsidR="00EC6EF8" w:rsidRPr="00142343" w:rsidRDefault="00EC6EF8" w:rsidP="00EC6E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DF0AD2" w14:textId="70E556CD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881,16</w:t>
            </w:r>
            <w:r w:rsidR="005F0792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2AEF89F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D84DFE7" w14:textId="1322C568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366,389</w:t>
            </w:r>
          </w:p>
        </w:tc>
        <w:tc>
          <w:tcPr>
            <w:tcW w:w="270" w:type="dxa"/>
            <w:vAlign w:val="bottom"/>
          </w:tcPr>
          <w:p w14:paraId="2D8E6960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B6D5427" w14:textId="508D0F3E" w:rsidR="00EC6EF8" w:rsidRPr="00142343" w:rsidRDefault="00EC6EF8" w:rsidP="00F94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808,427 </w:t>
            </w:r>
          </w:p>
        </w:tc>
        <w:tc>
          <w:tcPr>
            <w:tcW w:w="270" w:type="dxa"/>
            <w:vAlign w:val="bottom"/>
          </w:tcPr>
          <w:p w14:paraId="3C423290" w14:textId="77777777" w:rsidR="00EC6EF8" w:rsidRPr="00142343" w:rsidRDefault="00EC6EF8" w:rsidP="00F94D8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9A8259" w14:textId="5CFF4F6A" w:rsidR="00EC6EF8" w:rsidRPr="00142343" w:rsidRDefault="00EC6EF8" w:rsidP="00F94D8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299,667</w:t>
            </w:r>
          </w:p>
        </w:tc>
      </w:tr>
      <w:tr w:rsidR="00EC6EF8" w:rsidRPr="00142343" w14:paraId="1DF9A1DE" w14:textId="77777777" w:rsidTr="00EC6EF8">
        <w:tc>
          <w:tcPr>
            <w:tcW w:w="3330" w:type="dxa"/>
          </w:tcPr>
          <w:p w14:paraId="5FE9E65E" w14:textId="7C9C31F2" w:rsidR="00EC6EF8" w:rsidRPr="00142343" w:rsidRDefault="00EC6EF8" w:rsidP="00614F22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3D08A3" w14:textId="77777777" w:rsidR="00EC6EF8" w:rsidRPr="00142343" w:rsidRDefault="00EC6EF8" w:rsidP="00EC6E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7A062" w14:textId="266EC399" w:rsidR="00EC6EF8" w:rsidRPr="00142343" w:rsidRDefault="00EC6EF8" w:rsidP="00F94D8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903,78</w:t>
            </w:r>
            <w:r w:rsidR="005F0792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010893A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53206A05" w:rsidR="00EC6EF8" w:rsidRPr="00142343" w:rsidRDefault="00EC6EF8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400,096</w:t>
            </w:r>
          </w:p>
        </w:tc>
        <w:tc>
          <w:tcPr>
            <w:tcW w:w="270" w:type="dxa"/>
            <w:vAlign w:val="bottom"/>
          </w:tcPr>
          <w:p w14:paraId="260B269D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7A170153" w:rsidR="00EC6EF8" w:rsidRPr="00142343" w:rsidRDefault="00EC6EF8" w:rsidP="00F94D8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822,458 </w:t>
            </w:r>
          </w:p>
        </w:tc>
        <w:tc>
          <w:tcPr>
            <w:tcW w:w="270" w:type="dxa"/>
            <w:vAlign w:val="bottom"/>
          </w:tcPr>
          <w:p w14:paraId="4E915A48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2DC13DE8" w:rsidR="00EC6EF8" w:rsidRPr="00142343" w:rsidRDefault="00EC6EF8" w:rsidP="00614F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324,825</w:t>
            </w:r>
          </w:p>
        </w:tc>
      </w:tr>
      <w:tr w:rsidR="00EC6EF8" w:rsidRPr="00574D82" w14:paraId="7B212978" w14:textId="77777777" w:rsidTr="00EC6EF8">
        <w:tc>
          <w:tcPr>
            <w:tcW w:w="3330" w:type="dxa"/>
          </w:tcPr>
          <w:p w14:paraId="3CB7DB32" w14:textId="77777777" w:rsidR="00EC6EF8" w:rsidRPr="00B35E7D" w:rsidRDefault="00EC6EF8" w:rsidP="00614F22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A16A69B" w14:textId="77777777" w:rsidR="00EC6EF8" w:rsidRPr="00B35E7D" w:rsidRDefault="00EC6EF8" w:rsidP="00614F22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460E367" w14:textId="1E6B011E" w:rsidR="00EC6EF8" w:rsidRPr="00B35E7D" w:rsidRDefault="00EC6EF8" w:rsidP="00026F2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400E93E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7200CF0E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766BFBC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A69E272" w14:textId="77777777" w:rsidR="00EC6EF8" w:rsidRPr="00B35E7D" w:rsidRDefault="00EC6EF8" w:rsidP="00614F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C6EF8" w:rsidRPr="00142343" w14:paraId="487FF394" w14:textId="77777777" w:rsidTr="00EC6EF8">
        <w:tc>
          <w:tcPr>
            <w:tcW w:w="3330" w:type="dxa"/>
          </w:tcPr>
          <w:p w14:paraId="6C619E34" w14:textId="040C3F9A" w:rsidR="00EC6EF8" w:rsidRPr="00142343" w:rsidRDefault="00EC6EF8" w:rsidP="00614F22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810" w:type="dxa"/>
          </w:tcPr>
          <w:p w14:paraId="48123520" w14:textId="77777777" w:rsidR="00EC6EF8" w:rsidRPr="00142343" w:rsidRDefault="00EC6EF8" w:rsidP="00EC6E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14:paraId="77FF1298" w14:textId="1903F672" w:rsidR="00EC6EF8" w:rsidRPr="00142343" w:rsidRDefault="00EC6EF8" w:rsidP="00026F2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794C08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B66774B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7FC0E01" w14:textId="54F697D8" w:rsidR="00EC6EF8" w:rsidRPr="00142343" w:rsidRDefault="00EC6EF8" w:rsidP="00614F2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DAC18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6EF8" w:rsidRPr="00142343" w14:paraId="69A5A84C" w14:textId="77777777" w:rsidTr="00EC6EF8">
        <w:tc>
          <w:tcPr>
            <w:tcW w:w="3330" w:type="dxa"/>
          </w:tcPr>
          <w:p w14:paraId="0CC37DBF" w14:textId="16E0A18A" w:rsidR="00EC6EF8" w:rsidRPr="00142343" w:rsidRDefault="00EC6EF8" w:rsidP="00614F22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810" w:type="dxa"/>
          </w:tcPr>
          <w:p w14:paraId="10E26A50" w14:textId="46B9BAE6" w:rsidR="00EC6EF8" w:rsidRPr="00142343" w:rsidRDefault="00D7336C" w:rsidP="00EC6EF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7336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42BBAF6D" w14:textId="0FB0E8DF" w:rsidR="00EC6EF8" w:rsidRPr="00142343" w:rsidRDefault="00EC6EF8" w:rsidP="00142343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710,000</w:t>
            </w:r>
          </w:p>
        </w:tc>
        <w:tc>
          <w:tcPr>
            <w:tcW w:w="236" w:type="dxa"/>
            <w:vAlign w:val="bottom"/>
          </w:tcPr>
          <w:p w14:paraId="3545B46D" w14:textId="5974536E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4E278C8B" w14:textId="3F75CBB1" w:rsidR="00EC6EF8" w:rsidRPr="00142343" w:rsidRDefault="00EC6EF8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730,000</w:t>
            </w:r>
          </w:p>
        </w:tc>
        <w:tc>
          <w:tcPr>
            <w:tcW w:w="270" w:type="dxa"/>
            <w:vAlign w:val="bottom"/>
          </w:tcPr>
          <w:p w14:paraId="5E478D41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A02F1DE" w14:textId="25FA1568" w:rsidR="00EC6EF8" w:rsidRPr="00142343" w:rsidRDefault="00EC6EF8" w:rsidP="00614F2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280,000</w:t>
            </w:r>
          </w:p>
        </w:tc>
        <w:tc>
          <w:tcPr>
            <w:tcW w:w="270" w:type="dxa"/>
            <w:vAlign w:val="bottom"/>
          </w:tcPr>
          <w:p w14:paraId="5E05CA22" w14:textId="77777777" w:rsidR="00EC6EF8" w:rsidRPr="00142343" w:rsidRDefault="00EC6EF8" w:rsidP="00614F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285731" w14:textId="25886DF6" w:rsidR="00EC6EF8" w:rsidRPr="00142343" w:rsidRDefault="00EC6EF8" w:rsidP="00614F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300,000</w:t>
            </w:r>
          </w:p>
        </w:tc>
      </w:tr>
    </w:tbl>
    <w:p w14:paraId="3ACFF382" w14:textId="36ED3B61" w:rsidR="006759B7" w:rsidRPr="00574D82" w:rsidRDefault="006759B7" w:rsidP="009D16F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D8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6CD6858" w14:textId="678CB22A" w:rsidR="006759B7" w:rsidRPr="00B35E7D" w:rsidRDefault="00AC413F" w:rsidP="00100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5E7D">
        <w:rPr>
          <w:rFonts w:asciiTheme="majorBidi" w:hAnsiTheme="majorBidi" w:cstheme="majorBidi"/>
          <w:sz w:val="30"/>
          <w:szCs w:val="30"/>
        </w:rPr>
        <w:t>.</w:t>
      </w:r>
    </w:p>
    <w:tbl>
      <w:tblPr>
        <w:tblW w:w="954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503"/>
        <w:gridCol w:w="809"/>
        <w:gridCol w:w="1082"/>
        <w:gridCol w:w="286"/>
        <w:gridCol w:w="1187"/>
        <w:gridCol w:w="267"/>
        <w:gridCol w:w="1086"/>
        <w:gridCol w:w="261"/>
        <w:gridCol w:w="1061"/>
      </w:tblGrid>
      <w:tr w:rsidR="002B498E" w:rsidRPr="00574D82" w14:paraId="166C160C" w14:textId="77777777" w:rsidTr="006D4EAB">
        <w:trPr>
          <w:trHeight w:val="434"/>
        </w:trPr>
        <w:tc>
          <w:tcPr>
            <w:tcW w:w="1835" w:type="pct"/>
          </w:tcPr>
          <w:p w14:paraId="1C3BA9CC" w14:textId="77777777" w:rsidR="002B498E" w:rsidRPr="00574D82" w:rsidRDefault="002B498E" w:rsidP="002B49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3128C8BE" w14:textId="2D687ACC" w:rsidR="002B498E" w:rsidRPr="00574D82" w:rsidRDefault="002B498E" w:rsidP="002B49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4A9F386" w14:textId="77777777" w:rsidR="002B498E" w:rsidRPr="00574D82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6F00EA2" w14:textId="77777777" w:rsidR="002B498E" w:rsidRPr="00574D82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426E241C" w14:textId="77777777" w:rsidR="002B498E" w:rsidRPr="00574D82" w:rsidRDefault="002B498E" w:rsidP="00367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F22" w:rsidRPr="00574D82" w14:paraId="76C82FB5" w14:textId="77777777" w:rsidTr="006D4EAB">
        <w:tc>
          <w:tcPr>
            <w:tcW w:w="1835" w:type="pct"/>
          </w:tcPr>
          <w:p w14:paraId="701EEC78" w14:textId="77777777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4B9695F6" w14:textId="17B06A75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14:paraId="6B03E2C5" w14:textId="0FC43965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0F1F88B2" w14:textId="77777777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BC225" w14:textId="5C30C142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6EE3E918" w14:textId="77777777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8722DE3" w14:textId="3304CCCE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0F573429" w14:textId="77777777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F78C271" w14:textId="42E71778" w:rsidR="00614F22" w:rsidRPr="00574D82" w:rsidRDefault="00614F22" w:rsidP="00614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B498E" w:rsidRPr="00574D82" w14:paraId="21FA35F7" w14:textId="77777777" w:rsidTr="006D4EAB">
        <w:tc>
          <w:tcPr>
            <w:tcW w:w="1835" w:type="pct"/>
          </w:tcPr>
          <w:p w14:paraId="3EB6EA3F" w14:textId="77777777" w:rsidR="002B498E" w:rsidRPr="00574D82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78DB179B" w14:textId="3E182101" w:rsidR="002B498E" w:rsidRPr="00574D82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1" w:type="pct"/>
            <w:gridSpan w:val="7"/>
          </w:tcPr>
          <w:p w14:paraId="08258209" w14:textId="77777777" w:rsidR="002B498E" w:rsidRPr="00574D82" w:rsidRDefault="002B498E" w:rsidP="00973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4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74D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498E" w:rsidRPr="00574D82" w14:paraId="1F765D73" w14:textId="77777777" w:rsidTr="006D4EAB">
        <w:tc>
          <w:tcPr>
            <w:tcW w:w="1835" w:type="pct"/>
          </w:tcPr>
          <w:p w14:paraId="51EE1B3F" w14:textId="77777777" w:rsidR="002B498E" w:rsidRPr="00574D82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16F4FC08" w14:textId="0EFE6ED2" w:rsidR="002B498E" w:rsidRPr="00574D82" w:rsidRDefault="002B498E" w:rsidP="0097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F757454" w14:textId="77777777" w:rsidR="002B498E" w:rsidRPr="00574D82" w:rsidRDefault="002B498E" w:rsidP="00973C1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7FCA7E9" w14:textId="77777777" w:rsidR="002B498E" w:rsidRPr="00574D82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C276F9" w14:textId="77777777" w:rsidR="002B498E" w:rsidRPr="00574D82" w:rsidRDefault="002B498E" w:rsidP="00973C1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95B2CC9" w14:textId="77777777" w:rsidR="002B498E" w:rsidRPr="00574D82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D1FE4D" w14:textId="77777777" w:rsidR="002B498E" w:rsidRPr="00574D82" w:rsidRDefault="002B498E" w:rsidP="00973C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8159D4D" w14:textId="77777777" w:rsidR="002B498E" w:rsidRPr="00574D82" w:rsidRDefault="002B498E" w:rsidP="00973C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04057D5" w14:textId="77777777" w:rsidR="002B498E" w:rsidRPr="00574D82" w:rsidRDefault="002B498E" w:rsidP="00973C1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4F22" w:rsidRPr="00574D82" w14:paraId="69B0026D" w14:textId="77777777" w:rsidTr="006D4EAB">
        <w:tc>
          <w:tcPr>
            <w:tcW w:w="1835" w:type="pct"/>
          </w:tcPr>
          <w:p w14:paraId="0E4A46F4" w14:textId="77777777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1AEBBACE" w14:textId="34146A99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06A22E3" w14:textId="53640C63" w:rsidR="00614F22" w:rsidRPr="00574D82" w:rsidRDefault="00412432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84,855</w:t>
            </w:r>
          </w:p>
        </w:tc>
        <w:tc>
          <w:tcPr>
            <w:tcW w:w="150" w:type="pct"/>
          </w:tcPr>
          <w:p w14:paraId="62C94531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7043C3" w14:textId="464D600A" w:rsidR="00614F22" w:rsidRPr="00574D82" w:rsidRDefault="00614F22" w:rsidP="00614F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93,442</w:t>
            </w:r>
          </w:p>
        </w:tc>
        <w:tc>
          <w:tcPr>
            <w:tcW w:w="140" w:type="pct"/>
          </w:tcPr>
          <w:p w14:paraId="13E47D50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82800" w14:textId="1E26B07C" w:rsidR="00614F22" w:rsidRPr="00574D82" w:rsidRDefault="00416125" w:rsidP="00614F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B3FF7"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7,598</w:t>
            </w:r>
          </w:p>
        </w:tc>
        <w:tc>
          <w:tcPr>
            <w:tcW w:w="137" w:type="pct"/>
          </w:tcPr>
          <w:p w14:paraId="31135BD9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B7511F" w14:textId="3FA0BE20" w:rsidR="00614F22" w:rsidRPr="00574D82" w:rsidRDefault="00614F22" w:rsidP="00614F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77,860</w:t>
            </w:r>
          </w:p>
        </w:tc>
      </w:tr>
      <w:tr w:rsidR="00614F22" w:rsidRPr="00574D82" w14:paraId="044EEA6B" w14:textId="77777777" w:rsidTr="006D4EAB">
        <w:tc>
          <w:tcPr>
            <w:tcW w:w="1835" w:type="pct"/>
          </w:tcPr>
          <w:p w14:paraId="442B2EB2" w14:textId="77777777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205A0C95" w14:textId="24469E14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A162B5" w14:textId="77777777" w:rsidR="00614F22" w:rsidRPr="00574D82" w:rsidRDefault="00614F22" w:rsidP="00614F22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F548487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6D39E2" w14:textId="77777777" w:rsidR="00614F22" w:rsidRPr="00574D82" w:rsidRDefault="00614F22" w:rsidP="00614F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1528345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582C4B0" w14:textId="77777777" w:rsidR="00614F22" w:rsidRPr="00574D82" w:rsidRDefault="00614F22" w:rsidP="00614F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54C04683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F5E00BB" w14:textId="77777777" w:rsidR="00614F22" w:rsidRPr="00574D82" w:rsidRDefault="00614F22" w:rsidP="00614F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4F22" w:rsidRPr="00574D82" w14:paraId="70C85CF9" w14:textId="77777777" w:rsidTr="006D4EAB">
        <w:tc>
          <w:tcPr>
            <w:tcW w:w="1835" w:type="pct"/>
          </w:tcPr>
          <w:p w14:paraId="7998C021" w14:textId="77777777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74D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6283AE4F" w14:textId="0B9BF87E" w:rsidR="00614F22" w:rsidRPr="00574D82" w:rsidRDefault="00614F22" w:rsidP="0061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0C309AD" w14:textId="7E9D59DC" w:rsidR="00614F22" w:rsidRPr="00574D82" w:rsidRDefault="00412432" w:rsidP="00161071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50" w:type="pct"/>
          </w:tcPr>
          <w:p w14:paraId="05573128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057005" w14:textId="009C461F" w:rsidR="00614F22" w:rsidRPr="00574D82" w:rsidRDefault="00614F22" w:rsidP="001610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0" w:type="pct"/>
          </w:tcPr>
          <w:p w14:paraId="54A75B43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650576" w14:textId="58C3D91D" w:rsidR="00614F22" w:rsidRPr="00574D82" w:rsidRDefault="004B3FF7" w:rsidP="00614F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7" w:type="pct"/>
          </w:tcPr>
          <w:p w14:paraId="458F5DD4" w14:textId="77777777" w:rsidR="00614F22" w:rsidRPr="00574D82" w:rsidRDefault="00614F22" w:rsidP="00614F2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280F5F51" w14:textId="747AAF23" w:rsidR="00614F22" w:rsidRPr="00574D82" w:rsidRDefault="00614F22" w:rsidP="00614F2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9612DE" w:rsidRPr="00574D82" w14:paraId="77C98E9F" w14:textId="77777777" w:rsidTr="006D4EAB">
        <w:tc>
          <w:tcPr>
            <w:tcW w:w="1835" w:type="pct"/>
          </w:tcPr>
          <w:p w14:paraId="49993601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51A39F49" w14:textId="7794AA62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D22A3D7" w14:textId="021034E4" w:rsidR="009612DE" w:rsidRPr="00574D82" w:rsidRDefault="009612DE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50" w:type="pct"/>
          </w:tcPr>
          <w:p w14:paraId="04F42D4D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67A8D4F" w14:textId="4FF6AA1B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93,495</w:t>
            </w:r>
          </w:p>
        </w:tc>
        <w:tc>
          <w:tcPr>
            <w:tcW w:w="140" w:type="pct"/>
          </w:tcPr>
          <w:p w14:paraId="468BDB3A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E661D81" w14:textId="44E8B309" w:rsidR="009612DE" w:rsidRPr="00574D82" w:rsidRDefault="009612DE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  <w:tc>
          <w:tcPr>
            <w:tcW w:w="137" w:type="pct"/>
            <w:vAlign w:val="bottom"/>
          </w:tcPr>
          <w:p w14:paraId="2E86CB1C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042AC4B9" w14:textId="00EE9B98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77,913</w:t>
            </w:r>
          </w:p>
        </w:tc>
      </w:tr>
      <w:tr w:rsidR="009612DE" w:rsidRPr="00574D82" w14:paraId="3B00E4A8" w14:textId="77777777" w:rsidTr="006D4EAB">
        <w:tc>
          <w:tcPr>
            <w:tcW w:w="1835" w:type="pct"/>
          </w:tcPr>
          <w:p w14:paraId="609086F9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6A046CDD" w14:textId="6827F936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6D149EE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0DFBA9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7C782F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F1B6B3B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ED8D34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694EC467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DD18C52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12DE" w:rsidRPr="00574D82" w14:paraId="55874592" w14:textId="77777777" w:rsidTr="006D4EAB">
        <w:tc>
          <w:tcPr>
            <w:tcW w:w="1835" w:type="pct"/>
          </w:tcPr>
          <w:p w14:paraId="69AFB07C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2DB98EBB" w14:textId="6431E875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2A572ED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036C384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F77B7E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44950C3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AC2753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66D76DE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5075E2B6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12DE" w:rsidRPr="00574D82" w14:paraId="73EAE6FE" w14:textId="77777777" w:rsidTr="006D4EAB">
        <w:tc>
          <w:tcPr>
            <w:tcW w:w="1835" w:type="pct"/>
          </w:tcPr>
          <w:p w14:paraId="44BFB781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4184C9A1" w14:textId="06A6B6CE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1E380C4B" w14:textId="179411E6" w:rsidR="009612DE" w:rsidRPr="00574D82" w:rsidRDefault="00412432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189,294</w:t>
            </w:r>
          </w:p>
        </w:tc>
        <w:tc>
          <w:tcPr>
            <w:tcW w:w="150" w:type="pct"/>
          </w:tcPr>
          <w:p w14:paraId="673C54D0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E98EA" w14:textId="1ECB7D85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141,542</w:t>
            </w:r>
          </w:p>
        </w:tc>
        <w:tc>
          <w:tcPr>
            <w:tcW w:w="140" w:type="pct"/>
          </w:tcPr>
          <w:p w14:paraId="498D0B52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F8191D" w14:textId="127CA631" w:rsidR="009612DE" w:rsidRPr="00574D82" w:rsidRDefault="004B3FF7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181,476</w:t>
            </w:r>
          </w:p>
        </w:tc>
        <w:tc>
          <w:tcPr>
            <w:tcW w:w="137" w:type="pct"/>
          </w:tcPr>
          <w:p w14:paraId="42E83C96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69122B" w14:textId="4BBE7F99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138,009</w:t>
            </w:r>
          </w:p>
        </w:tc>
      </w:tr>
      <w:tr w:rsidR="009612DE" w:rsidRPr="00574D82" w14:paraId="0801868B" w14:textId="77777777" w:rsidTr="006D4EAB">
        <w:tc>
          <w:tcPr>
            <w:tcW w:w="1835" w:type="pct"/>
          </w:tcPr>
          <w:p w14:paraId="23244EE3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15AC8348" w14:textId="1506061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350EF1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C8AE65B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B3EA61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C33635A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7764EA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11672A18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3DC6A054" w14:textId="77777777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12DE" w:rsidRPr="00574D82" w14:paraId="36CF6479" w14:textId="77777777" w:rsidTr="006D4EAB">
        <w:tc>
          <w:tcPr>
            <w:tcW w:w="1835" w:type="pct"/>
          </w:tcPr>
          <w:p w14:paraId="2CCBBDDB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74D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37FCC869" w14:textId="78F6BD5E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7A13DD5" w14:textId="1D668A6D" w:rsidR="009612DE" w:rsidRPr="00574D82" w:rsidRDefault="00412432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150" w:type="pct"/>
          </w:tcPr>
          <w:p w14:paraId="7FCDFE79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86FF4" w14:textId="7BDEFD13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1,652</w:t>
            </w:r>
          </w:p>
        </w:tc>
        <w:tc>
          <w:tcPr>
            <w:tcW w:w="140" w:type="pct"/>
          </w:tcPr>
          <w:p w14:paraId="04DBB132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297E90" w14:textId="098B4098" w:rsidR="009612DE" w:rsidRPr="00574D82" w:rsidRDefault="004B3FF7" w:rsidP="009612D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1,950</w:t>
            </w:r>
          </w:p>
        </w:tc>
        <w:tc>
          <w:tcPr>
            <w:tcW w:w="137" w:type="pct"/>
          </w:tcPr>
          <w:p w14:paraId="01E94B62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6DFDA5D2" w14:textId="22C1B101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1,555</w:t>
            </w:r>
          </w:p>
        </w:tc>
      </w:tr>
      <w:tr w:rsidR="009612DE" w:rsidRPr="00574D82" w14:paraId="664736D4" w14:textId="77777777" w:rsidTr="006D4EAB">
        <w:tc>
          <w:tcPr>
            <w:tcW w:w="1835" w:type="pct"/>
          </w:tcPr>
          <w:p w14:paraId="63BB17DA" w14:textId="77777777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74D82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24" w:type="pct"/>
          </w:tcPr>
          <w:p w14:paraId="3D9335AC" w14:textId="3E51D091" w:rsidR="009612DE" w:rsidRPr="00574D82" w:rsidRDefault="009612DE" w:rsidP="009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537EE3A5" w14:textId="5F4672D1" w:rsidR="009612DE" w:rsidRPr="00574D82" w:rsidRDefault="00412432" w:rsidP="009612DE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50" w:type="pct"/>
          </w:tcPr>
          <w:p w14:paraId="45F01AD1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4190A7" w14:textId="6E2BAB78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0" w:type="pct"/>
          </w:tcPr>
          <w:p w14:paraId="19573082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ECBCE6" w14:textId="13428E16" w:rsidR="009612DE" w:rsidRPr="00574D82" w:rsidRDefault="004B3FF7" w:rsidP="00161071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37" w:type="pct"/>
          </w:tcPr>
          <w:p w14:paraId="55179CF1" w14:textId="77777777" w:rsidR="009612DE" w:rsidRPr="00574D82" w:rsidRDefault="009612DE" w:rsidP="009612D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05ECBE25" w14:textId="33D1099C" w:rsidR="009612DE" w:rsidRPr="00574D82" w:rsidRDefault="009612DE" w:rsidP="009612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</w:tr>
      <w:tr w:rsidR="002D1196" w:rsidRPr="00574D82" w14:paraId="6815646A" w14:textId="77777777" w:rsidTr="006D4EAB">
        <w:tc>
          <w:tcPr>
            <w:tcW w:w="1835" w:type="pct"/>
          </w:tcPr>
          <w:p w14:paraId="5EA5FF08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151C4312" w14:textId="2AA38805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845D2AA" w14:textId="1809C0E4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50" w:type="pct"/>
          </w:tcPr>
          <w:p w14:paraId="29AFCEC0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9B737D" w14:textId="5F9048CA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40" w:type="pct"/>
          </w:tcPr>
          <w:p w14:paraId="5EAA7726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CA9C67E" w14:textId="04037EF0" w:rsidR="002D1196" w:rsidRPr="00574D82" w:rsidRDefault="002D1196" w:rsidP="002D119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  <w:tc>
          <w:tcPr>
            <w:tcW w:w="137" w:type="pct"/>
          </w:tcPr>
          <w:p w14:paraId="2830B9E0" w14:textId="77777777" w:rsidR="002D1196" w:rsidRPr="00574D82" w:rsidRDefault="002D1196" w:rsidP="002D119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705781A4" w14:textId="0F99AE10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139,615</w:t>
            </w:r>
          </w:p>
        </w:tc>
      </w:tr>
      <w:tr w:rsidR="002D1196" w:rsidRPr="00574D82" w14:paraId="604D496B" w14:textId="77777777" w:rsidTr="006D4EAB">
        <w:tc>
          <w:tcPr>
            <w:tcW w:w="1835" w:type="pct"/>
          </w:tcPr>
          <w:p w14:paraId="33D36C3F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574D8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74D8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24" w:type="pct"/>
          </w:tcPr>
          <w:p w14:paraId="17BA2FD2" w14:textId="4877B7CF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00B40B4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C941B0" w14:textId="2ABE1E3F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23F26024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9D1D5" w14:textId="245F0212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A4513C8" w14:textId="77777777" w:rsidR="002D1196" w:rsidRPr="00574D82" w:rsidRDefault="002D1196" w:rsidP="001610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B50CD56" w14:textId="37149801" w:rsidR="002D1196" w:rsidRPr="00574D82" w:rsidRDefault="002D1196" w:rsidP="001610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5E2381A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54581E0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28F31D0" w14:textId="76942FB6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4A76AF7C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3052B98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2220B3" w14:textId="68662588" w:rsidR="002D1196" w:rsidRPr="00574D82" w:rsidRDefault="002D1196" w:rsidP="001610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1196" w:rsidRPr="00574D82" w14:paraId="487CEBA4" w14:textId="77777777" w:rsidTr="006D4EAB">
        <w:tc>
          <w:tcPr>
            <w:tcW w:w="1835" w:type="pct"/>
          </w:tcPr>
          <w:p w14:paraId="088358D5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pct"/>
          </w:tcPr>
          <w:p w14:paraId="10067846" w14:textId="04032A88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340C635" w14:textId="10C8FA5A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50" w:type="pct"/>
          </w:tcPr>
          <w:p w14:paraId="4700C29C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336AEF8" w14:textId="35DB0F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143,245</w:t>
            </w:r>
          </w:p>
        </w:tc>
        <w:tc>
          <w:tcPr>
            <w:tcW w:w="140" w:type="pct"/>
          </w:tcPr>
          <w:p w14:paraId="63E320D4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B6F62D3" w14:textId="027EF935" w:rsidR="002D1196" w:rsidRPr="00574D82" w:rsidRDefault="002D1196" w:rsidP="002D119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  <w:tc>
          <w:tcPr>
            <w:tcW w:w="137" w:type="pct"/>
          </w:tcPr>
          <w:p w14:paraId="1B2F0229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757299A3" w14:textId="643A7E5B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139,615</w:t>
            </w:r>
          </w:p>
        </w:tc>
      </w:tr>
      <w:tr w:rsidR="002D1196" w:rsidRPr="00574D82" w14:paraId="552681D2" w14:textId="77777777" w:rsidTr="006D4EAB">
        <w:tc>
          <w:tcPr>
            <w:tcW w:w="1835" w:type="pct"/>
          </w:tcPr>
          <w:p w14:paraId="4F507C1D" w14:textId="77777777" w:rsidR="002D1196" w:rsidRPr="00B35E7D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7B68BBEE" w14:textId="7CC5E789" w:rsidR="002D1196" w:rsidRPr="00B35E7D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BFE92FE" w14:textId="77777777" w:rsidR="002D1196" w:rsidRPr="00B35E7D" w:rsidRDefault="002D1196" w:rsidP="002D119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05A0C16" w14:textId="77777777" w:rsidR="002D1196" w:rsidRPr="00B35E7D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498EA4E6" w14:textId="77777777" w:rsidR="002D1196" w:rsidRPr="00B35E7D" w:rsidRDefault="002D1196" w:rsidP="002D119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058DD9B" w14:textId="77777777" w:rsidR="002D1196" w:rsidRPr="00B35E7D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C3A32D0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FBC358D" w14:textId="77777777" w:rsidR="002D1196" w:rsidRPr="00B35E7D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425F17F2" w14:textId="77777777" w:rsidR="002D1196" w:rsidRPr="00B35E7D" w:rsidRDefault="002D1196" w:rsidP="002D1196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D1196" w:rsidRPr="00574D82" w14:paraId="468B6862" w14:textId="77777777" w:rsidTr="006D4EAB">
        <w:tc>
          <w:tcPr>
            <w:tcW w:w="1835" w:type="pct"/>
          </w:tcPr>
          <w:p w14:paraId="5FBF6850" w14:textId="77777777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414F2623" w14:textId="44DFFB7B" w:rsidR="002D1196" w:rsidRPr="00574D82" w:rsidRDefault="002D1196" w:rsidP="002D1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1476E62F" w14:textId="1AFF3862" w:rsidR="002D1196" w:rsidRPr="00574D82" w:rsidRDefault="002D1196" w:rsidP="002D1196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276,318</w:t>
            </w:r>
          </w:p>
        </w:tc>
        <w:tc>
          <w:tcPr>
            <w:tcW w:w="150" w:type="pct"/>
          </w:tcPr>
          <w:p w14:paraId="306947E8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1F856E9" w14:textId="3369CA71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236,740</w:t>
            </w:r>
          </w:p>
        </w:tc>
        <w:tc>
          <w:tcPr>
            <w:tcW w:w="140" w:type="pct"/>
          </w:tcPr>
          <w:p w14:paraId="3F2B1B5C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3C575C8" w14:textId="0DD6E872" w:rsidR="002D1196" w:rsidRPr="00574D82" w:rsidRDefault="002D1196" w:rsidP="002D119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251,129</w:t>
            </w:r>
          </w:p>
        </w:tc>
        <w:tc>
          <w:tcPr>
            <w:tcW w:w="137" w:type="pct"/>
          </w:tcPr>
          <w:p w14:paraId="79445FEE" w14:textId="77777777" w:rsidR="002D1196" w:rsidRPr="00574D82" w:rsidRDefault="002D1196" w:rsidP="002D119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4F212B6A" w14:textId="468AD352" w:rsidR="002D1196" w:rsidRPr="00574D82" w:rsidRDefault="002D1196" w:rsidP="002D119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4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217,528</w:t>
            </w:r>
          </w:p>
        </w:tc>
      </w:tr>
    </w:tbl>
    <w:p w14:paraId="7D2AF217" w14:textId="77777777" w:rsidR="00A00FF9" w:rsidRPr="00574D82" w:rsidRDefault="00A00FF9" w:rsidP="00A00FF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3CFBFB" w14:textId="50D9789D" w:rsidR="00CA3220" w:rsidRPr="00574D82" w:rsidRDefault="00CA3220" w:rsidP="00F813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74D82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8B386D" w:rsidRPr="00574D82">
        <w:rPr>
          <w:rFonts w:ascii="Angsana New" w:hAnsi="Angsana New"/>
          <w:sz w:val="30"/>
          <w:szCs w:val="30"/>
        </w:rPr>
        <w:t>15</w:t>
      </w:r>
      <w:r w:rsidR="009D16F8" w:rsidRPr="00574D82">
        <w:rPr>
          <w:rFonts w:ascii="Angsana New" w:hAnsi="Angsana New"/>
          <w:sz w:val="30"/>
          <w:szCs w:val="30"/>
        </w:rPr>
        <w:t xml:space="preserve"> </w:t>
      </w:r>
      <w:r w:rsidR="008B386D" w:rsidRPr="00574D82">
        <w:rPr>
          <w:rFonts w:ascii="Angsana New" w:hAnsi="Angsana New"/>
          <w:sz w:val="30"/>
          <w:szCs w:val="30"/>
        </w:rPr>
        <w:t>-</w:t>
      </w:r>
      <w:r w:rsidR="009D16F8" w:rsidRPr="00574D82">
        <w:rPr>
          <w:rFonts w:ascii="Angsana New" w:hAnsi="Angsana New"/>
          <w:sz w:val="30"/>
          <w:szCs w:val="30"/>
        </w:rPr>
        <w:t xml:space="preserve"> </w:t>
      </w:r>
      <w:r w:rsidR="008B386D" w:rsidRPr="00574D82">
        <w:rPr>
          <w:rFonts w:ascii="Angsana New" w:hAnsi="Angsana New"/>
          <w:sz w:val="30"/>
          <w:szCs w:val="30"/>
        </w:rPr>
        <w:t>60</w:t>
      </w:r>
      <w:r w:rsidRPr="00574D82">
        <w:rPr>
          <w:rFonts w:ascii="Angsana New" w:hAnsi="Angsana New"/>
          <w:sz w:val="30"/>
          <w:szCs w:val="30"/>
          <w:cs/>
        </w:rPr>
        <w:t xml:space="preserve"> วัน</w:t>
      </w:r>
    </w:p>
    <w:p w14:paraId="1785596E" w14:textId="77777777" w:rsidR="00056DEC" w:rsidRPr="00574D82" w:rsidRDefault="00056DEC" w:rsidP="00F813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857CA3" w14:textId="00D05975" w:rsidR="00056DEC" w:rsidRPr="00574D82" w:rsidRDefault="00056DEC" w:rsidP="0014234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74D8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4D82">
        <w:rPr>
          <w:rFonts w:ascii="Angsana New" w:hAnsi="Angsana New"/>
          <w:sz w:val="30"/>
          <w:szCs w:val="30"/>
        </w:rPr>
        <w:t>31</w:t>
      </w:r>
      <w:r w:rsidRPr="00574D8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74D82">
        <w:rPr>
          <w:rFonts w:ascii="Angsana New" w:hAnsi="Angsana New"/>
          <w:sz w:val="30"/>
          <w:szCs w:val="30"/>
        </w:rPr>
        <w:t>256</w:t>
      </w:r>
      <w:r w:rsidR="0065467F" w:rsidRPr="00574D82">
        <w:rPr>
          <w:rFonts w:ascii="Angsana New" w:hAnsi="Angsana New"/>
          <w:sz w:val="30"/>
          <w:szCs w:val="30"/>
        </w:rPr>
        <w:t>6</w:t>
      </w:r>
      <w:r w:rsidRPr="00574D82">
        <w:rPr>
          <w:rFonts w:ascii="Angsana New" w:hAnsi="Angsana New"/>
          <w:sz w:val="30"/>
          <w:szCs w:val="30"/>
          <w:cs/>
        </w:rPr>
        <w:t xml:space="preserve"> ลูกหนี้การค้าที่ค้างชำระเกินวันครบกำหนดชำระของกลุ่มบริษัทมีการค้ำประกันในวงเงินจำนวน</w:t>
      </w:r>
      <w:r w:rsidR="00CF29DC" w:rsidRPr="00574D82">
        <w:rPr>
          <w:rFonts w:ascii="Angsana New" w:hAnsi="Angsana New"/>
          <w:sz w:val="30"/>
          <w:szCs w:val="30"/>
        </w:rPr>
        <w:t xml:space="preserve"> </w:t>
      </w:r>
      <w:r w:rsidR="00865323" w:rsidRPr="00574D82">
        <w:rPr>
          <w:rFonts w:ascii="Angsana New" w:hAnsi="Angsana New"/>
          <w:sz w:val="30"/>
          <w:szCs w:val="30"/>
        </w:rPr>
        <w:t>42.1</w:t>
      </w:r>
      <w:r w:rsidRPr="00574D82">
        <w:rPr>
          <w:rFonts w:ascii="Angsana New" w:hAnsi="Angsana New"/>
          <w:sz w:val="30"/>
          <w:szCs w:val="30"/>
        </w:rPr>
        <w:t xml:space="preserve"> </w:t>
      </w:r>
      <w:r w:rsidRPr="00574D8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74D82">
        <w:rPr>
          <w:rFonts w:ascii="Angsana New" w:hAnsi="Angsana New"/>
          <w:i/>
          <w:iCs/>
          <w:sz w:val="30"/>
          <w:szCs w:val="30"/>
          <w:cs/>
        </w:rPr>
        <w:t>(</w:t>
      </w:r>
      <w:r w:rsidRPr="00574D82">
        <w:rPr>
          <w:rFonts w:ascii="Angsana New" w:hAnsi="Angsana New"/>
          <w:i/>
          <w:iCs/>
          <w:sz w:val="30"/>
          <w:szCs w:val="30"/>
        </w:rPr>
        <w:t>256</w:t>
      </w:r>
      <w:r w:rsidR="0065467F" w:rsidRPr="00574D82">
        <w:rPr>
          <w:rFonts w:ascii="Angsana New" w:hAnsi="Angsana New"/>
          <w:i/>
          <w:iCs/>
          <w:sz w:val="30"/>
          <w:szCs w:val="30"/>
        </w:rPr>
        <w:t>5</w:t>
      </w:r>
      <w:r w:rsidRPr="00574D82">
        <w:rPr>
          <w:rFonts w:ascii="Angsana New" w:hAnsi="Angsana New"/>
          <w:i/>
          <w:iCs/>
          <w:sz w:val="30"/>
          <w:szCs w:val="30"/>
        </w:rPr>
        <w:t xml:space="preserve">: </w:t>
      </w:r>
      <w:r w:rsidR="009D16F8" w:rsidRPr="00574D82">
        <w:rPr>
          <w:rFonts w:ascii="Angsana New" w:hAnsi="Angsana New"/>
          <w:i/>
          <w:iCs/>
          <w:sz w:val="30"/>
          <w:szCs w:val="30"/>
        </w:rPr>
        <w:t>4</w:t>
      </w:r>
      <w:r w:rsidR="0065467F" w:rsidRPr="00574D82">
        <w:rPr>
          <w:rFonts w:ascii="Angsana New" w:hAnsi="Angsana New"/>
          <w:i/>
          <w:iCs/>
          <w:sz w:val="30"/>
          <w:szCs w:val="30"/>
        </w:rPr>
        <w:t>8</w:t>
      </w:r>
      <w:r w:rsidR="009D16F8" w:rsidRPr="00574D82">
        <w:rPr>
          <w:rFonts w:ascii="Angsana New" w:hAnsi="Angsana New"/>
          <w:i/>
          <w:iCs/>
          <w:sz w:val="30"/>
          <w:szCs w:val="30"/>
        </w:rPr>
        <w:t>.</w:t>
      </w:r>
      <w:r w:rsidR="0065467F" w:rsidRPr="00574D82">
        <w:rPr>
          <w:rFonts w:ascii="Angsana New" w:hAnsi="Angsana New"/>
          <w:i/>
          <w:iCs/>
          <w:sz w:val="30"/>
          <w:szCs w:val="30"/>
        </w:rPr>
        <w:t>4</w:t>
      </w:r>
      <w:r w:rsidRPr="00574D82">
        <w:rPr>
          <w:rFonts w:ascii="Angsana New" w:hAnsi="Angsana New"/>
          <w:i/>
          <w:iCs/>
          <w:sz w:val="30"/>
          <w:szCs w:val="30"/>
        </w:rPr>
        <w:t xml:space="preserve"> </w:t>
      </w:r>
      <w:r w:rsidRPr="00574D82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C5B7FE1" w14:textId="44B46ADF" w:rsidR="00056DEC" w:rsidRPr="00142343" w:rsidRDefault="00056DEC" w:rsidP="00F81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rPr>
          <w:rFonts w:ascii="Angsana New" w:hAnsi="Angsana New"/>
          <w:i/>
          <w:iCs/>
          <w:sz w:val="30"/>
          <w:szCs w:val="30"/>
        </w:rPr>
      </w:pPr>
      <w:r w:rsidRPr="0014234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7C5D83" w14:textId="008A626A" w:rsidR="00546E24" w:rsidRPr="00142343" w:rsidRDefault="00A10765" w:rsidP="00603307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ลูกหนี้หมุนเวียนอื่</w:t>
      </w:r>
      <w:r w:rsidRPr="00142343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</w:p>
    <w:p w14:paraId="3BA41202" w14:textId="77777777" w:rsidR="005B3B34" w:rsidRPr="0014234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71"/>
        <w:gridCol w:w="1080"/>
        <w:gridCol w:w="270"/>
        <w:gridCol w:w="1080"/>
        <w:gridCol w:w="279"/>
        <w:gridCol w:w="1071"/>
        <w:gridCol w:w="288"/>
        <w:gridCol w:w="1080"/>
      </w:tblGrid>
      <w:tr w:rsidR="005B3B34" w:rsidRPr="00142343" w14:paraId="7AF24D7D" w14:textId="77777777" w:rsidTr="00665FC6">
        <w:tc>
          <w:tcPr>
            <w:tcW w:w="3060" w:type="dxa"/>
          </w:tcPr>
          <w:p w14:paraId="2053A45B" w14:textId="77777777" w:rsidR="005B3B34" w:rsidRPr="00142343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3D4F16E" w14:textId="77777777" w:rsidR="005B3B34" w:rsidRPr="00142343" w:rsidRDefault="005B3B34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ECF8B" w14:textId="77777777" w:rsidR="005B3B34" w:rsidRPr="00142343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13ACE562" w14:textId="77777777" w:rsidR="005B3B34" w:rsidRPr="00142343" w:rsidRDefault="005B3B34" w:rsidP="0018183B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6AE8AAEE" w14:textId="77777777" w:rsidR="005B3B34" w:rsidRPr="00142343" w:rsidRDefault="005B3B34" w:rsidP="0018183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4F22" w:rsidRPr="00142343" w14:paraId="7AEF4A47" w14:textId="77777777" w:rsidTr="00665FC6">
        <w:tc>
          <w:tcPr>
            <w:tcW w:w="3060" w:type="dxa"/>
          </w:tcPr>
          <w:p w14:paraId="3C93BD4E" w14:textId="77777777" w:rsidR="00614F22" w:rsidRPr="00142343" w:rsidRDefault="00614F22" w:rsidP="00614F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D22DC9" w14:textId="77777777" w:rsidR="00614F22" w:rsidRPr="00142343" w:rsidRDefault="00614F22" w:rsidP="00614F2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52837372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06C2C15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0A38FA05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5F6A9EDE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5D9067" w14:textId="0B414116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58798C85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10A0A2" w14:textId="51BF5C3D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3108" w:rsidRPr="00142343" w14:paraId="7447D936" w14:textId="77777777" w:rsidTr="00665FC6">
        <w:tc>
          <w:tcPr>
            <w:tcW w:w="3060" w:type="dxa"/>
          </w:tcPr>
          <w:p w14:paraId="4901876B" w14:textId="77777777" w:rsidR="00DF3108" w:rsidRPr="00142343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B4F700" w14:textId="77777777" w:rsidR="00DF3108" w:rsidRPr="00142343" w:rsidRDefault="00DF3108" w:rsidP="0018183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DF3108" w:rsidRPr="00142343" w:rsidRDefault="00DF3108" w:rsidP="001818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2419" w:rsidRPr="00142343" w14:paraId="2D165BD0" w14:textId="77777777" w:rsidTr="00665FC6">
        <w:tc>
          <w:tcPr>
            <w:tcW w:w="3060" w:type="dxa"/>
          </w:tcPr>
          <w:p w14:paraId="0364E960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5159CBFC" w14:textId="2F6C8BCA" w:rsidR="00F12419" w:rsidRPr="00142343" w:rsidRDefault="00F12419" w:rsidP="00F124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50135F59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270" w:type="dxa"/>
          </w:tcPr>
          <w:p w14:paraId="1FCFEC44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634079F7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279" w:type="dxa"/>
          </w:tcPr>
          <w:p w14:paraId="6CB51CF6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24EE71" w14:textId="3B93EE4B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2,069</w:t>
            </w:r>
          </w:p>
        </w:tc>
        <w:tc>
          <w:tcPr>
            <w:tcW w:w="288" w:type="dxa"/>
          </w:tcPr>
          <w:p w14:paraId="52DC669A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8FE08" w14:textId="160DB70E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1,528</w:t>
            </w:r>
          </w:p>
        </w:tc>
      </w:tr>
      <w:tr w:rsidR="00F12419" w:rsidRPr="00142343" w14:paraId="439C3A53" w14:textId="77777777" w:rsidTr="00665FC6">
        <w:tc>
          <w:tcPr>
            <w:tcW w:w="3060" w:type="dxa"/>
          </w:tcPr>
          <w:p w14:paraId="4DCD0B69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1" w:type="dxa"/>
          </w:tcPr>
          <w:p w14:paraId="4E3B949C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EC0F9DD" w14:textId="77777777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C3E8148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4F27381" w14:textId="77777777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14461F97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6136A3EB" w14:textId="77777777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083B53D4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70B9D3E" w14:textId="77777777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2419" w:rsidRPr="00142343" w14:paraId="3EAC530B" w14:textId="77777777" w:rsidTr="00665FC6">
        <w:tc>
          <w:tcPr>
            <w:tcW w:w="3060" w:type="dxa"/>
          </w:tcPr>
          <w:p w14:paraId="5B766415" w14:textId="54BA8A8A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1" w:type="dxa"/>
          </w:tcPr>
          <w:p w14:paraId="67EA62FA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5E74D76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9" w:type="dxa"/>
          </w:tcPr>
          <w:p w14:paraId="0545E10D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D774BB" w14:textId="77777777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38A60EF0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7E155" w14:textId="77777777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2419" w:rsidRPr="00142343" w14:paraId="6310121F" w14:textId="77777777" w:rsidTr="00665FC6">
        <w:tc>
          <w:tcPr>
            <w:tcW w:w="3060" w:type="dxa"/>
          </w:tcPr>
          <w:p w14:paraId="06A5AFF4" w14:textId="182F2F8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071" w:type="dxa"/>
          </w:tcPr>
          <w:p w14:paraId="1D5BE3C8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3E35B6" w14:textId="0A776791" w:rsidR="00F12419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right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2,337 </w:t>
            </w:r>
          </w:p>
        </w:tc>
        <w:tc>
          <w:tcPr>
            <w:tcW w:w="270" w:type="dxa"/>
          </w:tcPr>
          <w:p w14:paraId="129F80F4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2D175" w14:textId="7A0EA91C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3,04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9" w:type="dxa"/>
          </w:tcPr>
          <w:p w14:paraId="2ECA2D8D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424EF8" w14:textId="1C7123CC" w:rsidR="00F12419" w:rsidRPr="00142343" w:rsidRDefault="00CC1887" w:rsidP="0008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1,618</w:t>
            </w:r>
          </w:p>
        </w:tc>
        <w:tc>
          <w:tcPr>
            <w:tcW w:w="288" w:type="dxa"/>
          </w:tcPr>
          <w:p w14:paraId="13DC4448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43CE0" w14:textId="71BC6DE1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2,570</w:t>
            </w:r>
          </w:p>
        </w:tc>
      </w:tr>
      <w:tr w:rsidR="00F12419" w:rsidRPr="00142343" w14:paraId="53E83264" w14:textId="77777777" w:rsidTr="00665FC6">
        <w:tc>
          <w:tcPr>
            <w:tcW w:w="3060" w:type="dxa"/>
          </w:tcPr>
          <w:p w14:paraId="29EB481E" w14:textId="2B9CF6CC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423A6431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22759B" w14:textId="3FAFA2FC" w:rsidR="00F12419" w:rsidRPr="00142343" w:rsidRDefault="00CC1887" w:rsidP="0008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3,335</w:t>
            </w:r>
          </w:p>
        </w:tc>
        <w:tc>
          <w:tcPr>
            <w:tcW w:w="270" w:type="dxa"/>
          </w:tcPr>
          <w:p w14:paraId="260691ED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90A09" w14:textId="3CCBF286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2,423</w:t>
            </w:r>
          </w:p>
        </w:tc>
        <w:tc>
          <w:tcPr>
            <w:tcW w:w="279" w:type="dxa"/>
          </w:tcPr>
          <w:p w14:paraId="0CA2EC6A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545C9F" w14:textId="0B464029" w:rsidR="00F12419" w:rsidRPr="00142343" w:rsidRDefault="00CC1887" w:rsidP="0008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2,825</w:t>
            </w:r>
          </w:p>
        </w:tc>
        <w:tc>
          <w:tcPr>
            <w:tcW w:w="288" w:type="dxa"/>
          </w:tcPr>
          <w:p w14:paraId="7C722FDA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2B435" w14:textId="279E3536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</w:p>
        </w:tc>
      </w:tr>
      <w:tr w:rsidR="00F12419" w:rsidRPr="00142343" w14:paraId="15FA40CA" w14:textId="77777777" w:rsidTr="00665FC6">
        <w:tc>
          <w:tcPr>
            <w:tcW w:w="3060" w:type="dxa"/>
          </w:tcPr>
          <w:p w14:paraId="6F279E04" w14:textId="14A1E581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71" w:type="dxa"/>
          </w:tcPr>
          <w:p w14:paraId="5DE5F7A3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A0F8A" w14:textId="0D1B3E2E" w:rsidR="00F12419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right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3,880 </w:t>
            </w:r>
          </w:p>
        </w:tc>
        <w:tc>
          <w:tcPr>
            <w:tcW w:w="270" w:type="dxa"/>
          </w:tcPr>
          <w:p w14:paraId="4C130D7B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F8F430" w14:textId="3219FBD0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279" w:type="dxa"/>
          </w:tcPr>
          <w:p w14:paraId="16BC9A60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7B0C8C" w14:textId="692D2FF1" w:rsidR="00F12419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1,914 </w:t>
            </w:r>
          </w:p>
        </w:tc>
        <w:tc>
          <w:tcPr>
            <w:tcW w:w="288" w:type="dxa"/>
          </w:tcPr>
          <w:p w14:paraId="779D2F1F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5B76A" w14:textId="7FA4F203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</w:tr>
      <w:tr w:rsidR="00F12419" w:rsidRPr="00142343" w14:paraId="18C5AB4E" w14:textId="77777777" w:rsidTr="00665FC6">
        <w:tc>
          <w:tcPr>
            <w:tcW w:w="3060" w:type="dxa"/>
          </w:tcPr>
          <w:p w14:paraId="31602BD4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071" w:type="dxa"/>
          </w:tcPr>
          <w:p w14:paraId="517E2AA3" w14:textId="77777777" w:rsidR="00F12419" w:rsidRPr="00142343" w:rsidRDefault="00F12419" w:rsidP="00F12419">
            <w:pPr>
              <w:spacing w:line="240" w:lineRule="auto"/>
              <w:ind w:right="-2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4C3FDF5D" w:rsidR="00F12419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DF484A" w:rsidRPr="00142343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04221C" w:rsidRPr="0014234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75B3D4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1898FF41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9" w:type="dxa"/>
          </w:tcPr>
          <w:p w14:paraId="48DCEC79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E68BB04" w14:textId="30561531" w:rsidR="00F12419" w:rsidRPr="00142343" w:rsidRDefault="002A0B01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5,228</w:t>
            </w:r>
          </w:p>
        </w:tc>
        <w:tc>
          <w:tcPr>
            <w:tcW w:w="288" w:type="dxa"/>
          </w:tcPr>
          <w:p w14:paraId="72DB7938" w14:textId="77777777" w:rsidR="00F12419" w:rsidRPr="00142343" w:rsidRDefault="00F12419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64158" w14:textId="44F23A5F" w:rsidR="00F12419" w:rsidRPr="00142343" w:rsidRDefault="00F12419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F12419" w:rsidRPr="00142343" w14:paraId="220BBC08" w14:textId="77777777" w:rsidTr="00665FC6">
        <w:tc>
          <w:tcPr>
            <w:tcW w:w="3060" w:type="dxa"/>
          </w:tcPr>
          <w:p w14:paraId="72499D1C" w14:textId="77777777" w:rsidR="00F12419" w:rsidRPr="00142343" w:rsidRDefault="00F12419" w:rsidP="00F1241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D1D29D8" w14:textId="77777777" w:rsidR="00F12419" w:rsidRPr="00142343" w:rsidRDefault="00F12419" w:rsidP="00F1241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2583EFCA" w:rsidR="00F12419" w:rsidRPr="00142343" w:rsidRDefault="00F12419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D7336C" w:rsidRPr="00D7336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16E420B5" w14:textId="77777777" w:rsidR="00F12419" w:rsidRPr="00142343" w:rsidRDefault="00F12419" w:rsidP="00F1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4FA22286" w:rsidR="00F12419" w:rsidRPr="00142343" w:rsidRDefault="00F12419" w:rsidP="00CC188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9,174</w:t>
            </w:r>
          </w:p>
        </w:tc>
        <w:tc>
          <w:tcPr>
            <w:tcW w:w="279" w:type="dxa"/>
          </w:tcPr>
          <w:p w14:paraId="285CDBEF" w14:textId="77777777" w:rsidR="00F12419" w:rsidRPr="00142343" w:rsidRDefault="00F12419" w:rsidP="00F1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045228D2" w:rsidR="00F12419" w:rsidRPr="00142343" w:rsidRDefault="00F12419" w:rsidP="00CC1887">
            <w:pPr>
              <w:pStyle w:val="acctfourfigures"/>
              <w:tabs>
                <w:tab w:val="clear" w:pos="765"/>
              </w:tabs>
              <w:spacing w:line="240" w:lineRule="auto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</w:t>
            </w:r>
            <w:r w:rsidR="00D7336C" w:rsidRPr="00D7336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="00872D49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8" w:type="dxa"/>
          </w:tcPr>
          <w:p w14:paraId="543A7362" w14:textId="77777777" w:rsidR="00F12419" w:rsidRPr="00142343" w:rsidRDefault="00F12419" w:rsidP="00F1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35EEF99A" w:rsidR="00F12419" w:rsidRPr="00142343" w:rsidRDefault="00F12419" w:rsidP="0014234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7,100</w:t>
            </w:r>
          </w:p>
        </w:tc>
      </w:tr>
    </w:tbl>
    <w:p w14:paraId="4B31BB5B" w14:textId="77777777" w:rsidR="001E7811" w:rsidRPr="00142343" w:rsidRDefault="001E7811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CE93640" w14:textId="22D64A7D" w:rsidR="005B3B34" w:rsidRPr="00142343" w:rsidRDefault="005B3B34" w:rsidP="009D16F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142343" w:rsidRDefault="005B3B34" w:rsidP="005B3B34">
      <w:pPr>
        <w:spacing w:line="240" w:lineRule="auto"/>
        <w:ind w:left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0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67"/>
        <w:gridCol w:w="1071"/>
        <w:gridCol w:w="288"/>
        <w:gridCol w:w="1089"/>
      </w:tblGrid>
      <w:tr w:rsidR="005B3B34" w:rsidRPr="00142343" w14:paraId="24018E15" w14:textId="77777777" w:rsidTr="00603307">
        <w:trPr>
          <w:tblHeader/>
        </w:trPr>
        <w:tc>
          <w:tcPr>
            <w:tcW w:w="4158" w:type="dxa"/>
          </w:tcPr>
          <w:p w14:paraId="00A63AA7" w14:textId="77777777" w:rsidR="005B3B34" w:rsidRPr="00142343" w:rsidRDefault="005B3B34" w:rsidP="007440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14234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2B2B960" w14:textId="77777777" w:rsidR="005B3B34" w:rsidRPr="0014234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6D7E5EA3" w14:textId="77777777" w:rsidR="005B3B34" w:rsidRPr="0014234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4F22" w:rsidRPr="00142343" w14:paraId="6ECB4E72" w14:textId="77777777" w:rsidTr="00603307">
        <w:trPr>
          <w:tblHeader/>
        </w:trPr>
        <w:tc>
          <w:tcPr>
            <w:tcW w:w="4158" w:type="dxa"/>
          </w:tcPr>
          <w:p w14:paraId="6AB472D9" w14:textId="77777777" w:rsidR="00614F22" w:rsidRPr="00142343" w:rsidRDefault="00614F22" w:rsidP="00614F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739261E3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6C669B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21C8EC9D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1AA0F131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B51B653" w14:textId="4DED7732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8CC599A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29665C6" w14:textId="3E670F34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A1402" w:rsidRPr="00142343" w14:paraId="3586F544" w14:textId="77777777" w:rsidTr="00603307">
        <w:trPr>
          <w:trHeight w:val="326"/>
          <w:tblHeader/>
        </w:trPr>
        <w:tc>
          <w:tcPr>
            <w:tcW w:w="4158" w:type="dxa"/>
          </w:tcPr>
          <w:p w14:paraId="088D4C60" w14:textId="77777777" w:rsidR="008A1402" w:rsidRPr="00142343" w:rsidRDefault="008A1402" w:rsidP="008A14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5" w:type="dxa"/>
            <w:gridSpan w:val="7"/>
          </w:tcPr>
          <w:p w14:paraId="2FB7B426" w14:textId="77777777" w:rsidR="008A1402" w:rsidRPr="00142343" w:rsidRDefault="008A1402" w:rsidP="008A1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1887" w:rsidRPr="00142343" w14:paraId="37AE671F" w14:textId="77777777" w:rsidTr="00886838">
        <w:tc>
          <w:tcPr>
            <w:tcW w:w="4158" w:type="dxa"/>
          </w:tcPr>
          <w:p w14:paraId="157BF4EB" w14:textId="77777777" w:rsidR="00CC1887" w:rsidRPr="00142343" w:rsidRDefault="00CC1887" w:rsidP="00CC1887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center"/>
          </w:tcPr>
          <w:p w14:paraId="4F6F8C39" w14:textId="576F9C6F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39,315 </w:t>
            </w:r>
          </w:p>
        </w:tc>
        <w:tc>
          <w:tcPr>
            <w:tcW w:w="270" w:type="dxa"/>
          </w:tcPr>
          <w:p w14:paraId="05635109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13B3092E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37,575</w:t>
            </w:r>
          </w:p>
        </w:tc>
        <w:tc>
          <w:tcPr>
            <w:tcW w:w="267" w:type="dxa"/>
          </w:tcPr>
          <w:p w14:paraId="006096B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1483CAF2" w14:textId="536FF2E6" w:rsidR="00CC1887" w:rsidRPr="00142343" w:rsidRDefault="00CC1887" w:rsidP="00E615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32,850 </w:t>
            </w:r>
          </w:p>
        </w:tc>
        <w:tc>
          <w:tcPr>
            <w:tcW w:w="288" w:type="dxa"/>
          </w:tcPr>
          <w:p w14:paraId="1F0D6A2D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AF1466" w14:textId="1AA4FFD8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32,205</w:t>
            </w:r>
          </w:p>
        </w:tc>
      </w:tr>
      <w:tr w:rsidR="00CC1887" w:rsidRPr="00142343" w14:paraId="6B88EFEB" w14:textId="77777777" w:rsidTr="00886838">
        <w:tc>
          <w:tcPr>
            <w:tcW w:w="4158" w:type="dxa"/>
          </w:tcPr>
          <w:p w14:paraId="38B6D07A" w14:textId="77777777" w:rsidR="00CC1887" w:rsidRPr="00142343" w:rsidRDefault="00CC1887" w:rsidP="00CC1887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center"/>
          </w:tcPr>
          <w:p w14:paraId="5868A558" w14:textId="35A908F2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1,776 </w:t>
            </w:r>
          </w:p>
        </w:tc>
        <w:tc>
          <w:tcPr>
            <w:tcW w:w="270" w:type="dxa"/>
          </w:tcPr>
          <w:p w14:paraId="419C16AE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3575120F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67" w:type="dxa"/>
          </w:tcPr>
          <w:p w14:paraId="6B3A2BBA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31AC6513" w14:textId="39940ACD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1,776 </w:t>
            </w:r>
          </w:p>
        </w:tc>
        <w:tc>
          <w:tcPr>
            <w:tcW w:w="288" w:type="dxa"/>
          </w:tcPr>
          <w:p w14:paraId="3DAE4FF6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3E63D6" w14:textId="2A411E6E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3,381</w:t>
            </w:r>
          </w:p>
        </w:tc>
      </w:tr>
      <w:tr w:rsidR="00CC1887" w:rsidRPr="00142343" w14:paraId="01F39F1E" w14:textId="77777777" w:rsidTr="00886838">
        <w:trPr>
          <w:trHeight w:val="308"/>
        </w:trPr>
        <w:tc>
          <w:tcPr>
            <w:tcW w:w="4158" w:type="dxa"/>
          </w:tcPr>
          <w:p w14:paraId="7F68E8C7" w14:textId="77777777" w:rsidR="00CC1887" w:rsidRPr="00142343" w:rsidRDefault="00CC1887" w:rsidP="00CC1887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vAlign w:val="center"/>
          </w:tcPr>
          <w:p w14:paraId="76B71566" w14:textId="3E995068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68,027 </w:t>
            </w:r>
          </w:p>
        </w:tc>
        <w:tc>
          <w:tcPr>
            <w:tcW w:w="270" w:type="dxa"/>
          </w:tcPr>
          <w:p w14:paraId="68BCD4AD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0217A437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56,682</w:t>
            </w:r>
          </w:p>
        </w:tc>
        <w:tc>
          <w:tcPr>
            <w:tcW w:w="267" w:type="dxa"/>
          </w:tcPr>
          <w:p w14:paraId="0D24F40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5DB38E62" w14:textId="7138A87D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54,201 </w:t>
            </w:r>
          </w:p>
        </w:tc>
        <w:tc>
          <w:tcPr>
            <w:tcW w:w="288" w:type="dxa"/>
          </w:tcPr>
          <w:p w14:paraId="4C6A2283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EBADE6C" w14:textId="6E709EE8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48,913</w:t>
            </w:r>
          </w:p>
        </w:tc>
      </w:tr>
      <w:tr w:rsidR="00CC1887" w:rsidRPr="00142343" w14:paraId="23818E79" w14:textId="77777777" w:rsidTr="00886838">
        <w:tc>
          <w:tcPr>
            <w:tcW w:w="4158" w:type="dxa"/>
          </w:tcPr>
          <w:p w14:paraId="7A2BF91E" w14:textId="77777777" w:rsidR="00CC1887" w:rsidRPr="00142343" w:rsidRDefault="00CC1887" w:rsidP="00CC1887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  <w:vAlign w:val="center"/>
          </w:tcPr>
          <w:p w14:paraId="0400EF16" w14:textId="4FCB14DC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80,38</w:t>
            </w:r>
            <w:r w:rsidR="004474D9" w:rsidRPr="0014234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2E0DADC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014EF4C1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81,917</w:t>
            </w:r>
          </w:p>
        </w:tc>
        <w:tc>
          <w:tcPr>
            <w:tcW w:w="267" w:type="dxa"/>
          </w:tcPr>
          <w:p w14:paraId="6212B8D8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34A2EBC" w14:textId="4739E2CD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68,677 </w:t>
            </w:r>
          </w:p>
        </w:tc>
        <w:tc>
          <w:tcPr>
            <w:tcW w:w="288" w:type="dxa"/>
          </w:tcPr>
          <w:p w14:paraId="4FEF83DD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A29D84" w14:textId="4BEF1379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71,260</w:t>
            </w:r>
          </w:p>
        </w:tc>
      </w:tr>
      <w:tr w:rsidR="00CC1887" w:rsidRPr="00142343" w14:paraId="24269C60" w14:textId="77777777" w:rsidTr="00886838">
        <w:tc>
          <w:tcPr>
            <w:tcW w:w="4158" w:type="dxa"/>
          </w:tcPr>
          <w:p w14:paraId="3C43704E" w14:textId="46B68763" w:rsidR="00CC1887" w:rsidRPr="00142343" w:rsidRDefault="00CC1887" w:rsidP="00CC1887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  <w:vAlign w:val="center"/>
          </w:tcPr>
          <w:p w14:paraId="02382A98" w14:textId="6273E630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13,377 </w:t>
            </w:r>
          </w:p>
        </w:tc>
        <w:tc>
          <w:tcPr>
            <w:tcW w:w="270" w:type="dxa"/>
          </w:tcPr>
          <w:p w14:paraId="3FC6BCEB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0154882F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507</w:t>
            </w:r>
          </w:p>
        </w:tc>
        <w:tc>
          <w:tcPr>
            <w:tcW w:w="267" w:type="dxa"/>
          </w:tcPr>
          <w:p w14:paraId="2FCF734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48763FB" w14:textId="06512C69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 xml:space="preserve">13,377 </w:t>
            </w:r>
          </w:p>
        </w:tc>
        <w:tc>
          <w:tcPr>
            <w:tcW w:w="288" w:type="dxa"/>
          </w:tcPr>
          <w:p w14:paraId="19137C90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9E54C4" w14:textId="593DD6DF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</w:tr>
      <w:tr w:rsidR="00CC1887" w:rsidRPr="00142343" w14:paraId="18BCABED" w14:textId="77777777" w:rsidTr="00886838">
        <w:tc>
          <w:tcPr>
            <w:tcW w:w="4158" w:type="dxa"/>
          </w:tcPr>
          <w:p w14:paraId="7849D90D" w14:textId="77777777" w:rsidR="00CC1887" w:rsidRPr="00142343" w:rsidRDefault="00CC1887" w:rsidP="00CC1887">
            <w:pPr>
              <w:spacing w:line="38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18C12E" w14:textId="1A166469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202,87</w:t>
            </w:r>
            <w:r w:rsidR="004474D9"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4B7EC7D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49D311B5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200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062</w:t>
            </w:r>
          </w:p>
        </w:tc>
        <w:tc>
          <w:tcPr>
            <w:tcW w:w="267" w:type="dxa"/>
          </w:tcPr>
          <w:p w14:paraId="30A382D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0BE07B2F" w14:textId="3650756E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170,881 </w:t>
            </w:r>
          </w:p>
        </w:tc>
        <w:tc>
          <w:tcPr>
            <w:tcW w:w="288" w:type="dxa"/>
          </w:tcPr>
          <w:p w14:paraId="3DE26934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AD366" w14:textId="3AA24240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</w:tr>
      <w:tr w:rsidR="00CC1887" w:rsidRPr="00142343" w14:paraId="68546367" w14:textId="77777777" w:rsidTr="00886838">
        <w:tc>
          <w:tcPr>
            <w:tcW w:w="4158" w:type="dxa"/>
          </w:tcPr>
          <w:p w14:paraId="191C5B99" w14:textId="5BDED73A" w:rsidR="00CC1887" w:rsidRPr="00142343" w:rsidRDefault="00CC1887" w:rsidP="00CC1887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F2AE68" w14:textId="183E8993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(1,496)</w:t>
            </w:r>
          </w:p>
        </w:tc>
        <w:tc>
          <w:tcPr>
            <w:tcW w:w="270" w:type="dxa"/>
          </w:tcPr>
          <w:p w14:paraId="4C19C3F7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6258A62E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(754)</w:t>
            </w:r>
          </w:p>
        </w:tc>
        <w:tc>
          <w:tcPr>
            <w:tcW w:w="267" w:type="dxa"/>
          </w:tcPr>
          <w:p w14:paraId="27447F6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09D991D4" w14:textId="5A877C31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(1,27</w:t>
            </w:r>
            <w:r w:rsidR="00D7336C" w:rsidRPr="00D7336C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5</w:t>
            </w: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ABC36F2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194E651" w14:textId="55E70803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(612)</w:t>
            </w:r>
          </w:p>
        </w:tc>
      </w:tr>
      <w:tr w:rsidR="00CC1887" w:rsidRPr="00142343" w14:paraId="688E3494" w14:textId="77777777" w:rsidTr="00886838">
        <w:trPr>
          <w:trHeight w:val="415"/>
        </w:trPr>
        <w:tc>
          <w:tcPr>
            <w:tcW w:w="4158" w:type="dxa"/>
          </w:tcPr>
          <w:p w14:paraId="0876462E" w14:textId="77777777" w:rsidR="00CC1887" w:rsidRPr="00142343" w:rsidRDefault="00CC1887" w:rsidP="00CC1887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6F0B6F" w14:textId="64826FBC" w:rsidR="00CC1887" w:rsidRPr="00142343" w:rsidRDefault="00CC1887" w:rsidP="00CC188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201,38</w:t>
            </w:r>
            <w:r w:rsidR="004474D9"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B16680F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64A183C5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308</w:t>
            </w:r>
          </w:p>
        </w:tc>
        <w:tc>
          <w:tcPr>
            <w:tcW w:w="267" w:type="dxa"/>
          </w:tcPr>
          <w:p w14:paraId="019BC8BC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08FDD" w14:textId="6BDAE0CC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169,60</w:t>
            </w:r>
            <w:r w:rsidR="00D7336C" w:rsidRPr="00D7336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094BFAA4" w14:textId="77777777" w:rsidR="00CC1887" w:rsidRPr="00142343" w:rsidRDefault="00CC1887" w:rsidP="00CC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67B0B10E" w:rsidR="00CC1887" w:rsidRPr="00142343" w:rsidRDefault="00CC1887" w:rsidP="00CC188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</w:tr>
    </w:tbl>
    <w:p w14:paraId="0BF2C1E0" w14:textId="77777777" w:rsidR="006C331F" w:rsidRPr="00142343" w:rsidRDefault="006C331F">
      <w:pPr>
        <w:rPr>
          <w:cs/>
        </w:rPr>
      </w:pPr>
      <w:r w:rsidRPr="00142343">
        <w:br w:type="page"/>
      </w: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88"/>
        <w:gridCol w:w="1053"/>
        <w:gridCol w:w="297"/>
        <w:gridCol w:w="1089"/>
      </w:tblGrid>
      <w:tr w:rsidR="009649ED" w:rsidRPr="00142343" w14:paraId="1189ACC9" w14:textId="77777777" w:rsidTr="00CD0309">
        <w:trPr>
          <w:tblHeader/>
        </w:trPr>
        <w:tc>
          <w:tcPr>
            <w:tcW w:w="4158" w:type="dxa"/>
          </w:tcPr>
          <w:p w14:paraId="74150A97" w14:textId="77777777" w:rsidR="009649ED" w:rsidRPr="00142343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644430E" w14:textId="77777777" w:rsidR="009649ED" w:rsidRPr="00142343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" w:type="dxa"/>
            <w:vAlign w:val="bottom"/>
          </w:tcPr>
          <w:p w14:paraId="63CD6832" w14:textId="77777777" w:rsidR="009649ED" w:rsidRPr="00142343" w:rsidRDefault="009649ED" w:rsidP="00CD0309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232685" w14:textId="77777777" w:rsidR="009649ED" w:rsidRPr="00142343" w:rsidRDefault="009649ED" w:rsidP="00CD0309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4F22" w:rsidRPr="00142343" w14:paraId="36779DC8" w14:textId="77777777" w:rsidTr="00CD0309">
        <w:trPr>
          <w:tblHeader/>
        </w:trPr>
        <w:tc>
          <w:tcPr>
            <w:tcW w:w="4158" w:type="dxa"/>
          </w:tcPr>
          <w:p w14:paraId="69B66725" w14:textId="77777777" w:rsidR="00614F22" w:rsidRPr="00142343" w:rsidRDefault="00614F22" w:rsidP="00614F2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E543" w14:textId="1A5C1C1A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2B079E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0ECB" w14:textId="0123BC9D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43D445C8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85E0CC" w14:textId="6161710A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97" w:type="dxa"/>
          </w:tcPr>
          <w:p w14:paraId="480DD577" w14:textId="77777777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5C30A86" w14:textId="47BBC7A2" w:rsidR="00614F22" w:rsidRPr="00142343" w:rsidRDefault="00614F22" w:rsidP="00614F22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649ED" w:rsidRPr="00142343" w14:paraId="70CD6A16" w14:textId="77777777" w:rsidTr="00CD0309">
        <w:trPr>
          <w:trHeight w:val="326"/>
          <w:tblHeader/>
        </w:trPr>
        <w:tc>
          <w:tcPr>
            <w:tcW w:w="4158" w:type="dxa"/>
          </w:tcPr>
          <w:p w14:paraId="25ECD919" w14:textId="77777777" w:rsidR="009649ED" w:rsidRPr="00142343" w:rsidRDefault="009649ED" w:rsidP="00CD03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0A516CF3" w14:textId="77777777" w:rsidR="009649ED" w:rsidRPr="00142343" w:rsidRDefault="009649ED" w:rsidP="00CD0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49ED" w:rsidRPr="00142343" w14:paraId="46C84A19" w14:textId="77777777" w:rsidTr="00FD19E7">
        <w:tc>
          <w:tcPr>
            <w:tcW w:w="4158" w:type="dxa"/>
          </w:tcPr>
          <w:p w14:paraId="529946ED" w14:textId="021DE6D9" w:rsidR="009649ED" w:rsidRPr="00142343" w:rsidRDefault="009649ED" w:rsidP="009649E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D42E27D" w14:textId="77777777" w:rsidR="009649ED" w:rsidRPr="00142343" w:rsidRDefault="009649ED" w:rsidP="009649E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7C0EE" w14:textId="77777777" w:rsidR="009649ED" w:rsidRPr="00142343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5D66" w14:textId="77777777" w:rsidR="009649ED" w:rsidRPr="00142343" w:rsidRDefault="009649ED" w:rsidP="009649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590453" w14:textId="77777777" w:rsidR="009649ED" w:rsidRPr="00142343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0797B3" w14:textId="77777777" w:rsidR="009649ED" w:rsidRPr="00142343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</w:tcPr>
          <w:p w14:paraId="6F53AD07" w14:textId="77777777" w:rsidR="009649ED" w:rsidRPr="00142343" w:rsidRDefault="009649ED" w:rsidP="0096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21E12C" w14:textId="77777777" w:rsidR="009649ED" w:rsidRPr="00142343" w:rsidRDefault="009649ED" w:rsidP="009649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467F" w:rsidRPr="00142343" w14:paraId="01C39082" w14:textId="77777777" w:rsidTr="00FD19E7">
        <w:tc>
          <w:tcPr>
            <w:tcW w:w="4158" w:type="dxa"/>
          </w:tcPr>
          <w:p w14:paraId="55AA892D" w14:textId="73C77256" w:rsidR="0065467F" w:rsidRPr="00142343" w:rsidRDefault="0065467F" w:rsidP="006546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6C4A659D" w:rsidR="0065467F" w:rsidRPr="00142343" w:rsidRDefault="00CC1887" w:rsidP="0065467F">
            <w:pPr>
              <w:pStyle w:val="acctfourfigures"/>
              <w:tabs>
                <w:tab w:val="clear" w:pos="765"/>
                <w:tab w:val="left" w:pos="624"/>
              </w:tabs>
              <w:spacing w:line="240" w:lineRule="auto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2,066,</w:t>
            </w:r>
            <w:r w:rsidR="00C73595"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3D424FCA" w14:textId="77777777" w:rsidR="0065467F" w:rsidRPr="00142343" w:rsidRDefault="0065467F" w:rsidP="0065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6034E908" w:rsidR="0065467F" w:rsidRPr="00142343" w:rsidRDefault="0065467F" w:rsidP="0065467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1,747,047</w:t>
            </w:r>
          </w:p>
        </w:tc>
        <w:tc>
          <w:tcPr>
            <w:tcW w:w="288" w:type="dxa"/>
          </w:tcPr>
          <w:p w14:paraId="5BA629F1" w14:textId="77777777" w:rsidR="0065467F" w:rsidRPr="00142343" w:rsidRDefault="0065467F" w:rsidP="0065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A3F0B3" w14:textId="7C260E76" w:rsidR="0065467F" w:rsidRPr="00142343" w:rsidRDefault="00CC1887" w:rsidP="0065467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1,750,</w:t>
            </w:r>
            <w:r w:rsidR="00BD15C2" w:rsidRPr="00142343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97" w:type="dxa"/>
          </w:tcPr>
          <w:p w14:paraId="7C55B6F3" w14:textId="77777777" w:rsidR="0065467F" w:rsidRPr="00142343" w:rsidRDefault="0065467F" w:rsidP="0065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5883C1" w14:textId="54A2AE9F" w:rsidR="0065467F" w:rsidRPr="00142343" w:rsidRDefault="0065467F" w:rsidP="0065467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1,451,121</w:t>
            </w:r>
          </w:p>
        </w:tc>
      </w:tr>
      <w:tr w:rsidR="00C04B58" w:rsidRPr="00142343" w14:paraId="758F05FF" w14:textId="77777777" w:rsidTr="00FD19E7">
        <w:tc>
          <w:tcPr>
            <w:tcW w:w="4158" w:type="dxa"/>
          </w:tcPr>
          <w:p w14:paraId="63502BD5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5AE6725" w14:textId="77777777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B7A4F8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640B694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A9289A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638777CE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5F0C0E33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9" w:type="dxa"/>
          </w:tcPr>
          <w:p w14:paraId="6C8997BC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4B58" w:rsidRPr="00142343" w14:paraId="631FE5E7" w14:textId="77777777" w:rsidTr="00FD19E7">
        <w:tc>
          <w:tcPr>
            <w:tcW w:w="4158" w:type="dxa"/>
          </w:tcPr>
          <w:p w14:paraId="5C1F3AC3" w14:textId="4C79FDCA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51E42E0" w14:textId="77777777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864C3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E816E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0F824B8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A54C75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42730563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A286F2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4B58" w:rsidRPr="00142343" w14:paraId="0F084856" w14:textId="77777777" w:rsidTr="00FD19E7">
        <w:tc>
          <w:tcPr>
            <w:tcW w:w="4158" w:type="dxa"/>
          </w:tcPr>
          <w:p w14:paraId="3A21CE80" w14:textId="6ADBBD7B" w:rsidR="00C04B58" w:rsidRPr="00142343" w:rsidRDefault="00C04B58" w:rsidP="00C04B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และที่ได้รวมในบัญชีค่าใช้จ่ายในการบริหาร</w:t>
            </w:r>
          </w:p>
        </w:tc>
        <w:tc>
          <w:tcPr>
            <w:tcW w:w="1080" w:type="dxa"/>
          </w:tcPr>
          <w:p w14:paraId="3DFBD846" w14:textId="53EFB6D2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742</w:t>
            </w:r>
          </w:p>
        </w:tc>
        <w:tc>
          <w:tcPr>
            <w:tcW w:w="270" w:type="dxa"/>
          </w:tcPr>
          <w:p w14:paraId="01A4C2C3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15578149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3,14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5ACD274F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B69E997" w14:textId="6F90F32D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7336C" w:rsidRPr="00D7336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97" w:type="dxa"/>
          </w:tcPr>
          <w:p w14:paraId="79330697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0CCA9" w14:textId="59077D79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</w:tr>
      <w:tr w:rsidR="00C04B58" w:rsidRPr="00142343" w14:paraId="12722D34" w14:textId="77777777" w:rsidTr="00FD19E7">
        <w:tc>
          <w:tcPr>
            <w:tcW w:w="4158" w:type="dxa"/>
          </w:tcPr>
          <w:p w14:paraId="2E9CBA01" w14:textId="77777777" w:rsidR="00C04B58" w:rsidRPr="00142343" w:rsidRDefault="00C04B58" w:rsidP="00C04B5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98785A" w14:textId="77777777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4DF32D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076C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B64A0AA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7458D9" w14:textId="77777777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4081546C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909A09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4B58" w:rsidRPr="00142343" w14:paraId="6D4908CD" w14:textId="77777777" w:rsidTr="00FD19E7">
        <w:tc>
          <w:tcPr>
            <w:tcW w:w="4158" w:type="dxa"/>
          </w:tcPr>
          <w:p w14:paraId="1F356B08" w14:textId="1EA58A14" w:rsidR="00C04B58" w:rsidRPr="00142343" w:rsidRDefault="00C04B58" w:rsidP="00C04B58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74C9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CD614BE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6B1D6" w14:textId="3589AE71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</w:tcPr>
          <w:p w14:paraId="1C413F7A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2CF1E8" w14:textId="1F205BCC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4B58" w:rsidRPr="00142343" w14:paraId="53F4EA9A" w14:textId="77777777" w:rsidTr="00FD19E7">
        <w:tc>
          <w:tcPr>
            <w:tcW w:w="4158" w:type="dxa"/>
          </w:tcPr>
          <w:p w14:paraId="4C4C163A" w14:textId="0C1B61E9" w:rsidR="00C04B58" w:rsidRPr="00142343" w:rsidRDefault="00C04B58" w:rsidP="00C04B58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14234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6A6FED65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270" w:type="dxa"/>
          </w:tcPr>
          <w:p w14:paraId="24F287DE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44262673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13,447</w:t>
            </w:r>
          </w:p>
        </w:tc>
        <w:tc>
          <w:tcPr>
            <w:tcW w:w="288" w:type="dxa"/>
          </w:tcPr>
          <w:p w14:paraId="18B6DCC3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3FE91A" w14:textId="0D079AFB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960 </w:t>
            </w:r>
          </w:p>
        </w:tc>
        <w:tc>
          <w:tcPr>
            <w:tcW w:w="297" w:type="dxa"/>
          </w:tcPr>
          <w:p w14:paraId="40DE5021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B4D8FB" w14:textId="2102FC34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</w:tr>
      <w:tr w:rsidR="00C04B58" w:rsidRPr="00142343" w14:paraId="54B4C020" w14:textId="77777777" w:rsidTr="00FD19E7">
        <w:tc>
          <w:tcPr>
            <w:tcW w:w="4158" w:type="dxa"/>
          </w:tcPr>
          <w:p w14:paraId="5C1262F7" w14:textId="50554F57" w:rsidR="00C04B58" w:rsidRPr="00142343" w:rsidRDefault="00C04B58" w:rsidP="00C04B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78207A6F" w:rsidR="00C04B58" w:rsidRPr="00142343" w:rsidRDefault="00C04B58" w:rsidP="00C04B58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1,182,100</w:t>
            </w:r>
          </w:p>
        </w:tc>
        <w:tc>
          <w:tcPr>
            <w:tcW w:w="270" w:type="dxa"/>
          </w:tcPr>
          <w:p w14:paraId="5E5847E4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73264B13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952,528</w:t>
            </w:r>
          </w:p>
        </w:tc>
        <w:tc>
          <w:tcPr>
            <w:tcW w:w="288" w:type="dxa"/>
          </w:tcPr>
          <w:p w14:paraId="2F70BA94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B28693" w14:textId="11EB9208" w:rsidR="00C04B58" w:rsidRPr="00142343" w:rsidRDefault="00C04B58" w:rsidP="00C04B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933,617</w:t>
            </w:r>
          </w:p>
        </w:tc>
        <w:tc>
          <w:tcPr>
            <w:tcW w:w="297" w:type="dxa"/>
          </w:tcPr>
          <w:p w14:paraId="65E181D4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3E8659" w14:textId="23563F46" w:rsidR="00C04B58" w:rsidRPr="00142343" w:rsidRDefault="00C04B58" w:rsidP="00C04B5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772,384</w:t>
            </w:r>
          </w:p>
        </w:tc>
      </w:tr>
    </w:tbl>
    <w:p w14:paraId="4874C44A" w14:textId="77777777" w:rsidR="005B3B34" w:rsidRPr="00142343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</w:rPr>
        <w:sectPr w:rsidR="005B3B34" w:rsidRPr="00142343" w:rsidSect="00AE36F2">
          <w:headerReference w:type="default" r:id="rId11"/>
          <w:footerReference w:type="default" r:id="rId12"/>
          <w:pgSz w:w="11907" w:h="16840" w:code="9"/>
          <w:pgMar w:top="691" w:right="1080" w:bottom="576" w:left="1152" w:header="720" w:footer="720" w:gutter="0"/>
          <w:pgNumType w:start="18"/>
          <w:cols w:space="708"/>
          <w:docGrid w:linePitch="360"/>
        </w:sectPr>
      </w:pPr>
    </w:p>
    <w:p w14:paraId="429B2A6B" w14:textId="636E62E7" w:rsidR="005B3B34" w:rsidRPr="00142343" w:rsidRDefault="005B3B34" w:rsidP="004E5F34">
      <w:pPr>
        <w:pStyle w:val="ListBullet4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34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5B7150D" w14:textId="77777777" w:rsidR="005B3B34" w:rsidRPr="00142343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F66D1" w14:textId="20468EDA" w:rsidR="005B3B34" w:rsidRPr="00142343" w:rsidRDefault="005B3B34" w:rsidP="00D27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 w:hanging="15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142343">
        <w:rPr>
          <w:rFonts w:asciiTheme="majorBidi" w:hAnsiTheme="majorBidi" w:cstheme="majorBidi"/>
          <w:sz w:val="30"/>
          <w:szCs w:val="30"/>
        </w:rPr>
        <w:t>31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</w:t>
      </w:r>
      <w:r w:rsidR="004B0776" w:rsidRPr="00142343">
        <w:rPr>
          <w:rFonts w:asciiTheme="majorBidi" w:hAnsiTheme="majorBidi" w:cstheme="majorBidi"/>
          <w:sz w:val="30"/>
          <w:szCs w:val="30"/>
          <w:cs/>
        </w:rPr>
        <w:t>จากเงินลงทุนระหว่างปีสิ้นสุดวันเดียวกัน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084AA0" w14:textId="77777777" w:rsidR="005B3B34" w:rsidRPr="00142343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14234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14234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14234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14234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14234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Pr="00142343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1F1E4E85" w:rsidR="004B0776" w:rsidRPr="00142343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46A0CF37" w14:textId="77777777" w:rsidR="005B3B34" w:rsidRPr="0014234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14234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14234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142343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</w:t>
            </w:r>
            <w:r w:rsidR="005B3B34"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14234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142343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614F22" w:rsidRPr="0014234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138EF4C9" w:rsidR="00614F22" w:rsidRPr="00142343" w:rsidRDefault="00614F22" w:rsidP="00614F22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0AB45E9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47106E3D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5B6CAD2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3513F316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73FC229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08AD43A9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D5B630C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4297129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DF3BE6D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799AF781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F9206D1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7016DB0A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056B4267" w14:textId="77777777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59F7FB6D" w:rsidR="00614F22" w:rsidRPr="00142343" w:rsidRDefault="00614F22" w:rsidP="00614F2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F3108" w:rsidRPr="0014234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DF3108" w:rsidRPr="00142343" w:rsidRDefault="00DF3108" w:rsidP="00DF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DF3108" w:rsidRPr="00142343" w:rsidRDefault="00DF3108" w:rsidP="00DF31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DF3108" w:rsidRPr="00142343" w:rsidRDefault="00DF3108" w:rsidP="00DF310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DF3108" w:rsidRPr="00142343" w:rsidRDefault="00DF3108" w:rsidP="00DF31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7CD8" w:rsidRPr="0014234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EF7CD8" w:rsidRPr="00142343" w:rsidRDefault="00EF7CD8" w:rsidP="0016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061BDF16" w:rsidR="00EF7CD8" w:rsidRPr="00142343" w:rsidRDefault="00EF7CD8" w:rsidP="00EF7CD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EF7CD8" w:rsidRPr="00142343" w:rsidRDefault="00EF7CD8" w:rsidP="00EF7CD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72E338B1" w:rsidR="00EF7CD8" w:rsidRPr="00142343" w:rsidRDefault="00EF7CD8" w:rsidP="00EF7CD8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EF7CD8" w:rsidRPr="00142343" w:rsidRDefault="00EF7CD8" w:rsidP="00EF7CD8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0A4CE5FA" w:rsidR="00EF7CD8" w:rsidRPr="00142343" w:rsidRDefault="00EF7CD8" w:rsidP="00EF7CD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2901A8D2" w:rsidR="00EF7CD8" w:rsidRPr="00142343" w:rsidRDefault="00EF7CD8" w:rsidP="00EF7CD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1F772FEE" w:rsidR="00EF7CD8" w:rsidRPr="00142343" w:rsidRDefault="009E3931" w:rsidP="00EF7CD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142,780</w:t>
            </w:r>
          </w:p>
        </w:tc>
        <w:tc>
          <w:tcPr>
            <w:tcW w:w="178" w:type="dxa"/>
          </w:tcPr>
          <w:p w14:paraId="718AF332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770326B2" w:rsidR="00EF7CD8" w:rsidRPr="00142343" w:rsidRDefault="00EF7CD8" w:rsidP="00EF7C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74,340</w:t>
            </w:r>
          </w:p>
        </w:tc>
      </w:tr>
      <w:tr w:rsidR="00EF7CD8" w:rsidRPr="0014234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EF7CD8" w:rsidRPr="00142343" w:rsidRDefault="00EF7CD8" w:rsidP="0016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431F5082" w:rsidR="00EF7CD8" w:rsidRPr="00142343" w:rsidRDefault="00EF7CD8" w:rsidP="00EF7CD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EF7CD8" w:rsidRPr="00142343" w:rsidRDefault="00EF7CD8" w:rsidP="00EF7C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DAD23B3" w:rsidR="00EF7CD8" w:rsidRPr="00142343" w:rsidRDefault="00EF7CD8" w:rsidP="00EF7CD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2B9E832E" w:rsidR="00EF7CD8" w:rsidRPr="00142343" w:rsidRDefault="009E3931" w:rsidP="00EF7CD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142,780</w:t>
            </w:r>
          </w:p>
        </w:tc>
        <w:tc>
          <w:tcPr>
            <w:tcW w:w="178" w:type="dxa"/>
          </w:tcPr>
          <w:p w14:paraId="25035B6D" w14:textId="77777777" w:rsidR="00EF7CD8" w:rsidRPr="00142343" w:rsidRDefault="00EF7CD8" w:rsidP="00EF7CD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774DCEEE" w:rsidR="00EF7CD8" w:rsidRPr="00142343" w:rsidRDefault="00EF7CD8" w:rsidP="00EF7C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74,340</w:t>
            </w:r>
          </w:p>
        </w:tc>
      </w:tr>
    </w:tbl>
    <w:p w14:paraId="127D4418" w14:textId="77777777" w:rsidR="005B3B34" w:rsidRPr="00142343" w:rsidRDefault="005B3B34" w:rsidP="005B3B34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AA04B0" w14:textId="77777777" w:rsidR="005B3B34" w:rsidRPr="00142343" w:rsidRDefault="005B3B34" w:rsidP="005B3B34">
      <w:pPr>
        <w:rPr>
          <w:rFonts w:asciiTheme="majorBidi" w:hAnsiTheme="majorBidi" w:cstheme="majorBidi"/>
          <w:b/>
          <w:bCs/>
          <w:sz w:val="30"/>
          <w:szCs w:val="30"/>
        </w:rPr>
        <w:sectPr w:rsidR="005B3B34" w:rsidRPr="00142343" w:rsidSect="00CF42B3">
          <w:headerReference w:type="default" r:id="rId13"/>
          <w:footerReference w:type="default" r:id="rId14"/>
          <w:pgSz w:w="16840" w:h="11907" w:orient="landscape"/>
          <w:pgMar w:top="1350" w:right="1152" w:bottom="576" w:left="1152" w:header="720" w:footer="720" w:gutter="0"/>
          <w:cols w:space="708"/>
          <w:docGrid w:linePitch="360"/>
        </w:sectPr>
      </w:pPr>
    </w:p>
    <w:p w14:paraId="3AEA1EC9" w14:textId="00DCCA64" w:rsidR="005B3B34" w:rsidRPr="00142343" w:rsidRDefault="00CC2165" w:rsidP="0016052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47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646D2CE" w14:textId="77777777" w:rsidR="002A42F3" w:rsidRPr="00142343" w:rsidRDefault="002A42F3" w:rsidP="00FC1B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142343" w14:paraId="29398F7D" w14:textId="1C88EA9F" w:rsidTr="00DD143E">
        <w:tc>
          <w:tcPr>
            <w:tcW w:w="3420" w:type="dxa"/>
            <w:shd w:val="clear" w:color="auto" w:fill="auto"/>
          </w:tcPr>
          <w:p w14:paraId="4C998A88" w14:textId="77777777" w:rsidR="007A3E72" w:rsidRPr="00142343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46F61" w14:textId="77777777" w:rsidR="007A3E72" w:rsidRPr="00142343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11AC43" w14:textId="77777777" w:rsidR="007A3E72" w:rsidRPr="00142343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B9D8950" w14:textId="42EF7B9C" w:rsidR="007A3E72" w:rsidRPr="00142343" w:rsidRDefault="007A3E72" w:rsidP="00DD143E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A3E72" w:rsidRPr="00142343" w14:paraId="45237913" w14:textId="5151A08E" w:rsidTr="00B11625">
        <w:tc>
          <w:tcPr>
            <w:tcW w:w="3420" w:type="dxa"/>
            <w:shd w:val="clear" w:color="auto" w:fill="auto"/>
          </w:tcPr>
          <w:p w14:paraId="24D7E1F2" w14:textId="7777777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9E5346" w14:textId="61B5E582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BEDA05D" w14:textId="7777777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9D9154" w14:textId="7777777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DD200E" w14:textId="4CA08FB8" w:rsidR="007A3E72" w:rsidRPr="00142343" w:rsidRDefault="0046634B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937E9" w14:textId="4D41121B" w:rsidR="007A3E72" w:rsidRPr="00142343" w:rsidRDefault="007A3E72" w:rsidP="00E8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5A" w:rsidRPr="00142343" w14:paraId="7776DBB1" w14:textId="48F3E0FB" w:rsidTr="007A74A8">
        <w:tc>
          <w:tcPr>
            <w:tcW w:w="3420" w:type="dxa"/>
            <w:shd w:val="clear" w:color="auto" w:fill="auto"/>
          </w:tcPr>
          <w:p w14:paraId="7CE8AC62" w14:textId="77777777" w:rsidR="00900F5A" w:rsidRPr="00142343" w:rsidRDefault="00900F5A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2A2DAE" w14:textId="77777777" w:rsidR="00900F5A" w:rsidRPr="00142343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272C46" w14:textId="77777777" w:rsidR="00900F5A" w:rsidRPr="00142343" w:rsidRDefault="00900F5A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4F0AD2D3" w14:textId="5F91AB18" w:rsidR="00900F5A" w:rsidRPr="00142343" w:rsidRDefault="00900F5A" w:rsidP="0062398F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142343" w14:paraId="744E0836" w14:textId="22A09370" w:rsidTr="00B11625">
        <w:tc>
          <w:tcPr>
            <w:tcW w:w="3420" w:type="dxa"/>
            <w:shd w:val="clear" w:color="auto" w:fill="auto"/>
          </w:tcPr>
          <w:p w14:paraId="25D6FC2E" w14:textId="77777777" w:rsidR="007A3E72" w:rsidRPr="00142343" w:rsidRDefault="007A3E72" w:rsidP="0062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953353" w14:textId="77777777" w:rsidR="007A3E72" w:rsidRPr="00142343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DEBCFC" w14:textId="77777777" w:rsidR="007A3E72" w:rsidRPr="00142343" w:rsidRDefault="007A3E72" w:rsidP="0062398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142343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584048" w14:textId="77777777" w:rsidR="007A3E72" w:rsidRPr="00142343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AA703E9" w14:textId="77777777" w:rsidR="007A3E72" w:rsidRPr="00142343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1B1EEB5" w14:textId="77777777" w:rsidR="007A3E72" w:rsidRPr="00142343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2" w:type="dxa"/>
          </w:tcPr>
          <w:p w14:paraId="054507CF" w14:textId="60EEBC12" w:rsidR="007A3E72" w:rsidRPr="00142343" w:rsidRDefault="007A3E72" w:rsidP="00A2582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3695" w:rsidRPr="00142343" w14:paraId="13368089" w14:textId="0D62EBE9" w:rsidTr="00A25825">
        <w:tc>
          <w:tcPr>
            <w:tcW w:w="3420" w:type="dxa"/>
            <w:shd w:val="clear" w:color="auto" w:fill="auto"/>
          </w:tcPr>
          <w:p w14:paraId="615CB98D" w14:textId="631C1B2F" w:rsidR="00D03695" w:rsidRPr="00142343" w:rsidRDefault="00D03695" w:rsidP="00D03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5467F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3CE3"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293CE3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93CE3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D472E0A" w14:textId="77777777" w:rsidR="00D03695" w:rsidRPr="00142343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EBE0AF9" w14:textId="77777777" w:rsidR="00D03695" w:rsidRPr="00142343" w:rsidRDefault="00D03695" w:rsidP="00D036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2D8048A" w14:textId="3A7F339B" w:rsidR="00D03695" w:rsidRPr="00142343" w:rsidRDefault="00D03695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2F920" w14:textId="77777777" w:rsidR="00D03695" w:rsidRPr="00142343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160B" w14:textId="3CEBA244" w:rsidR="00D03695" w:rsidRPr="00142343" w:rsidRDefault="00D03695" w:rsidP="006546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118,995</w:t>
            </w:r>
          </w:p>
        </w:tc>
        <w:tc>
          <w:tcPr>
            <w:tcW w:w="243" w:type="dxa"/>
          </w:tcPr>
          <w:p w14:paraId="70F0FBB4" w14:textId="77777777" w:rsidR="00D03695" w:rsidRPr="00142343" w:rsidRDefault="00D03695" w:rsidP="00D0369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701115A" w14:textId="07D7B754" w:rsidR="00D03695" w:rsidRPr="00142343" w:rsidRDefault="00D03695" w:rsidP="006546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170,328</w:t>
            </w:r>
          </w:p>
        </w:tc>
      </w:tr>
      <w:tr w:rsidR="009E3931" w:rsidRPr="00142343" w14:paraId="5E412071" w14:textId="77777777" w:rsidTr="00B11625">
        <w:tc>
          <w:tcPr>
            <w:tcW w:w="3420" w:type="dxa"/>
            <w:shd w:val="clear" w:color="auto" w:fill="auto"/>
          </w:tcPr>
          <w:p w14:paraId="5EA20A3A" w14:textId="77777777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6F32D5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9FDCE1A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D8822D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06E42B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C2E13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5304A52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8A00733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3931" w:rsidRPr="00142343" w14:paraId="2661FE5D" w14:textId="77777777" w:rsidTr="00B11625">
        <w:tc>
          <w:tcPr>
            <w:tcW w:w="3420" w:type="dxa"/>
            <w:shd w:val="clear" w:color="auto" w:fill="auto"/>
          </w:tcPr>
          <w:p w14:paraId="6539A924" w14:textId="77A72180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1AA616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9629C4B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12BE4A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1AFCF1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7667E26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2022E0F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AD960B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3931" w:rsidRPr="00142343" w14:paraId="400FCF28" w14:textId="77777777" w:rsidTr="00BE0582">
        <w:tc>
          <w:tcPr>
            <w:tcW w:w="3420" w:type="dxa"/>
            <w:shd w:val="clear" w:color="auto" w:fill="auto"/>
          </w:tcPr>
          <w:p w14:paraId="12EDC686" w14:textId="12968200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E5B302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51133A2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F6BAE0" w14:textId="0683AFE9" w:rsidR="009E3931" w:rsidRPr="00142343" w:rsidRDefault="009E3931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6BE1F1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C7A7B9" w14:textId="72413140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11,258</w:t>
            </w:r>
          </w:p>
        </w:tc>
        <w:tc>
          <w:tcPr>
            <w:tcW w:w="243" w:type="dxa"/>
          </w:tcPr>
          <w:p w14:paraId="367A67DB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0EF1BF2" w14:textId="32672479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11,258</w:t>
            </w:r>
          </w:p>
        </w:tc>
      </w:tr>
      <w:tr w:rsidR="009E3931" w:rsidRPr="00142343" w14:paraId="77EA2F4B" w14:textId="77777777" w:rsidTr="00FD19E7">
        <w:tc>
          <w:tcPr>
            <w:tcW w:w="3420" w:type="dxa"/>
          </w:tcPr>
          <w:p w14:paraId="0C8BD9E1" w14:textId="599CA126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3256C4" w14:textId="1A329FD8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23788B9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20161B20" w:rsidR="009E3931" w:rsidRPr="00142343" w:rsidRDefault="009E3931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F4C6F7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1C379" w14:textId="328FE19C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  <w:tc>
          <w:tcPr>
            <w:tcW w:w="243" w:type="dxa"/>
          </w:tcPr>
          <w:p w14:paraId="3034FFAE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C418076" w14:textId="1FAFF428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</w:tr>
      <w:tr w:rsidR="009E3931" w:rsidRPr="00142343" w14:paraId="57D863DD" w14:textId="77777777" w:rsidTr="00FD19E7">
        <w:tc>
          <w:tcPr>
            <w:tcW w:w="3420" w:type="dxa"/>
          </w:tcPr>
          <w:p w14:paraId="33E33F85" w14:textId="11634D88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08A7EF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1F54C3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03ADFB" w14:textId="4033164D" w:rsidR="009E3931" w:rsidRPr="00142343" w:rsidRDefault="009E3931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365AA9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0F57C" w14:textId="02EB6018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13,136</w:t>
            </w:r>
          </w:p>
        </w:tc>
        <w:tc>
          <w:tcPr>
            <w:tcW w:w="243" w:type="dxa"/>
          </w:tcPr>
          <w:p w14:paraId="07168C10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707F897" w14:textId="1AD21D36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13,136</w:t>
            </w:r>
          </w:p>
        </w:tc>
      </w:tr>
      <w:tr w:rsidR="009E3931" w:rsidRPr="00142343" w14:paraId="1AAA9196" w14:textId="77777777" w:rsidTr="00C62346">
        <w:tc>
          <w:tcPr>
            <w:tcW w:w="3420" w:type="dxa"/>
          </w:tcPr>
          <w:p w14:paraId="02099981" w14:textId="4A1F6B01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5528A15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882585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141A49" w14:textId="5F400E91" w:rsidR="009E3931" w:rsidRPr="00142343" w:rsidRDefault="009E3931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413A7D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8A55" w14:textId="4C1986F5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2,658</w:t>
            </w:r>
          </w:p>
        </w:tc>
        <w:tc>
          <w:tcPr>
            <w:tcW w:w="243" w:type="dxa"/>
          </w:tcPr>
          <w:p w14:paraId="046085D8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FB7455" w14:textId="7F240585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2,658</w:t>
            </w:r>
          </w:p>
        </w:tc>
      </w:tr>
      <w:tr w:rsidR="009E3931" w:rsidRPr="00142343" w14:paraId="3ABEF877" w14:textId="77777777" w:rsidTr="00C62346">
        <w:tc>
          <w:tcPr>
            <w:tcW w:w="3420" w:type="dxa"/>
            <w:shd w:val="clear" w:color="auto" w:fill="auto"/>
          </w:tcPr>
          <w:p w14:paraId="6E2536F8" w14:textId="2CCB7249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BAC97F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CD0DB4A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2EDB" w14:textId="377BB275" w:rsidR="009E3931" w:rsidRPr="00142343" w:rsidRDefault="009E3931" w:rsidP="0016052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C393D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C9D0D" w14:textId="1E2E2F26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15,794</w:t>
            </w:r>
          </w:p>
        </w:tc>
        <w:tc>
          <w:tcPr>
            <w:tcW w:w="243" w:type="dxa"/>
          </w:tcPr>
          <w:p w14:paraId="7F21ACEF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44319" w14:textId="23F4CD28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15,794</w:t>
            </w:r>
          </w:p>
        </w:tc>
      </w:tr>
      <w:tr w:rsidR="009E3931" w:rsidRPr="00142343" w14:paraId="0B48032B" w14:textId="77777777" w:rsidTr="00C62346">
        <w:tc>
          <w:tcPr>
            <w:tcW w:w="3420" w:type="dxa"/>
            <w:shd w:val="clear" w:color="auto" w:fill="auto"/>
          </w:tcPr>
          <w:p w14:paraId="550ADF95" w14:textId="77777777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303A09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E2F3C1E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65DCD0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FD50A47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2327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4CB6E02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3931" w:rsidRPr="00142343" w14:paraId="75603FF1" w14:textId="77777777" w:rsidTr="00B11625">
        <w:tc>
          <w:tcPr>
            <w:tcW w:w="3420" w:type="dxa"/>
            <w:shd w:val="clear" w:color="auto" w:fill="auto"/>
          </w:tcPr>
          <w:p w14:paraId="245190CB" w14:textId="47391385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2C712B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FE6C05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4D9457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2740B8D4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3931" w:rsidRPr="00142343" w14:paraId="687A8DDB" w14:textId="77777777" w:rsidTr="00B11625">
        <w:tc>
          <w:tcPr>
            <w:tcW w:w="3420" w:type="dxa"/>
            <w:shd w:val="clear" w:color="auto" w:fill="auto"/>
          </w:tcPr>
          <w:p w14:paraId="734C7296" w14:textId="021F11E3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D4C8BF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2622BA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193C8802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4BA4986E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889D5" w14:textId="59FB0AAE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105,859</w:t>
            </w:r>
          </w:p>
        </w:tc>
        <w:tc>
          <w:tcPr>
            <w:tcW w:w="243" w:type="dxa"/>
          </w:tcPr>
          <w:p w14:paraId="1F4C6A00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32B54DB2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157,192</w:t>
            </w:r>
          </w:p>
        </w:tc>
      </w:tr>
      <w:tr w:rsidR="009E3931" w:rsidRPr="00142343" w14:paraId="5EBC1B19" w14:textId="77777777" w:rsidTr="00B11625">
        <w:tc>
          <w:tcPr>
            <w:tcW w:w="3420" w:type="dxa"/>
            <w:shd w:val="clear" w:color="auto" w:fill="auto"/>
          </w:tcPr>
          <w:p w14:paraId="41664FCC" w14:textId="33B4DE2F" w:rsidR="009E3931" w:rsidRPr="00142343" w:rsidRDefault="009E3931" w:rsidP="009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D102BD7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06E8BB5" w14:textId="77777777" w:rsidR="009E3931" w:rsidRPr="00142343" w:rsidRDefault="009E3931" w:rsidP="009E39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3844B40E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  <w:shd w:val="clear" w:color="auto" w:fill="auto"/>
          </w:tcPr>
          <w:p w14:paraId="2CE203E1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B988A" w14:textId="36095C21" w:rsidR="009E3931" w:rsidRPr="00142343" w:rsidRDefault="002745CD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103,201</w:t>
            </w:r>
          </w:p>
        </w:tc>
        <w:tc>
          <w:tcPr>
            <w:tcW w:w="243" w:type="dxa"/>
          </w:tcPr>
          <w:p w14:paraId="38D7E31D" w14:textId="77777777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119D3F34" w:rsidR="009E3931" w:rsidRPr="00142343" w:rsidRDefault="009E3931" w:rsidP="009E393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154,534</w:t>
            </w:r>
          </w:p>
        </w:tc>
      </w:tr>
    </w:tbl>
    <w:p w14:paraId="16F63BB0" w14:textId="4D548740" w:rsidR="00A56F1C" w:rsidRPr="00142343" w:rsidRDefault="00A56F1C" w:rsidP="00177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2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ED581EF" w14:textId="77777777" w:rsidR="00A56F1C" w:rsidRPr="00142343" w:rsidRDefault="00A5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 w:rsidRPr="00142343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67C2FF88" w14:textId="146EC1FA" w:rsidR="00A56F1C" w:rsidRPr="00142343" w:rsidRDefault="00EE59E4" w:rsidP="00A56F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ในการประชุมคณะกรรมการบริษัทเมื่อวันที่ </w:t>
      </w:r>
      <w:r w:rsidRPr="00142343">
        <w:rPr>
          <w:rFonts w:asciiTheme="majorBidi" w:hAnsiTheme="majorBidi" w:cstheme="majorBidi"/>
          <w:sz w:val="30"/>
          <w:szCs w:val="30"/>
        </w:rPr>
        <w:t xml:space="preserve">10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42343">
        <w:rPr>
          <w:rFonts w:asciiTheme="majorBidi" w:hAnsiTheme="majorBidi" w:cstheme="majorBidi"/>
          <w:sz w:val="30"/>
          <w:szCs w:val="30"/>
        </w:rPr>
        <w:t xml:space="preserve">2563 </w:t>
      </w:r>
      <w:r w:rsidRPr="00142343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คณะกรรมการบริษัทมีมติอนุมัติให้บริษัทยกเลิกโครงการก่อสร้างโรงงานแห่งใหม่ในจังหวัดลำพูน ตามที่คณะกรรมการบริษัทได้ทบทวนการลงทุนอย่างต่อเนื่อง</w:t>
      </w:r>
      <w:r w:rsidR="00603307" w:rsidRPr="00142343">
        <w:rPr>
          <w:rFonts w:asciiTheme="majorBidi" w:hAnsiTheme="majorBidi" w:cstheme="majorBidi"/>
          <w:sz w:val="30"/>
          <w:szCs w:val="30"/>
          <w:cs/>
        </w:rPr>
        <w:br/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มาโดยตลอด แต่เนื่องจากสถานการณ์ทางการตลาดในปัจจุบัน คณะกรรมการบริษัทได้พิจารณาผลตอบแทนแล้วพบว่าไม่คุ้มค่ากับการลงทุน จึงมีมติเห็นควรอนุมัติให้บริษัทยกเลิกการลงทุนในโครงการดังกล่าว ในไตรมาส </w:t>
      </w:r>
      <w:r w:rsidRPr="00142343">
        <w:rPr>
          <w:rFonts w:asciiTheme="majorBidi" w:hAnsiTheme="majorBidi" w:cstheme="majorBidi"/>
          <w:sz w:val="30"/>
          <w:szCs w:val="30"/>
        </w:rPr>
        <w:t>3</w:t>
      </w:r>
      <w:r w:rsidR="00603307" w:rsidRPr="00142343">
        <w:rPr>
          <w:rFonts w:asciiTheme="majorBidi" w:hAnsiTheme="majorBidi" w:cstheme="majorBidi"/>
          <w:sz w:val="30"/>
          <w:szCs w:val="30"/>
          <w:cs/>
        </w:rPr>
        <w:br/>
      </w:r>
      <w:r w:rsidRPr="00142343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142343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14234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บริษัทแต่งตั้งผู้ประเมินราคาอิสระเพื่อทำการทบทวนและทำการทดสอบการด้อยค่าของ</w:t>
      </w:r>
      <w:r w:rsidR="00A25825" w:rsidRPr="00142343">
        <w:rPr>
          <w:rFonts w:asciiTheme="majorBidi" w:hAnsiTheme="majorBidi" w:cstheme="majorBidi" w:hint="cs"/>
          <w:spacing w:val="-6"/>
          <w:sz w:val="30"/>
          <w:szCs w:val="30"/>
          <w:cs/>
        </w:rPr>
        <w:t>อสังหาริมทรัพย์</w:t>
      </w:r>
      <w:r w:rsidR="00603307" w:rsidRPr="0014234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142343">
        <w:rPr>
          <w:rFonts w:asciiTheme="majorBidi" w:hAnsiTheme="majorBidi" w:cstheme="majorBidi"/>
          <w:sz w:val="30"/>
          <w:szCs w:val="30"/>
          <w:cs/>
        </w:rPr>
        <w:t>ในจังหวัดลำพูน</w:t>
      </w:r>
    </w:p>
    <w:p w14:paraId="5C49BA26" w14:textId="77777777" w:rsidR="00893EF7" w:rsidRPr="00142343" w:rsidRDefault="00893EF7" w:rsidP="00A56F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54CDD" w14:textId="3242CCCA" w:rsidR="00893EF7" w:rsidRPr="00142343" w:rsidRDefault="00893EF7" w:rsidP="00893EF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D7336C" w:rsidRPr="00D7336C">
        <w:rPr>
          <w:rFonts w:asciiTheme="majorBidi" w:hAnsiTheme="majorBidi" w:cstheme="majorBidi"/>
          <w:sz w:val="30"/>
          <w:szCs w:val="30"/>
        </w:rPr>
        <w:t>31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7336C" w:rsidRPr="00D7336C">
        <w:rPr>
          <w:rFonts w:asciiTheme="majorBidi" w:hAnsiTheme="majorBidi" w:cstheme="majorBidi"/>
          <w:sz w:val="30"/>
          <w:szCs w:val="30"/>
        </w:rPr>
        <w:t>2566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142343">
        <w:rPr>
          <w:rFonts w:asciiTheme="majorBidi" w:hAnsiTheme="majorBidi" w:cstheme="majorBidi"/>
          <w:sz w:val="30"/>
          <w:szCs w:val="30"/>
        </w:rPr>
        <w:t>1</w:t>
      </w:r>
      <w:r w:rsidR="00865323" w:rsidRPr="00142343">
        <w:rPr>
          <w:rFonts w:asciiTheme="majorBidi" w:hAnsiTheme="majorBidi" w:cstheme="majorBidi"/>
          <w:sz w:val="30"/>
          <w:szCs w:val="30"/>
        </w:rPr>
        <w:t>65.6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336C" w:rsidRPr="00D7336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165.9 </w:t>
      </w: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ประเมินราคาโดยผู้ประเมินราคาอิสระโดยประเมินมูลค่ายุติธรรมของที่ดินโดยใช้วิธีราคาตลาด (</w:t>
      </w:r>
      <w:r w:rsidRPr="00142343">
        <w:rPr>
          <w:rFonts w:asciiTheme="majorBidi" w:hAnsiTheme="majorBidi" w:cstheme="majorBidi"/>
          <w:sz w:val="30"/>
          <w:szCs w:val="30"/>
        </w:rPr>
        <w:t xml:space="preserve">Market Data Approach) </w:t>
      </w:r>
      <w:r w:rsidRPr="00142343">
        <w:rPr>
          <w:rFonts w:asciiTheme="majorBidi" w:hAnsiTheme="majorBidi" w:cstheme="majorBidi"/>
          <w:sz w:val="30"/>
          <w:szCs w:val="30"/>
          <w:cs/>
        </w:rPr>
        <w:t>และประเมินมูลค่าของอาคารระหว่างก่อสร้างโดยใช้วิธีราคาทุนเปลี่ยนแทน (</w:t>
      </w:r>
      <w:r w:rsidRPr="00142343">
        <w:rPr>
          <w:rFonts w:asciiTheme="majorBidi" w:hAnsiTheme="majorBidi" w:cstheme="majorBidi"/>
          <w:sz w:val="30"/>
          <w:szCs w:val="30"/>
        </w:rPr>
        <w:t xml:space="preserve">Cost Approach)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="00D7336C" w:rsidRPr="00D7336C">
        <w:rPr>
          <w:rFonts w:asciiTheme="majorBidi" w:hAnsiTheme="majorBidi" w:cstheme="majorBidi"/>
          <w:sz w:val="30"/>
          <w:szCs w:val="30"/>
        </w:rPr>
        <w:t>3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F1D8EC" w14:textId="77777777" w:rsidR="002F67A0" w:rsidRPr="00142343" w:rsidRDefault="002F67A0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375D2" w14:textId="0A877DCD" w:rsidR="00EE59E4" w:rsidRPr="00142343" w:rsidRDefault="00EE59E4" w:rsidP="00EE59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42343">
        <w:rPr>
          <w:rFonts w:asciiTheme="majorBidi" w:hAnsiTheme="majorBidi" w:cstheme="majorBidi"/>
          <w:sz w:val="30"/>
          <w:szCs w:val="30"/>
        </w:rPr>
        <w:t>256</w:t>
      </w:r>
      <w:r w:rsidR="000C4EE8" w:rsidRPr="00142343">
        <w:rPr>
          <w:rFonts w:asciiTheme="majorBidi" w:hAnsiTheme="majorBidi" w:cstheme="majorBidi"/>
          <w:sz w:val="30"/>
          <w:szCs w:val="30"/>
        </w:rPr>
        <w:t>6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D0302D" w:rsidRPr="0014234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42343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บริษัทรับรู้ผลขาดทุนจากการด้อยค่าของ</w:t>
      </w:r>
      <w:r w:rsidR="00E51DE9" w:rsidRPr="00142343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="00D76721" w:rsidRPr="00142343">
        <w:rPr>
          <w:rFonts w:asciiTheme="majorBidi" w:hAnsiTheme="majorBidi" w:cstheme="majorBidi" w:hint="cs"/>
          <w:sz w:val="30"/>
          <w:szCs w:val="30"/>
          <w:cs/>
        </w:rPr>
        <w:t>ในจังหวัด</w:t>
      </w:r>
      <w:r w:rsidRPr="00142343">
        <w:rPr>
          <w:rFonts w:asciiTheme="majorBidi" w:hAnsiTheme="majorBidi" w:cstheme="majorBidi"/>
          <w:sz w:val="30"/>
          <w:szCs w:val="30"/>
          <w:cs/>
        </w:rPr>
        <w:t>ลำพูน</w:t>
      </w:r>
      <w:r w:rsidR="00FB5D5B" w:rsidRPr="00142343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142343">
        <w:rPr>
          <w:rFonts w:asciiTheme="majorBidi" w:hAnsiTheme="majorBidi" w:cstheme="majorBidi"/>
          <w:sz w:val="30"/>
          <w:szCs w:val="30"/>
          <w:cs/>
        </w:rPr>
        <w:t>จำนวน</w:t>
      </w:r>
      <w:r w:rsidR="009E3931" w:rsidRPr="00142343">
        <w:rPr>
          <w:rFonts w:asciiTheme="majorBidi" w:hAnsiTheme="majorBidi" w:cstheme="majorBidi"/>
          <w:sz w:val="30"/>
          <w:szCs w:val="30"/>
        </w:rPr>
        <w:t xml:space="preserve"> 2.7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F80FDC" w:rsidRPr="00142343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14234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C4EE8" w:rsidRPr="0014234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65ED2" w:rsidRPr="00142343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0C4EE8" w:rsidRPr="00142343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4234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80FDC" w:rsidRPr="00142343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Pr="0014234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ในงบกำไรขาดทุนรวมและงบกำไรขาดทุนเฉพาะ</w:t>
      </w:r>
      <w:r w:rsidR="00FB5D5B" w:rsidRPr="00142343">
        <w:rPr>
          <w:rFonts w:asciiTheme="majorBidi" w:hAnsiTheme="majorBidi" w:cstheme="majorBidi" w:hint="cs"/>
          <w:sz w:val="30"/>
          <w:szCs w:val="30"/>
          <w:cs/>
        </w:rPr>
        <w:t>กิจการ</w:t>
      </w:r>
    </w:p>
    <w:p w14:paraId="234A2682" w14:textId="77777777" w:rsidR="007B42A5" w:rsidRPr="00142343" w:rsidRDefault="007B42A5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BC94" w14:textId="7B1B9917" w:rsidR="00A33392" w:rsidRPr="00142343" w:rsidRDefault="00A33392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54682" w14:textId="08416D39" w:rsidR="00EE59E4" w:rsidRPr="00142343" w:rsidRDefault="00EE59E4" w:rsidP="003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E59E4" w:rsidRPr="00142343" w:rsidSect="009600C2">
          <w:headerReference w:type="default" r:id="rId15"/>
          <w:footerReference w:type="default" r:id="rId16"/>
          <w:pgSz w:w="11909" w:h="16834" w:code="9"/>
          <w:pgMar w:top="691" w:right="1080" w:bottom="576" w:left="1152" w:header="720" w:footer="720" w:gutter="0"/>
          <w:cols w:space="720"/>
          <w:docGrid w:linePitch="245"/>
        </w:sectPr>
      </w:pPr>
    </w:p>
    <w:p w14:paraId="07548058" w14:textId="2F250955" w:rsidR="00FB5D5B" w:rsidRPr="00142343" w:rsidRDefault="0037181E" w:rsidP="00BD519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970502F" w14:textId="77777777" w:rsidR="00D668CF" w:rsidRPr="00142343" w:rsidRDefault="00D668CF" w:rsidP="00D668CF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18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142343" w14:paraId="64E0B51F" w14:textId="77777777" w:rsidTr="004E5952">
        <w:trPr>
          <w:trHeight w:val="372"/>
        </w:trPr>
        <w:tc>
          <w:tcPr>
            <w:tcW w:w="3618" w:type="dxa"/>
          </w:tcPr>
          <w:p w14:paraId="584C1BAD" w14:textId="77777777" w:rsidR="005B3B34" w:rsidRPr="00142343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142343" w:rsidRDefault="005B3B3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52" w:rsidRPr="00142343" w14:paraId="038361CF" w14:textId="77777777" w:rsidTr="004E5952">
        <w:trPr>
          <w:trHeight w:val="355"/>
        </w:trPr>
        <w:tc>
          <w:tcPr>
            <w:tcW w:w="3618" w:type="dxa"/>
          </w:tcPr>
          <w:p w14:paraId="1B915349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134D60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9925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48B1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0A90D9D9" w:rsidR="006E0C82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AC578B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2C842" w14:textId="390BE397" w:rsidR="00003387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142343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142343" w14:paraId="64E97FC6" w14:textId="77777777" w:rsidTr="004E5952">
        <w:trPr>
          <w:trHeight w:val="372"/>
        </w:trPr>
        <w:tc>
          <w:tcPr>
            <w:tcW w:w="3618" w:type="dxa"/>
          </w:tcPr>
          <w:p w14:paraId="624BFB98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7FFD54E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116E6265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BF000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2E257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B94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8A61A" w14:textId="53B42225" w:rsidR="006E0C82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58DADC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C44F" w14:textId="1826DD51" w:rsidR="00003387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142343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6E0C82" w:rsidRPr="00142343" w:rsidRDefault="006E0C82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142343" w14:paraId="245D777E" w14:textId="77777777" w:rsidTr="004E5952">
        <w:trPr>
          <w:trHeight w:val="372"/>
        </w:trPr>
        <w:tc>
          <w:tcPr>
            <w:tcW w:w="3618" w:type="dxa"/>
          </w:tcPr>
          <w:p w14:paraId="6CD7AD90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4AA27BB2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AA116" w14:textId="42F054ED" w:rsidR="0013573B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FE28889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313C7" w14:textId="26052E84" w:rsidR="00003387" w:rsidRPr="00142343" w:rsidRDefault="00363FC4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142343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142343" w14:paraId="79734FA8" w14:textId="77777777" w:rsidTr="004E5952">
        <w:trPr>
          <w:trHeight w:val="355"/>
        </w:trPr>
        <w:tc>
          <w:tcPr>
            <w:tcW w:w="4248" w:type="dxa"/>
            <w:gridSpan w:val="2"/>
          </w:tcPr>
          <w:p w14:paraId="7E77A712" w14:textId="271BF958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56703D4B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2A86A4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142343" w:rsidRDefault="000E4F90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142343" w14:paraId="098BCFC4" w14:textId="77777777" w:rsidTr="004E5952">
        <w:trPr>
          <w:trHeight w:val="372"/>
        </w:trPr>
        <w:tc>
          <w:tcPr>
            <w:tcW w:w="3618" w:type="dxa"/>
          </w:tcPr>
          <w:p w14:paraId="57C3E5DA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5A7CB306" w14:textId="0DD00D83" w:rsidR="00003387" w:rsidRPr="00142343" w:rsidRDefault="00D01F0F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03387"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5952" w:rsidRPr="00142343" w14:paraId="433448D7" w14:textId="77777777" w:rsidTr="004E5952">
        <w:trPr>
          <w:trHeight w:val="388"/>
        </w:trPr>
        <w:tc>
          <w:tcPr>
            <w:tcW w:w="3618" w:type="dxa"/>
          </w:tcPr>
          <w:p w14:paraId="53AE3CC3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5E3DC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9AA3B" w14:textId="77777777" w:rsidR="00003387" w:rsidRPr="00142343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142343" w:rsidRDefault="0000338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13573B" w:rsidRPr="00142343" w:rsidRDefault="0013573B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EE8" w:rsidRPr="00142343" w14:paraId="606D3D48" w14:textId="77777777" w:rsidTr="004E5952">
        <w:trPr>
          <w:trHeight w:val="388"/>
        </w:trPr>
        <w:tc>
          <w:tcPr>
            <w:tcW w:w="3618" w:type="dxa"/>
          </w:tcPr>
          <w:p w14:paraId="5E455530" w14:textId="77015990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2343">
              <w:rPr>
                <w:rFonts w:ascii="Angsana New" w:hAnsi="Angsana New"/>
                <w:sz w:val="30"/>
                <w:szCs w:val="30"/>
              </w:rPr>
              <w:t>256</w:t>
            </w:r>
            <w:r w:rsidR="004704B1" w:rsidRPr="0014234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24E20BD3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C5B06" w14:textId="5A0C7ADD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273,026</w:t>
            </w:r>
          </w:p>
        </w:tc>
        <w:tc>
          <w:tcPr>
            <w:tcW w:w="270" w:type="dxa"/>
          </w:tcPr>
          <w:p w14:paraId="1C6C9F97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3365B" w14:textId="3D783F0A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891,621</w:t>
            </w:r>
          </w:p>
        </w:tc>
        <w:tc>
          <w:tcPr>
            <w:tcW w:w="270" w:type="dxa"/>
          </w:tcPr>
          <w:p w14:paraId="5DB8F402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75DE59" w14:textId="1A2A4EA2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2,587,680</w:t>
            </w:r>
          </w:p>
        </w:tc>
        <w:tc>
          <w:tcPr>
            <w:tcW w:w="270" w:type="dxa"/>
          </w:tcPr>
          <w:p w14:paraId="13DFCC35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A9D8DC" w14:textId="70069A71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19,420</w:t>
            </w:r>
          </w:p>
        </w:tc>
        <w:tc>
          <w:tcPr>
            <w:tcW w:w="270" w:type="dxa"/>
          </w:tcPr>
          <w:p w14:paraId="0DF12DF7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A4C955" w14:textId="1D2F7BF4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98,734</w:t>
            </w:r>
          </w:p>
        </w:tc>
        <w:tc>
          <w:tcPr>
            <w:tcW w:w="270" w:type="dxa"/>
          </w:tcPr>
          <w:p w14:paraId="5DCC9DD0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1EC115" w14:textId="0D2D8925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99,561</w:t>
            </w:r>
          </w:p>
        </w:tc>
        <w:tc>
          <w:tcPr>
            <w:tcW w:w="270" w:type="dxa"/>
            <w:tcBorders>
              <w:left w:val="nil"/>
            </w:tcBorders>
          </w:tcPr>
          <w:p w14:paraId="0C25D889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CF2FE6" w14:textId="5659E3FA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3,970,042</w:t>
            </w:r>
          </w:p>
        </w:tc>
      </w:tr>
      <w:tr w:rsidR="000C4EE8" w:rsidRPr="00142343" w14:paraId="4F389DE5" w14:textId="77777777" w:rsidTr="00BC0E03">
        <w:trPr>
          <w:trHeight w:val="388"/>
        </w:trPr>
        <w:tc>
          <w:tcPr>
            <w:tcW w:w="3618" w:type="dxa"/>
          </w:tcPr>
          <w:p w14:paraId="371D17D0" w14:textId="7C04FC9A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227693E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CFD51D4" w14:textId="7E5CE330" w:rsidR="000C4EE8" w:rsidRPr="00142343" w:rsidRDefault="000C4EE8" w:rsidP="0088683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4D3917D8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548D9E" w14:textId="169FE044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2,63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20C99934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071935" w14:textId="42DE98FF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142343">
              <w:rPr>
                <w:rFonts w:ascii="Angsana New" w:hAnsi="Angsana New"/>
                <w:sz w:val="30"/>
                <w:szCs w:val="30"/>
              </w:rPr>
              <w:t>,5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70" w:type="dxa"/>
            <w:vAlign w:val="center"/>
          </w:tcPr>
          <w:p w14:paraId="385F04BC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456B27" w14:textId="50C41996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8,508</w:t>
            </w:r>
          </w:p>
        </w:tc>
        <w:tc>
          <w:tcPr>
            <w:tcW w:w="270" w:type="dxa"/>
            <w:vAlign w:val="center"/>
          </w:tcPr>
          <w:p w14:paraId="722C7C40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A78F39" w14:textId="0CDF3309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6,88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4A2E4DCE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6BB857" w14:textId="7927F311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42343">
              <w:rPr>
                <w:rFonts w:ascii="Angsana New" w:hAnsi="Angsana New"/>
                <w:sz w:val="30"/>
                <w:szCs w:val="30"/>
              </w:rPr>
              <w:t>,4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8BE002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1D970E" w14:textId="2BD4F066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76,011</w:t>
            </w:r>
          </w:p>
        </w:tc>
      </w:tr>
      <w:tr w:rsidR="000C4EE8" w:rsidRPr="00142343" w14:paraId="40554D03" w14:textId="77777777" w:rsidTr="00BC0E03">
        <w:trPr>
          <w:trHeight w:val="388"/>
        </w:trPr>
        <w:tc>
          <w:tcPr>
            <w:tcW w:w="3618" w:type="dxa"/>
          </w:tcPr>
          <w:p w14:paraId="05FFCDFA" w14:textId="616402D9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18DB0DC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C6B4DF" w14:textId="4E4D29F6" w:rsidR="000C4EE8" w:rsidRPr="00142343" w:rsidRDefault="000C4EE8" w:rsidP="0088683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15BDC2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1D80EF" w14:textId="67114473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20,53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00E83947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7EA1436" w14:textId="55991C86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58,973</w:t>
            </w:r>
          </w:p>
        </w:tc>
        <w:tc>
          <w:tcPr>
            <w:tcW w:w="270" w:type="dxa"/>
            <w:vAlign w:val="center"/>
          </w:tcPr>
          <w:p w14:paraId="1A163709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4A03EC" w14:textId="7C3CF2C3" w:rsidR="000C4EE8" w:rsidRPr="00142343" w:rsidRDefault="000C4EE8" w:rsidP="00C3731A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90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F8562A7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268C6A" w14:textId="5442C70E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13,12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40E5A024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3D52A1" w14:textId="17FD069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(92,630)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97C440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50BC50" w14:textId="51EC2F25" w:rsidR="000C4EE8" w:rsidRPr="00142343" w:rsidRDefault="000C4EE8" w:rsidP="00293CE3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4EE8" w:rsidRPr="00142343" w14:paraId="4B46E082" w14:textId="77777777" w:rsidTr="00BC0E03">
        <w:trPr>
          <w:trHeight w:val="388"/>
        </w:trPr>
        <w:tc>
          <w:tcPr>
            <w:tcW w:w="3618" w:type="dxa"/>
          </w:tcPr>
          <w:p w14:paraId="5D0E3153" w14:textId="0289A52B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048737E4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77C72C" w14:textId="709734EB" w:rsidR="000C4EE8" w:rsidRPr="00142343" w:rsidRDefault="000C4EE8" w:rsidP="0088683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820B64E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FEA793" w14:textId="73FE9569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70" w:type="dxa"/>
            <w:vAlign w:val="center"/>
          </w:tcPr>
          <w:p w14:paraId="396F990E" w14:textId="1F79E420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94F823C" w14:textId="69034056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(29,632)</w:t>
            </w:r>
          </w:p>
        </w:tc>
        <w:tc>
          <w:tcPr>
            <w:tcW w:w="270" w:type="dxa"/>
            <w:vAlign w:val="center"/>
          </w:tcPr>
          <w:p w14:paraId="4A43EA99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8BCF44" w14:textId="6421884D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(8,419)</w:t>
            </w:r>
          </w:p>
        </w:tc>
        <w:tc>
          <w:tcPr>
            <w:tcW w:w="270" w:type="dxa"/>
            <w:vAlign w:val="center"/>
          </w:tcPr>
          <w:p w14:paraId="509B3BD1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52B224" w14:textId="6C303CCE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(2,14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588FA86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498AB1D" w14:textId="4E9CB7E1" w:rsidR="000C4EE8" w:rsidRPr="00142343" w:rsidRDefault="000C4EE8" w:rsidP="00293CE3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9E859F7" w14:textId="77777777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2FFD2CE" w14:textId="5C07A0ED" w:rsidR="000C4EE8" w:rsidRPr="00142343" w:rsidRDefault="000C4EE8" w:rsidP="000C4EE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(40,317)</w:t>
            </w:r>
          </w:p>
        </w:tc>
      </w:tr>
      <w:tr w:rsidR="000C4EE8" w:rsidRPr="00142343" w14:paraId="64FD6F51" w14:textId="77777777" w:rsidTr="004704B1">
        <w:trPr>
          <w:trHeight w:val="388"/>
        </w:trPr>
        <w:tc>
          <w:tcPr>
            <w:tcW w:w="3618" w:type="dxa"/>
          </w:tcPr>
          <w:p w14:paraId="3104AA96" w14:textId="31B198D9" w:rsidR="000C4EE8" w:rsidRPr="00142343" w:rsidRDefault="000C4EE8" w:rsidP="0087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04B1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B11051A" w14:textId="77777777" w:rsidR="000C4EE8" w:rsidRPr="00142343" w:rsidRDefault="000C4EE8" w:rsidP="000C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FD6A4B" w14:textId="7F87F52C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273,026</w:t>
            </w:r>
          </w:p>
        </w:tc>
        <w:tc>
          <w:tcPr>
            <w:tcW w:w="270" w:type="dxa"/>
            <w:vAlign w:val="bottom"/>
          </w:tcPr>
          <w:p w14:paraId="72E3B3C2" w14:textId="77777777" w:rsidR="000C4EE8" w:rsidRPr="00142343" w:rsidRDefault="000C4EE8" w:rsidP="00470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7404B3" w14:textId="1DD58DBA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914,67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1E51E2C" w14:textId="77777777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C33AFA" w14:textId="24AACC0C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2,638,525</w:t>
            </w:r>
          </w:p>
        </w:tc>
        <w:tc>
          <w:tcPr>
            <w:tcW w:w="270" w:type="dxa"/>
            <w:vAlign w:val="bottom"/>
          </w:tcPr>
          <w:p w14:paraId="65BA5D1D" w14:textId="77777777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9308A3" w14:textId="4762BA08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19,509</w:t>
            </w:r>
          </w:p>
        </w:tc>
        <w:tc>
          <w:tcPr>
            <w:tcW w:w="270" w:type="dxa"/>
            <w:vAlign w:val="bottom"/>
          </w:tcPr>
          <w:p w14:paraId="58BF2CA8" w14:textId="77777777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2101E6" w14:textId="31879E4C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116,587</w:t>
            </w:r>
          </w:p>
        </w:tc>
        <w:tc>
          <w:tcPr>
            <w:tcW w:w="270" w:type="dxa"/>
            <w:vAlign w:val="bottom"/>
          </w:tcPr>
          <w:p w14:paraId="4252985D" w14:textId="77777777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B3455D" w14:textId="3AD097D6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43,411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C90A4BC" w14:textId="77777777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AC1062" w14:textId="6F5DB87E" w:rsidR="000C4EE8" w:rsidRPr="00142343" w:rsidRDefault="000C4EE8" w:rsidP="004704B1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4,005,736</w:t>
            </w:r>
          </w:p>
        </w:tc>
      </w:tr>
      <w:tr w:rsidR="00886838" w:rsidRPr="00142343" w14:paraId="4E2C6822" w14:textId="77777777" w:rsidTr="00886838">
        <w:trPr>
          <w:trHeight w:val="84"/>
        </w:trPr>
        <w:tc>
          <w:tcPr>
            <w:tcW w:w="3618" w:type="dxa"/>
          </w:tcPr>
          <w:p w14:paraId="59D4CBDF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628FBA" w14:textId="3E38DC32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  <w:vAlign w:val="center"/>
          </w:tcPr>
          <w:p w14:paraId="1030C18B" w14:textId="77777777" w:rsidR="00C04B58" w:rsidRPr="00142343" w:rsidRDefault="00C04B58" w:rsidP="00C0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7DA56C" w14:textId="49A97AAB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29</w:t>
            </w:r>
            <w:r w:rsidR="005F1201" w:rsidRPr="001423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43FF55B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4B464B9" w14:textId="2C04AE5B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31,68</w:t>
            </w:r>
            <w:r w:rsidR="005F1201" w:rsidRPr="0014234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5788DDAE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8AD3933" w14:textId="162943C0" w:rsidR="00C04B58" w:rsidRPr="00142343" w:rsidRDefault="00C1612D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6,333</w:t>
            </w:r>
          </w:p>
        </w:tc>
        <w:tc>
          <w:tcPr>
            <w:tcW w:w="270" w:type="dxa"/>
            <w:vAlign w:val="center"/>
          </w:tcPr>
          <w:p w14:paraId="68781CF6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FFFFCF" w14:textId="5F93CA90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6,</w:t>
            </w:r>
            <w:r w:rsidR="00697333" w:rsidRPr="00142343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70" w:type="dxa"/>
            <w:vAlign w:val="center"/>
          </w:tcPr>
          <w:p w14:paraId="7405852F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EF7D671" w14:textId="07797D82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54,</w:t>
            </w:r>
            <w:r w:rsidR="0062327A" w:rsidRPr="00142343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36E317" w14:textId="77777777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D345E0" w14:textId="7B46A0A3" w:rsidR="00C04B58" w:rsidRPr="00142343" w:rsidRDefault="00C04B58" w:rsidP="00C04B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10</w:t>
            </w:r>
            <w:r w:rsidR="00B27831" w:rsidRPr="00142343">
              <w:rPr>
                <w:rFonts w:ascii="Angsana New" w:hAnsi="Angsana New"/>
                <w:sz w:val="30"/>
                <w:szCs w:val="30"/>
              </w:rPr>
              <w:t>1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B27831" w:rsidRPr="00142343">
              <w:rPr>
                <w:rFonts w:ascii="Angsana New" w:hAnsi="Angsana New"/>
                <w:sz w:val="30"/>
                <w:szCs w:val="30"/>
              </w:rPr>
              <w:t>08</w:t>
            </w:r>
            <w:r w:rsidRPr="0014234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731A" w:rsidRPr="00142343" w14:paraId="7151AC25" w14:textId="77777777" w:rsidTr="00C3731A">
        <w:trPr>
          <w:trHeight w:val="388"/>
        </w:trPr>
        <w:tc>
          <w:tcPr>
            <w:tcW w:w="3618" w:type="dxa"/>
          </w:tcPr>
          <w:p w14:paraId="19D65238" w14:textId="47625188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E1CDF32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AB6B7D" w14:textId="60C7E2B2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F476A94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D0BD9A" w14:textId="70739160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</w:t>
            </w:r>
            <w:r w:rsidR="00F74CCF" w:rsidRPr="00142343">
              <w:rPr>
                <w:rFonts w:ascii="Angsana New" w:hAnsi="Angsana New"/>
                <w:sz w:val="30"/>
                <w:szCs w:val="30"/>
              </w:rPr>
              <w:t>1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F74CCF" w:rsidRPr="00142343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70" w:type="dxa"/>
            <w:vAlign w:val="center"/>
          </w:tcPr>
          <w:p w14:paraId="7006B74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CB2F6A3" w14:textId="5223B9AA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5,836</w:t>
            </w:r>
          </w:p>
        </w:tc>
        <w:tc>
          <w:tcPr>
            <w:tcW w:w="270" w:type="dxa"/>
            <w:vAlign w:val="center"/>
          </w:tcPr>
          <w:p w14:paraId="08ACBA3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6F7749" w14:textId="3AA41E71" w:rsidR="00C3731A" w:rsidRPr="00142343" w:rsidRDefault="00697333" w:rsidP="00697333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90" w:hanging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040200A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90CCF8" w14:textId="7923524C" w:rsidR="00C3731A" w:rsidRPr="00142343" w:rsidRDefault="008C2F25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5,022</w:t>
            </w:r>
          </w:p>
        </w:tc>
        <w:tc>
          <w:tcPr>
            <w:tcW w:w="270" w:type="dxa"/>
            <w:vAlign w:val="center"/>
          </w:tcPr>
          <w:p w14:paraId="4A141957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C115ED" w14:textId="0EC952D3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(22,660)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FFBC0FB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01CF0E2" w14:textId="15BF1813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731A" w:rsidRPr="00142343" w14:paraId="2DF0D475" w14:textId="77777777" w:rsidTr="00C3731A">
        <w:trPr>
          <w:trHeight w:val="388"/>
        </w:trPr>
        <w:tc>
          <w:tcPr>
            <w:tcW w:w="3618" w:type="dxa"/>
          </w:tcPr>
          <w:p w14:paraId="32811E53" w14:textId="7EA38929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F5BE00" w14:textId="6A77705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70" w:type="dxa"/>
            <w:vAlign w:val="center"/>
          </w:tcPr>
          <w:p w14:paraId="6186CCF5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71AD5F" w14:textId="031D96E5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center"/>
          </w:tcPr>
          <w:p w14:paraId="2314CB3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FC59FB3" w14:textId="21328824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(28,300)</w:t>
            </w:r>
          </w:p>
        </w:tc>
        <w:tc>
          <w:tcPr>
            <w:tcW w:w="270" w:type="dxa"/>
            <w:vAlign w:val="center"/>
          </w:tcPr>
          <w:p w14:paraId="0B8C8D3E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A1336B3" w14:textId="616E337B" w:rsidR="00C3731A" w:rsidRPr="00142343" w:rsidRDefault="00C1612D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(7,662)</w:t>
            </w:r>
          </w:p>
        </w:tc>
        <w:tc>
          <w:tcPr>
            <w:tcW w:w="270" w:type="dxa"/>
            <w:vAlign w:val="center"/>
          </w:tcPr>
          <w:p w14:paraId="3E264D31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6C144F" w14:textId="5B16FF2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="00697333" w:rsidRPr="00142343">
              <w:rPr>
                <w:rFonts w:ascii="Angsana New" w:hAnsi="Angsana New"/>
                <w:sz w:val="30"/>
                <w:szCs w:val="30"/>
              </w:rPr>
              <w:t>2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697333" w:rsidRPr="00142343">
              <w:rPr>
                <w:rFonts w:ascii="Angsana New" w:hAnsi="Angsana New"/>
                <w:sz w:val="30"/>
                <w:szCs w:val="30"/>
              </w:rPr>
              <w:t>558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3540DC9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818EF34" w14:textId="69E552FA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8F0EF38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AA1D838" w14:textId="1D65B80B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(39,513)</w:t>
            </w:r>
          </w:p>
        </w:tc>
      </w:tr>
      <w:tr w:rsidR="00C3731A" w:rsidRPr="00142343" w14:paraId="1A320DEC" w14:textId="77777777" w:rsidTr="004E5952">
        <w:trPr>
          <w:trHeight w:val="372"/>
        </w:trPr>
        <w:tc>
          <w:tcPr>
            <w:tcW w:w="3618" w:type="dxa"/>
          </w:tcPr>
          <w:p w14:paraId="6546016D" w14:textId="07C44E05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30" w:type="dxa"/>
          </w:tcPr>
          <w:p w14:paraId="49B18FBC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F0AB" w14:textId="23F7295B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274,362</w:t>
            </w:r>
          </w:p>
        </w:tc>
        <w:tc>
          <w:tcPr>
            <w:tcW w:w="270" w:type="dxa"/>
            <w:vAlign w:val="center"/>
          </w:tcPr>
          <w:p w14:paraId="3294B400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42B6" w14:textId="3C777E19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926,50</w:t>
            </w:r>
            <w:r w:rsidR="00D12ED8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236E0A6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B893" w14:textId="1BD8A750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2,647,74</w:t>
            </w:r>
            <w:r w:rsidR="00D12ED8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7E05C5FA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FB36" w14:textId="21433841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A2341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CA2341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center"/>
          </w:tcPr>
          <w:p w14:paraId="281A15F8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697F" w14:textId="6F7AB590" w:rsidR="00C3731A" w:rsidRPr="00142343" w:rsidRDefault="00CA2341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125,116</w:t>
            </w:r>
          </w:p>
        </w:tc>
        <w:tc>
          <w:tcPr>
            <w:tcW w:w="270" w:type="dxa"/>
            <w:vAlign w:val="center"/>
          </w:tcPr>
          <w:p w14:paraId="01E2199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2F2E" w14:textId="5D5BDDBA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 w:rsidR="00D12ED8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C5D94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567E" w14:textId="1AE24B0C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4,067,</w:t>
            </w:r>
            <w:r w:rsidR="00D12ED8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</w:tbl>
    <w:p w14:paraId="60387E89" w14:textId="77777777" w:rsidR="00711067" w:rsidRPr="00142343" w:rsidRDefault="00711067">
      <w:r w:rsidRPr="00142343">
        <w:br w:type="page"/>
      </w:r>
    </w:p>
    <w:tbl>
      <w:tblPr>
        <w:tblW w:w="1407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4"/>
        <w:gridCol w:w="626"/>
        <w:gridCol w:w="1162"/>
        <w:gridCol w:w="267"/>
        <w:gridCol w:w="1162"/>
        <w:gridCol w:w="267"/>
        <w:gridCol w:w="1251"/>
        <w:gridCol w:w="267"/>
        <w:gridCol w:w="1162"/>
        <w:gridCol w:w="267"/>
        <w:gridCol w:w="1162"/>
        <w:gridCol w:w="236"/>
        <w:gridCol w:w="1196"/>
        <w:gridCol w:w="267"/>
        <w:gridCol w:w="1165"/>
        <w:gridCol w:w="18"/>
      </w:tblGrid>
      <w:tr w:rsidR="00E411C7" w:rsidRPr="00142343" w14:paraId="3DAE9EB7" w14:textId="77777777" w:rsidTr="008A3CCC">
        <w:trPr>
          <w:trHeight w:val="350"/>
        </w:trPr>
        <w:tc>
          <w:tcPr>
            <w:tcW w:w="3604" w:type="dxa"/>
          </w:tcPr>
          <w:p w14:paraId="51776E1F" w14:textId="62DD55FC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475" w:type="dxa"/>
            <w:gridSpan w:val="15"/>
          </w:tcPr>
          <w:p w14:paraId="6DC87147" w14:textId="0554C33E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6D7" w:rsidRPr="00142343" w14:paraId="2E0D606A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6F0B97F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2AD0BAA4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94E126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8E31C9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8FB0F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643ED9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CBE0DA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7DD2C1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B0AFB80" w14:textId="52A30E5B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5F189E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C1D52A" w14:textId="4AD40071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4446F3" w14:textId="029AED02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7" w:type="dxa"/>
            <w:tcBorders>
              <w:left w:val="nil"/>
            </w:tcBorders>
          </w:tcPr>
          <w:p w14:paraId="1A11EF5A" w14:textId="36C26909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80ECE8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142343" w14:paraId="2D5F0F20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52389E12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6114F107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6F873C" w14:textId="4BE4EA5B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A40602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871BEC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7" w:type="dxa"/>
          </w:tcPr>
          <w:p w14:paraId="6D46F21E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5C355E1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1C28D67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FB77B23" w14:textId="546A9213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CFBDBF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1E4887" w14:textId="24B4898C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F98DEBD" w14:textId="0C8324E5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7" w:type="dxa"/>
            <w:tcBorders>
              <w:left w:val="nil"/>
            </w:tcBorders>
          </w:tcPr>
          <w:p w14:paraId="38CD8027" w14:textId="2F433018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2B1205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142343" w14:paraId="54A8CB73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32D41924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6" w:type="dxa"/>
          </w:tcPr>
          <w:p w14:paraId="0DD53DBE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E5653" w14:textId="69ADB0DB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7" w:type="dxa"/>
          </w:tcPr>
          <w:p w14:paraId="63327FBF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35BBB2C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11285955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3F7DD42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7" w:type="dxa"/>
          </w:tcPr>
          <w:p w14:paraId="66EFFC79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FB5A372" w14:textId="4968D5E0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164C1F1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81AF68" w14:textId="49141025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D2FF80A" w14:textId="1E2B1D64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tcBorders>
              <w:left w:val="nil"/>
            </w:tcBorders>
          </w:tcPr>
          <w:p w14:paraId="28D3EC57" w14:textId="7D11C142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811253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142343" w14:paraId="30E6CCBC" w14:textId="77777777" w:rsidTr="008A3CCC">
        <w:trPr>
          <w:gridAfter w:val="1"/>
          <w:wAfter w:w="18" w:type="dxa"/>
          <w:trHeight w:val="367"/>
        </w:trPr>
        <w:tc>
          <w:tcPr>
            <w:tcW w:w="4230" w:type="dxa"/>
            <w:gridSpan w:val="2"/>
          </w:tcPr>
          <w:p w14:paraId="780C5DC4" w14:textId="23C13508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D761873" w14:textId="4766C01D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0694AB27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076B39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</w:tcPr>
          <w:p w14:paraId="34D35E39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BD2926A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847C0F4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3C21F52" w14:textId="55E1BF66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93835A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A332024" w14:textId="4D8E2EBB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</w:tcPr>
          <w:p w14:paraId="0AA6332F" w14:textId="771358A3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7" w:type="dxa"/>
            <w:tcBorders>
              <w:left w:val="nil"/>
            </w:tcBorders>
          </w:tcPr>
          <w:p w14:paraId="2773054C" w14:textId="0D261FFF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3F2606FC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11C7" w:rsidRPr="00142343" w14:paraId="45C4542A" w14:textId="77777777" w:rsidTr="008A3CCC">
        <w:trPr>
          <w:trHeight w:val="350"/>
        </w:trPr>
        <w:tc>
          <w:tcPr>
            <w:tcW w:w="3604" w:type="dxa"/>
          </w:tcPr>
          <w:p w14:paraId="21492450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0E02C6A4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49" w:type="dxa"/>
            <w:gridSpan w:val="14"/>
          </w:tcPr>
          <w:p w14:paraId="62D8A1DF" w14:textId="4FE708DA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16D7" w:rsidRPr="00142343" w14:paraId="6BA9C108" w14:textId="77777777" w:rsidTr="008A3CCC">
        <w:trPr>
          <w:gridAfter w:val="1"/>
          <w:wAfter w:w="18" w:type="dxa"/>
          <w:trHeight w:val="752"/>
        </w:trPr>
        <w:tc>
          <w:tcPr>
            <w:tcW w:w="3604" w:type="dxa"/>
          </w:tcPr>
          <w:p w14:paraId="3C3E34D7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17DDA7FA" w14:textId="27626FC4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626" w:type="dxa"/>
          </w:tcPr>
          <w:p w14:paraId="2D81D7B2" w14:textId="77777777" w:rsidR="00E411C7" w:rsidRPr="00142343" w:rsidRDefault="00E411C7" w:rsidP="00FB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93C9224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3BF5E0C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87CC92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BFF18D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A29972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E5817B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52812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2FF12F5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5D8CA5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9752E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849EC8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14:paraId="21FB603F" w14:textId="0D8C3973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411404" w14:textId="77777777" w:rsidR="00E411C7" w:rsidRPr="00142343" w:rsidRDefault="00E411C7" w:rsidP="008F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05C" w:rsidRPr="00142343" w14:paraId="1425887B" w14:textId="77777777" w:rsidTr="008A3CC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6A5F391A" w14:textId="3B393A03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sz w:val="30"/>
                <w:szCs w:val="30"/>
              </w:rPr>
              <w:t>1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423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26" w:type="dxa"/>
          </w:tcPr>
          <w:p w14:paraId="621E9B8C" w14:textId="77777777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B42226D" w14:textId="295649FE" w:rsidR="002F705C" w:rsidRPr="00142343" w:rsidRDefault="002F705C" w:rsidP="00F6643D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67" w:type="dxa"/>
          </w:tcPr>
          <w:p w14:paraId="432F7DE6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FFDB347" w14:textId="28839925" w:rsidR="002F705C" w:rsidRPr="00142343" w:rsidRDefault="002F705C" w:rsidP="00F6643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687,34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</w:tcPr>
          <w:p w14:paraId="12D372A7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4E22B90" w14:textId="78D3A34E" w:rsidR="002F705C" w:rsidRPr="00142343" w:rsidRDefault="00B7196F" w:rsidP="00F6643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196F">
              <w:rPr>
                <w:rFonts w:ascii="Angsana New" w:hAnsi="Angsana New"/>
                <w:sz w:val="30"/>
                <w:szCs w:val="30"/>
                <w:lang w:val="en-US"/>
              </w:rPr>
              <w:t>2,307,083</w:t>
            </w:r>
          </w:p>
        </w:tc>
        <w:tc>
          <w:tcPr>
            <w:tcW w:w="267" w:type="dxa"/>
          </w:tcPr>
          <w:p w14:paraId="03AE0450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5E8321A" w14:textId="6E2F4B77" w:rsidR="002F705C" w:rsidRPr="00142343" w:rsidRDefault="002F705C" w:rsidP="00F6643D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10,380</w:t>
            </w:r>
          </w:p>
        </w:tc>
        <w:tc>
          <w:tcPr>
            <w:tcW w:w="267" w:type="dxa"/>
          </w:tcPr>
          <w:p w14:paraId="77D6DC65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F8BAEE5" w14:textId="684ADC48" w:rsidR="002F705C" w:rsidRPr="00142343" w:rsidRDefault="002F705C" w:rsidP="0027058E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69,390</w:t>
            </w:r>
          </w:p>
        </w:tc>
        <w:tc>
          <w:tcPr>
            <w:tcW w:w="236" w:type="dxa"/>
          </w:tcPr>
          <w:p w14:paraId="7CC142C2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6A28620F" w14:textId="6748D008" w:rsidR="002F705C" w:rsidRPr="00142343" w:rsidRDefault="00D7336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3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52BEE304" w14:textId="1889665B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1D2AF5D4" w14:textId="5B6D0D55" w:rsidR="002F705C" w:rsidRPr="00142343" w:rsidRDefault="002F705C" w:rsidP="0027058E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3,074,450</w:t>
            </w:r>
          </w:p>
        </w:tc>
      </w:tr>
      <w:tr w:rsidR="002F705C" w:rsidRPr="00142343" w14:paraId="24B42F91" w14:textId="77777777" w:rsidTr="00BC0E03">
        <w:trPr>
          <w:gridAfter w:val="1"/>
          <w:wAfter w:w="18" w:type="dxa"/>
          <w:trHeight w:val="384"/>
        </w:trPr>
        <w:tc>
          <w:tcPr>
            <w:tcW w:w="3604" w:type="dxa"/>
          </w:tcPr>
          <w:p w14:paraId="2BC47385" w14:textId="23476870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2A907335" w14:textId="77777777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02A09372" w14:textId="3DCD9911" w:rsidR="002F705C" w:rsidRPr="00142343" w:rsidRDefault="002F705C" w:rsidP="002F705C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267" w:type="dxa"/>
            <w:vAlign w:val="center"/>
          </w:tcPr>
          <w:p w14:paraId="65453210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A9E6BC1" w14:textId="31C3D33A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41,435</w:t>
            </w:r>
          </w:p>
        </w:tc>
        <w:tc>
          <w:tcPr>
            <w:tcW w:w="267" w:type="dxa"/>
            <w:vAlign w:val="center"/>
          </w:tcPr>
          <w:p w14:paraId="1A9890B9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9F4D93A" w14:textId="344C08BE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67,096</w:t>
            </w:r>
          </w:p>
        </w:tc>
        <w:tc>
          <w:tcPr>
            <w:tcW w:w="267" w:type="dxa"/>
            <w:vAlign w:val="center"/>
          </w:tcPr>
          <w:p w14:paraId="713E85F8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06A67D9F" w14:textId="457E1BE1" w:rsidR="002F705C" w:rsidRPr="00142343" w:rsidRDefault="002F705C" w:rsidP="002F705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5,635</w:t>
            </w:r>
          </w:p>
        </w:tc>
        <w:tc>
          <w:tcPr>
            <w:tcW w:w="267" w:type="dxa"/>
            <w:vAlign w:val="center"/>
          </w:tcPr>
          <w:p w14:paraId="3C2E006C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D6D4098" w14:textId="332CC373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8,704</w:t>
            </w:r>
          </w:p>
        </w:tc>
        <w:tc>
          <w:tcPr>
            <w:tcW w:w="236" w:type="dxa"/>
            <w:vAlign w:val="center"/>
          </w:tcPr>
          <w:p w14:paraId="3353B334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38DCEA0" w14:textId="1F610835" w:rsidR="002F705C" w:rsidRPr="00142343" w:rsidRDefault="002F705C" w:rsidP="000C119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36E81CA4" w14:textId="120DB963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D0E9D45" w14:textId="42D7F3EC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123,126</w:t>
            </w:r>
          </w:p>
        </w:tc>
      </w:tr>
      <w:tr w:rsidR="002F705C" w:rsidRPr="00142343" w14:paraId="0328E2C1" w14:textId="77777777" w:rsidTr="00BC0E03">
        <w:trPr>
          <w:gridAfter w:val="1"/>
          <w:wAfter w:w="18" w:type="dxa"/>
          <w:trHeight w:val="367"/>
        </w:trPr>
        <w:tc>
          <w:tcPr>
            <w:tcW w:w="3604" w:type="dxa"/>
          </w:tcPr>
          <w:p w14:paraId="7EF18E94" w14:textId="5C3720D2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13F7B0F0" w14:textId="77777777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04BB3B1" w14:textId="58DFD4EE" w:rsidR="002F705C" w:rsidRPr="00142343" w:rsidRDefault="002F705C" w:rsidP="000C1197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339523D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914A5D6" w14:textId="63667A13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67" w:type="dxa"/>
            <w:vAlign w:val="center"/>
          </w:tcPr>
          <w:p w14:paraId="482AB4A5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2960F6BC" w14:textId="7E0A3C1B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(29,585)</w:t>
            </w:r>
          </w:p>
        </w:tc>
        <w:tc>
          <w:tcPr>
            <w:tcW w:w="267" w:type="dxa"/>
            <w:vAlign w:val="center"/>
          </w:tcPr>
          <w:p w14:paraId="07E64724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843F670" w14:textId="3F75C72F" w:rsidR="002F705C" w:rsidRPr="00142343" w:rsidRDefault="002F705C" w:rsidP="002F705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(7,080)</w:t>
            </w:r>
          </w:p>
        </w:tc>
        <w:tc>
          <w:tcPr>
            <w:tcW w:w="267" w:type="dxa"/>
            <w:vAlign w:val="center"/>
          </w:tcPr>
          <w:p w14:paraId="5251EFAB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F63389D" w14:textId="244A2555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(2,118)</w:t>
            </w:r>
          </w:p>
        </w:tc>
        <w:tc>
          <w:tcPr>
            <w:tcW w:w="236" w:type="dxa"/>
            <w:vAlign w:val="center"/>
          </w:tcPr>
          <w:p w14:paraId="7C7FC3E3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35FAB02D" w14:textId="106C12A4" w:rsidR="002F705C" w:rsidRPr="00142343" w:rsidRDefault="002F705C" w:rsidP="000C119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D6C7004" w14:textId="77709B1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4C8AC809" w14:textId="1AC988F6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(38,833)</w:t>
            </w:r>
          </w:p>
        </w:tc>
      </w:tr>
      <w:tr w:rsidR="002F705C" w:rsidRPr="00142343" w14:paraId="0D2B1ED5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289568BE" w14:textId="0867EBDA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06E01433" w14:textId="77777777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5D738D77" w14:textId="22C795E8" w:rsidR="002F705C" w:rsidRPr="00142343" w:rsidRDefault="002F705C" w:rsidP="000C1197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506FD20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82987DE" w14:textId="5E9E0468" w:rsidR="002F705C" w:rsidRPr="00142343" w:rsidRDefault="002F705C" w:rsidP="000C119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1C4E4849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237DCEF" w14:textId="1FEECEC9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  <w:tc>
          <w:tcPr>
            <w:tcW w:w="267" w:type="dxa"/>
            <w:vAlign w:val="center"/>
          </w:tcPr>
          <w:p w14:paraId="34236A15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DA97661" w14:textId="67D75D27" w:rsidR="002F705C" w:rsidRPr="00142343" w:rsidRDefault="002F705C" w:rsidP="000C1197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792F5468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7C60C93" w14:textId="22B70562" w:rsidR="002F705C" w:rsidRPr="00142343" w:rsidRDefault="002F705C" w:rsidP="000C119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3DD215D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0555F54F" w14:textId="21FB9F36" w:rsidR="002F705C" w:rsidRPr="00142343" w:rsidRDefault="002F705C" w:rsidP="000C1197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4DB08960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08931221" w14:textId="211C820F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 w:themeColor="text1"/>
                <w:sz w:val="30"/>
                <w:szCs w:val="30"/>
              </w:rPr>
              <w:t>(224)</w:t>
            </w:r>
          </w:p>
        </w:tc>
      </w:tr>
      <w:tr w:rsidR="002F705C" w:rsidRPr="00142343" w14:paraId="7DE0B515" w14:textId="77777777" w:rsidTr="002F705C">
        <w:trPr>
          <w:gridAfter w:val="1"/>
          <w:wAfter w:w="18" w:type="dxa"/>
          <w:trHeight w:val="384"/>
        </w:trPr>
        <w:tc>
          <w:tcPr>
            <w:tcW w:w="3604" w:type="dxa"/>
          </w:tcPr>
          <w:p w14:paraId="7C4FA8A8" w14:textId="1926F280" w:rsidR="002F705C" w:rsidRPr="00142343" w:rsidRDefault="002F705C" w:rsidP="0087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6" w:type="dxa"/>
          </w:tcPr>
          <w:p w14:paraId="17063430" w14:textId="77777777" w:rsidR="002F705C" w:rsidRPr="00142343" w:rsidRDefault="002F705C" w:rsidP="002F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40CD25A" w14:textId="633AADBF" w:rsidR="002F705C" w:rsidRPr="00142343" w:rsidRDefault="002F705C" w:rsidP="002F705C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512</w:t>
            </w:r>
          </w:p>
        </w:tc>
        <w:tc>
          <w:tcPr>
            <w:tcW w:w="267" w:type="dxa"/>
            <w:vAlign w:val="bottom"/>
          </w:tcPr>
          <w:p w14:paraId="5AEEBA62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3712CD4" w14:textId="5D286CAD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728,726</w:t>
            </w:r>
          </w:p>
        </w:tc>
        <w:tc>
          <w:tcPr>
            <w:tcW w:w="267" w:type="dxa"/>
            <w:vAlign w:val="bottom"/>
          </w:tcPr>
          <w:p w14:paraId="77D171B7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9047C3B" w14:textId="21174BB4" w:rsidR="002F705C" w:rsidRPr="00142343" w:rsidRDefault="00B7196F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19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2,344,370</w:t>
            </w:r>
          </w:p>
        </w:tc>
        <w:tc>
          <w:tcPr>
            <w:tcW w:w="267" w:type="dxa"/>
            <w:vAlign w:val="bottom"/>
          </w:tcPr>
          <w:p w14:paraId="7C1EBBEC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21C3A6E" w14:textId="498FF1D1" w:rsidR="002F705C" w:rsidRPr="00142343" w:rsidRDefault="002F705C" w:rsidP="002F705C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8,935</w:t>
            </w:r>
          </w:p>
        </w:tc>
        <w:tc>
          <w:tcPr>
            <w:tcW w:w="267" w:type="dxa"/>
            <w:vAlign w:val="bottom"/>
          </w:tcPr>
          <w:p w14:paraId="4FFA64CD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D33E27F" w14:textId="323CBE76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75,976</w:t>
            </w:r>
          </w:p>
        </w:tc>
        <w:tc>
          <w:tcPr>
            <w:tcW w:w="236" w:type="dxa"/>
            <w:vAlign w:val="bottom"/>
          </w:tcPr>
          <w:p w14:paraId="3A84E14D" w14:textId="77777777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C512371" w14:textId="130B6BEB" w:rsidR="002F705C" w:rsidRPr="00230833" w:rsidRDefault="00D7336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083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bottom"/>
          </w:tcPr>
          <w:p w14:paraId="0EB6A123" w14:textId="366E9B86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6C42589" w14:textId="070DC275" w:rsidR="002F705C" w:rsidRPr="00142343" w:rsidRDefault="002F705C" w:rsidP="002F705C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3,158,519</w:t>
            </w:r>
          </w:p>
        </w:tc>
      </w:tr>
      <w:tr w:rsidR="009E42A8" w:rsidRPr="00142343" w14:paraId="45540F24" w14:textId="77777777" w:rsidTr="00886838">
        <w:trPr>
          <w:gridAfter w:val="1"/>
          <w:wAfter w:w="18" w:type="dxa"/>
          <w:trHeight w:val="367"/>
        </w:trPr>
        <w:tc>
          <w:tcPr>
            <w:tcW w:w="3604" w:type="dxa"/>
          </w:tcPr>
          <w:p w14:paraId="308FEF4D" w14:textId="77777777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1CDC1C70" w14:textId="77777777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33BC8C2" w14:textId="18FAC418" w:rsidR="009E42A8" w:rsidRPr="00142343" w:rsidRDefault="009E42A8" w:rsidP="009E42A8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267" w:type="dxa"/>
            <w:vAlign w:val="center"/>
          </w:tcPr>
          <w:p w14:paraId="67918CAC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5CE864A" w14:textId="14F062C6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41,3</w:t>
            </w:r>
            <w:r w:rsidR="00FF60DF" w:rsidRPr="00142343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67" w:type="dxa"/>
            <w:vAlign w:val="center"/>
          </w:tcPr>
          <w:p w14:paraId="6F029C9F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523F7480" w14:textId="4EB9CE06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6</w:t>
            </w:r>
            <w:r w:rsidR="00C9007D" w:rsidRPr="00142343">
              <w:rPr>
                <w:rFonts w:ascii="Angsana New" w:hAnsi="Angsana New"/>
                <w:sz w:val="30"/>
                <w:szCs w:val="30"/>
              </w:rPr>
              <w:t>6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C9007D" w:rsidRPr="00142343">
              <w:rPr>
                <w:rFonts w:ascii="Angsana New" w:hAnsi="Angsana New"/>
                <w:sz w:val="30"/>
                <w:szCs w:val="30"/>
              </w:rPr>
              <w:t>98</w:t>
            </w:r>
            <w:r w:rsidR="00FF60DF" w:rsidRPr="001423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vAlign w:val="center"/>
          </w:tcPr>
          <w:p w14:paraId="67652C56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F62D747" w14:textId="56B43A55" w:rsidR="009E42A8" w:rsidRPr="00142343" w:rsidRDefault="00FF60DF" w:rsidP="009E42A8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4,796</w:t>
            </w:r>
          </w:p>
        </w:tc>
        <w:tc>
          <w:tcPr>
            <w:tcW w:w="267" w:type="dxa"/>
            <w:vAlign w:val="center"/>
          </w:tcPr>
          <w:p w14:paraId="7DE9982E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CB7E58D" w14:textId="53B4B110" w:rsidR="009E42A8" w:rsidRPr="00142343" w:rsidRDefault="00FF60DF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10</w:t>
            </w:r>
            <w:r w:rsidR="009E42A8"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Pr="00142343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36" w:type="dxa"/>
            <w:vAlign w:val="center"/>
          </w:tcPr>
          <w:p w14:paraId="55EE0CBE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58FF4B6C" w14:textId="4A2DC1D8" w:rsidR="009E42A8" w:rsidRPr="00142343" w:rsidRDefault="00C9007D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08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83F42D0" w14:textId="34C73314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86BA98B" w14:textId="4D4ACB79" w:rsidR="009E42A8" w:rsidRPr="00142343" w:rsidRDefault="009E42A8" w:rsidP="009E42A8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12</w:t>
            </w:r>
            <w:r w:rsidR="00FF60DF" w:rsidRPr="00142343">
              <w:rPr>
                <w:rFonts w:ascii="Angsana New" w:hAnsi="Angsana New"/>
                <w:sz w:val="30"/>
                <w:szCs w:val="30"/>
              </w:rPr>
              <w:t>3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FF60DF" w:rsidRPr="00142343">
              <w:rPr>
                <w:rFonts w:ascii="Angsana New" w:hAnsi="Angsana New"/>
                <w:sz w:val="30"/>
                <w:szCs w:val="30"/>
              </w:rPr>
              <w:t>46</w:t>
            </w:r>
            <w:r w:rsidR="00F6643D" w:rsidRPr="0014234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3731A" w:rsidRPr="00142343" w14:paraId="1414E75B" w14:textId="77777777" w:rsidTr="00886838">
        <w:trPr>
          <w:gridAfter w:val="1"/>
          <w:wAfter w:w="18" w:type="dxa"/>
          <w:trHeight w:val="384"/>
        </w:trPr>
        <w:tc>
          <w:tcPr>
            <w:tcW w:w="3604" w:type="dxa"/>
          </w:tcPr>
          <w:p w14:paraId="44D5A328" w14:textId="58E66585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52E10F85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F1D40ED" w14:textId="20FA8E13" w:rsidR="00C3731A" w:rsidRPr="00142343" w:rsidRDefault="00C3731A" w:rsidP="00C3731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(725)</w:t>
            </w:r>
          </w:p>
        </w:tc>
        <w:tc>
          <w:tcPr>
            <w:tcW w:w="267" w:type="dxa"/>
            <w:vAlign w:val="center"/>
          </w:tcPr>
          <w:p w14:paraId="4050953F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E7A60DC" w14:textId="47293808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67" w:type="dxa"/>
            <w:vAlign w:val="center"/>
          </w:tcPr>
          <w:p w14:paraId="67E2C2FE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015F79D9" w14:textId="6D2F2C21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</w:t>
            </w:r>
            <w:r w:rsidR="009025E6" w:rsidRPr="00142343">
              <w:rPr>
                <w:rFonts w:ascii="Angsana New" w:hAnsi="Angsana New"/>
                <w:sz w:val="30"/>
                <w:szCs w:val="30"/>
              </w:rPr>
              <w:t>8</w:t>
            </w:r>
            <w:r w:rsidRPr="00142343">
              <w:rPr>
                <w:rFonts w:ascii="Angsana New" w:hAnsi="Angsana New"/>
                <w:sz w:val="30"/>
                <w:szCs w:val="30"/>
              </w:rPr>
              <w:t>,2</w:t>
            </w:r>
            <w:r w:rsidR="009025E6" w:rsidRPr="00142343">
              <w:rPr>
                <w:rFonts w:ascii="Angsana New" w:hAnsi="Angsana New"/>
                <w:sz w:val="30"/>
                <w:szCs w:val="30"/>
              </w:rPr>
              <w:t>39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center"/>
          </w:tcPr>
          <w:p w14:paraId="46D218B4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50A84F1" w14:textId="69CA984B" w:rsidR="00C3731A" w:rsidRPr="00142343" w:rsidRDefault="00D512D8" w:rsidP="00C3731A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(7,048)</w:t>
            </w:r>
          </w:p>
        </w:tc>
        <w:tc>
          <w:tcPr>
            <w:tcW w:w="267" w:type="dxa"/>
            <w:vAlign w:val="center"/>
          </w:tcPr>
          <w:p w14:paraId="7F9ABE6E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4AFBAB5" w14:textId="02E36078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="0015160E" w:rsidRPr="00142343">
              <w:rPr>
                <w:rFonts w:ascii="Angsana New" w:hAnsi="Angsana New"/>
                <w:sz w:val="30"/>
                <w:szCs w:val="30"/>
              </w:rPr>
              <w:t>2</w:t>
            </w:r>
            <w:r w:rsidRPr="00142343">
              <w:rPr>
                <w:rFonts w:ascii="Angsana New" w:hAnsi="Angsana New"/>
                <w:sz w:val="30"/>
                <w:szCs w:val="30"/>
              </w:rPr>
              <w:t>,</w:t>
            </w:r>
            <w:r w:rsidR="0015160E" w:rsidRPr="00142343">
              <w:rPr>
                <w:rFonts w:ascii="Angsana New" w:hAnsi="Angsana New"/>
                <w:sz w:val="30"/>
                <w:szCs w:val="30"/>
              </w:rPr>
              <w:t>477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49AA597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797F5D31" w14:textId="6F8B6E14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2C0221CE" w14:textId="497A724A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6BCF8B03" w14:textId="33E66CB3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</w:t>
            </w:r>
            <w:r w:rsidR="009025E6" w:rsidRPr="00142343">
              <w:rPr>
                <w:rFonts w:ascii="Angsana New" w:hAnsi="Angsana New"/>
                <w:sz w:val="30"/>
                <w:szCs w:val="30"/>
              </w:rPr>
              <w:t>8</w:t>
            </w:r>
            <w:r w:rsidRPr="00142343">
              <w:rPr>
                <w:rFonts w:ascii="Angsana New" w:hAnsi="Angsana New"/>
                <w:sz w:val="30"/>
                <w:szCs w:val="30"/>
              </w:rPr>
              <w:t>,7</w:t>
            </w:r>
            <w:r w:rsidR="009025E6" w:rsidRPr="00142343">
              <w:rPr>
                <w:rFonts w:ascii="Angsana New" w:hAnsi="Angsana New"/>
                <w:sz w:val="30"/>
                <w:szCs w:val="30"/>
              </w:rPr>
              <w:t>57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731A" w:rsidRPr="00142343" w14:paraId="1635E776" w14:textId="77777777" w:rsidTr="00886838">
        <w:trPr>
          <w:gridAfter w:val="1"/>
          <w:wAfter w:w="18" w:type="dxa"/>
          <w:trHeight w:val="400"/>
        </w:trPr>
        <w:tc>
          <w:tcPr>
            <w:tcW w:w="3604" w:type="dxa"/>
          </w:tcPr>
          <w:p w14:paraId="6A4E7239" w14:textId="76FC276A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5E80E83F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25A962D" w14:textId="7DE62CCD" w:rsidR="00C3731A" w:rsidRPr="00142343" w:rsidRDefault="00C3731A" w:rsidP="00C3731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14:paraId="383FF54B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8B219E3" w14:textId="37E538B5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3397D29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6275A185" w14:textId="657AF2D8" w:rsidR="00C3731A" w:rsidRPr="00142343" w:rsidRDefault="004203B9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203B9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67" w:type="dxa"/>
            <w:vAlign w:val="center"/>
          </w:tcPr>
          <w:p w14:paraId="55C268E5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E3F0384" w14:textId="1F506AC2" w:rsidR="00C3731A" w:rsidRPr="00142343" w:rsidRDefault="00C3731A" w:rsidP="00C3731A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center"/>
          </w:tcPr>
          <w:p w14:paraId="7276AF2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E29461A" w14:textId="3A4897D0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0732771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7CBCE547" w14:textId="5044501F" w:rsidR="00C3731A" w:rsidRPr="00142343" w:rsidRDefault="00D7336C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3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75B4BCB7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31B8B649" w14:textId="3FD4CFFD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</w:t>
            </w:r>
            <w:r w:rsidR="00A56790" w:rsidRPr="00142343">
              <w:rPr>
                <w:rFonts w:ascii="Angsana New" w:hAnsi="Angsana New"/>
                <w:sz w:val="30"/>
                <w:szCs w:val="30"/>
              </w:rPr>
              <w:t>24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731A" w:rsidRPr="00142343" w14:paraId="10A4F56E" w14:textId="77777777" w:rsidTr="00886838">
        <w:trPr>
          <w:gridAfter w:val="1"/>
          <w:wAfter w:w="18" w:type="dxa"/>
          <w:trHeight w:val="367"/>
        </w:trPr>
        <w:tc>
          <w:tcPr>
            <w:tcW w:w="3604" w:type="dxa"/>
          </w:tcPr>
          <w:p w14:paraId="00FC4BE1" w14:textId="669CA5D3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626" w:type="dxa"/>
          </w:tcPr>
          <w:p w14:paraId="69F7A498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3B5A" w14:textId="685E916E" w:rsidR="00C3731A" w:rsidRPr="00142343" w:rsidRDefault="00C3731A" w:rsidP="00C3731A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67" w:type="dxa"/>
            <w:vAlign w:val="center"/>
          </w:tcPr>
          <w:p w14:paraId="255BD2B9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D3AE" w14:textId="32226DAA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769,81</w:t>
            </w:r>
            <w:r w:rsidR="00A56790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center"/>
          </w:tcPr>
          <w:p w14:paraId="4A589732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D42F7" w14:textId="529995AE" w:rsidR="00C3731A" w:rsidRPr="00142343" w:rsidRDefault="00DB35CB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35CB">
              <w:rPr>
                <w:rFonts w:ascii="Angsana New" w:hAnsi="Angsana New"/>
                <w:b/>
                <w:bCs/>
                <w:sz w:val="30"/>
                <w:szCs w:val="30"/>
              </w:rPr>
              <w:t>2,382,891</w:t>
            </w:r>
          </w:p>
        </w:tc>
        <w:tc>
          <w:tcPr>
            <w:tcW w:w="267" w:type="dxa"/>
            <w:vAlign w:val="center"/>
          </w:tcPr>
          <w:p w14:paraId="68EEC37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705F" w14:textId="40FA1BBC" w:rsidR="00C3731A" w:rsidRPr="00142343" w:rsidRDefault="00807F58" w:rsidP="00C3731A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6,683</w:t>
            </w:r>
          </w:p>
        </w:tc>
        <w:tc>
          <w:tcPr>
            <w:tcW w:w="267" w:type="dxa"/>
            <w:vAlign w:val="center"/>
          </w:tcPr>
          <w:p w14:paraId="4CB9BDCF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B43E" w14:textId="1B71B7BC" w:rsidR="00C3731A" w:rsidRPr="00142343" w:rsidRDefault="00807F58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83,503</w:t>
            </w:r>
          </w:p>
        </w:tc>
        <w:tc>
          <w:tcPr>
            <w:tcW w:w="236" w:type="dxa"/>
            <w:vAlign w:val="center"/>
          </w:tcPr>
          <w:p w14:paraId="776D8C1B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4A67" w14:textId="310C46AF" w:rsidR="00C3731A" w:rsidRPr="00230833" w:rsidRDefault="00D7336C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083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41566B48" w14:textId="114D42F4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E2FE" w14:textId="7A60E4FD" w:rsidR="00C3731A" w:rsidRPr="00142343" w:rsidRDefault="00C3731A" w:rsidP="00C3731A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3,24</w:t>
            </w:r>
            <w:r w:rsidR="0088655C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8655C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</w:tr>
    </w:tbl>
    <w:p w14:paraId="1102D82D" w14:textId="77777777" w:rsidR="00FB5D5B" w:rsidRPr="00142343" w:rsidRDefault="00FB5D5B" w:rsidP="004816D7">
      <w:pPr>
        <w:pStyle w:val="acctfourfigures"/>
        <w:tabs>
          <w:tab w:val="clear" w:pos="765"/>
          <w:tab w:val="decimal" w:pos="880"/>
        </w:tabs>
        <w:spacing w:line="340" w:lineRule="exact"/>
        <w:ind w:left="-108" w:right="-108"/>
        <w:rPr>
          <w:cs/>
          <w:lang w:bidi="th-TH"/>
        </w:rPr>
      </w:pPr>
      <w:r w:rsidRPr="00142343"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8F0B5D" w:rsidRPr="00142343" w14:paraId="52C681DE" w14:textId="77777777" w:rsidTr="00FB0820">
        <w:tc>
          <w:tcPr>
            <w:tcW w:w="3627" w:type="dxa"/>
          </w:tcPr>
          <w:p w14:paraId="4C90F6C8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7058297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013B15F8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B5D" w:rsidRPr="00142343" w14:paraId="62931DAB" w14:textId="77777777" w:rsidTr="00FB0820">
        <w:tc>
          <w:tcPr>
            <w:tcW w:w="3627" w:type="dxa"/>
          </w:tcPr>
          <w:p w14:paraId="2470F30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27F62A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6D8C15E5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6E10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BFE4241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0087E0" w14:textId="6440B4D1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0176D078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142343" w14:paraId="0FED9918" w14:textId="77777777" w:rsidTr="00FB0820">
        <w:tc>
          <w:tcPr>
            <w:tcW w:w="3627" w:type="dxa"/>
          </w:tcPr>
          <w:p w14:paraId="40E60D7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9ED6E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5BEFABC1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3230DE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C133E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3934" w14:textId="534B813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13A25" w14:textId="12A8FC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8279673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142343" w14:paraId="427E45B4" w14:textId="77777777" w:rsidTr="00FB0820">
        <w:tc>
          <w:tcPr>
            <w:tcW w:w="3627" w:type="dxa"/>
          </w:tcPr>
          <w:p w14:paraId="2916EEE8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D8152B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1CBE3FCF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151AB360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E0B46" w14:textId="6BF8009A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050D7C" w14:textId="243C0876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23F82FD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142343" w14:paraId="5D06E3D7" w14:textId="77777777" w:rsidTr="00FB0820">
        <w:tc>
          <w:tcPr>
            <w:tcW w:w="3627" w:type="dxa"/>
          </w:tcPr>
          <w:p w14:paraId="0144E4C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089C3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E88AA06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3C60376D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3754C5A3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9FFAB3" w14:textId="4A2EDA9A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224395D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0B5D" w:rsidRPr="00142343" w14:paraId="2ADC7DBF" w14:textId="77777777" w:rsidTr="00FB0820">
        <w:tc>
          <w:tcPr>
            <w:tcW w:w="3627" w:type="dxa"/>
          </w:tcPr>
          <w:p w14:paraId="6C5F8B0A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65F9F7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6A802D1C" w14:textId="7FC59968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0B5D" w:rsidRPr="00142343" w14:paraId="3CABEEC3" w14:textId="77777777" w:rsidTr="00FB0820">
        <w:tc>
          <w:tcPr>
            <w:tcW w:w="3627" w:type="dxa"/>
          </w:tcPr>
          <w:p w14:paraId="67D0DC87" w14:textId="55B747E8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B5CFC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A37C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3BC629E8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142343" w14:paraId="3FBD2BC1" w14:textId="77777777" w:rsidTr="00FB0820">
        <w:tc>
          <w:tcPr>
            <w:tcW w:w="3627" w:type="dxa"/>
          </w:tcPr>
          <w:p w14:paraId="7A5EC947" w14:textId="228FF67D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058E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215CAAF2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CD05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4211E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74FBE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0FAD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5004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B8013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D0B7B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E3876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8F9BD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1664E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40E4D" w14:textId="7777777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A357" w14:textId="5C6596B6" w:rsidR="008F0B5D" w:rsidRPr="00142343" w:rsidRDefault="008F0B5D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CB" w:rsidRPr="00142343" w14:paraId="47720AD0" w14:textId="77777777" w:rsidTr="00736AC1">
        <w:tc>
          <w:tcPr>
            <w:tcW w:w="3627" w:type="dxa"/>
            <w:vAlign w:val="center"/>
          </w:tcPr>
          <w:p w14:paraId="7EAD3D9C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57219869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E0CF08" w14:textId="13F7CCB4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272,301</w:t>
            </w:r>
          </w:p>
        </w:tc>
        <w:tc>
          <w:tcPr>
            <w:tcW w:w="270" w:type="dxa"/>
            <w:vAlign w:val="center"/>
          </w:tcPr>
          <w:p w14:paraId="51734C68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471E34" w14:textId="32C8B61A" w:rsidR="00DB35CB" w:rsidRPr="00DB35CB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185,952</w:t>
            </w:r>
          </w:p>
        </w:tc>
        <w:tc>
          <w:tcPr>
            <w:tcW w:w="270" w:type="dxa"/>
            <w:vAlign w:val="center"/>
          </w:tcPr>
          <w:p w14:paraId="765E845C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8A49A" w14:textId="4F5E1910" w:rsidR="00DB35CB" w:rsidRPr="00DB35CB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 xml:space="preserve"> 268,345 </w:t>
            </w:r>
          </w:p>
        </w:tc>
        <w:tc>
          <w:tcPr>
            <w:tcW w:w="270" w:type="dxa"/>
            <w:vAlign w:val="center"/>
          </w:tcPr>
          <w:p w14:paraId="1D9F6012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3547E4" w14:textId="3A1C3A6F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4513B5E4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35D149" w14:textId="0E8C3CB5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37,077</w:t>
            </w:r>
          </w:p>
        </w:tc>
        <w:tc>
          <w:tcPr>
            <w:tcW w:w="236" w:type="dxa"/>
            <w:vAlign w:val="center"/>
          </w:tcPr>
          <w:p w14:paraId="4BAA8EBF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331C30" w14:textId="00D7A31F" w:rsidR="00DB35CB" w:rsidRPr="00DB35CB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 xml:space="preserve"> 43,411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8CD3F5E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504E280" w14:textId="123DFF1C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807,166</w:t>
            </w:r>
          </w:p>
        </w:tc>
      </w:tr>
      <w:tr w:rsidR="00DB35CB" w:rsidRPr="00142343" w14:paraId="6165E673" w14:textId="77777777" w:rsidTr="00736AC1">
        <w:tc>
          <w:tcPr>
            <w:tcW w:w="3627" w:type="dxa"/>
            <w:vAlign w:val="center"/>
          </w:tcPr>
          <w:p w14:paraId="7D159DE2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4156DC84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C567FB5" w14:textId="4D959EB0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vAlign w:val="center"/>
          </w:tcPr>
          <w:p w14:paraId="5D6E0EBB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37FCD0" w14:textId="0EDC9180" w:rsidR="00DB35CB" w:rsidRPr="00DB35CB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8EAB273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CC950E" w14:textId="21CDEE73" w:rsidR="00DB35CB" w:rsidRPr="00DB35CB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 xml:space="preserve"> 25,810 </w:t>
            </w:r>
          </w:p>
        </w:tc>
        <w:tc>
          <w:tcPr>
            <w:tcW w:w="270" w:type="dxa"/>
            <w:vAlign w:val="center"/>
          </w:tcPr>
          <w:p w14:paraId="097F2B88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B5B42E" w14:textId="47A866B4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10,494</w:t>
            </w:r>
          </w:p>
        </w:tc>
        <w:tc>
          <w:tcPr>
            <w:tcW w:w="270" w:type="dxa"/>
            <w:vAlign w:val="center"/>
          </w:tcPr>
          <w:p w14:paraId="4BCE3641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044B08" w14:textId="140ED2F8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3,534</w:t>
            </w:r>
          </w:p>
        </w:tc>
        <w:tc>
          <w:tcPr>
            <w:tcW w:w="236" w:type="dxa"/>
            <w:vAlign w:val="center"/>
          </w:tcPr>
          <w:p w14:paraId="5CBF4F91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5C4977" w14:textId="545407F8" w:rsidR="00DB35CB" w:rsidRPr="00DB35CB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97B2144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B7E8AC" w14:textId="78E47AC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40,051</w:t>
            </w:r>
          </w:p>
        </w:tc>
      </w:tr>
      <w:tr w:rsidR="00DB35CB" w:rsidRPr="00142343" w14:paraId="18FF8060" w14:textId="77777777" w:rsidTr="00736AC1">
        <w:tc>
          <w:tcPr>
            <w:tcW w:w="3627" w:type="dxa"/>
            <w:vAlign w:val="center"/>
          </w:tcPr>
          <w:p w14:paraId="1D46AD0F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3B69E5C7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0C826" w14:textId="70EBD4F0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272,514</w:t>
            </w:r>
          </w:p>
        </w:tc>
        <w:tc>
          <w:tcPr>
            <w:tcW w:w="270" w:type="dxa"/>
            <w:vAlign w:val="center"/>
          </w:tcPr>
          <w:p w14:paraId="7B2B573B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E752F" w14:textId="2F03D6AF" w:rsidR="00DB35CB" w:rsidRPr="00B35E7D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5E7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185,952</w:t>
            </w:r>
          </w:p>
        </w:tc>
        <w:tc>
          <w:tcPr>
            <w:tcW w:w="270" w:type="dxa"/>
            <w:vAlign w:val="center"/>
          </w:tcPr>
          <w:p w14:paraId="4DA26490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F8D601" w14:textId="0BFE7E7A" w:rsidR="00DB35CB" w:rsidRPr="00DB35CB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B35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294,155 </w:t>
            </w:r>
          </w:p>
        </w:tc>
        <w:tc>
          <w:tcPr>
            <w:tcW w:w="270" w:type="dxa"/>
            <w:vAlign w:val="center"/>
          </w:tcPr>
          <w:p w14:paraId="0A36E192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86585" w14:textId="5827387A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10,574</w:t>
            </w:r>
          </w:p>
        </w:tc>
        <w:tc>
          <w:tcPr>
            <w:tcW w:w="270" w:type="dxa"/>
            <w:vAlign w:val="center"/>
          </w:tcPr>
          <w:p w14:paraId="03DB8419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77266" w14:textId="0771A9FE" w:rsidR="00DB35CB" w:rsidRPr="00142343" w:rsidRDefault="00DB35CB" w:rsidP="00DB35C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40,611</w:t>
            </w:r>
          </w:p>
        </w:tc>
        <w:tc>
          <w:tcPr>
            <w:tcW w:w="236" w:type="dxa"/>
            <w:vAlign w:val="center"/>
          </w:tcPr>
          <w:p w14:paraId="769C792F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E200E0" w14:textId="3D467CD6" w:rsidR="00DB35CB" w:rsidRPr="00DB35CB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B35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43,411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487481" w14:textId="77777777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A5EB0" w14:textId="6F5E9931" w:rsidR="00DB35CB" w:rsidRPr="00142343" w:rsidRDefault="00DB35CB" w:rsidP="00DB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847,217</w:t>
            </w:r>
          </w:p>
        </w:tc>
      </w:tr>
      <w:tr w:rsidR="00B65ED2" w:rsidRPr="00142343" w14:paraId="508167D8" w14:textId="77777777" w:rsidTr="00AC04F8">
        <w:tc>
          <w:tcPr>
            <w:tcW w:w="3627" w:type="dxa"/>
            <w:vAlign w:val="center"/>
          </w:tcPr>
          <w:p w14:paraId="03163FEC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center"/>
          </w:tcPr>
          <w:p w14:paraId="079EF8B6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B80587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B911B5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E91941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7ABDE9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D471AE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919F879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E391C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C1CA73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0918A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5C4D53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E6DCA0A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E8588D" w14:textId="3A89401F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0F3C19" w14:textId="0098C5C9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ED2" w:rsidRPr="00142343" w14:paraId="666CD882" w14:textId="77777777" w:rsidTr="00AC04F8">
        <w:tc>
          <w:tcPr>
            <w:tcW w:w="3627" w:type="dxa"/>
            <w:vAlign w:val="center"/>
          </w:tcPr>
          <w:p w14:paraId="2E0BCBE9" w14:textId="19512713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058E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vAlign w:val="center"/>
          </w:tcPr>
          <w:p w14:paraId="159A636B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E4B512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034C08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88963D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F87901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46E2D9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795D40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B1F7D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F3E3F0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7C4CBF" w14:textId="77777777" w:rsidR="00B65ED2" w:rsidRPr="00142343" w:rsidRDefault="00B65ED2" w:rsidP="00B65ED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F991E12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52F242" w14:textId="77777777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418644E" w14:textId="5CDA7F4F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23547C" w14:textId="520E9289" w:rsidR="00B65ED2" w:rsidRPr="00142343" w:rsidRDefault="00B65ED2" w:rsidP="00B6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5717" w:rsidRPr="00142343" w14:paraId="778DFD93" w14:textId="77777777" w:rsidTr="00AC04F8">
        <w:tc>
          <w:tcPr>
            <w:tcW w:w="3627" w:type="dxa"/>
            <w:vAlign w:val="center"/>
          </w:tcPr>
          <w:p w14:paraId="559004E8" w14:textId="249EDC46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11192468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966162" w14:textId="148C01DB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272,301</w:t>
            </w:r>
          </w:p>
        </w:tc>
        <w:tc>
          <w:tcPr>
            <w:tcW w:w="270" w:type="dxa"/>
            <w:vAlign w:val="center"/>
          </w:tcPr>
          <w:p w14:paraId="0022978A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1C3FAE" w14:textId="5A2FDEBC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156,695</w:t>
            </w:r>
          </w:p>
        </w:tc>
        <w:tc>
          <w:tcPr>
            <w:tcW w:w="270" w:type="dxa"/>
            <w:vAlign w:val="center"/>
          </w:tcPr>
          <w:p w14:paraId="38C3D90B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6A5343" w14:textId="429522E4" w:rsidR="00FA5717" w:rsidRPr="00142343" w:rsidRDefault="00DB35CB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>229,468</w:t>
            </w:r>
          </w:p>
        </w:tc>
        <w:tc>
          <w:tcPr>
            <w:tcW w:w="270" w:type="dxa"/>
            <w:vAlign w:val="center"/>
          </w:tcPr>
          <w:p w14:paraId="26090A22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D67732" w14:textId="20055DDF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5A77F86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D400A9" w14:textId="04FC7B86" w:rsidR="00FA5717" w:rsidRPr="00142343" w:rsidRDefault="00A331FB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36,590</w:t>
            </w:r>
          </w:p>
        </w:tc>
        <w:tc>
          <w:tcPr>
            <w:tcW w:w="236" w:type="dxa"/>
            <w:vAlign w:val="center"/>
          </w:tcPr>
          <w:p w14:paraId="412A2A16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7759099" w14:textId="3D77312B" w:rsidR="00FA5717" w:rsidRPr="00142343" w:rsidRDefault="00DB35CB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35CB">
              <w:rPr>
                <w:rFonts w:ascii="Angsana New" w:hAnsi="Angsana New"/>
                <w:color w:val="000000"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9118991" w14:textId="30D5DC6A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9D6DE7" w14:textId="04EF4DD4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770,4</w:t>
            </w:r>
            <w:r w:rsidR="00366D01" w:rsidRPr="00142343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</w:tr>
      <w:tr w:rsidR="00FA5717" w:rsidRPr="00142343" w14:paraId="57E60E9D" w14:textId="77777777" w:rsidTr="00AC04F8">
        <w:tc>
          <w:tcPr>
            <w:tcW w:w="3627" w:type="dxa"/>
            <w:vAlign w:val="center"/>
          </w:tcPr>
          <w:p w14:paraId="14D96128" w14:textId="7D752392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7270EDE1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62D356" w14:textId="588FB49B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1,946</w:t>
            </w:r>
          </w:p>
        </w:tc>
        <w:tc>
          <w:tcPr>
            <w:tcW w:w="270" w:type="dxa"/>
            <w:vAlign w:val="center"/>
          </w:tcPr>
          <w:p w14:paraId="77527B28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4BA38B" w14:textId="04FDEE14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ACDE8A2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626039" w14:textId="1C107DD8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35,385</w:t>
            </w:r>
          </w:p>
        </w:tc>
        <w:tc>
          <w:tcPr>
            <w:tcW w:w="270" w:type="dxa"/>
            <w:vAlign w:val="center"/>
          </w:tcPr>
          <w:p w14:paraId="21124E97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65DAF33" w14:textId="3A9F305F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11,497</w:t>
            </w:r>
          </w:p>
        </w:tc>
        <w:tc>
          <w:tcPr>
            <w:tcW w:w="270" w:type="dxa"/>
            <w:vAlign w:val="center"/>
          </w:tcPr>
          <w:p w14:paraId="63172825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6BED82" w14:textId="5E8CCA08" w:rsidR="00FA5717" w:rsidRPr="00142343" w:rsidRDefault="00A331FB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</w:p>
        </w:tc>
        <w:tc>
          <w:tcPr>
            <w:tcW w:w="236" w:type="dxa"/>
            <w:vAlign w:val="center"/>
          </w:tcPr>
          <w:p w14:paraId="69835470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6439861" w14:textId="7E22FBBF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4221CF" w14:textId="10A432F5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E4B4013" w14:textId="14B3CADA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53,85</w:t>
            </w:r>
            <w:r w:rsidR="00366D01" w:rsidRPr="0014234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FA5717" w:rsidRPr="00142343" w14:paraId="27E76269" w14:textId="77777777" w:rsidTr="00886838">
        <w:tc>
          <w:tcPr>
            <w:tcW w:w="3627" w:type="dxa"/>
          </w:tcPr>
          <w:p w14:paraId="2640DC62" w14:textId="11E29672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153511A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B2073" w14:textId="499D9FC4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274,247</w:t>
            </w:r>
          </w:p>
        </w:tc>
        <w:tc>
          <w:tcPr>
            <w:tcW w:w="270" w:type="dxa"/>
            <w:vAlign w:val="center"/>
          </w:tcPr>
          <w:p w14:paraId="06F892A1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DDC78" w14:textId="3F06F513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156,695</w:t>
            </w:r>
          </w:p>
        </w:tc>
        <w:tc>
          <w:tcPr>
            <w:tcW w:w="270" w:type="dxa"/>
            <w:vAlign w:val="center"/>
          </w:tcPr>
          <w:p w14:paraId="599FA0FD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FE8FE" w14:textId="0B09E107" w:rsidR="00FA5717" w:rsidRPr="00142343" w:rsidRDefault="00DB35CB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35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264,853</w:t>
            </w:r>
          </w:p>
        </w:tc>
        <w:tc>
          <w:tcPr>
            <w:tcW w:w="270" w:type="dxa"/>
            <w:vAlign w:val="center"/>
          </w:tcPr>
          <w:p w14:paraId="1DCA455F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412F8" w14:textId="530A25C0" w:rsidR="00FA5717" w:rsidRPr="00142343" w:rsidRDefault="00FA5717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11,497</w:t>
            </w:r>
          </w:p>
        </w:tc>
        <w:tc>
          <w:tcPr>
            <w:tcW w:w="270" w:type="dxa"/>
            <w:vAlign w:val="center"/>
          </w:tcPr>
          <w:p w14:paraId="29E89C8C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5A496" w14:textId="3B71FD0A" w:rsidR="00FA5717" w:rsidRPr="00142343" w:rsidRDefault="00A331FB" w:rsidP="00FA57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41,613</w:t>
            </w:r>
          </w:p>
        </w:tc>
        <w:tc>
          <w:tcPr>
            <w:tcW w:w="236" w:type="dxa"/>
            <w:vAlign w:val="center"/>
          </w:tcPr>
          <w:p w14:paraId="18C80542" w14:textId="77777777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749B44" w14:textId="72FC8958" w:rsidR="00FA5717" w:rsidRPr="00142343" w:rsidRDefault="00DB35CB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FCD5C3F" w14:textId="67FC707F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7E64A1" w14:textId="62E1A930" w:rsidR="00FA5717" w:rsidRPr="00142343" w:rsidRDefault="00FA5717" w:rsidP="00FA5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824,</w:t>
            </w:r>
            <w:r w:rsidR="009E4482"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305</w:t>
            </w:r>
          </w:p>
        </w:tc>
      </w:tr>
    </w:tbl>
    <w:p w14:paraId="72B71B86" w14:textId="77777777" w:rsidR="002F52C8" w:rsidRPr="00142343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359A8" w14:textId="77777777" w:rsidR="009A60DE" w:rsidRPr="00142343" w:rsidRDefault="009A60DE" w:rsidP="009A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2D569FA" w14:textId="77777777" w:rsidR="006B3BC2" w:rsidRPr="00142343" w:rsidRDefault="006B3BC2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69FE7A" w14:textId="77777777" w:rsidR="00B65ED2" w:rsidRPr="00142343" w:rsidRDefault="00B65ED2">
      <w:r w:rsidRPr="00142343">
        <w:br w:type="page"/>
      </w:r>
    </w:p>
    <w:tbl>
      <w:tblPr>
        <w:tblW w:w="1410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46"/>
        <w:gridCol w:w="524"/>
        <w:gridCol w:w="1173"/>
        <w:gridCol w:w="270"/>
        <w:gridCol w:w="1173"/>
        <w:gridCol w:w="270"/>
        <w:gridCol w:w="1264"/>
        <w:gridCol w:w="270"/>
        <w:gridCol w:w="1173"/>
        <w:gridCol w:w="270"/>
        <w:gridCol w:w="1173"/>
        <w:gridCol w:w="270"/>
        <w:gridCol w:w="1173"/>
        <w:gridCol w:w="270"/>
        <w:gridCol w:w="1173"/>
        <w:gridCol w:w="10"/>
      </w:tblGrid>
      <w:tr w:rsidR="00FB75AB" w:rsidRPr="00142343" w14:paraId="6C9DA3B5" w14:textId="77777777" w:rsidTr="0027058E">
        <w:trPr>
          <w:trHeight w:val="376"/>
        </w:trPr>
        <w:tc>
          <w:tcPr>
            <w:tcW w:w="3646" w:type="dxa"/>
          </w:tcPr>
          <w:p w14:paraId="326F5606" w14:textId="0558E586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6" w:type="dxa"/>
            <w:gridSpan w:val="15"/>
          </w:tcPr>
          <w:p w14:paraId="7443EB0F" w14:textId="19D2A9CC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5AB" w:rsidRPr="00142343" w14:paraId="7E92ADC6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69E45B8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30E5A47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E47154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C9182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C71AF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CFD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9EECD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1DB02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B6BDE2D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74754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B83954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C52B47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87AA07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142343" w14:paraId="1C9A493D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5C217FF6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0C36E41A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D963DB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89B0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C14166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2363CD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5BC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01A4E25E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F5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5AEA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DCC981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459CBA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142343" w14:paraId="582BD165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5F86F71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4" w:type="dxa"/>
          </w:tcPr>
          <w:p w14:paraId="06D82A6E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E0726A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AF0AE63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1E5FEB02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07027F3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7D6ECE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F5A9FD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6E77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FAC" w:rsidRPr="00142343" w14:paraId="0051FB05" w14:textId="77777777" w:rsidTr="0027058E">
        <w:trPr>
          <w:gridAfter w:val="1"/>
          <w:wAfter w:w="10" w:type="dxa"/>
          <w:trHeight w:val="376"/>
        </w:trPr>
        <w:tc>
          <w:tcPr>
            <w:tcW w:w="4170" w:type="dxa"/>
            <w:gridSpan w:val="2"/>
            <w:vAlign w:val="bottom"/>
          </w:tcPr>
          <w:p w14:paraId="214D76B7" w14:textId="7A490EB9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3D00872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3EDBBEF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D65FE60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51EDABE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BB0792B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9E7DA68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ECC517" w14:textId="77777777" w:rsidR="00412FAC" w:rsidRPr="00142343" w:rsidRDefault="00412FAC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142343" w14:paraId="15EC0ED4" w14:textId="77777777" w:rsidTr="0027058E">
        <w:trPr>
          <w:trHeight w:val="376"/>
        </w:trPr>
        <w:tc>
          <w:tcPr>
            <w:tcW w:w="3646" w:type="dxa"/>
          </w:tcPr>
          <w:p w14:paraId="6417A570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dxa"/>
          </w:tcPr>
          <w:p w14:paraId="7A32A37C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2" w:type="dxa"/>
            <w:gridSpan w:val="14"/>
          </w:tcPr>
          <w:p w14:paraId="03B6C68F" w14:textId="0CC46332" w:rsidR="00FB75AB" w:rsidRPr="00142343" w:rsidRDefault="00D01F0F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142343" w14:paraId="32A14CEC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C019B4E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4" w:type="dxa"/>
          </w:tcPr>
          <w:p w14:paraId="04AFD356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84B2F1B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B06BC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1E31A9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18A8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12ACF6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4198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1B3118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4D7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A4CAA5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ED6A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7EE0FF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4E445D" w14:textId="77777777" w:rsidR="00FB75AB" w:rsidRPr="00142343" w:rsidRDefault="00FB75AB" w:rsidP="007C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58E" w:rsidRPr="00142343" w14:paraId="2966AFFD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8ACA9CF" w14:textId="3BB3B670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1423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524" w:type="dxa"/>
          </w:tcPr>
          <w:p w14:paraId="42FB4A72" w14:textId="77777777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63CA49" w14:textId="4942C840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213,026</w:t>
            </w:r>
          </w:p>
        </w:tc>
        <w:tc>
          <w:tcPr>
            <w:tcW w:w="270" w:type="dxa"/>
          </w:tcPr>
          <w:p w14:paraId="38542850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F9B5E15" w14:textId="539B4770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714,808</w:t>
            </w:r>
          </w:p>
        </w:tc>
        <w:tc>
          <w:tcPr>
            <w:tcW w:w="270" w:type="dxa"/>
          </w:tcPr>
          <w:p w14:paraId="5674F703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0350E72" w14:textId="1E744CA1" w:rsidR="0027058E" w:rsidRPr="00142343" w:rsidRDefault="0027058E" w:rsidP="0088655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2,07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7,240</w:t>
            </w:r>
          </w:p>
        </w:tc>
        <w:tc>
          <w:tcPr>
            <w:tcW w:w="270" w:type="dxa"/>
          </w:tcPr>
          <w:p w14:paraId="6E781BE1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0D2793B" w14:textId="692A9E92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19,025</w:t>
            </w:r>
          </w:p>
        </w:tc>
        <w:tc>
          <w:tcPr>
            <w:tcW w:w="270" w:type="dxa"/>
          </w:tcPr>
          <w:p w14:paraId="758194E3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739BB1C" w14:textId="0E46F294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84,626</w:t>
            </w:r>
          </w:p>
        </w:tc>
        <w:tc>
          <w:tcPr>
            <w:tcW w:w="270" w:type="dxa"/>
          </w:tcPr>
          <w:p w14:paraId="4CCBD15A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22B3BAB" w14:textId="4B0F7DF8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85,822</w:t>
            </w:r>
          </w:p>
        </w:tc>
        <w:tc>
          <w:tcPr>
            <w:tcW w:w="270" w:type="dxa"/>
            <w:tcBorders>
              <w:left w:val="nil"/>
            </w:tcBorders>
          </w:tcPr>
          <w:p w14:paraId="0F9CDE06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FFE49ED" w14:textId="089671A4" w:rsidR="0027058E" w:rsidRPr="00142343" w:rsidRDefault="0027058E" w:rsidP="0088655C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3,194,547</w:t>
            </w:r>
          </w:p>
        </w:tc>
      </w:tr>
      <w:tr w:rsidR="0027058E" w:rsidRPr="00142343" w14:paraId="234EB315" w14:textId="77777777" w:rsidTr="00BC0E03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8B49160" w14:textId="0387D53C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6239CE97" w14:textId="77777777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EB751F7" w14:textId="1E08B643" w:rsidR="0027058E" w:rsidRPr="00142343" w:rsidRDefault="0027058E" w:rsidP="00C3731A">
            <w:pPr>
              <w:pStyle w:val="acctfourfigures"/>
              <w:tabs>
                <w:tab w:val="clear" w:pos="765"/>
                <w:tab w:val="decimal" w:pos="512"/>
              </w:tabs>
              <w:spacing w:line="360" w:lineRule="exact"/>
              <w:ind w:left="-108" w:right="1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9D06C23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BD15AC7" w14:textId="20F3A41E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2,315</w:t>
            </w:r>
          </w:p>
        </w:tc>
        <w:tc>
          <w:tcPr>
            <w:tcW w:w="270" w:type="dxa"/>
            <w:vAlign w:val="center"/>
          </w:tcPr>
          <w:p w14:paraId="79943285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5631B4B" w14:textId="18E6E565" w:rsidR="0027058E" w:rsidRPr="00142343" w:rsidRDefault="0027058E" w:rsidP="0027058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13,887</w:t>
            </w:r>
          </w:p>
        </w:tc>
        <w:tc>
          <w:tcPr>
            <w:tcW w:w="270" w:type="dxa"/>
            <w:vAlign w:val="center"/>
          </w:tcPr>
          <w:p w14:paraId="061AD335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254C41" w14:textId="77543703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7,896</w:t>
            </w:r>
          </w:p>
        </w:tc>
        <w:tc>
          <w:tcPr>
            <w:tcW w:w="270" w:type="dxa"/>
            <w:vAlign w:val="center"/>
          </w:tcPr>
          <w:p w14:paraId="07EB35B4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577F6EE" w14:textId="52CD1BC1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6,195</w:t>
            </w:r>
          </w:p>
        </w:tc>
        <w:tc>
          <w:tcPr>
            <w:tcW w:w="270" w:type="dxa"/>
            <w:vAlign w:val="center"/>
          </w:tcPr>
          <w:p w14:paraId="4648FFAC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98542F2" w14:textId="42082124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18,791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8663979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4B79EAA" w14:textId="1BFD4C7B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49,084</w:t>
            </w:r>
          </w:p>
        </w:tc>
      </w:tr>
      <w:tr w:rsidR="0027058E" w:rsidRPr="00142343" w14:paraId="7D766B69" w14:textId="77777777" w:rsidTr="00BC0E03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5544E64" w14:textId="258FDD4C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4E503EAD" w14:textId="77777777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7813F59" w14:textId="43317F27" w:rsidR="0027058E" w:rsidRPr="00142343" w:rsidRDefault="0027058E" w:rsidP="00C3731A">
            <w:pPr>
              <w:pStyle w:val="acctfourfigures"/>
              <w:tabs>
                <w:tab w:val="clear" w:pos="765"/>
                <w:tab w:val="decimal" w:pos="512"/>
              </w:tabs>
              <w:spacing w:line="360" w:lineRule="exact"/>
              <w:ind w:left="-108" w:right="14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6824A1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A521287" w14:textId="45ACB658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16,457</w:t>
            </w:r>
          </w:p>
        </w:tc>
        <w:tc>
          <w:tcPr>
            <w:tcW w:w="270" w:type="dxa"/>
            <w:vAlign w:val="center"/>
          </w:tcPr>
          <w:p w14:paraId="599D76F2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8E8FAB5" w14:textId="54A1E2D5" w:rsidR="0027058E" w:rsidRPr="00142343" w:rsidRDefault="0027058E" w:rsidP="0027058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50,276</w:t>
            </w:r>
          </w:p>
        </w:tc>
        <w:tc>
          <w:tcPr>
            <w:tcW w:w="270" w:type="dxa"/>
            <w:vAlign w:val="center"/>
          </w:tcPr>
          <w:p w14:paraId="6CE6AE98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8C4E9F0" w14:textId="35BBEB4F" w:rsidR="0027058E" w:rsidRPr="00142343" w:rsidRDefault="0027058E" w:rsidP="00FB615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54F8B9B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7AB96F8" w14:textId="5CF98D30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12,214</w:t>
            </w:r>
          </w:p>
        </w:tc>
        <w:tc>
          <w:tcPr>
            <w:tcW w:w="270" w:type="dxa"/>
            <w:vAlign w:val="center"/>
          </w:tcPr>
          <w:p w14:paraId="4CCB83E1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368F3C22" w14:textId="5A7A6FEE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(78,947)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002C5AF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566A289" w14:textId="70755ED9" w:rsidR="0027058E" w:rsidRPr="00142343" w:rsidRDefault="0027058E" w:rsidP="00FB615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7058E" w:rsidRPr="00142343" w14:paraId="6320814C" w14:textId="77777777" w:rsidTr="00BC0E03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37A3ACD" w14:textId="2279A290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632EA5A9" w14:textId="77777777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F962069" w14:textId="4C6A3D7D" w:rsidR="0027058E" w:rsidRPr="00142343" w:rsidRDefault="0027058E" w:rsidP="00C3731A">
            <w:pPr>
              <w:pStyle w:val="acctfourfigures"/>
              <w:tabs>
                <w:tab w:val="clear" w:pos="765"/>
                <w:tab w:val="decimal" w:pos="512"/>
              </w:tabs>
              <w:spacing w:line="360" w:lineRule="exact"/>
              <w:ind w:left="-108" w:right="14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D6611B9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FC294D1" w14:textId="16B053F8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(118)</w:t>
            </w:r>
          </w:p>
        </w:tc>
        <w:tc>
          <w:tcPr>
            <w:tcW w:w="270" w:type="dxa"/>
            <w:vAlign w:val="center"/>
          </w:tcPr>
          <w:p w14:paraId="06D3C8A8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5C58763" w14:textId="4ECBBAF1" w:rsidR="0027058E" w:rsidRPr="00142343" w:rsidRDefault="0027058E" w:rsidP="0027058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(24,889)</w:t>
            </w:r>
          </w:p>
        </w:tc>
        <w:tc>
          <w:tcPr>
            <w:tcW w:w="270" w:type="dxa"/>
            <w:vAlign w:val="center"/>
          </w:tcPr>
          <w:p w14:paraId="05E796D8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20928096" w14:textId="4E0FE4E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(8,023)</w:t>
            </w:r>
          </w:p>
        </w:tc>
        <w:tc>
          <w:tcPr>
            <w:tcW w:w="270" w:type="dxa"/>
            <w:vAlign w:val="center"/>
          </w:tcPr>
          <w:p w14:paraId="2F5BC319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E58704B" w14:textId="2A7E108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(610)</w:t>
            </w:r>
          </w:p>
        </w:tc>
        <w:tc>
          <w:tcPr>
            <w:tcW w:w="270" w:type="dxa"/>
            <w:vAlign w:val="center"/>
          </w:tcPr>
          <w:p w14:paraId="51D8E1C2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859BAB4" w14:textId="3B326397" w:rsidR="0027058E" w:rsidRPr="00142343" w:rsidRDefault="0027058E" w:rsidP="00FB615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55C3C17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E7A411A" w14:textId="426F3222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(33,640)</w:t>
            </w:r>
          </w:p>
        </w:tc>
      </w:tr>
      <w:tr w:rsidR="0027058E" w:rsidRPr="00142343" w14:paraId="5314A1F9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10D2E60" w14:textId="2B4388DF" w:rsidR="0027058E" w:rsidRPr="00142343" w:rsidRDefault="0027058E" w:rsidP="0087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4" w:type="dxa"/>
          </w:tcPr>
          <w:p w14:paraId="21B91D0D" w14:textId="77777777" w:rsidR="0027058E" w:rsidRPr="00142343" w:rsidRDefault="0027058E" w:rsidP="0027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59C3F15" w14:textId="4C828E4C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213,026</w:t>
            </w:r>
          </w:p>
        </w:tc>
        <w:tc>
          <w:tcPr>
            <w:tcW w:w="270" w:type="dxa"/>
            <w:vAlign w:val="bottom"/>
          </w:tcPr>
          <w:p w14:paraId="662CEDC8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4AAF3BC" w14:textId="4799C836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733,462</w:t>
            </w:r>
          </w:p>
        </w:tc>
        <w:tc>
          <w:tcPr>
            <w:tcW w:w="270" w:type="dxa"/>
            <w:vAlign w:val="bottom"/>
          </w:tcPr>
          <w:p w14:paraId="0D556A96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0E6B690" w14:textId="71A287D8" w:rsidR="0027058E" w:rsidRPr="00142343" w:rsidRDefault="0027058E" w:rsidP="0027058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2,116,514</w:t>
            </w:r>
          </w:p>
        </w:tc>
        <w:tc>
          <w:tcPr>
            <w:tcW w:w="270" w:type="dxa"/>
            <w:vAlign w:val="bottom"/>
          </w:tcPr>
          <w:p w14:paraId="4DF68362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51B34FA" w14:textId="03426D92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18,898</w:t>
            </w:r>
          </w:p>
        </w:tc>
        <w:tc>
          <w:tcPr>
            <w:tcW w:w="270" w:type="dxa"/>
            <w:vAlign w:val="bottom"/>
          </w:tcPr>
          <w:p w14:paraId="7FCBFD49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FC0C8A3" w14:textId="26723682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102,425</w:t>
            </w:r>
          </w:p>
        </w:tc>
        <w:tc>
          <w:tcPr>
            <w:tcW w:w="270" w:type="dxa"/>
            <w:vAlign w:val="bottom"/>
          </w:tcPr>
          <w:p w14:paraId="31DDFD71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C50A4EE" w14:textId="06A1E31D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25,666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3FFE0" w14:textId="7777777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C0BFDCE" w14:textId="0B927767" w:rsidR="0027058E" w:rsidRPr="00142343" w:rsidRDefault="0027058E" w:rsidP="0027058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3,209,991</w:t>
            </w:r>
          </w:p>
        </w:tc>
      </w:tr>
      <w:tr w:rsidR="008B0C1A" w:rsidRPr="00142343" w14:paraId="7995F5B9" w14:textId="77777777" w:rsidTr="00886838">
        <w:trPr>
          <w:gridAfter w:val="1"/>
          <w:wAfter w:w="10" w:type="dxa"/>
          <w:trHeight w:val="83"/>
        </w:trPr>
        <w:tc>
          <w:tcPr>
            <w:tcW w:w="3646" w:type="dxa"/>
          </w:tcPr>
          <w:p w14:paraId="5996BB00" w14:textId="77777777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0690DE46" w14:textId="77777777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EABCCC9" w14:textId="6B16E9DC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70" w:type="dxa"/>
            <w:vAlign w:val="center"/>
          </w:tcPr>
          <w:p w14:paraId="1FDC456A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05FB9DD" w14:textId="23ADA55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center"/>
          </w:tcPr>
          <w:p w14:paraId="536A42A1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2E8AF12F" w14:textId="186838BE" w:rsidR="008B0C1A" w:rsidRPr="00142343" w:rsidRDefault="008B0C1A" w:rsidP="008B0C1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23,910</w:t>
            </w:r>
          </w:p>
        </w:tc>
        <w:tc>
          <w:tcPr>
            <w:tcW w:w="270" w:type="dxa"/>
            <w:vAlign w:val="center"/>
          </w:tcPr>
          <w:p w14:paraId="2353519F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E6F076B" w14:textId="160CFCEB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6,333</w:t>
            </w:r>
          </w:p>
        </w:tc>
        <w:tc>
          <w:tcPr>
            <w:tcW w:w="270" w:type="dxa"/>
            <w:vAlign w:val="center"/>
          </w:tcPr>
          <w:p w14:paraId="147C78BA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6303DC8" w14:textId="23AECA95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270" w:type="dxa"/>
            <w:vAlign w:val="center"/>
          </w:tcPr>
          <w:p w14:paraId="03BEDCB4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C259DF6" w14:textId="77E8B661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50,</w:t>
            </w:r>
            <w:r w:rsidR="00DD3705" w:rsidRPr="00142343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A29C586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F8B99BF" w14:textId="665B55F3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87,</w:t>
            </w:r>
            <w:r w:rsidR="00533210" w:rsidRPr="00142343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8B0C1A" w:rsidRPr="00142343" w14:paraId="64186B84" w14:textId="77777777" w:rsidTr="00886838">
        <w:trPr>
          <w:gridAfter w:val="1"/>
          <w:wAfter w:w="10" w:type="dxa"/>
          <w:trHeight w:val="376"/>
        </w:trPr>
        <w:tc>
          <w:tcPr>
            <w:tcW w:w="3646" w:type="dxa"/>
          </w:tcPr>
          <w:p w14:paraId="0900A309" w14:textId="407454A8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142343">
              <w:rPr>
                <w:rFonts w:ascii="Angsana New" w:hAnsi="Angsana New"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787B483D" w14:textId="77777777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8F404D" w14:textId="5E6D9CE0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EA2926F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DD8523E" w14:textId="1B17A42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12,472</w:t>
            </w:r>
          </w:p>
        </w:tc>
        <w:tc>
          <w:tcPr>
            <w:tcW w:w="270" w:type="dxa"/>
            <w:vAlign w:val="center"/>
          </w:tcPr>
          <w:p w14:paraId="3ED7C48E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769C3F9E" w14:textId="4752ECAC" w:rsidR="008B0C1A" w:rsidRPr="00142343" w:rsidRDefault="008B0C1A" w:rsidP="008B0C1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3,406</w:t>
            </w:r>
          </w:p>
        </w:tc>
        <w:tc>
          <w:tcPr>
            <w:tcW w:w="270" w:type="dxa"/>
            <w:vAlign w:val="center"/>
          </w:tcPr>
          <w:p w14:paraId="63418DE7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4EDBA59" w14:textId="041622EB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F12C399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DE68133" w14:textId="6FD30AA4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270" w:type="dxa"/>
            <w:vAlign w:val="center"/>
          </w:tcPr>
          <w:p w14:paraId="6EF75957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22B5A50" w14:textId="2B13A890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(20,230)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43484B4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DD3DED6" w14:textId="15CFDCCD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0C1A" w:rsidRPr="00142343" w14:paraId="4DF12AC3" w14:textId="77777777" w:rsidTr="00886838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6E8FA5A" w14:textId="4336F6FC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72D92141" w14:textId="77777777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EDDB1FA" w14:textId="627F0A42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70" w:type="dxa"/>
            <w:vAlign w:val="center"/>
          </w:tcPr>
          <w:p w14:paraId="6A0184EE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575598BE" w14:textId="69E277FB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center"/>
          </w:tcPr>
          <w:p w14:paraId="09D19BA6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4CF4FD" w14:textId="1C99C999" w:rsidR="008B0C1A" w:rsidRPr="00142343" w:rsidRDefault="008B0C1A" w:rsidP="008B0C1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(24,421)</w:t>
            </w:r>
          </w:p>
        </w:tc>
        <w:tc>
          <w:tcPr>
            <w:tcW w:w="270" w:type="dxa"/>
            <w:vAlign w:val="center"/>
          </w:tcPr>
          <w:p w14:paraId="285F64E7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EAEC755" w14:textId="04F9B16B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(7,662)</w:t>
            </w:r>
          </w:p>
        </w:tc>
        <w:tc>
          <w:tcPr>
            <w:tcW w:w="270" w:type="dxa"/>
            <w:vAlign w:val="center"/>
          </w:tcPr>
          <w:p w14:paraId="42220AC7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2F045AB9" w14:textId="1B22BDB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(2,486)</w:t>
            </w:r>
          </w:p>
        </w:tc>
        <w:tc>
          <w:tcPr>
            <w:tcW w:w="270" w:type="dxa"/>
            <w:vAlign w:val="center"/>
          </w:tcPr>
          <w:p w14:paraId="55192A4C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1787D33" w14:textId="240A70F6" w:rsidR="008B0C1A" w:rsidRPr="00142343" w:rsidRDefault="008B0C1A" w:rsidP="008B0C1A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667F454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D151C73" w14:textId="37467773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(35,562)</w:t>
            </w:r>
          </w:p>
        </w:tc>
      </w:tr>
      <w:tr w:rsidR="008B0C1A" w:rsidRPr="00142343" w14:paraId="3F3190CD" w14:textId="77777777" w:rsidTr="00886838">
        <w:trPr>
          <w:gridAfter w:val="1"/>
          <w:wAfter w:w="10" w:type="dxa"/>
          <w:trHeight w:val="361"/>
        </w:trPr>
        <w:tc>
          <w:tcPr>
            <w:tcW w:w="3646" w:type="dxa"/>
          </w:tcPr>
          <w:p w14:paraId="38026384" w14:textId="2A9D1FC9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4" w:type="dxa"/>
          </w:tcPr>
          <w:p w14:paraId="4EB08F47" w14:textId="77777777" w:rsidR="008B0C1A" w:rsidRPr="00142343" w:rsidRDefault="008B0C1A" w:rsidP="008B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65D7" w14:textId="244EA736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214,362</w:t>
            </w:r>
          </w:p>
        </w:tc>
        <w:tc>
          <w:tcPr>
            <w:tcW w:w="270" w:type="dxa"/>
            <w:vAlign w:val="center"/>
          </w:tcPr>
          <w:p w14:paraId="40D0DB26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05D1" w14:textId="787187B3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745,860</w:t>
            </w:r>
          </w:p>
        </w:tc>
        <w:tc>
          <w:tcPr>
            <w:tcW w:w="270" w:type="dxa"/>
            <w:vAlign w:val="center"/>
          </w:tcPr>
          <w:p w14:paraId="290FE191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4BD2" w14:textId="366FCA00" w:rsidR="008B0C1A" w:rsidRPr="00142343" w:rsidRDefault="008B0C1A" w:rsidP="008B0C1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2,119,409</w:t>
            </w:r>
          </w:p>
        </w:tc>
        <w:tc>
          <w:tcPr>
            <w:tcW w:w="270" w:type="dxa"/>
            <w:vAlign w:val="center"/>
          </w:tcPr>
          <w:p w14:paraId="6D629074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91D2" w14:textId="0805E32E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17,569</w:t>
            </w:r>
          </w:p>
        </w:tc>
        <w:tc>
          <w:tcPr>
            <w:tcW w:w="270" w:type="dxa"/>
            <w:vAlign w:val="center"/>
          </w:tcPr>
          <w:p w14:paraId="098323D9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E75F" w14:textId="670B2FB2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109,083</w:t>
            </w:r>
          </w:p>
        </w:tc>
        <w:tc>
          <w:tcPr>
            <w:tcW w:w="270" w:type="dxa"/>
            <w:vAlign w:val="center"/>
          </w:tcPr>
          <w:p w14:paraId="1572C915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EC7D" w14:textId="65E9EAA1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A13A7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A13A7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B56AA6" w14:textId="77777777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4A3B" w14:textId="26B0DDE9" w:rsidR="008B0C1A" w:rsidRPr="00142343" w:rsidRDefault="008B0C1A" w:rsidP="008B0C1A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3,262,</w:t>
            </w:r>
            <w:r w:rsidR="00C95014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</w:tr>
    </w:tbl>
    <w:p w14:paraId="6B4365B0" w14:textId="3EEA8C4A" w:rsidR="00590354" w:rsidRPr="00142343" w:rsidRDefault="00590354">
      <w:r w:rsidRPr="00142343">
        <w:br w:type="page"/>
      </w:r>
    </w:p>
    <w:tbl>
      <w:tblPr>
        <w:tblW w:w="14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0"/>
        <w:gridCol w:w="431"/>
        <w:gridCol w:w="1168"/>
        <w:gridCol w:w="269"/>
        <w:gridCol w:w="1258"/>
        <w:gridCol w:w="269"/>
        <w:gridCol w:w="1258"/>
        <w:gridCol w:w="269"/>
        <w:gridCol w:w="1168"/>
        <w:gridCol w:w="269"/>
        <w:gridCol w:w="1168"/>
        <w:gridCol w:w="236"/>
        <w:gridCol w:w="1202"/>
        <w:gridCol w:w="269"/>
        <w:gridCol w:w="1168"/>
        <w:gridCol w:w="9"/>
      </w:tblGrid>
      <w:tr w:rsidR="00FB75AB" w:rsidRPr="00142343" w14:paraId="0B0F7548" w14:textId="77777777" w:rsidTr="00692373">
        <w:trPr>
          <w:trHeight w:val="331"/>
        </w:trPr>
        <w:tc>
          <w:tcPr>
            <w:tcW w:w="3640" w:type="dxa"/>
          </w:tcPr>
          <w:p w14:paraId="6B8CDA5E" w14:textId="69DD5644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411" w:type="dxa"/>
            <w:gridSpan w:val="15"/>
          </w:tcPr>
          <w:p w14:paraId="15A23672" w14:textId="2D93AA91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972F5"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5AB" w:rsidRPr="00142343" w14:paraId="726BE34F" w14:textId="77777777" w:rsidTr="00692373">
        <w:trPr>
          <w:gridAfter w:val="1"/>
          <w:wAfter w:w="9" w:type="dxa"/>
          <w:trHeight w:val="347"/>
        </w:trPr>
        <w:tc>
          <w:tcPr>
            <w:tcW w:w="3640" w:type="dxa"/>
          </w:tcPr>
          <w:p w14:paraId="6B12F1A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50CE14E5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048510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71718F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81E3E02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3DC25F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568E41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C21FD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D0C09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7997AE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BCCFD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0D3CB6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9" w:type="dxa"/>
            <w:tcBorders>
              <w:left w:val="nil"/>
            </w:tcBorders>
          </w:tcPr>
          <w:p w14:paraId="1FDEE0F2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685AB0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142343" w14:paraId="37961E0D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2FFC3194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7906D98C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D4C773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F4365A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D62802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9" w:type="dxa"/>
          </w:tcPr>
          <w:p w14:paraId="4CC9C4BE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8D9C10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9195C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43EA886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D40F2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56D371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9B06E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9" w:type="dxa"/>
            <w:tcBorders>
              <w:left w:val="nil"/>
            </w:tcBorders>
          </w:tcPr>
          <w:p w14:paraId="1764DCAF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2D65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142343" w14:paraId="18ED372C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150BAD05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1" w:type="dxa"/>
          </w:tcPr>
          <w:p w14:paraId="7BF9598D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ED740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5B89097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33DA4D4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EE91721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F293D15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5C191E4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AB66D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C95A9F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2A5F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9B00D3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</w:tcBorders>
          </w:tcPr>
          <w:p w14:paraId="5E7B671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2F6973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776" w:rsidRPr="00142343" w14:paraId="6EE00EA2" w14:textId="77777777" w:rsidTr="00692373">
        <w:trPr>
          <w:gridAfter w:val="1"/>
          <w:wAfter w:w="9" w:type="dxa"/>
          <w:trHeight w:val="347"/>
        </w:trPr>
        <w:tc>
          <w:tcPr>
            <w:tcW w:w="4071" w:type="dxa"/>
            <w:gridSpan w:val="2"/>
            <w:vAlign w:val="bottom"/>
          </w:tcPr>
          <w:p w14:paraId="0D9931F6" w14:textId="1D5959C1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91E675C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2E7008B8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0B3B96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9" w:type="dxa"/>
          </w:tcPr>
          <w:p w14:paraId="18F99A93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AABABE8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66EEA717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C8D05F4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92A515B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78009AA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2E2E41F9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left w:val="nil"/>
            </w:tcBorders>
          </w:tcPr>
          <w:p w14:paraId="3FA5BCF5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44ED221" w14:textId="77777777" w:rsidR="004D6776" w:rsidRPr="00142343" w:rsidRDefault="004D6776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142343" w14:paraId="32CA7D23" w14:textId="77777777" w:rsidTr="00692373">
        <w:trPr>
          <w:trHeight w:val="331"/>
        </w:trPr>
        <w:tc>
          <w:tcPr>
            <w:tcW w:w="3640" w:type="dxa"/>
          </w:tcPr>
          <w:p w14:paraId="249E441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dxa"/>
          </w:tcPr>
          <w:p w14:paraId="66A77EF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0" w:type="dxa"/>
            <w:gridSpan w:val="14"/>
          </w:tcPr>
          <w:p w14:paraId="42BEF504" w14:textId="2312D4D2" w:rsidR="00FB75AB" w:rsidRPr="00142343" w:rsidRDefault="00D01F0F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142343" w14:paraId="31DE21A4" w14:textId="77777777" w:rsidTr="00692373">
        <w:trPr>
          <w:gridAfter w:val="1"/>
          <w:wAfter w:w="9" w:type="dxa"/>
          <w:trHeight w:val="710"/>
        </w:trPr>
        <w:tc>
          <w:tcPr>
            <w:tcW w:w="3640" w:type="dxa"/>
          </w:tcPr>
          <w:p w14:paraId="1D2F63A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3E0F09DC" w14:textId="06666EAD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431" w:type="dxa"/>
          </w:tcPr>
          <w:p w14:paraId="61FA10FD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6AB278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4D896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9CE5CD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28917C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F621BBC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CEE566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433553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617EA1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43B94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7F459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DD5B11B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79F82A2D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770A97" w14:textId="77777777" w:rsidR="00FB75AB" w:rsidRPr="00142343" w:rsidRDefault="00FB75AB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084" w:rsidRPr="00142343" w14:paraId="0AE5C225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1BD61CD" w14:textId="4884A354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sz w:val="30"/>
                <w:szCs w:val="30"/>
              </w:rPr>
              <w:t>1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423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31" w:type="dxa"/>
            <w:vAlign w:val="bottom"/>
          </w:tcPr>
          <w:p w14:paraId="495DCB6A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E518876" w14:textId="7C1CA015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69" w:type="dxa"/>
            <w:vAlign w:val="bottom"/>
          </w:tcPr>
          <w:p w14:paraId="08ECE060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2687D9F" w14:textId="4AA3283B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546,111</w:t>
            </w:r>
          </w:p>
        </w:tc>
        <w:tc>
          <w:tcPr>
            <w:tcW w:w="269" w:type="dxa"/>
            <w:vAlign w:val="bottom"/>
          </w:tcPr>
          <w:p w14:paraId="7DA7FFD2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10E0AF0" w14:textId="045F8F1B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1,806,569 </w:t>
            </w:r>
          </w:p>
        </w:tc>
        <w:tc>
          <w:tcPr>
            <w:tcW w:w="269" w:type="dxa"/>
            <w:vAlign w:val="bottom"/>
          </w:tcPr>
          <w:p w14:paraId="02C6561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DE21723" w14:textId="50F4D9EE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10,046</w:t>
            </w:r>
          </w:p>
        </w:tc>
        <w:tc>
          <w:tcPr>
            <w:tcW w:w="269" w:type="dxa"/>
            <w:vAlign w:val="bottom"/>
          </w:tcPr>
          <w:p w14:paraId="359E5E94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79F1B7A" w14:textId="6B30EBBA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56,718</w:t>
            </w:r>
          </w:p>
        </w:tc>
        <w:tc>
          <w:tcPr>
            <w:tcW w:w="236" w:type="dxa"/>
            <w:vAlign w:val="bottom"/>
          </w:tcPr>
          <w:p w14:paraId="4DEDC447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bottom"/>
          </w:tcPr>
          <w:p w14:paraId="358FB109" w14:textId="42F61AD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487668E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9764FF2" w14:textId="667285A0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2,419,700</w:t>
            </w:r>
          </w:p>
        </w:tc>
      </w:tr>
      <w:tr w:rsidR="00AE4084" w:rsidRPr="00142343" w14:paraId="632AE97F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2B55C701" w14:textId="3B468653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14C048BC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FB2FFD5" w14:textId="264AA60B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69" w:type="dxa"/>
            <w:vAlign w:val="center"/>
          </w:tcPr>
          <w:p w14:paraId="010D5650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77B4FCEC" w14:textId="18D511B3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32,277</w:t>
            </w:r>
          </w:p>
        </w:tc>
        <w:tc>
          <w:tcPr>
            <w:tcW w:w="269" w:type="dxa"/>
            <w:vAlign w:val="center"/>
          </w:tcPr>
          <w:p w14:paraId="7557DCF9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6C52FC6" w14:textId="1AF0375F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61,186 </w:t>
            </w:r>
          </w:p>
        </w:tc>
        <w:tc>
          <w:tcPr>
            <w:tcW w:w="269" w:type="dxa"/>
            <w:vAlign w:val="center"/>
          </w:tcPr>
          <w:p w14:paraId="15C6876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7C44AD3D" w14:textId="66B3FEAB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5,497</w:t>
            </w:r>
          </w:p>
        </w:tc>
        <w:tc>
          <w:tcPr>
            <w:tcW w:w="269" w:type="dxa"/>
            <w:vAlign w:val="center"/>
          </w:tcPr>
          <w:p w14:paraId="71B6F9EA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9E707C" w14:textId="36618D62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7,902</w:t>
            </w:r>
          </w:p>
        </w:tc>
        <w:tc>
          <w:tcPr>
            <w:tcW w:w="236" w:type="dxa"/>
            <w:vAlign w:val="center"/>
          </w:tcPr>
          <w:p w14:paraId="404DFCDE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0AEAB6DB" w14:textId="75D772B4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697599BE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5F97F1FA" w14:textId="0714BC75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107,118</w:t>
            </w:r>
          </w:p>
        </w:tc>
      </w:tr>
      <w:tr w:rsidR="00AE4084" w:rsidRPr="00142343" w14:paraId="2B4CB475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FAAFF1B" w14:textId="467D7FDD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6E09826D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DDD84B5" w14:textId="14B891B6" w:rsidR="00AE4084" w:rsidRPr="00142343" w:rsidRDefault="00AE4084" w:rsidP="00AE4084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639105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463575F5" w14:textId="1FDAB847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69" w:type="dxa"/>
            <w:vAlign w:val="center"/>
          </w:tcPr>
          <w:p w14:paraId="0BFB1E5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C8678B" w14:textId="7FA82FAB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(24,843)</w:t>
            </w:r>
          </w:p>
        </w:tc>
        <w:tc>
          <w:tcPr>
            <w:tcW w:w="269" w:type="dxa"/>
            <w:vAlign w:val="center"/>
          </w:tcPr>
          <w:p w14:paraId="12391B36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3D5A6AF" w14:textId="5FF35826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(6,684)</w:t>
            </w:r>
          </w:p>
        </w:tc>
        <w:tc>
          <w:tcPr>
            <w:tcW w:w="269" w:type="dxa"/>
            <w:vAlign w:val="center"/>
          </w:tcPr>
          <w:p w14:paraId="266846AA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096BBF5A" w14:textId="5B94142F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(600)</w:t>
            </w:r>
          </w:p>
        </w:tc>
        <w:tc>
          <w:tcPr>
            <w:tcW w:w="236" w:type="dxa"/>
            <w:vAlign w:val="center"/>
          </w:tcPr>
          <w:p w14:paraId="0598A02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4B441A48" w14:textId="0DB92E9F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EB12582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CF8AE8A" w14:textId="30E5D42C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(32,177)</w:t>
            </w:r>
          </w:p>
        </w:tc>
      </w:tr>
      <w:tr w:rsidR="00AE4084" w:rsidRPr="00142343" w14:paraId="7DAEB2A5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</w:tcPr>
          <w:p w14:paraId="4A7B581A" w14:textId="0DD4ECD1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78EFA84C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D18570F" w14:textId="0EE22EAB" w:rsidR="00AE4084" w:rsidRPr="00142343" w:rsidRDefault="00D7336C" w:rsidP="00AE4084">
            <w:pPr>
              <w:pStyle w:val="acctfourfigures"/>
              <w:tabs>
                <w:tab w:val="clear" w:pos="765"/>
                <w:tab w:val="decimal" w:pos="495"/>
              </w:tabs>
              <w:spacing w:line="360" w:lineRule="exact"/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36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9D0A035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639EEF36" w14:textId="28B12471" w:rsidR="00AE4084" w:rsidRPr="00142343" w:rsidRDefault="00D7336C" w:rsidP="00AE4084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36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634BE247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1349AB4" w14:textId="29C9B286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(224)</w:t>
            </w:r>
          </w:p>
        </w:tc>
        <w:tc>
          <w:tcPr>
            <w:tcW w:w="269" w:type="dxa"/>
            <w:vAlign w:val="center"/>
          </w:tcPr>
          <w:p w14:paraId="0A1FCE3A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372AAA" w14:textId="54F8EBEC" w:rsidR="00AE4084" w:rsidRPr="00142343" w:rsidRDefault="00AE4084" w:rsidP="00AE4084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3C6C79F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88F2FFA" w14:textId="79DC67BD" w:rsidR="00AE4084" w:rsidRPr="00142343" w:rsidRDefault="00AE4084" w:rsidP="00AE4084">
            <w:pPr>
              <w:pStyle w:val="acctfourfigures"/>
              <w:tabs>
                <w:tab w:val="clear" w:pos="765"/>
                <w:tab w:val="decimal" w:pos="80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83060D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2FEE0FC" w14:textId="5891AEC2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709D9B8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FF24E32" w14:textId="1D7260BF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AE4084" w:rsidRPr="00142343" w14:paraId="5A2B39FF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8B3BB8E" w14:textId="4223983C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31" w:type="dxa"/>
            <w:vAlign w:val="bottom"/>
          </w:tcPr>
          <w:p w14:paraId="622F0243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076AFB6" w14:textId="725F38D8" w:rsidR="00AE4084" w:rsidRPr="00142343" w:rsidRDefault="00AE4084" w:rsidP="00AE40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69" w:type="dxa"/>
            <w:vAlign w:val="bottom"/>
          </w:tcPr>
          <w:p w14:paraId="243FBE1F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C6D7F68" w14:textId="4A14A390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578,338</w:t>
            </w:r>
          </w:p>
        </w:tc>
        <w:tc>
          <w:tcPr>
            <w:tcW w:w="269" w:type="dxa"/>
            <w:vAlign w:val="bottom"/>
          </w:tcPr>
          <w:p w14:paraId="4FBD91F2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694D099" w14:textId="5F76F4E2" w:rsidR="00AE4084" w:rsidRPr="00AE4084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1,842,688 </w:t>
            </w:r>
          </w:p>
        </w:tc>
        <w:tc>
          <w:tcPr>
            <w:tcW w:w="269" w:type="dxa"/>
            <w:vAlign w:val="bottom"/>
          </w:tcPr>
          <w:p w14:paraId="061355B4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ECB7EE2" w14:textId="19257BCE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8,859</w:t>
            </w:r>
          </w:p>
        </w:tc>
        <w:tc>
          <w:tcPr>
            <w:tcW w:w="269" w:type="dxa"/>
            <w:vAlign w:val="bottom"/>
          </w:tcPr>
          <w:p w14:paraId="4FCF692F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3031C0B" w14:textId="4E0B494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64,020</w:t>
            </w:r>
          </w:p>
        </w:tc>
        <w:tc>
          <w:tcPr>
            <w:tcW w:w="236" w:type="dxa"/>
            <w:vAlign w:val="bottom"/>
          </w:tcPr>
          <w:p w14:paraId="0957C86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7AF3125" w14:textId="564343EC" w:rsidR="00AE4084" w:rsidRPr="00230833" w:rsidRDefault="00AE4084" w:rsidP="00AE4084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0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bottom"/>
          </w:tcPr>
          <w:p w14:paraId="66FD0E3D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5182409" w14:textId="5FBABD18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2,494,417</w:t>
            </w:r>
          </w:p>
        </w:tc>
      </w:tr>
      <w:tr w:rsidR="00AE4084" w:rsidRPr="00142343" w14:paraId="712E0A03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75CC57A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4D10AAFE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37CABAA" w14:textId="204F7A2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69" w:type="dxa"/>
            <w:vAlign w:val="center"/>
          </w:tcPr>
          <w:p w14:paraId="30D266F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12C59D4D" w14:textId="7716F3D4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32,22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vAlign w:val="center"/>
          </w:tcPr>
          <w:p w14:paraId="42305EF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4B77129" w14:textId="3F38A311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61,346 </w:t>
            </w:r>
          </w:p>
        </w:tc>
        <w:tc>
          <w:tcPr>
            <w:tcW w:w="269" w:type="dxa"/>
            <w:vAlign w:val="center"/>
          </w:tcPr>
          <w:p w14:paraId="1C7D066B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36BE628" w14:textId="4820A3F3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  <w:tc>
          <w:tcPr>
            <w:tcW w:w="269" w:type="dxa"/>
            <w:vAlign w:val="center"/>
          </w:tcPr>
          <w:p w14:paraId="5D69313F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79317E1" w14:textId="25C40ED2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9,113</w:t>
            </w:r>
          </w:p>
        </w:tc>
        <w:tc>
          <w:tcPr>
            <w:tcW w:w="236" w:type="dxa"/>
            <w:vAlign w:val="center"/>
          </w:tcPr>
          <w:p w14:paraId="5107CBF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32953B2" w14:textId="50BB20BB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37CA2A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6F783249" w14:textId="5B92B780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107,6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E4084" w:rsidRPr="00142343" w14:paraId="5D4F43D6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2DDBEFF" w14:textId="021BD3ED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7FF4FDAC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4B4B9CD" w14:textId="11A36DB4" w:rsidR="00AE4084" w:rsidRPr="00142343" w:rsidRDefault="00AE4084" w:rsidP="00AE4084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69" w:type="dxa"/>
            <w:vAlign w:val="center"/>
          </w:tcPr>
          <w:p w14:paraId="5448D34D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08DF051F" w14:textId="5ADB01F1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6ED42910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382A7F" w14:textId="465119E3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(24,359)</w:t>
            </w:r>
          </w:p>
        </w:tc>
        <w:tc>
          <w:tcPr>
            <w:tcW w:w="269" w:type="dxa"/>
            <w:vAlign w:val="center"/>
          </w:tcPr>
          <w:p w14:paraId="71C3225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6608C256" w14:textId="23595BD2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(7,048)</w:t>
            </w:r>
          </w:p>
        </w:tc>
        <w:tc>
          <w:tcPr>
            <w:tcW w:w="269" w:type="dxa"/>
            <w:vAlign w:val="center"/>
          </w:tcPr>
          <w:p w14:paraId="7914449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19975B06" w14:textId="63DC1FD5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(2,404)</w:t>
            </w:r>
          </w:p>
        </w:tc>
        <w:tc>
          <w:tcPr>
            <w:tcW w:w="236" w:type="dxa"/>
            <w:vAlign w:val="center"/>
          </w:tcPr>
          <w:p w14:paraId="5E8BC1D4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297DB40" w14:textId="35E397FA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6C2FC0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4C0B04" w14:textId="04C4B79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(34,80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4084" w:rsidRPr="00142343" w14:paraId="292AB78C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</w:tcPr>
          <w:p w14:paraId="180B6241" w14:textId="455FADDF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07C50EFD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DDCBC4E" w14:textId="48C3DDD6" w:rsidR="00AE4084" w:rsidRPr="00142343" w:rsidRDefault="00AE4084" w:rsidP="00AE4084">
            <w:pPr>
              <w:pStyle w:val="acctfourfigures"/>
              <w:tabs>
                <w:tab w:val="clear" w:pos="765"/>
                <w:tab w:val="decimal" w:pos="8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830BF40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5125B598" w14:textId="71C6B149" w:rsidR="00AE4084" w:rsidRPr="00142343" w:rsidRDefault="00AE4084" w:rsidP="00AE40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2EB45CAA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853B46E" w14:textId="2E45B137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sz w:val="30"/>
                <w:szCs w:val="30"/>
                <w:lang w:val="en-US"/>
              </w:rPr>
              <w:t xml:space="preserve"> (224)</w:t>
            </w:r>
          </w:p>
        </w:tc>
        <w:tc>
          <w:tcPr>
            <w:tcW w:w="269" w:type="dxa"/>
            <w:vAlign w:val="center"/>
          </w:tcPr>
          <w:p w14:paraId="1E3DD587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45354F4B" w14:textId="2BF4291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292FD36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ACCEFA1" w14:textId="2F9DEC5B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311C098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2B16372D" w14:textId="5B79B3FE" w:rsidR="00AE4084" w:rsidRPr="00142343" w:rsidRDefault="00AE4084" w:rsidP="00230833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08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0E4F766B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197E9BC6" w14:textId="20C61536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</w:tr>
      <w:tr w:rsidR="00AE4084" w:rsidRPr="00142343" w14:paraId="0B60F03A" w14:textId="77777777" w:rsidTr="00F96D5D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4EA491A" w14:textId="6191DE04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31" w:type="dxa"/>
            <w:vAlign w:val="bottom"/>
          </w:tcPr>
          <w:p w14:paraId="6B034003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9D8F" w14:textId="0CAD6A4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69" w:type="dxa"/>
            <w:vAlign w:val="center"/>
          </w:tcPr>
          <w:p w14:paraId="16987B80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69D69" w14:textId="73D1EAB2" w:rsidR="00AE4084" w:rsidRPr="00142343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610,298</w:t>
            </w:r>
          </w:p>
        </w:tc>
        <w:tc>
          <w:tcPr>
            <w:tcW w:w="269" w:type="dxa"/>
            <w:vAlign w:val="center"/>
          </w:tcPr>
          <w:p w14:paraId="4891C306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AF39D04" w14:textId="662C916E" w:rsidR="00AE4084" w:rsidRPr="00AE4084" w:rsidRDefault="00AE4084" w:rsidP="00AE4084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0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1,879,451 </w:t>
            </w:r>
          </w:p>
        </w:tc>
        <w:tc>
          <w:tcPr>
            <w:tcW w:w="269" w:type="dxa"/>
            <w:vAlign w:val="center"/>
          </w:tcPr>
          <w:p w14:paraId="0EDB6225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0E80E" w14:textId="14978C1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6,485</w:t>
            </w:r>
          </w:p>
        </w:tc>
        <w:tc>
          <w:tcPr>
            <w:tcW w:w="269" w:type="dxa"/>
            <w:vAlign w:val="center"/>
          </w:tcPr>
          <w:p w14:paraId="67E326EB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EA4E" w14:textId="6EEF728E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70,729</w:t>
            </w:r>
          </w:p>
        </w:tc>
        <w:tc>
          <w:tcPr>
            <w:tcW w:w="236" w:type="dxa"/>
            <w:vAlign w:val="center"/>
          </w:tcPr>
          <w:p w14:paraId="3E215926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E418" w14:textId="02E6BCC9" w:rsidR="00AE4084" w:rsidRPr="00230833" w:rsidRDefault="00AE4084" w:rsidP="00AE4084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0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7FEC25A9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C666" w14:textId="353C0025" w:rsidR="00AE4084" w:rsidRPr="00142343" w:rsidRDefault="00AE4084" w:rsidP="00AE40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2,567,078</w:t>
            </w:r>
          </w:p>
        </w:tc>
      </w:tr>
      <w:tr w:rsidR="00C3731A" w:rsidRPr="00142343" w14:paraId="37B7E208" w14:textId="77777777" w:rsidTr="00692373">
        <w:trPr>
          <w:gridAfter w:val="1"/>
          <w:wAfter w:w="9" w:type="dxa"/>
          <w:trHeight w:val="442"/>
        </w:trPr>
        <w:tc>
          <w:tcPr>
            <w:tcW w:w="3640" w:type="dxa"/>
          </w:tcPr>
          <w:p w14:paraId="20ECAB40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2728959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0BDFAA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5906FC6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1CD1E1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C5B23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31229B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099843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722F0DF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27F6D22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D8A8E2F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7DA34D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9EE8F20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0FF5836A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BF233E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3C4465" w14:textId="77777777" w:rsidR="007C65AF" w:rsidRPr="00142343" w:rsidRDefault="007C65AF">
      <w:pPr>
        <w:rPr>
          <w:cs/>
        </w:rPr>
      </w:pPr>
      <w:r w:rsidRPr="00142343"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7F6239" w:rsidRPr="00142343" w14:paraId="36BBB077" w14:textId="77777777" w:rsidTr="00DC3324">
        <w:tc>
          <w:tcPr>
            <w:tcW w:w="3645" w:type="dxa"/>
          </w:tcPr>
          <w:p w14:paraId="246724F3" w14:textId="0002DF4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32" w:type="dxa"/>
          </w:tcPr>
          <w:p w14:paraId="2401422A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239" w:rsidRPr="00142343" w14:paraId="15F9974B" w14:textId="77777777" w:rsidTr="00DC3324">
        <w:tc>
          <w:tcPr>
            <w:tcW w:w="3645" w:type="dxa"/>
          </w:tcPr>
          <w:p w14:paraId="596D98C6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5C8AD213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9FD3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15EC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F66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77C8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1240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00A5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997BB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E988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E6AB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864CE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EED12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142343" w14:paraId="6F8495A1" w14:textId="77777777" w:rsidTr="00DC3324">
        <w:tc>
          <w:tcPr>
            <w:tcW w:w="3645" w:type="dxa"/>
          </w:tcPr>
          <w:p w14:paraId="232DE43A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32993F9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95860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0308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22964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0AFD2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5DC70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683AA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5D57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B25BA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FCFF6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6CD0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142343" w14:paraId="7027F5FE" w14:textId="77777777" w:rsidTr="00DC3324">
        <w:tc>
          <w:tcPr>
            <w:tcW w:w="3645" w:type="dxa"/>
          </w:tcPr>
          <w:p w14:paraId="4C6D26B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1273239C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9C514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B29A9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0B4DD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F27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CE1C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33EFF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1423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1B776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142343" w14:paraId="6F567E33" w14:textId="77777777" w:rsidTr="00DC3324">
        <w:tc>
          <w:tcPr>
            <w:tcW w:w="3645" w:type="dxa"/>
          </w:tcPr>
          <w:p w14:paraId="4815001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68B16512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7F40E6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58CBF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55661F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F559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B63E16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1E9C424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ECDFE7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6239" w:rsidRPr="00142343" w14:paraId="6B79480D" w14:textId="77777777" w:rsidTr="00DC3324">
        <w:tc>
          <w:tcPr>
            <w:tcW w:w="3645" w:type="dxa"/>
          </w:tcPr>
          <w:p w14:paraId="64347033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4AC1302A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6239" w:rsidRPr="00142343" w14:paraId="7C9B2EE1" w14:textId="77777777" w:rsidTr="00DC3324">
        <w:tc>
          <w:tcPr>
            <w:tcW w:w="3645" w:type="dxa"/>
          </w:tcPr>
          <w:p w14:paraId="26CE1861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4798C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7AD39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D5AD7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2E2F8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9F70C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74E9F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FD345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8F008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474F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58AD2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B946D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01E68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142343" w14:paraId="382D187F" w14:textId="77777777" w:rsidTr="00DC3324">
        <w:tc>
          <w:tcPr>
            <w:tcW w:w="3645" w:type="dxa"/>
          </w:tcPr>
          <w:p w14:paraId="6862694B" w14:textId="4DD08560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22CF"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32" w:type="dxa"/>
          </w:tcPr>
          <w:p w14:paraId="226E5BDB" w14:textId="77777777" w:rsidR="007F6239" w:rsidRPr="00142343" w:rsidRDefault="007F6239" w:rsidP="007F6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B2D4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759CA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C6E14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CAFC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2F797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5816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2421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FBB30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CF8EE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689CB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10797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00F06" w14:textId="77777777" w:rsidR="007F6239" w:rsidRPr="00142343" w:rsidRDefault="007F6239" w:rsidP="00DC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084" w:rsidRPr="00142343" w14:paraId="56E84BEB" w14:textId="77777777" w:rsidTr="004A3704">
        <w:tc>
          <w:tcPr>
            <w:tcW w:w="3645" w:type="dxa"/>
          </w:tcPr>
          <w:p w14:paraId="731899E8" w14:textId="2BE19195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11D552C8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FD57755" w14:textId="630AF88C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212,301</w:t>
            </w:r>
          </w:p>
        </w:tc>
        <w:tc>
          <w:tcPr>
            <w:tcW w:w="270" w:type="dxa"/>
            <w:vAlign w:val="center"/>
          </w:tcPr>
          <w:p w14:paraId="7B4FC5F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6A05D2" w14:textId="657DE892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155,124</w:t>
            </w:r>
          </w:p>
        </w:tc>
        <w:tc>
          <w:tcPr>
            <w:tcW w:w="270" w:type="dxa"/>
            <w:vAlign w:val="center"/>
          </w:tcPr>
          <w:p w14:paraId="046E1D96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1C43C" w14:textId="77355ECF" w:rsidR="00AE4084" w:rsidRPr="00AE4084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084">
              <w:rPr>
                <w:rFonts w:ascii="Angsana New" w:hAnsi="Angsana New"/>
                <w:color w:val="000000"/>
                <w:sz w:val="30"/>
                <w:szCs w:val="30"/>
              </w:rPr>
              <w:t xml:space="preserve"> 254,287 </w:t>
            </w:r>
          </w:p>
        </w:tc>
        <w:tc>
          <w:tcPr>
            <w:tcW w:w="270" w:type="dxa"/>
            <w:vAlign w:val="center"/>
          </w:tcPr>
          <w:p w14:paraId="1A81E2E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E9843E" w14:textId="037AF81E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30830256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CFD5F7B" w14:textId="0C92FDB8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35,201</w:t>
            </w:r>
          </w:p>
        </w:tc>
        <w:tc>
          <w:tcPr>
            <w:tcW w:w="236" w:type="dxa"/>
            <w:vAlign w:val="center"/>
          </w:tcPr>
          <w:p w14:paraId="0F44BB0B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AC841CD" w14:textId="648147FD" w:rsidR="00AE4084" w:rsidRPr="00AE4084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084">
              <w:rPr>
                <w:rFonts w:ascii="Angsana New" w:hAnsi="Angsana New"/>
                <w:color w:val="000000"/>
                <w:sz w:val="30"/>
                <w:szCs w:val="30"/>
              </w:rPr>
              <w:t xml:space="preserve"> 25,666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F914723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362F89D" w14:textId="0FBA7DEB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682,659</w:t>
            </w:r>
          </w:p>
        </w:tc>
      </w:tr>
      <w:tr w:rsidR="00AE4084" w:rsidRPr="00142343" w14:paraId="517ABA05" w14:textId="77777777" w:rsidTr="004A3704">
        <w:tc>
          <w:tcPr>
            <w:tcW w:w="3645" w:type="dxa"/>
          </w:tcPr>
          <w:p w14:paraId="28B548A5" w14:textId="5A50B374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4DB0A65A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EA9E52" w14:textId="663C9884" w:rsidR="00AE4084" w:rsidRPr="00142343" w:rsidRDefault="00AE4084" w:rsidP="00AE40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vAlign w:val="bottom"/>
          </w:tcPr>
          <w:p w14:paraId="1FC8582D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EB8C83" w14:textId="7BA53701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7A7972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1EDEC" w14:textId="23308B3C" w:rsidR="00AE4084" w:rsidRPr="00AE4084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084">
              <w:rPr>
                <w:rFonts w:ascii="Angsana New" w:hAnsi="Angsana New"/>
                <w:color w:val="000000"/>
                <w:sz w:val="30"/>
                <w:szCs w:val="30"/>
              </w:rPr>
              <w:t xml:space="preserve"> 19,539 </w:t>
            </w:r>
          </w:p>
        </w:tc>
        <w:tc>
          <w:tcPr>
            <w:tcW w:w="270" w:type="dxa"/>
            <w:vAlign w:val="bottom"/>
          </w:tcPr>
          <w:p w14:paraId="4861329A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F1CCE" w14:textId="103BECAC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9,959</w:t>
            </w:r>
          </w:p>
        </w:tc>
        <w:tc>
          <w:tcPr>
            <w:tcW w:w="270" w:type="dxa"/>
            <w:vAlign w:val="bottom"/>
          </w:tcPr>
          <w:p w14:paraId="3160E307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F2555D" w14:textId="42217C3C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14234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36" w:type="dxa"/>
            <w:vAlign w:val="bottom"/>
          </w:tcPr>
          <w:p w14:paraId="27C1B81D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C0F698" w14:textId="5551FD9F" w:rsidR="00AE4084" w:rsidRPr="00AE4084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0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EC0F8AF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115F1D" w14:textId="0D745A10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32,915</w:t>
            </w:r>
          </w:p>
        </w:tc>
      </w:tr>
      <w:tr w:rsidR="00AE4084" w:rsidRPr="00142343" w14:paraId="32D4266D" w14:textId="77777777" w:rsidTr="004A3704">
        <w:tc>
          <w:tcPr>
            <w:tcW w:w="3645" w:type="dxa"/>
          </w:tcPr>
          <w:p w14:paraId="6C3F2D87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4EC27A78" w14:textId="77777777" w:rsidR="00AE4084" w:rsidRPr="00142343" w:rsidRDefault="00AE4084" w:rsidP="00A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13320" w14:textId="4CB1898D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212,514</w:t>
            </w:r>
          </w:p>
        </w:tc>
        <w:tc>
          <w:tcPr>
            <w:tcW w:w="270" w:type="dxa"/>
            <w:vAlign w:val="center"/>
          </w:tcPr>
          <w:p w14:paraId="7B730AD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2FCF9" w14:textId="0294B31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155,124</w:t>
            </w:r>
          </w:p>
        </w:tc>
        <w:tc>
          <w:tcPr>
            <w:tcW w:w="270" w:type="dxa"/>
            <w:vAlign w:val="center"/>
          </w:tcPr>
          <w:p w14:paraId="615F9879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946C1" w14:textId="59C0BF28" w:rsidR="00AE4084" w:rsidRPr="00320A0E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273,826 </w:t>
            </w:r>
          </w:p>
        </w:tc>
        <w:tc>
          <w:tcPr>
            <w:tcW w:w="270" w:type="dxa"/>
            <w:vAlign w:val="center"/>
          </w:tcPr>
          <w:p w14:paraId="00CC2A11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67A62" w14:textId="2FBEDEEF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10,039</w:t>
            </w:r>
          </w:p>
        </w:tc>
        <w:tc>
          <w:tcPr>
            <w:tcW w:w="270" w:type="dxa"/>
            <w:vAlign w:val="center"/>
          </w:tcPr>
          <w:p w14:paraId="6341E1E2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39019" w14:textId="3D0C045B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38,405</w:t>
            </w:r>
          </w:p>
        </w:tc>
        <w:tc>
          <w:tcPr>
            <w:tcW w:w="236" w:type="dxa"/>
            <w:vAlign w:val="center"/>
          </w:tcPr>
          <w:p w14:paraId="5F3C144E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E3CCAE" w14:textId="3679ED25" w:rsidR="00AE4084" w:rsidRPr="00320A0E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25,666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42FE89C" w14:textId="77777777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FB6164" w14:textId="00BE71D9" w:rsidR="00AE4084" w:rsidRPr="00142343" w:rsidRDefault="00AE4084" w:rsidP="00AE408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715,574</w:t>
            </w:r>
          </w:p>
        </w:tc>
      </w:tr>
      <w:tr w:rsidR="00C3731A" w:rsidRPr="00142343" w14:paraId="72DB1F99" w14:textId="77777777" w:rsidTr="008F7174">
        <w:tc>
          <w:tcPr>
            <w:tcW w:w="3645" w:type="dxa"/>
          </w:tcPr>
          <w:p w14:paraId="1F4174FB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2D3189A4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A24DA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4BBF3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0B43AE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01AF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883F43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A9C87B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BE8B6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4A563C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731A" w:rsidRPr="00142343" w14:paraId="0F51F299" w14:textId="77777777" w:rsidTr="00DC3324">
        <w:tc>
          <w:tcPr>
            <w:tcW w:w="3645" w:type="dxa"/>
          </w:tcPr>
          <w:p w14:paraId="5B582EAF" w14:textId="45AD6DD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32" w:type="dxa"/>
          </w:tcPr>
          <w:p w14:paraId="6103E463" w14:textId="77777777" w:rsidR="00C3731A" w:rsidRPr="00142343" w:rsidRDefault="00C3731A" w:rsidP="00C3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D8A9F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BDBB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720F1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C3731A" w:rsidRPr="00142343" w:rsidRDefault="00C3731A" w:rsidP="00C373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0A0E" w:rsidRPr="00142343" w14:paraId="3CCC485B" w14:textId="77777777" w:rsidTr="000372A1">
        <w:tc>
          <w:tcPr>
            <w:tcW w:w="3645" w:type="dxa"/>
          </w:tcPr>
          <w:p w14:paraId="55D496AC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32EBB3" w14:textId="076CF2B9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212,301</w:t>
            </w:r>
          </w:p>
        </w:tc>
        <w:tc>
          <w:tcPr>
            <w:tcW w:w="270" w:type="dxa"/>
            <w:vAlign w:val="center"/>
          </w:tcPr>
          <w:p w14:paraId="60893A52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B8F4537" w14:textId="2B39ED6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135,562</w:t>
            </w:r>
          </w:p>
        </w:tc>
        <w:tc>
          <w:tcPr>
            <w:tcW w:w="270" w:type="dxa"/>
            <w:vAlign w:val="center"/>
          </w:tcPr>
          <w:p w14:paraId="125F1843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328E8A" w14:textId="1EB1DE45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color w:val="000000"/>
                <w:sz w:val="30"/>
                <w:szCs w:val="30"/>
              </w:rPr>
              <w:t xml:space="preserve"> 213,235 </w:t>
            </w:r>
          </w:p>
        </w:tc>
        <w:tc>
          <w:tcPr>
            <w:tcW w:w="270" w:type="dxa"/>
            <w:vAlign w:val="center"/>
          </w:tcPr>
          <w:p w14:paraId="5F9339EB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E21DAE4" w14:textId="2144E6F3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3D73398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E33518" w14:textId="1FE35AB6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33,954</w:t>
            </w:r>
          </w:p>
        </w:tc>
        <w:tc>
          <w:tcPr>
            <w:tcW w:w="236" w:type="dxa"/>
            <w:vAlign w:val="center"/>
          </w:tcPr>
          <w:p w14:paraId="1478C29F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7CF0CA0" w14:textId="4CDAFC78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color w:val="000000"/>
                <w:sz w:val="30"/>
                <w:szCs w:val="30"/>
              </w:rPr>
              <w:t xml:space="preserve"> 56,053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243F2C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2986E4C" w14:textId="158EF422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651,105</w:t>
            </w:r>
          </w:p>
        </w:tc>
      </w:tr>
      <w:tr w:rsidR="00320A0E" w:rsidRPr="00142343" w14:paraId="7B1300B4" w14:textId="77777777" w:rsidTr="000372A1">
        <w:tc>
          <w:tcPr>
            <w:tcW w:w="3645" w:type="dxa"/>
          </w:tcPr>
          <w:p w14:paraId="0400905F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507D6A" w14:textId="5321222F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1,946</w:t>
            </w:r>
          </w:p>
        </w:tc>
        <w:tc>
          <w:tcPr>
            <w:tcW w:w="270" w:type="dxa"/>
            <w:vAlign w:val="bottom"/>
          </w:tcPr>
          <w:p w14:paraId="14E84C8A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CCF585" w14:textId="30B97A8E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F3A951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B32C2B" w14:textId="6DFC0E76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color w:val="000000"/>
                <w:sz w:val="30"/>
                <w:szCs w:val="30"/>
              </w:rPr>
              <w:t xml:space="preserve"> 26,723 </w:t>
            </w:r>
          </w:p>
        </w:tc>
        <w:tc>
          <w:tcPr>
            <w:tcW w:w="270" w:type="dxa"/>
            <w:vAlign w:val="bottom"/>
          </w:tcPr>
          <w:p w14:paraId="59B239BF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5E4335" w14:textId="34AB391E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11,084</w:t>
            </w:r>
          </w:p>
        </w:tc>
        <w:tc>
          <w:tcPr>
            <w:tcW w:w="270" w:type="dxa"/>
            <w:vAlign w:val="bottom"/>
          </w:tcPr>
          <w:p w14:paraId="2C451488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317BCC" w14:textId="739AD4F8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236" w:type="dxa"/>
            <w:vAlign w:val="bottom"/>
          </w:tcPr>
          <w:p w14:paraId="12672B83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CF15F" w14:textId="08084AE1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4C48680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268D729" w14:textId="28387B25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44,153</w:t>
            </w:r>
          </w:p>
        </w:tc>
      </w:tr>
      <w:tr w:rsidR="00320A0E" w:rsidRPr="00142343" w14:paraId="4BBA2E38" w14:textId="77777777" w:rsidTr="000372A1">
        <w:tc>
          <w:tcPr>
            <w:tcW w:w="3645" w:type="dxa"/>
          </w:tcPr>
          <w:p w14:paraId="230EFE2A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11396601" w14:textId="77777777" w:rsidR="00320A0E" w:rsidRPr="00142343" w:rsidRDefault="00320A0E" w:rsidP="0032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AF88C" w14:textId="5D764FB8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214,247</w:t>
            </w:r>
          </w:p>
        </w:tc>
        <w:tc>
          <w:tcPr>
            <w:tcW w:w="270" w:type="dxa"/>
            <w:vAlign w:val="center"/>
          </w:tcPr>
          <w:p w14:paraId="59EDF7F0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4D8D4E" w14:textId="7F1C3C49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135,562</w:t>
            </w:r>
          </w:p>
        </w:tc>
        <w:tc>
          <w:tcPr>
            <w:tcW w:w="270" w:type="dxa"/>
            <w:vAlign w:val="center"/>
          </w:tcPr>
          <w:p w14:paraId="4F329804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FEB182" w14:textId="667A7490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239,958 </w:t>
            </w:r>
          </w:p>
        </w:tc>
        <w:tc>
          <w:tcPr>
            <w:tcW w:w="270" w:type="dxa"/>
            <w:vAlign w:val="center"/>
          </w:tcPr>
          <w:p w14:paraId="5FECC32F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08BEB0" w14:textId="5C8FC363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11,084</w:t>
            </w:r>
          </w:p>
        </w:tc>
        <w:tc>
          <w:tcPr>
            <w:tcW w:w="270" w:type="dxa"/>
            <w:vAlign w:val="center"/>
          </w:tcPr>
          <w:p w14:paraId="7F882CE4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F278F" w14:textId="2D8AEC64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38,354</w:t>
            </w:r>
          </w:p>
        </w:tc>
        <w:tc>
          <w:tcPr>
            <w:tcW w:w="236" w:type="dxa"/>
            <w:vAlign w:val="center"/>
          </w:tcPr>
          <w:p w14:paraId="7A0D4ED2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5BF21" w14:textId="57E5C961" w:rsidR="00320A0E" w:rsidRPr="00320A0E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0A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56,053 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AD2441B" w14:textId="77777777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BA809" w14:textId="5F1A89A3" w:rsidR="00320A0E" w:rsidRPr="00142343" w:rsidRDefault="00320A0E" w:rsidP="00320A0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695,258</w:t>
            </w:r>
          </w:p>
        </w:tc>
      </w:tr>
    </w:tbl>
    <w:p w14:paraId="563CB9E5" w14:textId="77777777" w:rsidR="00BF3674" w:rsidRPr="00142343" w:rsidRDefault="00BF3674" w:rsidP="00111F6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6761711" w14:textId="15CABDD9" w:rsidR="00BF3674" w:rsidRPr="00142343" w:rsidRDefault="00BF3674" w:rsidP="00111F62">
      <w:pPr>
        <w:pStyle w:val="block"/>
        <w:spacing w:after="100" w:afterAutospacing="1" w:line="240" w:lineRule="auto"/>
        <w:ind w:left="540" w:right="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BF3674" w:rsidRPr="00142343" w:rsidSect="00D3414A">
          <w:headerReference w:type="default" r:id="rId17"/>
          <w:pgSz w:w="16834" w:h="11909" w:orient="landscape" w:code="9"/>
          <w:pgMar w:top="691" w:right="1152" w:bottom="270" w:left="1152" w:header="720" w:footer="720" w:gutter="0"/>
          <w:cols w:space="720"/>
          <w:docGrid w:linePitch="245"/>
        </w:sectPr>
      </w:pPr>
      <w:r w:rsidRPr="0014234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ในปี </w:t>
      </w:r>
      <w:r w:rsidRPr="00142343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6822CF" w:rsidRPr="00142343">
        <w:rPr>
          <w:rFonts w:asciiTheme="majorBidi" w:hAnsiTheme="majorBidi" w:cstheme="majorBidi"/>
          <w:spacing w:val="-4"/>
          <w:sz w:val="30"/>
          <w:szCs w:val="30"/>
          <w:lang w:bidi="th-TH"/>
        </w:rPr>
        <w:t>6</w:t>
      </w:r>
      <w:r w:rsidRPr="0014234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4234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สินทรัพย์สิทธิการใช้ของกลุ่มบริษัทเพิ่มขึ้นเป็นจำนวน</w:t>
      </w:r>
      <w:r w:rsidR="00DE1891" w:rsidRPr="0014234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005BCC" w:rsidRPr="0014234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017485" w:rsidRPr="0014234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</w:t>
      </w:r>
      <w:r w:rsidR="00005BCC" w:rsidRPr="0014234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</w:t>
      </w:r>
      <w:r w:rsidR="00017485" w:rsidRPr="0014234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28</w:t>
      </w:r>
      <w:r w:rsidRPr="0014234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14234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และ </w:t>
      </w:r>
      <w:r w:rsidR="0099382B" w:rsidRPr="0014234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30.97</w:t>
      </w:r>
      <w:r w:rsidRPr="001423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4234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ล้านบาท ในงบการเงินรวมและงบการเงินเฉพาะกิจการ ตามลำดับ </w:t>
      </w:r>
      <w:r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(256</w:t>
      </w:r>
      <w:r w:rsidR="006822CF"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: 2</w:t>
      </w:r>
      <w:r w:rsidR="006822CF"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</w:t>
      </w:r>
      <w:r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.</w:t>
      </w:r>
      <w:r w:rsidR="006822CF" w:rsidRPr="0014234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5</w:t>
      </w:r>
      <w:r w:rsidRPr="0014234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 xml:space="preserve"> ล้านบาท</w:t>
      </w:r>
      <w:r w:rsidR="00BF06EE" w:rsidRPr="0014234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 </w:t>
      </w:r>
      <w:r w:rsidRPr="0014234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และ </w:t>
      </w:r>
      <w:r w:rsidR="006822CF" w:rsidRPr="0014234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17</w:t>
      </w:r>
      <w:r w:rsidRPr="0014234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.</w:t>
      </w:r>
      <w:r w:rsidR="006822CF" w:rsidRPr="0014234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6</w:t>
      </w:r>
      <w:r w:rsidRPr="00142343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Pr="0014234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ล้านบาท ในงบการเงินรวม</w:t>
      </w:r>
      <w:r w:rsidRPr="0014234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และงบการเงินเฉพาะกิจการ ตาม</w:t>
      </w:r>
      <w:r w:rsidR="000D71B3" w:rsidRPr="0014234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ลำดั</w:t>
      </w:r>
      <w:r w:rsidR="006F50AC" w:rsidRPr="0014234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</w:t>
      </w:r>
      <w:r w:rsidR="00713E6C" w:rsidRPr="0014234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)</w:t>
      </w:r>
    </w:p>
    <w:p w14:paraId="19D80B39" w14:textId="101A15F4" w:rsidR="00EB0905" w:rsidRPr="00142343" w:rsidRDefault="003B40E7" w:rsidP="00652A4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สัญญาเช่า</w:t>
      </w:r>
    </w:p>
    <w:p w14:paraId="53C8DE72" w14:textId="77777777" w:rsidR="00EB0905" w:rsidRPr="00142343" w:rsidRDefault="00EB0905" w:rsidP="00EB09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CE2CE9C" w14:textId="193D7F85" w:rsidR="00377497" w:rsidRPr="00142343" w:rsidRDefault="00377497" w:rsidP="005C225F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กลุ่มบริษัทเช่าเครื่องจักร</w:t>
      </w:r>
      <w:r w:rsidR="00F14021" w:rsidRPr="0014234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14021" w:rsidRPr="0014234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ยานพาหนะ </w:t>
      </w:r>
      <w:r w:rsidR="00A751D9" w:rsidRPr="00142343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เครื่องใช้ส</w:t>
      </w:r>
      <w:r w:rsidR="005551BB" w:rsidRPr="00142343">
        <w:rPr>
          <w:rFonts w:asciiTheme="majorBidi" w:hAnsiTheme="majorBidi" w:cstheme="majorBidi" w:hint="cs"/>
          <w:sz w:val="30"/>
          <w:szCs w:val="30"/>
          <w:cs/>
          <w:lang w:bidi="th-TH"/>
        </w:rPr>
        <w:t>ำนักงาน</w:t>
      </w: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และอุปกรณ์เป็นระยะเวลา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1098" w:rsidRPr="0014234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42343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D7333D" w:rsidRPr="0014234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</w:t>
      </w:r>
    </w:p>
    <w:p w14:paraId="57CFEA78" w14:textId="77777777" w:rsidR="003B40E7" w:rsidRPr="00142343" w:rsidRDefault="003B40E7" w:rsidP="005C225F">
      <w:pPr>
        <w:pStyle w:val="block"/>
        <w:spacing w:after="0" w:line="240" w:lineRule="auto"/>
        <w:ind w:left="576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0"/>
        <w:gridCol w:w="1080"/>
        <w:gridCol w:w="178"/>
        <w:gridCol w:w="1069"/>
        <w:gridCol w:w="178"/>
        <w:gridCol w:w="1083"/>
        <w:gridCol w:w="180"/>
        <w:gridCol w:w="1043"/>
      </w:tblGrid>
      <w:tr w:rsidR="005360AC" w:rsidRPr="00142343" w14:paraId="552EC520" w14:textId="77777777" w:rsidTr="00AD009D">
        <w:trPr>
          <w:cantSplit/>
          <w:tblHeader/>
        </w:trPr>
        <w:tc>
          <w:tcPr>
            <w:tcW w:w="4460" w:type="dxa"/>
          </w:tcPr>
          <w:p w14:paraId="5E62D9D4" w14:textId="15584255" w:rsidR="005360AC" w:rsidRPr="00142343" w:rsidRDefault="005360AC" w:rsidP="0001545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142343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142343" w:rsidRDefault="005360AC" w:rsidP="005360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6" w:type="dxa"/>
            <w:gridSpan w:val="3"/>
          </w:tcPr>
          <w:p w14:paraId="14712F42" w14:textId="05109A77" w:rsidR="005360AC" w:rsidRPr="00142343" w:rsidRDefault="005360AC" w:rsidP="005360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0B3E" w:rsidRPr="00142343" w14:paraId="549AF478" w14:textId="77777777" w:rsidTr="00AD009D">
        <w:trPr>
          <w:cantSplit/>
          <w:tblHeader/>
        </w:trPr>
        <w:tc>
          <w:tcPr>
            <w:tcW w:w="4460" w:type="dxa"/>
          </w:tcPr>
          <w:p w14:paraId="08B5D88D" w14:textId="1D627EC9" w:rsidR="00830B3E" w:rsidRPr="00142343" w:rsidRDefault="00830B3E" w:rsidP="00830B3E">
            <w:pPr>
              <w:pStyle w:val="acctfourfigures"/>
              <w:tabs>
                <w:tab w:val="clear" w:pos="765"/>
              </w:tabs>
              <w:spacing w:line="240" w:lineRule="atLeast"/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7A6032C9" w:rsidR="00830B3E" w:rsidRPr="00142343" w:rsidRDefault="00830B3E" w:rsidP="00830B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9597585" w14:textId="77777777" w:rsidR="00830B3E" w:rsidRPr="00142343" w:rsidRDefault="00830B3E" w:rsidP="00830B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49DED50A" w:rsidR="00830B3E" w:rsidRPr="00142343" w:rsidRDefault="00830B3E" w:rsidP="00830B3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830B3E" w:rsidRPr="00142343" w:rsidRDefault="00830B3E" w:rsidP="00830B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B387F6D" w14:textId="2727DDAD" w:rsidR="00830B3E" w:rsidRPr="00142343" w:rsidRDefault="00830B3E" w:rsidP="00830B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217D56C9" w14:textId="77777777" w:rsidR="00830B3E" w:rsidRPr="00142343" w:rsidRDefault="00830B3E" w:rsidP="00830B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40947320" w:rsidR="00830B3E" w:rsidRPr="00142343" w:rsidRDefault="00830B3E" w:rsidP="00830B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F91029" w:rsidRPr="00142343" w14:paraId="78FCB81F" w14:textId="77777777" w:rsidTr="00AD009D">
        <w:trPr>
          <w:cantSplit/>
        </w:trPr>
        <w:tc>
          <w:tcPr>
            <w:tcW w:w="4460" w:type="dxa"/>
          </w:tcPr>
          <w:p w14:paraId="7E4D47C5" w14:textId="77777777" w:rsidR="00F91029" w:rsidRPr="00142343" w:rsidRDefault="00F91029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</w:tcPr>
          <w:p w14:paraId="75C74706" w14:textId="5FF4E952" w:rsidR="00F91029" w:rsidRPr="00142343" w:rsidRDefault="00D01F0F" w:rsidP="00C31A1B">
            <w:pPr>
              <w:tabs>
                <w:tab w:val="clear" w:pos="680"/>
                <w:tab w:val="clear" w:pos="907"/>
              </w:tabs>
              <w:ind w:left="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029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0AC" w:rsidRPr="00142343" w14:paraId="620CD1E2" w14:textId="77777777" w:rsidTr="00AD009D">
        <w:trPr>
          <w:cantSplit/>
        </w:trPr>
        <w:tc>
          <w:tcPr>
            <w:tcW w:w="4460" w:type="dxa"/>
          </w:tcPr>
          <w:p w14:paraId="123082B6" w14:textId="77777777" w:rsidR="005360AC" w:rsidRPr="00142343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1346EC" w14:textId="75D49AB3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142343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142343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0AC" w:rsidRPr="00142343" w14:paraId="6CD76CC0" w14:textId="77777777" w:rsidTr="00AD009D">
        <w:trPr>
          <w:cantSplit/>
        </w:trPr>
        <w:tc>
          <w:tcPr>
            <w:tcW w:w="4460" w:type="dxa"/>
          </w:tcPr>
          <w:p w14:paraId="0A4AEC3E" w14:textId="77777777" w:rsidR="005360AC" w:rsidRPr="00142343" w:rsidRDefault="005360AC" w:rsidP="00652A4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7755BFB1" w14:textId="00E924E9" w:rsidR="005360AC" w:rsidRPr="00142343" w:rsidRDefault="005360AC" w:rsidP="002C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142343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142343" w:rsidRDefault="005360AC" w:rsidP="002C494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42A8" w:rsidRPr="00142343" w14:paraId="2EEEC793" w14:textId="77777777" w:rsidTr="00BC0E03">
        <w:trPr>
          <w:cantSplit/>
        </w:trPr>
        <w:tc>
          <w:tcPr>
            <w:tcW w:w="4460" w:type="dxa"/>
          </w:tcPr>
          <w:p w14:paraId="1F73EC86" w14:textId="2990A0CE" w:rsidR="009E42A8" w:rsidRPr="00142343" w:rsidRDefault="009E42A8" w:rsidP="004D145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080" w:type="dxa"/>
          </w:tcPr>
          <w:p w14:paraId="0D13ACEF" w14:textId="444B88E3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78" w:type="dxa"/>
          </w:tcPr>
          <w:p w14:paraId="11BF6D3B" w14:textId="57EF2963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1E0B0F12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45A460" w14:textId="3742FB75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  <w:vAlign w:val="bottom"/>
          </w:tcPr>
          <w:p w14:paraId="33BFCC98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18B543" w14:textId="3294E5C5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9E42A8" w:rsidRPr="00142343" w14:paraId="54369EA5" w14:textId="77777777" w:rsidTr="00AD009D">
        <w:trPr>
          <w:cantSplit/>
        </w:trPr>
        <w:tc>
          <w:tcPr>
            <w:tcW w:w="4460" w:type="dxa"/>
          </w:tcPr>
          <w:p w14:paraId="196B0C06" w14:textId="5268C09B" w:rsidR="009E42A8" w:rsidRPr="00142343" w:rsidRDefault="009E42A8" w:rsidP="004D145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20CF57FD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16,566</w:t>
            </w:r>
          </w:p>
        </w:tc>
        <w:tc>
          <w:tcPr>
            <w:tcW w:w="178" w:type="dxa"/>
          </w:tcPr>
          <w:p w14:paraId="7229B0BE" w14:textId="6124CF36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2B6E55E9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16,797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B90FCE" w14:textId="1FB596D1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13,067</w:t>
            </w:r>
          </w:p>
        </w:tc>
        <w:tc>
          <w:tcPr>
            <w:tcW w:w="180" w:type="dxa"/>
            <w:vAlign w:val="bottom"/>
          </w:tcPr>
          <w:p w14:paraId="68A03291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64C0D19F" w14:textId="3FB0F8B1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13,623</w:t>
            </w:r>
          </w:p>
        </w:tc>
      </w:tr>
      <w:tr w:rsidR="009E42A8" w:rsidRPr="00142343" w14:paraId="61B04A99" w14:textId="77777777" w:rsidTr="00AD009D">
        <w:trPr>
          <w:cantSplit/>
        </w:trPr>
        <w:tc>
          <w:tcPr>
            <w:tcW w:w="4460" w:type="dxa"/>
          </w:tcPr>
          <w:p w14:paraId="4E7110A2" w14:textId="312AD677" w:rsidR="009E42A8" w:rsidRPr="00142343" w:rsidRDefault="009E42A8" w:rsidP="004D145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74B6EEB9" w14:textId="4D6F517D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  <w:tc>
          <w:tcPr>
            <w:tcW w:w="178" w:type="dxa"/>
          </w:tcPr>
          <w:p w14:paraId="553D45AD" w14:textId="5ED38C36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091658B3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5,513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297F7E2" w14:textId="146790AB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4,593</w:t>
            </w:r>
          </w:p>
        </w:tc>
        <w:tc>
          <w:tcPr>
            <w:tcW w:w="180" w:type="dxa"/>
            <w:vAlign w:val="bottom"/>
          </w:tcPr>
          <w:p w14:paraId="7B0D7B8E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4F49EA59" w14:textId="7F57C984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5,373</w:t>
            </w:r>
          </w:p>
        </w:tc>
      </w:tr>
      <w:tr w:rsidR="009E42A8" w:rsidRPr="00142343" w14:paraId="2A73EB3E" w14:textId="77777777" w:rsidTr="00AD009D">
        <w:trPr>
          <w:cantSplit/>
        </w:trPr>
        <w:tc>
          <w:tcPr>
            <w:tcW w:w="4460" w:type="dxa"/>
          </w:tcPr>
          <w:p w14:paraId="432AA97F" w14:textId="1277C5F4" w:rsidR="009E42A8" w:rsidRPr="00142343" w:rsidRDefault="009E42A8" w:rsidP="004D145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4295F450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  <w:tc>
          <w:tcPr>
            <w:tcW w:w="178" w:type="dxa"/>
          </w:tcPr>
          <w:p w14:paraId="2B1DFB50" w14:textId="54DA9AEB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22137352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1,404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9E42A8" w:rsidRPr="00142343" w:rsidRDefault="009E42A8" w:rsidP="009E4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6B545C7" w14:textId="6425A132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1,264</w:t>
            </w:r>
          </w:p>
        </w:tc>
        <w:tc>
          <w:tcPr>
            <w:tcW w:w="180" w:type="dxa"/>
            <w:vAlign w:val="bottom"/>
          </w:tcPr>
          <w:p w14:paraId="0342B891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31AF3AEA" w14:textId="1747F169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</w:tr>
      <w:tr w:rsidR="009E42A8" w:rsidRPr="00142343" w14:paraId="49ED412B" w14:textId="77777777" w:rsidTr="00AD009D">
        <w:trPr>
          <w:cantSplit/>
        </w:trPr>
        <w:tc>
          <w:tcPr>
            <w:tcW w:w="4460" w:type="dxa"/>
          </w:tcPr>
          <w:p w14:paraId="3C1477E6" w14:textId="77777777" w:rsidR="009E42A8" w:rsidRPr="00142343" w:rsidRDefault="009E42A8" w:rsidP="009E42A8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284862D" w14:textId="0DCA7AFB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178" w:type="dxa"/>
          </w:tcPr>
          <w:p w14:paraId="400E11BA" w14:textId="3637B76C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132193AA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488C3E" w14:textId="12A5FA65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1,173</w:t>
            </w:r>
          </w:p>
        </w:tc>
        <w:tc>
          <w:tcPr>
            <w:tcW w:w="180" w:type="dxa"/>
            <w:vAlign w:val="bottom"/>
          </w:tcPr>
          <w:p w14:paraId="123910A0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3F8565" w14:textId="63B1EB06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9E42A8" w:rsidRPr="00142343" w14:paraId="238387D0" w14:textId="77777777" w:rsidTr="00AD009D">
        <w:trPr>
          <w:cantSplit/>
        </w:trPr>
        <w:tc>
          <w:tcPr>
            <w:tcW w:w="4460" w:type="dxa"/>
          </w:tcPr>
          <w:p w14:paraId="2DE9E16B" w14:textId="15B703D6" w:rsidR="009E42A8" w:rsidRPr="00142343" w:rsidRDefault="009E42A8" w:rsidP="009E42A8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FAD49F4" w14:textId="2BDCA176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78" w:type="dxa"/>
          </w:tcPr>
          <w:p w14:paraId="079FD4B2" w14:textId="7F2D15E1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1CFBC530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994B3" w14:textId="0483B881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180" w:type="dxa"/>
            <w:vAlign w:val="bottom"/>
          </w:tcPr>
          <w:p w14:paraId="534A4DCD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9782D8" w14:textId="70386EED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9E42A8" w:rsidRPr="00142343" w14:paraId="41DE6B4D" w14:textId="77777777" w:rsidTr="00AD009D">
        <w:trPr>
          <w:cantSplit/>
        </w:trPr>
        <w:tc>
          <w:tcPr>
            <w:tcW w:w="4460" w:type="dxa"/>
          </w:tcPr>
          <w:p w14:paraId="057687F9" w14:textId="093F6256" w:rsidR="009E42A8" w:rsidRPr="00142343" w:rsidRDefault="009E42A8" w:rsidP="009E42A8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F4B1AFF" w14:textId="4A2B0123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2,283</w:t>
            </w:r>
          </w:p>
        </w:tc>
        <w:tc>
          <w:tcPr>
            <w:tcW w:w="178" w:type="dxa"/>
          </w:tcPr>
          <w:p w14:paraId="6F5783AC" w14:textId="77777777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6351ED" w14:textId="066E14FF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9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2,095</w:t>
            </w:r>
          </w:p>
        </w:tc>
        <w:tc>
          <w:tcPr>
            <w:tcW w:w="178" w:type="dxa"/>
            <w:tcBorders>
              <w:left w:val="nil"/>
            </w:tcBorders>
          </w:tcPr>
          <w:p w14:paraId="7C4AAF0F" w14:textId="77777777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2ADAF8" w14:textId="4C49EF19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1,977</w:t>
            </w:r>
          </w:p>
        </w:tc>
        <w:tc>
          <w:tcPr>
            <w:tcW w:w="180" w:type="dxa"/>
            <w:vAlign w:val="bottom"/>
          </w:tcPr>
          <w:p w14:paraId="7F1F3422" w14:textId="77777777" w:rsidR="009E42A8" w:rsidRPr="00142343" w:rsidRDefault="009E42A8" w:rsidP="009E42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1FE699" w14:textId="0334376C" w:rsidR="009E42A8" w:rsidRPr="00142343" w:rsidRDefault="009E42A8" w:rsidP="009E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</w:tr>
    </w:tbl>
    <w:p w14:paraId="6E25A693" w14:textId="42D16B6A" w:rsidR="0043279C" w:rsidRPr="00142343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</w:rPr>
        <w:br w:type="page"/>
      </w:r>
    </w:p>
    <w:p w14:paraId="1050C3B9" w14:textId="040278E6" w:rsidR="005B3B34" w:rsidRPr="00142343" w:rsidRDefault="00841E72" w:rsidP="00CA6849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สินทรัพย์</w:t>
      </w:r>
      <w:r w:rsidR="005B3B34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  <w:r w:rsidR="004D4BE0" w:rsidRPr="0014234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 xml:space="preserve"> </w:t>
      </w:r>
      <w:r w:rsidR="004D4BE0" w:rsidRPr="00142343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bookmarkStart w:id="6" w:name="_Hlk158305446"/>
      <w:r w:rsidR="004D4BE0" w:rsidRPr="00142343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หนี้สินภาษีเงินได้รอการตัดบัญชี</w:t>
      </w:r>
      <w:bookmarkEnd w:id="6"/>
      <w:r w:rsidR="004D4BE0" w:rsidRPr="00142343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</w:p>
    <w:p w14:paraId="0571469C" w14:textId="77777777" w:rsidR="005B3B34" w:rsidRPr="00142343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1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188"/>
        <w:gridCol w:w="243"/>
        <w:gridCol w:w="1096"/>
        <w:gridCol w:w="236"/>
        <w:gridCol w:w="1004"/>
      </w:tblGrid>
      <w:tr w:rsidR="002117AF" w:rsidRPr="00142343" w14:paraId="7F93CDDA" w14:textId="77777777" w:rsidTr="00B12FBC">
        <w:trPr>
          <w:trHeight w:val="434"/>
        </w:trPr>
        <w:tc>
          <w:tcPr>
            <w:tcW w:w="2222" w:type="pct"/>
          </w:tcPr>
          <w:p w14:paraId="6C217DEC" w14:textId="77777777" w:rsidR="002117AF" w:rsidRPr="0014234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8C909" w14:textId="77777777" w:rsidR="002117AF" w:rsidRPr="0014234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14234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073E6420" w14:textId="77777777" w:rsidR="002117AF" w:rsidRPr="0014234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30F474E8" w14:textId="77777777" w:rsidTr="00B12FBC">
        <w:tc>
          <w:tcPr>
            <w:tcW w:w="2222" w:type="pct"/>
          </w:tcPr>
          <w:p w14:paraId="644D272B" w14:textId="77777777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489F0" w14:textId="33896767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08CBCEB" w14:textId="77777777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8393E" w14:textId="677F20E3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51F8F05D" w14:textId="77777777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2A0EC1" w14:textId="7348C588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2684DC54" w14:textId="77777777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0550AA" w14:textId="21F0AB6C" w:rsidR="00830B3E" w:rsidRPr="00142343" w:rsidRDefault="00830B3E" w:rsidP="0083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0445C" w:rsidRPr="00142343" w14:paraId="75BA146D" w14:textId="77777777" w:rsidTr="00B12FBC">
        <w:tc>
          <w:tcPr>
            <w:tcW w:w="2222" w:type="pct"/>
          </w:tcPr>
          <w:p w14:paraId="2D35B862" w14:textId="77777777" w:rsidR="00A0445C" w:rsidRPr="0014234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0EF41C0" w14:textId="33C1FAC3" w:rsidR="00A0445C" w:rsidRPr="00142343" w:rsidRDefault="00D01F0F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0445C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1FB6" w:rsidRPr="00142343" w14:paraId="771339E5" w14:textId="77777777" w:rsidTr="00142343">
        <w:tc>
          <w:tcPr>
            <w:tcW w:w="2222" w:type="pct"/>
          </w:tcPr>
          <w:p w14:paraId="7EAE83D8" w14:textId="261C9D64" w:rsidR="00381FB6" w:rsidRPr="00142343" w:rsidRDefault="00381FB6" w:rsidP="0038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vAlign w:val="bottom"/>
          </w:tcPr>
          <w:p w14:paraId="0804F094" w14:textId="5B6DBC30" w:rsidR="00381FB6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33,730</w:t>
            </w:r>
          </w:p>
        </w:tc>
        <w:tc>
          <w:tcPr>
            <w:tcW w:w="147" w:type="pct"/>
            <w:vAlign w:val="bottom"/>
          </w:tcPr>
          <w:p w14:paraId="408E2207" w14:textId="77777777" w:rsidR="00381FB6" w:rsidRPr="00142343" w:rsidRDefault="00381FB6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27BC2C3A" w14:textId="4903D352" w:rsidR="00381FB6" w:rsidRPr="00142343" w:rsidRDefault="00381FB6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22,255</w:t>
            </w:r>
          </w:p>
        </w:tc>
        <w:tc>
          <w:tcPr>
            <w:tcW w:w="132" w:type="pct"/>
          </w:tcPr>
          <w:p w14:paraId="78F9840F" w14:textId="77777777" w:rsidR="00381FB6" w:rsidRPr="00142343" w:rsidRDefault="00381FB6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174C2F3C" w14:textId="377AE8A7" w:rsidR="00381FB6" w:rsidRPr="00142343" w:rsidRDefault="003D6035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</w:t>
            </w:r>
            <w:r w:rsidR="004D4BE0" w:rsidRPr="00142343">
              <w:rPr>
                <w:rFonts w:asciiTheme="majorBidi" w:hAnsiTheme="majorBidi" w:cstheme="majorBidi"/>
                <w:lang w:val="en-US"/>
              </w:rPr>
              <w:t>9,736</w:t>
            </w:r>
          </w:p>
        </w:tc>
        <w:tc>
          <w:tcPr>
            <w:tcW w:w="128" w:type="pct"/>
            <w:vAlign w:val="bottom"/>
          </w:tcPr>
          <w:p w14:paraId="60BCC6F8" w14:textId="77777777" w:rsidR="00381FB6" w:rsidRPr="00142343" w:rsidRDefault="00381FB6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4529FE72" w14:textId="70319E11" w:rsidR="00381FB6" w:rsidRPr="00142343" w:rsidRDefault="00381FB6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20,451</w:t>
            </w:r>
          </w:p>
        </w:tc>
      </w:tr>
      <w:tr w:rsidR="004D4BE0" w:rsidRPr="00142343" w14:paraId="56FACB8C" w14:textId="77777777" w:rsidTr="00142343">
        <w:tc>
          <w:tcPr>
            <w:tcW w:w="2222" w:type="pct"/>
          </w:tcPr>
          <w:p w14:paraId="59D8D1A0" w14:textId="2EF00C2E" w:rsidR="004D4BE0" w:rsidRPr="00142343" w:rsidRDefault="004D4BE0" w:rsidP="00381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42343">
              <w:rPr>
                <w:rFonts w:asciiTheme="majorBidi" w:hAnsiTheme="majorBidi"/>
                <w:b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EED0D9" w14:textId="62085EFF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147" w:type="pct"/>
            <w:vAlign w:val="bottom"/>
          </w:tcPr>
          <w:p w14:paraId="7DCEF9FB" w14:textId="77777777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8591AC8" w14:textId="26B1DE96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" w:type="pct"/>
          </w:tcPr>
          <w:p w14:paraId="5D65233A" w14:textId="77777777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C05473C" w14:textId="0CD8FF6B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  <w:tc>
          <w:tcPr>
            <w:tcW w:w="128" w:type="pct"/>
            <w:vAlign w:val="bottom"/>
          </w:tcPr>
          <w:p w14:paraId="418A7022" w14:textId="77777777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76FCB00D" w14:textId="10B4EA27" w:rsidR="004D4BE0" w:rsidRPr="00142343" w:rsidRDefault="004D4BE0" w:rsidP="00381FB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D4BE0" w:rsidRPr="00142343" w14:paraId="28729363" w14:textId="77777777" w:rsidTr="00142343">
        <w:tc>
          <w:tcPr>
            <w:tcW w:w="2222" w:type="pct"/>
          </w:tcPr>
          <w:p w14:paraId="0506B8D5" w14:textId="7FE9845B" w:rsidR="004D4BE0" w:rsidRPr="00142343" w:rsidRDefault="004D4BE0" w:rsidP="004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D7042" w14:textId="7EA455FE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  <w:tc>
          <w:tcPr>
            <w:tcW w:w="147" w:type="pct"/>
            <w:vAlign w:val="bottom"/>
          </w:tcPr>
          <w:p w14:paraId="48F88C9C" w14:textId="77777777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72799" w14:textId="0183EF15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132" w:type="pct"/>
          </w:tcPr>
          <w:p w14:paraId="18F6D3C7" w14:textId="77777777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3FCD" w14:textId="3D77AB35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  <w:tc>
          <w:tcPr>
            <w:tcW w:w="128" w:type="pct"/>
            <w:vAlign w:val="bottom"/>
          </w:tcPr>
          <w:p w14:paraId="0CC78965" w14:textId="77777777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EAD13" w14:textId="32EFDB09" w:rsidR="004D4BE0" w:rsidRPr="00142343" w:rsidRDefault="004D4BE0" w:rsidP="004D4BE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</w:tr>
    </w:tbl>
    <w:p w14:paraId="37A10845" w14:textId="77777777" w:rsidR="005B3B34" w:rsidRPr="00142343" w:rsidRDefault="005B3B34" w:rsidP="00C42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F66339B" w14:textId="32E210A0" w:rsidR="00D30589" w:rsidRPr="00F547DB" w:rsidRDefault="00D30589" w:rsidP="006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pacing w:val="-14"/>
          <w:sz w:val="30"/>
          <w:szCs w:val="30"/>
        </w:rPr>
      </w:pPr>
      <w:r w:rsidRPr="00F547DB">
        <w:rPr>
          <w:rFonts w:ascii="Angsana New" w:hAnsi="Angsana New"/>
          <w:spacing w:val="-14"/>
          <w:sz w:val="30"/>
          <w:szCs w:val="30"/>
          <w:cs/>
        </w:rPr>
        <w:t>รายการเคลื่อนไหวของสินทรัพย์ภาษีเงินได้รอการตัดบัญชี</w:t>
      </w:r>
      <w:r w:rsidR="00F547DB" w:rsidRPr="00F547DB">
        <w:rPr>
          <w:rFonts w:ascii="Angsana New" w:hAnsi="Angsana New" w:hint="cs"/>
          <w:spacing w:val="-14"/>
          <w:sz w:val="30"/>
          <w:szCs w:val="30"/>
          <w:cs/>
        </w:rPr>
        <w:t>และ</w:t>
      </w:r>
      <w:r w:rsidR="00F547DB" w:rsidRPr="00F547DB">
        <w:rPr>
          <w:rFonts w:asciiTheme="majorBidi" w:hAnsiTheme="majorBidi" w:cstheme="majorBidi" w:hint="cs"/>
          <w:spacing w:val="-14"/>
          <w:sz w:val="30"/>
          <w:szCs w:val="30"/>
          <w:cs/>
        </w:rPr>
        <w:t>หนี้สินภาษีเงินได้รอการตัดบัญชี</w:t>
      </w:r>
      <w:r w:rsidRPr="00F547DB">
        <w:rPr>
          <w:rFonts w:ascii="Angsana New" w:hAnsi="Angsana New"/>
          <w:spacing w:val="-14"/>
          <w:sz w:val="30"/>
          <w:szCs w:val="30"/>
          <w:cs/>
        </w:rPr>
        <w:t>ที่เกิดขึ้นในระหว่างปี</w:t>
      </w:r>
      <w:r w:rsidRPr="00F547DB">
        <w:rPr>
          <w:rFonts w:ascii="Angsana New" w:hAnsi="Angsana New"/>
          <w:spacing w:val="-14"/>
          <w:sz w:val="30"/>
          <w:szCs w:val="30"/>
        </w:rPr>
        <w:t xml:space="preserve"> </w:t>
      </w:r>
      <w:r w:rsidRPr="00F547DB">
        <w:rPr>
          <w:rFonts w:ascii="Angsana New" w:hAnsi="Angsana New"/>
          <w:spacing w:val="-14"/>
          <w:sz w:val="30"/>
          <w:szCs w:val="30"/>
          <w:cs/>
        </w:rPr>
        <w:t>มีดังนี้</w:t>
      </w:r>
    </w:p>
    <w:p w14:paraId="4A54177A" w14:textId="09B3772C" w:rsidR="00AC3F5C" w:rsidRPr="00142343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830B3E" w:rsidRPr="00142343" w14:paraId="6C7AC8CA" w14:textId="77777777" w:rsidTr="00BC0E03">
        <w:tc>
          <w:tcPr>
            <w:tcW w:w="4023" w:type="dxa"/>
          </w:tcPr>
          <w:p w14:paraId="10D819A4" w14:textId="77777777" w:rsidR="00830B3E" w:rsidRPr="00142343" w:rsidRDefault="00830B3E" w:rsidP="00BC0E03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4D5C6425" w14:textId="77777777" w:rsidR="00830B3E" w:rsidRPr="00142343" w:rsidRDefault="00830B3E" w:rsidP="00BC0E03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0B3E" w:rsidRPr="00142343" w14:paraId="4541AE4D" w14:textId="77777777" w:rsidTr="00BC0E03">
        <w:tc>
          <w:tcPr>
            <w:tcW w:w="4023" w:type="dxa"/>
          </w:tcPr>
          <w:p w14:paraId="3D75D60F" w14:textId="77777777" w:rsidR="00830B3E" w:rsidRPr="00142343" w:rsidRDefault="00830B3E" w:rsidP="00BC0E03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A1CDD8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62D3DA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86619C0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2FF6C680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9D79F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0B3E" w:rsidRPr="00142343" w14:paraId="61BF102D" w14:textId="77777777" w:rsidTr="00BC0E03">
        <w:tc>
          <w:tcPr>
            <w:tcW w:w="4023" w:type="dxa"/>
          </w:tcPr>
          <w:p w14:paraId="03C89B04" w14:textId="77777777" w:rsidR="00830B3E" w:rsidRPr="00142343" w:rsidRDefault="00830B3E" w:rsidP="00BC0E03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EF902A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7A7F70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5C77BFE8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790A0769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CB4913" w14:textId="77777777" w:rsidR="00830B3E" w:rsidRPr="00142343" w:rsidRDefault="00830B3E" w:rsidP="00BC0E03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78FE6195" w14:textId="77777777" w:rsidTr="00BC0E03">
        <w:tc>
          <w:tcPr>
            <w:tcW w:w="4023" w:type="dxa"/>
          </w:tcPr>
          <w:p w14:paraId="79DC89FA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A630C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EAA5754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7E4EFDB" w14:textId="6C356830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4D2833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AFFD874" w14:textId="6A1675BD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641F91F6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2F709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142343" w14:paraId="5B803A67" w14:textId="77777777" w:rsidTr="00BC0E03">
        <w:tc>
          <w:tcPr>
            <w:tcW w:w="4023" w:type="dxa"/>
          </w:tcPr>
          <w:p w14:paraId="51F29B72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424A3D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127009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4E996A" w14:textId="460C3AB5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72605B5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9BEF44" w14:textId="34A5D0E8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7A36F06C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8B24EA8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142343" w14:paraId="52FF5606" w14:textId="77777777" w:rsidTr="00026F2B">
        <w:tc>
          <w:tcPr>
            <w:tcW w:w="4023" w:type="dxa"/>
          </w:tcPr>
          <w:p w14:paraId="614D642C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08D54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EA26AE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165E2D8" w14:textId="253646B5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23)</w:t>
            </w:r>
          </w:p>
        </w:tc>
        <w:tc>
          <w:tcPr>
            <w:tcW w:w="238" w:type="dxa"/>
          </w:tcPr>
          <w:p w14:paraId="2CBC4E1D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0D799D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67034" w:rsidRPr="00142343" w14:paraId="3E798962" w14:textId="77777777" w:rsidTr="00BC0E03">
        <w:tc>
          <w:tcPr>
            <w:tcW w:w="4023" w:type="dxa"/>
          </w:tcPr>
          <w:p w14:paraId="289403CA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51622D88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034" w:rsidRPr="00142343" w14:paraId="24F74E81" w14:textId="77777777" w:rsidTr="00BC0E03">
        <w:tc>
          <w:tcPr>
            <w:tcW w:w="4023" w:type="dxa"/>
          </w:tcPr>
          <w:p w14:paraId="5798394F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5DB7B32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1EB6E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81B2A0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AE91E5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01FDC01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47D5BA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BDEFF5D" w14:textId="77777777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172C076E" w14:textId="77777777" w:rsidTr="00BC0E03">
        <w:tc>
          <w:tcPr>
            <w:tcW w:w="4023" w:type="dxa"/>
          </w:tcPr>
          <w:p w14:paraId="3E8B7BC9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0818AE7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18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  <w:tc>
          <w:tcPr>
            <w:tcW w:w="270" w:type="dxa"/>
          </w:tcPr>
          <w:p w14:paraId="35E96937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762AFC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(32)</w:t>
            </w:r>
          </w:p>
        </w:tc>
        <w:tc>
          <w:tcPr>
            <w:tcW w:w="252" w:type="dxa"/>
          </w:tcPr>
          <w:p w14:paraId="0E5BF4BE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C8E5C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E23EB71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0C3A7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149</w:t>
            </w:r>
          </w:p>
        </w:tc>
      </w:tr>
      <w:tr w:rsidR="00D67034" w:rsidRPr="00142343" w14:paraId="1B9B4D07" w14:textId="77777777" w:rsidTr="00BC0E03">
        <w:tc>
          <w:tcPr>
            <w:tcW w:w="4023" w:type="dxa"/>
          </w:tcPr>
          <w:p w14:paraId="0F25C7C7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376DD55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17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  <w:tc>
          <w:tcPr>
            <w:tcW w:w="270" w:type="dxa"/>
          </w:tcPr>
          <w:p w14:paraId="0B9E3F5A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F123E1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4DFA53D1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6E540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7E9AD8AC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7744E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D67034" w:rsidRPr="00142343" w14:paraId="441830A3" w14:textId="77777777" w:rsidTr="00BC0E03">
        <w:tc>
          <w:tcPr>
            <w:tcW w:w="4023" w:type="dxa"/>
          </w:tcPr>
          <w:p w14:paraId="2FE6C9BB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3D5C9A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2,252</w:t>
            </w:r>
          </w:p>
        </w:tc>
        <w:tc>
          <w:tcPr>
            <w:tcW w:w="270" w:type="dxa"/>
          </w:tcPr>
          <w:p w14:paraId="7BA5C06A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D39DE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252" w:type="dxa"/>
          </w:tcPr>
          <w:p w14:paraId="715DFA23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D5212A4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10A1F639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6F979D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2,628</w:t>
            </w:r>
          </w:p>
        </w:tc>
      </w:tr>
      <w:tr w:rsidR="00D67034" w:rsidRPr="00142343" w14:paraId="62DC7E53" w14:textId="77777777" w:rsidTr="00BC0E03">
        <w:tc>
          <w:tcPr>
            <w:tcW w:w="4023" w:type="dxa"/>
          </w:tcPr>
          <w:p w14:paraId="6F0EA571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1FEDE42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045668A4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F8FF1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485F194E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5A9A2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5D8D2B0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1781D4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D67034" w:rsidRPr="00142343" w14:paraId="52DC0614" w14:textId="77777777" w:rsidTr="00BC0E03">
        <w:tc>
          <w:tcPr>
            <w:tcW w:w="4023" w:type="dxa"/>
          </w:tcPr>
          <w:p w14:paraId="3FE72DF7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22DB213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1,45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270" w:type="dxa"/>
          </w:tcPr>
          <w:p w14:paraId="4B961592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7C64CA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858</w:t>
            </w:r>
          </w:p>
        </w:tc>
        <w:tc>
          <w:tcPr>
            <w:tcW w:w="252" w:type="dxa"/>
          </w:tcPr>
          <w:p w14:paraId="6D7812A9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70D5B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DC435FC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57D03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2,310</w:t>
            </w:r>
          </w:p>
        </w:tc>
      </w:tr>
      <w:tr w:rsidR="00D67034" w:rsidRPr="00142343" w14:paraId="14CEADE2" w14:textId="77777777" w:rsidTr="00BC0E03">
        <w:tc>
          <w:tcPr>
            <w:tcW w:w="4023" w:type="dxa"/>
          </w:tcPr>
          <w:p w14:paraId="5DE21244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44E3B536" w14:textId="77777777" w:rsidR="00D67034" w:rsidRPr="00142343" w:rsidRDefault="00D67034" w:rsidP="00D67034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6EABB1C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4BD0255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15,408</w:t>
            </w:r>
          </w:p>
        </w:tc>
        <w:tc>
          <w:tcPr>
            <w:tcW w:w="270" w:type="dxa"/>
          </w:tcPr>
          <w:p w14:paraId="0B3552CD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B62DEF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430CEAC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4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2" w:type="dxa"/>
          </w:tcPr>
          <w:p w14:paraId="61980D5D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1459BA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6711A9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(27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8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8" w:type="dxa"/>
          </w:tcPr>
          <w:p w14:paraId="3C1663FB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066C73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B7B5092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15,116</w:t>
            </w:r>
          </w:p>
        </w:tc>
      </w:tr>
      <w:tr w:rsidR="00D67034" w:rsidRPr="00142343" w14:paraId="63B1E08E" w14:textId="77777777" w:rsidTr="00BC0E03">
        <w:tc>
          <w:tcPr>
            <w:tcW w:w="4023" w:type="dxa"/>
          </w:tcPr>
          <w:p w14:paraId="57F17D75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6666E0D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4,1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89</w:t>
            </w:r>
          </w:p>
        </w:tc>
        <w:tc>
          <w:tcPr>
            <w:tcW w:w="270" w:type="dxa"/>
          </w:tcPr>
          <w:p w14:paraId="13CCBB87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42E39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(4,189)</w:t>
            </w:r>
          </w:p>
        </w:tc>
        <w:tc>
          <w:tcPr>
            <w:tcW w:w="252" w:type="dxa"/>
          </w:tcPr>
          <w:p w14:paraId="1121DE84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622C71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604FD79F" w14:textId="77777777" w:rsidR="00D67034" w:rsidRPr="00142343" w:rsidRDefault="00D67034" w:rsidP="00D67034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20FD02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67034" w:rsidRPr="00142343" w14:paraId="6198A35D" w14:textId="77777777" w:rsidTr="00D67034">
        <w:tc>
          <w:tcPr>
            <w:tcW w:w="4023" w:type="dxa"/>
          </w:tcPr>
          <w:p w14:paraId="3A0086D2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0FAF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25,534</w:t>
            </w:r>
          </w:p>
        </w:tc>
        <w:tc>
          <w:tcPr>
            <w:tcW w:w="270" w:type="dxa"/>
            <w:tcBorders>
              <w:bottom w:val="nil"/>
            </w:tcBorders>
          </w:tcPr>
          <w:p w14:paraId="74E86C95" w14:textId="77777777" w:rsidR="00D67034" w:rsidRPr="00142343" w:rsidRDefault="00D67034" w:rsidP="00D6703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9A795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(3,00</w:t>
            </w:r>
            <w:r w:rsidRPr="00142343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52" w:type="dxa"/>
          </w:tcPr>
          <w:p w14:paraId="282D6641" w14:textId="77777777" w:rsidR="00D67034" w:rsidRPr="00142343" w:rsidRDefault="00D67034" w:rsidP="00D6703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0B8A42D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(27</w:t>
            </w:r>
            <w:r w:rsidRPr="00142343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38" w:type="dxa"/>
          </w:tcPr>
          <w:p w14:paraId="767F4702" w14:textId="77777777" w:rsidR="00D67034" w:rsidRPr="00142343" w:rsidRDefault="00D67034" w:rsidP="00D67034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0BD410E4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</w:tr>
    </w:tbl>
    <w:p w14:paraId="209B7F6A" w14:textId="08759D01" w:rsidR="00586B15" w:rsidRPr="00142343" w:rsidRDefault="0058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14234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586B15" w:rsidRPr="00142343" w14:paraId="5C7F389F" w14:textId="77777777" w:rsidTr="00C0232F">
        <w:tc>
          <w:tcPr>
            <w:tcW w:w="4023" w:type="dxa"/>
          </w:tcPr>
          <w:p w14:paraId="765740DB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0C60112A" w14:textId="77777777" w:rsidR="00586B15" w:rsidRPr="00142343" w:rsidRDefault="00586B15" w:rsidP="00BE0582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6B15" w:rsidRPr="00142343" w14:paraId="1765F6AE" w14:textId="77777777" w:rsidTr="00C0232F">
        <w:tc>
          <w:tcPr>
            <w:tcW w:w="4023" w:type="dxa"/>
          </w:tcPr>
          <w:p w14:paraId="17AC06BA" w14:textId="77777777" w:rsidR="00586B15" w:rsidRPr="00142343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AD4AE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DD927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8505AA6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7DB275F5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64282C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B15" w:rsidRPr="00142343" w14:paraId="215369F2" w14:textId="77777777" w:rsidTr="00C0232F">
        <w:tc>
          <w:tcPr>
            <w:tcW w:w="4023" w:type="dxa"/>
          </w:tcPr>
          <w:p w14:paraId="3DB52AC2" w14:textId="77777777" w:rsidR="00586B15" w:rsidRPr="00142343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61B22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BBCC35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795D377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69DE3746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FB575E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61ACDB4B" w14:textId="77777777" w:rsidTr="00C0232F">
        <w:tc>
          <w:tcPr>
            <w:tcW w:w="4023" w:type="dxa"/>
          </w:tcPr>
          <w:p w14:paraId="1814369E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800CBC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D75711E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819086" w14:textId="1B901B78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E922BA4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8A0E695" w14:textId="309F4613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6FBA97DA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460691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142343" w14:paraId="7EF04B44" w14:textId="77777777" w:rsidTr="00C0232F">
        <w:tc>
          <w:tcPr>
            <w:tcW w:w="4023" w:type="dxa"/>
          </w:tcPr>
          <w:p w14:paraId="3F65A5B6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930C5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4C20B1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8F1904" w14:textId="3F6FDF72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4BF8BD1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36390D7" w14:textId="2ACD3D1C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5DB85F9F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39369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142343" w14:paraId="46C5E56A" w14:textId="77777777" w:rsidTr="00026F2B">
        <w:tc>
          <w:tcPr>
            <w:tcW w:w="4023" w:type="dxa"/>
          </w:tcPr>
          <w:p w14:paraId="63847F0A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A8EE7" w14:textId="5D6E9A14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9191FD1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0279141" w14:textId="52B8748C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23)</w:t>
            </w:r>
          </w:p>
        </w:tc>
        <w:tc>
          <w:tcPr>
            <w:tcW w:w="238" w:type="dxa"/>
          </w:tcPr>
          <w:p w14:paraId="68FC580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C9260F" w14:textId="35212A81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86B15" w:rsidRPr="00142343" w14:paraId="1C46BAFB" w14:textId="77777777" w:rsidTr="00C0232F">
        <w:tc>
          <w:tcPr>
            <w:tcW w:w="4023" w:type="dxa"/>
          </w:tcPr>
          <w:p w14:paraId="30FEF6CA" w14:textId="77777777" w:rsidR="00586B15" w:rsidRPr="00142343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404E70B6" w14:textId="77777777" w:rsidR="00586B15" w:rsidRPr="00142343" w:rsidRDefault="00586B15" w:rsidP="00BE0582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6B15" w:rsidRPr="00142343" w14:paraId="4AAB898F" w14:textId="77777777" w:rsidTr="00C0232F">
        <w:tc>
          <w:tcPr>
            <w:tcW w:w="4023" w:type="dxa"/>
          </w:tcPr>
          <w:p w14:paraId="607FDFE3" w14:textId="77777777" w:rsidR="00586B15" w:rsidRPr="00142343" w:rsidRDefault="00586B15" w:rsidP="00BE058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4BCE3DA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DFA9B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041966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4F3917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4E1BCC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8D1EEE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AE83E51" w14:textId="77777777" w:rsidR="00586B15" w:rsidRPr="00142343" w:rsidRDefault="00586B15" w:rsidP="00BE0582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C89" w:rsidRPr="00142343" w14:paraId="78D8E4CF" w14:textId="77777777" w:rsidTr="00C0232F">
        <w:tc>
          <w:tcPr>
            <w:tcW w:w="4023" w:type="dxa"/>
          </w:tcPr>
          <w:p w14:paraId="31C90E83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093E9015" w14:textId="615EE3D6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149</w:t>
            </w:r>
          </w:p>
        </w:tc>
        <w:tc>
          <w:tcPr>
            <w:tcW w:w="270" w:type="dxa"/>
          </w:tcPr>
          <w:p w14:paraId="402A3CF6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718036" w14:textId="3DB5634F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252" w:type="dxa"/>
          </w:tcPr>
          <w:p w14:paraId="30505F1A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5D26DD" w14:textId="72AF9494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EA8AB87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7C91934" w14:textId="54E3EB86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299</w:t>
            </w:r>
          </w:p>
        </w:tc>
      </w:tr>
      <w:tr w:rsidR="00F34C89" w:rsidRPr="00142343" w14:paraId="4EFACADD" w14:textId="77777777" w:rsidTr="00C0232F">
        <w:tc>
          <w:tcPr>
            <w:tcW w:w="4023" w:type="dxa"/>
          </w:tcPr>
          <w:p w14:paraId="33CEE265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22D006A6" w14:textId="105776D1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219BCC7F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0F4D5" w14:textId="46CF53F6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52" w:type="dxa"/>
          </w:tcPr>
          <w:p w14:paraId="4CBD8145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151181" w14:textId="1AD4EDDE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C4D48BF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EC9AC8" w14:textId="75B62DE5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F34C89" w:rsidRPr="00142343" w14:paraId="147E4D32" w14:textId="77777777" w:rsidTr="00C0232F">
        <w:tc>
          <w:tcPr>
            <w:tcW w:w="4023" w:type="dxa"/>
          </w:tcPr>
          <w:p w14:paraId="064562D2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EECC04C" w14:textId="0675DCE3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2,628</w:t>
            </w:r>
          </w:p>
        </w:tc>
        <w:tc>
          <w:tcPr>
            <w:tcW w:w="270" w:type="dxa"/>
          </w:tcPr>
          <w:p w14:paraId="4B99EB51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E555BE" w14:textId="690B98A2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531</w:t>
            </w:r>
          </w:p>
        </w:tc>
        <w:tc>
          <w:tcPr>
            <w:tcW w:w="252" w:type="dxa"/>
          </w:tcPr>
          <w:p w14:paraId="7B17599F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D635DA" w14:textId="7CEB7529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9DCC73C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D416DF" w14:textId="6FFA9ED4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3,159</w:t>
            </w:r>
          </w:p>
        </w:tc>
      </w:tr>
      <w:tr w:rsidR="00F34C89" w:rsidRPr="00142343" w14:paraId="12BDCA4D" w14:textId="77777777" w:rsidTr="00C0232F">
        <w:tc>
          <w:tcPr>
            <w:tcW w:w="4023" w:type="dxa"/>
          </w:tcPr>
          <w:p w14:paraId="4C642505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8ED10F3" w14:textId="72A7A35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</w:tcPr>
          <w:p w14:paraId="79B015D6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42B198" w14:textId="7CAC0B72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(135)</w:t>
            </w:r>
          </w:p>
        </w:tc>
        <w:tc>
          <w:tcPr>
            <w:tcW w:w="252" w:type="dxa"/>
          </w:tcPr>
          <w:p w14:paraId="60A401FD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ED24CC" w14:textId="6F400BEC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AA97070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4B59B9" w14:textId="0716522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1,742</w:t>
            </w:r>
          </w:p>
        </w:tc>
      </w:tr>
      <w:tr w:rsidR="00F34C89" w:rsidRPr="00142343" w14:paraId="2847A9CD" w14:textId="77777777" w:rsidTr="00C0232F">
        <w:tc>
          <w:tcPr>
            <w:tcW w:w="4023" w:type="dxa"/>
          </w:tcPr>
          <w:p w14:paraId="1606B960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1B0263B4" w14:textId="24322742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2,310</w:t>
            </w:r>
          </w:p>
        </w:tc>
        <w:tc>
          <w:tcPr>
            <w:tcW w:w="270" w:type="dxa"/>
          </w:tcPr>
          <w:p w14:paraId="45B7C356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CD9701" w14:textId="7E5A478E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(825)</w:t>
            </w:r>
          </w:p>
        </w:tc>
        <w:tc>
          <w:tcPr>
            <w:tcW w:w="252" w:type="dxa"/>
          </w:tcPr>
          <w:p w14:paraId="2B26D642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F6741A" w14:textId="687804ED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8D0BFEC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F763C" w14:textId="5F61D921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1,485</w:t>
            </w:r>
          </w:p>
        </w:tc>
      </w:tr>
      <w:tr w:rsidR="00F34C89" w:rsidRPr="00142343" w14:paraId="5945FC12" w14:textId="77777777" w:rsidTr="00C0232F">
        <w:tc>
          <w:tcPr>
            <w:tcW w:w="4023" w:type="dxa"/>
          </w:tcPr>
          <w:p w14:paraId="6049D452" w14:textId="77777777" w:rsidR="00F34C89" w:rsidRPr="00142343" w:rsidRDefault="00F34C89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B632622" w14:textId="77777777" w:rsidR="00F34C89" w:rsidRPr="00142343" w:rsidRDefault="00F34C89" w:rsidP="00F34C89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3318E31F" w14:textId="7777777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38F4179" w14:textId="5CCDF56D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15,116</w:t>
            </w:r>
          </w:p>
        </w:tc>
        <w:tc>
          <w:tcPr>
            <w:tcW w:w="270" w:type="dxa"/>
          </w:tcPr>
          <w:p w14:paraId="79CF85C3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7D3A972" w14:textId="7777777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294B7CA2" w14:textId="63B29AA8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76</w:t>
            </w:r>
            <w:r w:rsidR="00D67034" w:rsidRPr="0014234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52" w:type="dxa"/>
          </w:tcPr>
          <w:p w14:paraId="4FF910D1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87E8C1" w14:textId="7777777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25347186" w14:textId="27B23EF5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7</w:t>
            </w:r>
            <w:r w:rsidR="00D67034" w:rsidRPr="00142343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8" w:type="dxa"/>
          </w:tcPr>
          <w:p w14:paraId="67F3D7A0" w14:textId="77777777" w:rsidR="00F34C89" w:rsidRPr="00142343" w:rsidRDefault="00F34C89" w:rsidP="00F34C89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890A736" w14:textId="77777777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009117AD" w14:textId="706B9782" w:rsidR="00F34C89" w:rsidRPr="00142343" w:rsidRDefault="00F34C89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15,952</w:t>
            </w:r>
          </w:p>
        </w:tc>
      </w:tr>
      <w:tr w:rsidR="005A49E6" w:rsidRPr="00142343" w14:paraId="688A58EE" w14:textId="77777777" w:rsidTr="00C0232F">
        <w:tc>
          <w:tcPr>
            <w:tcW w:w="4023" w:type="dxa"/>
          </w:tcPr>
          <w:p w14:paraId="6CE42F88" w14:textId="7219F885" w:rsidR="005A49E6" w:rsidRPr="00142343" w:rsidRDefault="005A49E6" w:rsidP="005A49E6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900566B" w14:textId="644D3647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CFFEA76" w14:textId="77777777" w:rsidR="005A49E6" w:rsidRPr="00142343" w:rsidRDefault="005A49E6" w:rsidP="005A49E6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D2956C" w14:textId="4D41B084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 10,918 </w:t>
            </w:r>
          </w:p>
        </w:tc>
        <w:tc>
          <w:tcPr>
            <w:tcW w:w="252" w:type="dxa"/>
          </w:tcPr>
          <w:p w14:paraId="19BB2116" w14:textId="77777777" w:rsidR="005A49E6" w:rsidRPr="00142343" w:rsidRDefault="005A49E6" w:rsidP="005A49E6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0FC18" w14:textId="22F878F5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A03F9E9" w14:textId="77777777" w:rsidR="005A49E6" w:rsidRPr="00142343" w:rsidRDefault="005A49E6" w:rsidP="005A49E6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974DA4" w14:textId="593ABD97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t xml:space="preserve"> 10,918 </w:t>
            </w:r>
          </w:p>
        </w:tc>
      </w:tr>
      <w:tr w:rsidR="005A49E6" w:rsidRPr="00142343" w14:paraId="39CF1959" w14:textId="77777777" w:rsidTr="00D67034">
        <w:tc>
          <w:tcPr>
            <w:tcW w:w="4023" w:type="dxa"/>
          </w:tcPr>
          <w:p w14:paraId="1E827FD3" w14:textId="77777777" w:rsidR="005A49E6" w:rsidRPr="00142343" w:rsidRDefault="005A49E6" w:rsidP="005A49E6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6E8192" w14:textId="01284047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270" w:type="dxa"/>
          </w:tcPr>
          <w:p w14:paraId="1D6D6F32" w14:textId="77777777" w:rsidR="005A49E6" w:rsidRPr="00142343" w:rsidRDefault="005A49E6" w:rsidP="005A49E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A4F8AA3" w14:textId="445AF6D5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 xml:space="preserve"> 11,400 </w:t>
            </w:r>
          </w:p>
        </w:tc>
        <w:tc>
          <w:tcPr>
            <w:tcW w:w="252" w:type="dxa"/>
          </w:tcPr>
          <w:p w14:paraId="28864EE8" w14:textId="77777777" w:rsidR="005A49E6" w:rsidRPr="00142343" w:rsidRDefault="005A49E6" w:rsidP="005A49E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38DDCE5" w14:textId="5BF0F205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75</w:t>
            </w:r>
          </w:p>
        </w:tc>
        <w:tc>
          <w:tcPr>
            <w:tcW w:w="238" w:type="dxa"/>
          </w:tcPr>
          <w:p w14:paraId="34600307" w14:textId="77777777" w:rsidR="005A49E6" w:rsidRPr="00142343" w:rsidRDefault="005A49E6" w:rsidP="005A49E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260E21B" w14:textId="2DFE909C" w:rsidR="005A49E6" w:rsidRPr="00142343" w:rsidRDefault="005A49E6" w:rsidP="005A49E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b/>
                <w:bCs/>
              </w:rPr>
              <w:t xml:space="preserve"> 33,730 </w:t>
            </w:r>
          </w:p>
        </w:tc>
      </w:tr>
      <w:tr w:rsidR="00D67034" w:rsidRPr="00142343" w14:paraId="6A3AF6BB" w14:textId="77777777" w:rsidTr="00D67034">
        <w:tc>
          <w:tcPr>
            <w:tcW w:w="4023" w:type="dxa"/>
          </w:tcPr>
          <w:p w14:paraId="5DD9F0AA" w14:textId="77777777" w:rsidR="00D67034" w:rsidRPr="00142343" w:rsidRDefault="00D67034" w:rsidP="00F34C89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29B34" w14:textId="77777777" w:rsidR="00D67034" w:rsidRPr="00142343" w:rsidRDefault="00D67034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238CD84" w14:textId="77777777" w:rsidR="00D67034" w:rsidRPr="00142343" w:rsidRDefault="00D67034" w:rsidP="00F34C89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831208F" w14:textId="77777777" w:rsidR="00D67034" w:rsidRPr="00142343" w:rsidRDefault="00D67034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3FBB0576" w14:textId="77777777" w:rsidR="00D67034" w:rsidRPr="00142343" w:rsidRDefault="00D67034" w:rsidP="00F34C89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4CD4ED8" w14:textId="77777777" w:rsidR="00D67034" w:rsidRPr="00142343" w:rsidRDefault="00D67034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5356792D" w14:textId="77777777" w:rsidR="00D67034" w:rsidRPr="00142343" w:rsidRDefault="00D67034" w:rsidP="00F34C89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73A2D8" w14:textId="77777777" w:rsidR="00D67034" w:rsidRPr="00142343" w:rsidRDefault="00D67034" w:rsidP="00F34C8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67034" w:rsidRPr="00142343" w14:paraId="46B37891" w14:textId="77777777" w:rsidTr="00026F2B">
        <w:tc>
          <w:tcPr>
            <w:tcW w:w="4023" w:type="dxa"/>
          </w:tcPr>
          <w:p w14:paraId="2EC2EA44" w14:textId="25DA9D4E" w:rsidR="00D67034" w:rsidRPr="00142343" w:rsidRDefault="0066511D" w:rsidP="00026F2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D67034"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6A1F086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F28A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2951E8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37E67C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91D52C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ABE6AF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BD780D" w14:textId="77777777" w:rsidR="00D67034" w:rsidRPr="00142343" w:rsidRDefault="00D67034" w:rsidP="00026F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12BD7DD5" w14:textId="77777777" w:rsidTr="00026F2B">
        <w:tc>
          <w:tcPr>
            <w:tcW w:w="4023" w:type="dxa"/>
          </w:tcPr>
          <w:p w14:paraId="6E25379A" w14:textId="77777777" w:rsidR="00D67034" w:rsidRPr="00142343" w:rsidRDefault="00D67034" w:rsidP="00026F2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3027D" w14:textId="6BCDC5E2" w:rsidR="00D67034" w:rsidRPr="00142343" w:rsidRDefault="00D67034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E132C7B" w14:textId="77777777" w:rsidR="00D67034" w:rsidRPr="00142343" w:rsidRDefault="00D67034" w:rsidP="00026F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9E57EE" w14:textId="373CA055" w:rsidR="00D67034" w:rsidRPr="00142343" w:rsidRDefault="00D67034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252" w:type="dxa"/>
          </w:tcPr>
          <w:p w14:paraId="65A018DB" w14:textId="77777777" w:rsidR="00D67034" w:rsidRPr="00142343" w:rsidRDefault="00D67034" w:rsidP="00026F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9E669C4" w14:textId="2BDFA0D7" w:rsidR="00D67034" w:rsidRPr="00142343" w:rsidRDefault="00D67034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77466BC" w14:textId="77777777" w:rsidR="00D67034" w:rsidRPr="00142343" w:rsidRDefault="00D67034" w:rsidP="00026F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960EAB" w14:textId="49578B3D" w:rsidR="00D67034" w:rsidRPr="00142343" w:rsidRDefault="0078113C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</w:tr>
      <w:tr w:rsidR="0078113C" w:rsidRPr="00142343" w14:paraId="01D78AF7" w14:textId="77777777" w:rsidTr="00026F2B">
        <w:tc>
          <w:tcPr>
            <w:tcW w:w="4023" w:type="dxa"/>
          </w:tcPr>
          <w:p w14:paraId="0A910157" w14:textId="6C9155C6" w:rsidR="0078113C" w:rsidRPr="00142343" w:rsidRDefault="0078113C" w:rsidP="0078113C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D197B" w14:textId="727D6504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22,255</w:t>
            </w:r>
          </w:p>
        </w:tc>
        <w:tc>
          <w:tcPr>
            <w:tcW w:w="270" w:type="dxa"/>
          </w:tcPr>
          <w:p w14:paraId="5DF76A55" w14:textId="77777777" w:rsidR="0078113C" w:rsidRPr="00142343" w:rsidRDefault="0078113C" w:rsidP="0078113C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7B73962" w14:textId="25D71652" w:rsidR="0078113C" w:rsidRPr="00142343" w:rsidRDefault="00E10EFA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630</w:t>
            </w:r>
          </w:p>
        </w:tc>
        <w:tc>
          <w:tcPr>
            <w:tcW w:w="252" w:type="dxa"/>
          </w:tcPr>
          <w:p w14:paraId="4B216421" w14:textId="77777777" w:rsidR="0078113C" w:rsidRPr="00142343" w:rsidRDefault="0078113C" w:rsidP="0078113C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B0B25D2" w14:textId="45DD8BD8" w:rsidR="0078113C" w:rsidRPr="006D4EAB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26C76">
              <w:rPr>
                <w:rFonts w:asciiTheme="majorBidi" w:hAnsiTheme="majorBidi" w:cstheme="majorBidi"/>
                <w:b/>
                <w:bCs/>
                <w:lang w:val="en-US"/>
              </w:rPr>
              <w:t>75</w:t>
            </w:r>
          </w:p>
        </w:tc>
        <w:tc>
          <w:tcPr>
            <w:tcW w:w="238" w:type="dxa"/>
          </w:tcPr>
          <w:p w14:paraId="55B6CF57" w14:textId="77777777" w:rsidR="0078113C" w:rsidRPr="00142343" w:rsidRDefault="0078113C" w:rsidP="0078113C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613D2594" w14:textId="763A4A71" w:rsidR="0078113C" w:rsidRPr="00142343" w:rsidRDefault="00E10EFA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</w:tr>
    </w:tbl>
    <w:p w14:paraId="5D74EBB9" w14:textId="0F3D0A9F" w:rsidR="0078113C" w:rsidRPr="00142343" w:rsidRDefault="0078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3CD24F8" w14:textId="77777777" w:rsidR="0078113C" w:rsidRPr="00142343" w:rsidRDefault="0078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14234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237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099"/>
        <w:gridCol w:w="243"/>
        <w:gridCol w:w="1041"/>
      </w:tblGrid>
      <w:tr w:rsidR="006301A8" w:rsidRPr="00142343" w14:paraId="07B2D01C" w14:textId="77777777" w:rsidTr="0078113C">
        <w:trPr>
          <w:trHeight w:val="139"/>
        </w:trPr>
        <w:tc>
          <w:tcPr>
            <w:tcW w:w="4077" w:type="dxa"/>
          </w:tcPr>
          <w:p w14:paraId="1FE89217" w14:textId="65694AA5" w:rsidR="006301A8" w:rsidRPr="00142343" w:rsidRDefault="006301A8" w:rsidP="00586B15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60" w:type="dxa"/>
            <w:gridSpan w:val="7"/>
            <w:vAlign w:val="bottom"/>
          </w:tcPr>
          <w:p w14:paraId="38394257" w14:textId="77777777" w:rsidR="006301A8" w:rsidRPr="00142343" w:rsidRDefault="006301A8" w:rsidP="00586B15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1A8" w:rsidRPr="00142343" w14:paraId="7EAD20CF" w14:textId="77777777" w:rsidTr="0078113C">
        <w:trPr>
          <w:trHeight w:val="139"/>
        </w:trPr>
        <w:tc>
          <w:tcPr>
            <w:tcW w:w="4077" w:type="dxa"/>
          </w:tcPr>
          <w:p w14:paraId="71E6871A" w14:textId="77777777" w:rsidR="006301A8" w:rsidRPr="00142343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3D9F4D8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92DACF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5BE116F5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53A9416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4FFD17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1A8" w:rsidRPr="00142343" w14:paraId="1CB4C33D" w14:textId="77777777" w:rsidTr="0078113C">
        <w:trPr>
          <w:trHeight w:val="139"/>
        </w:trPr>
        <w:tc>
          <w:tcPr>
            <w:tcW w:w="4077" w:type="dxa"/>
          </w:tcPr>
          <w:p w14:paraId="52D0B403" w14:textId="77777777" w:rsidR="006301A8" w:rsidRPr="00142343" w:rsidRDefault="006301A8" w:rsidP="00586B1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B96B906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44DE2A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</w:tcPr>
          <w:p w14:paraId="7D0BD9EE" w14:textId="38199BD4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D38A2"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61EB"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4AB47626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8255EDC" w14:textId="77777777" w:rsidR="006301A8" w:rsidRPr="00142343" w:rsidRDefault="006301A8" w:rsidP="00586B15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59805CD9" w14:textId="77777777" w:rsidTr="0078113C">
        <w:trPr>
          <w:trHeight w:val="139"/>
        </w:trPr>
        <w:tc>
          <w:tcPr>
            <w:tcW w:w="4077" w:type="dxa"/>
          </w:tcPr>
          <w:p w14:paraId="5DB2C02B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D8316A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907CC46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B344C3B" w14:textId="7E9FC603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5D531F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74A7E04" w14:textId="5FA1C120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1FD12A4F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650EC27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142343" w14:paraId="3D1D52C9" w14:textId="77777777" w:rsidTr="0078113C">
        <w:trPr>
          <w:trHeight w:val="139"/>
        </w:trPr>
        <w:tc>
          <w:tcPr>
            <w:tcW w:w="4077" w:type="dxa"/>
          </w:tcPr>
          <w:p w14:paraId="2C76D204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563AD7B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033335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1D044D4" w14:textId="097682F2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0DED6B4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8398311" w14:textId="28E5A902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0166222F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3A13FB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142343" w14:paraId="66C65582" w14:textId="77777777" w:rsidTr="0078113C">
        <w:trPr>
          <w:trHeight w:val="139"/>
        </w:trPr>
        <w:tc>
          <w:tcPr>
            <w:tcW w:w="4077" w:type="dxa"/>
          </w:tcPr>
          <w:p w14:paraId="28FDBCB7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3D8E33" w14:textId="673DD924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9850C93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8297C59" w14:textId="503BA092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23)</w:t>
            </w:r>
          </w:p>
        </w:tc>
        <w:tc>
          <w:tcPr>
            <w:tcW w:w="243" w:type="dxa"/>
          </w:tcPr>
          <w:p w14:paraId="7A94431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4DDA9C3" w14:textId="47ABDA51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67034" w:rsidRPr="00142343" w14:paraId="5208A589" w14:textId="77777777" w:rsidTr="0078113C">
        <w:trPr>
          <w:trHeight w:val="139"/>
        </w:trPr>
        <w:tc>
          <w:tcPr>
            <w:tcW w:w="4077" w:type="dxa"/>
          </w:tcPr>
          <w:p w14:paraId="61CB5ADB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0" w:type="dxa"/>
            <w:gridSpan w:val="7"/>
          </w:tcPr>
          <w:p w14:paraId="51695C59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034" w:rsidRPr="00142343" w14:paraId="7E466D74" w14:textId="77777777" w:rsidTr="0078113C">
        <w:trPr>
          <w:trHeight w:val="139"/>
        </w:trPr>
        <w:tc>
          <w:tcPr>
            <w:tcW w:w="4077" w:type="dxa"/>
          </w:tcPr>
          <w:p w14:paraId="30C3657E" w14:textId="507B99DF" w:rsidR="00D67034" w:rsidRPr="00142343" w:rsidRDefault="00D67034" w:rsidP="00D67034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53195BC1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E1D1CF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083AABBF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4DDB850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798BDBD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057E006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4DE250E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D67034" w:rsidRPr="00142343" w14:paraId="7AC5C3EB" w14:textId="77777777" w:rsidTr="0078113C">
        <w:trPr>
          <w:trHeight w:val="398"/>
        </w:trPr>
        <w:tc>
          <w:tcPr>
            <w:tcW w:w="4077" w:type="dxa"/>
            <w:vAlign w:val="bottom"/>
          </w:tcPr>
          <w:p w14:paraId="6EE1FC8A" w14:textId="7136D050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6EA22EA5" w14:textId="32978F5E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5EE45B2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798A3165" w14:textId="40614898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(11)</w:t>
            </w:r>
          </w:p>
        </w:tc>
        <w:tc>
          <w:tcPr>
            <w:tcW w:w="240" w:type="dxa"/>
            <w:vAlign w:val="bottom"/>
          </w:tcPr>
          <w:p w14:paraId="4595F969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258E0597" w14:textId="562E249B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4794087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4AAD709B" w14:textId="691689E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122</w:t>
            </w:r>
          </w:p>
        </w:tc>
      </w:tr>
      <w:tr w:rsidR="00D67034" w:rsidRPr="00142343" w14:paraId="6CC3F2BA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0FFA17DE" w14:textId="04AC76C8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08725F1E" w14:textId="54EF2B10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70" w:type="dxa"/>
            <w:vAlign w:val="bottom"/>
          </w:tcPr>
          <w:p w14:paraId="26B7AF9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6FD89F81" w14:textId="093E4D9B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46BFBA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1DA2A6DD" w14:textId="7E3B14EF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3E83AA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7F1F3F15" w14:textId="5DE2E2B9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D67034" w:rsidRPr="00142343" w14:paraId="6FA2FBED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7998FD6B" w14:textId="5813AF12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  <w:vAlign w:val="bottom"/>
          </w:tcPr>
          <w:p w14:paraId="7D3EE3C2" w14:textId="7E02CB7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</w:rPr>
              <w:t>2,252</w:t>
            </w:r>
          </w:p>
        </w:tc>
        <w:tc>
          <w:tcPr>
            <w:tcW w:w="270" w:type="dxa"/>
            <w:vAlign w:val="bottom"/>
          </w:tcPr>
          <w:p w14:paraId="70B48D4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599CA3C0" w14:textId="1C47BB3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240" w:type="dxa"/>
            <w:vAlign w:val="bottom"/>
          </w:tcPr>
          <w:p w14:paraId="6942D730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44462F7E" w14:textId="31F0CCA1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398D38F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vAlign w:val="bottom"/>
          </w:tcPr>
          <w:p w14:paraId="28F8E62C" w14:textId="25A3C270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2,628</w:t>
            </w:r>
          </w:p>
        </w:tc>
      </w:tr>
      <w:tr w:rsidR="00D67034" w:rsidRPr="00142343" w14:paraId="15C3295C" w14:textId="77777777" w:rsidTr="0078113C">
        <w:trPr>
          <w:trHeight w:val="334"/>
        </w:trPr>
        <w:tc>
          <w:tcPr>
            <w:tcW w:w="4077" w:type="dxa"/>
            <w:vAlign w:val="bottom"/>
          </w:tcPr>
          <w:p w14:paraId="3443AB34" w14:textId="0C0640FF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  <w:vAlign w:val="bottom"/>
          </w:tcPr>
          <w:p w14:paraId="230BB772" w14:textId="58AB3542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</w:rPr>
              <w:t>1,877</w:t>
            </w:r>
          </w:p>
        </w:tc>
        <w:tc>
          <w:tcPr>
            <w:tcW w:w="270" w:type="dxa"/>
            <w:vAlign w:val="bottom"/>
          </w:tcPr>
          <w:p w14:paraId="138943D1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13FB73A2" w14:textId="64F5C7F9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08FC500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16855EDA" w14:textId="20C7F267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594A07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vAlign w:val="bottom"/>
          </w:tcPr>
          <w:p w14:paraId="01DCFC2E" w14:textId="0E814C2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1,877</w:t>
            </w:r>
          </w:p>
        </w:tc>
      </w:tr>
      <w:tr w:rsidR="00D67034" w:rsidRPr="00142343" w14:paraId="28BAD8A6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040BFF17" w14:textId="5A31338E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5B45C71B" w14:textId="3B6B845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270" w:type="dxa"/>
            <w:vAlign w:val="bottom"/>
          </w:tcPr>
          <w:p w14:paraId="1EF4480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1C7BF9A1" w14:textId="4573B10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441</w:t>
            </w:r>
          </w:p>
        </w:tc>
        <w:tc>
          <w:tcPr>
            <w:tcW w:w="240" w:type="dxa"/>
            <w:vAlign w:val="bottom"/>
          </w:tcPr>
          <w:p w14:paraId="5B245B1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</w:tcPr>
          <w:p w14:paraId="1CC79E1C" w14:textId="1D73B2DB" w:rsidR="00D67034" w:rsidRPr="00142343" w:rsidRDefault="00D67034" w:rsidP="001610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1094B5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vAlign w:val="bottom"/>
          </w:tcPr>
          <w:p w14:paraId="4C9C717E" w14:textId="16DAFAD3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1,893</w:t>
            </w:r>
          </w:p>
        </w:tc>
      </w:tr>
      <w:tr w:rsidR="00D67034" w:rsidRPr="00142343" w14:paraId="7E1D51BF" w14:textId="77777777" w:rsidTr="0078113C">
        <w:trPr>
          <w:trHeight w:val="334"/>
        </w:trPr>
        <w:tc>
          <w:tcPr>
            <w:tcW w:w="4077" w:type="dxa"/>
            <w:vAlign w:val="bottom"/>
          </w:tcPr>
          <w:p w14:paraId="3128540A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14234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23977DBF" w14:textId="732CDCB8" w:rsidR="00D67034" w:rsidRPr="00142343" w:rsidRDefault="00D67034" w:rsidP="00D67034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05BFDA10" w14:textId="2F17A2F9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</w:rPr>
              <w:t>14,022</w:t>
            </w:r>
          </w:p>
        </w:tc>
        <w:tc>
          <w:tcPr>
            <w:tcW w:w="270" w:type="dxa"/>
            <w:vAlign w:val="bottom"/>
          </w:tcPr>
          <w:p w14:paraId="2C1D4AD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7ACCE854" w14:textId="366863CB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240" w:type="dxa"/>
            <w:vAlign w:val="bottom"/>
          </w:tcPr>
          <w:p w14:paraId="21F9D0A2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vAlign w:val="bottom"/>
          </w:tcPr>
          <w:p w14:paraId="07C5A2E8" w14:textId="0C34778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(193)</w:t>
            </w:r>
          </w:p>
        </w:tc>
        <w:tc>
          <w:tcPr>
            <w:tcW w:w="243" w:type="dxa"/>
            <w:vAlign w:val="bottom"/>
          </w:tcPr>
          <w:p w14:paraId="44075FC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vAlign w:val="bottom"/>
          </w:tcPr>
          <w:p w14:paraId="69F1D8F6" w14:textId="6A902B8B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13,843</w:t>
            </w:r>
          </w:p>
        </w:tc>
      </w:tr>
      <w:tr w:rsidR="00D67034" w:rsidRPr="00142343" w14:paraId="36EC9503" w14:textId="77777777" w:rsidTr="0078113C">
        <w:trPr>
          <w:trHeight w:val="334"/>
        </w:trPr>
        <w:tc>
          <w:tcPr>
            <w:tcW w:w="4077" w:type="dxa"/>
          </w:tcPr>
          <w:p w14:paraId="45D5FA4E" w14:textId="271A8268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CF06E29" w14:textId="6D72D053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</w:rPr>
              <w:t>19,824</w:t>
            </w:r>
          </w:p>
        </w:tc>
        <w:tc>
          <w:tcPr>
            <w:tcW w:w="270" w:type="dxa"/>
          </w:tcPr>
          <w:p w14:paraId="6EBEDCF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306AF7" w14:textId="1996F84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820</w:t>
            </w:r>
          </w:p>
        </w:tc>
        <w:tc>
          <w:tcPr>
            <w:tcW w:w="240" w:type="dxa"/>
          </w:tcPr>
          <w:p w14:paraId="7B84613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209272DE" w14:textId="1DE62D9E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(193)</w:t>
            </w:r>
          </w:p>
        </w:tc>
        <w:tc>
          <w:tcPr>
            <w:tcW w:w="243" w:type="dxa"/>
          </w:tcPr>
          <w:p w14:paraId="2D4D7A1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0520DEA" w14:textId="5EA23DFA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</w:tr>
    </w:tbl>
    <w:p w14:paraId="4C02EE96" w14:textId="77777777" w:rsidR="0078113C" w:rsidRPr="00142343" w:rsidRDefault="0078113C">
      <w:r w:rsidRPr="00142343">
        <w:br w:type="page"/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2"/>
        <w:gridCol w:w="1087"/>
        <w:gridCol w:w="243"/>
        <w:gridCol w:w="1020"/>
      </w:tblGrid>
      <w:tr w:rsidR="00D67034" w:rsidRPr="00142343" w14:paraId="0762A2F0" w14:textId="77777777" w:rsidTr="0078113C">
        <w:trPr>
          <w:trHeight w:val="139"/>
        </w:trPr>
        <w:tc>
          <w:tcPr>
            <w:tcW w:w="4077" w:type="dxa"/>
          </w:tcPr>
          <w:p w14:paraId="2CD8B009" w14:textId="64A5E9B0" w:rsidR="00D67034" w:rsidRPr="00142343" w:rsidRDefault="00D67034" w:rsidP="00D67034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39" w:type="dxa"/>
            <w:gridSpan w:val="8"/>
            <w:vAlign w:val="bottom"/>
          </w:tcPr>
          <w:p w14:paraId="0FE60BE2" w14:textId="77777777" w:rsidR="00D67034" w:rsidRPr="00142343" w:rsidRDefault="00D67034" w:rsidP="00D67034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034" w:rsidRPr="00142343" w14:paraId="40E5E272" w14:textId="77777777" w:rsidTr="0078113C">
        <w:trPr>
          <w:trHeight w:val="139"/>
        </w:trPr>
        <w:tc>
          <w:tcPr>
            <w:tcW w:w="4077" w:type="dxa"/>
          </w:tcPr>
          <w:p w14:paraId="6E118FC0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2C4AC4A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2705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646BC0AB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14CB59E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843ECF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6797F451" w14:textId="77777777" w:rsidTr="0078113C">
        <w:trPr>
          <w:trHeight w:val="139"/>
        </w:trPr>
        <w:tc>
          <w:tcPr>
            <w:tcW w:w="4077" w:type="dxa"/>
          </w:tcPr>
          <w:p w14:paraId="4E2D03C8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FF6FDBA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709BE4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bottom w:val="single" w:sz="4" w:space="0" w:color="auto"/>
            </w:tcBorders>
          </w:tcPr>
          <w:p w14:paraId="48195311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0E9499D5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DE2E02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142343" w14:paraId="08AEA263" w14:textId="77777777" w:rsidTr="0078113C">
        <w:trPr>
          <w:trHeight w:val="139"/>
        </w:trPr>
        <w:tc>
          <w:tcPr>
            <w:tcW w:w="4077" w:type="dxa"/>
          </w:tcPr>
          <w:p w14:paraId="4B84AF5A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C47E71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D7822B6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4D8680C" w14:textId="6441AB7E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1C7C96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38E45372" w14:textId="73C5847F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2A6204CC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ECB6C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142343" w14:paraId="1F738AD3" w14:textId="77777777" w:rsidTr="0078113C">
        <w:trPr>
          <w:trHeight w:val="139"/>
        </w:trPr>
        <w:tc>
          <w:tcPr>
            <w:tcW w:w="4077" w:type="dxa"/>
          </w:tcPr>
          <w:p w14:paraId="2E9873A0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989BCA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E9D65FA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75E209B" w14:textId="6A7E3279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5115ACA7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78D7469" w14:textId="270979A0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8B7AFA5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9DA1C10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142343" w14:paraId="57DD5D49" w14:textId="77777777" w:rsidTr="0078113C">
        <w:trPr>
          <w:trHeight w:val="139"/>
        </w:trPr>
        <w:tc>
          <w:tcPr>
            <w:tcW w:w="4077" w:type="dxa"/>
          </w:tcPr>
          <w:p w14:paraId="2EA1818B" w14:textId="77777777" w:rsidR="00D67034" w:rsidRPr="00142343" w:rsidRDefault="00D67034" w:rsidP="00D67034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4F37084" w14:textId="10108805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A302237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090B7BF6" w14:textId="6D365CFA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23)</w:t>
            </w:r>
          </w:p>
        </w:tc>
        <w:tc>
          <w:tcPr>
            <w:tcW w:w="243" w:type="dxa"/>
          </w:tcPr>
          <w:p w14:paraId="189F4AEF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0A8000" w14:textId="39D3E25F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67034" w:rsidRPr="00142343" w14:paraId="339B5E21" w14:textId="77777777" w:rsidTr="0078113C">
        <w:trPr>
          <w:trHeight w:val="139"/>
        </w:trPr>
        <w:tc>
          <w:tcPr>
            <w:tcW w:w="4077" w:type="dxa"/>
          </w:tcPr>
          <w:p w14:paraId="625098D4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39" w:type="dxa"/>
            <w:gridSpan w:val="8"/>
          </w:tcPr>
          <w:p w14:paraId="4903D8A7" w14:textId="77777777" w:rsidR="00D67034" w:rsidRPr="00142343" w:rsidRDefault="00D67034" w:rsidP="00D67034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034" w:rsidRPr="00142343" w14:paraId="0866E6B8" w14:textId="77777777" w:rsidTr="0078113C">
        <w:trPr>
          <w:trHeight w:val="139"/>
        </w:trPr>
        <w:tc>
          <w:tcPr>
            <w:tcW w:w="4077" w:type="dxa"/>
          </w:tcPr>
          <w:p w14:paraId="6A76DB32" w14:textId="77777777" w:rsidR="00D67034" w:rsidRPr="00142343" w:rsidRDefault="00D67034" w:rsidP="00D67034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6CC40ABE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7DD055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522F79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1980D73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7ECD026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19E28782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2754864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D67034" w:rsidRPr="00142343" w14:paraId="207C87C7" w14:textId="77777777" w:rsidTr="0078113C">
        <w:trPr>
          <w:trHeight w:val="398"/>
        </w:trPr>
        <w:tc>
          <w:tcPr>
            <w:tcW w:w="4077" w:type="dxa"/>
            <w:vAlign w:val="bottom"/>
          </w:tcPr>
          <w:p w14:paraId="6EADD1C5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1D5563DC" w14:textId="397E4941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270" w:type="dxa"/>
            <w:vAlign w:val="bottom"/>
          </w:tcPr>
          <w:p w14:paraId="6FE4BAF9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34E5CA4F" w14:textId="2F1F961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13</w:t>
            </w:r>
            <w:r w:rsidR="0078113C" w:rsidRPr="0014234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40" w:type="dxa"/>
            <w:vAlign w:val="bottom"/>
          </w:tcPr>
          <w:p w14:paraId="6E8F093F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06299D8" w14:textId="3D048C4E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1B4B2EE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C414EE5" w14:textId="46C6F8A0" w:rsidR="00D67034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D67034" w:rsidRPr="00142343" w14:paraId="137FC17B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64719603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7494DE2F" w14:textId="3CCD1D34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0E1C9CE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ABBE5B7" w14:textId="25BC56B3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568863C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5F25CDF" w14:textId="7287590F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DE1D63E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7BE4CC55" w14:textId="760CF62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D67034" w:rsidRPr="00142343" w14:paraId="50EE8274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272E550A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  <w:vAlign w:val="bottom"/>
          </w:tcPr>
          <w:p w14:paraId="378133CE" w14:textId="23E61E8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2,628</w:t>
            </w:r>
          </w:p>
        </w:tc>
        <w:tc>
          <w:tcPr>
            <w:tcW w:w="270" w:type="dxa"/>
            <w:vAlign w:val="bottom"/>
          </w:tcPr>
          <w:p w14:paraId="72AD3123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942FA9B" w14:textId="583F866E" w:rsidR="00D67034" w:rsidRPr="00142343" w:rsidRDefault="00E1672E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532</w:t>
            </w:r>
          </w:p>
        </w:tc>
        <w:tc>
          <w:tcPr>
            <w:tcW w:w="240" w:type="dxa"/>
            <w:vAlign w:val="bottom"/>
          </w:tcPr>
          <w:p w14:paraId="199505E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510DAB9" w14:textId="4D7094A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2A39038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7E0AA36" w14:textId="27CFE93E" w:rsidR="00D67034" w:rsidRPr="00142343" w:rsidRDefault="00E1672E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3,160</w:t>
            </w:r>
          </w:p>
        </w:tc>
      </w:tr>
      <w:tr w:rsidR="00D67034" w:rsidRPr="00142343" w14:paraId="2C7C0DE3" w14:textId="77777777" w:rsidTr="0078113C">
        <w:trPr>
          <w:trHeight w:val="334"/>
        </w:trPr>
        <w:tc>
          <w:tcPr>
            <w:tcW w:w="4077" w:type="dxa"/>
            <w:vAlign w:val="bottom"/>
          </w:tcPr>
          <w:p w14:paraId="690F75C1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  <w:vAlign w:val="bottom"/>
          </w:tcPr>
          <w:p w14:paraId="1125503F" w14:textId="4E2DAAD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1,877</w:t>
            </w:r>
          </w:p>
        </w:tc>
        <w:tc>
          <w:tcPr>
            <w:tcW w:w="270" w:type="dxa"/>
            <w:vAlign w:val="bottom"/>
          </w:tcPr>
          <w:p w14:paraId="5F84404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6FA2B0E4" w14:textId="3143C66B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(135)</w:t>
            </w:r>
          </w:p>
        </w:tc>
        <w:tc>
          <w:tcPr>
            <w:tcW w:w="240" w:type="dxa"/>
            <w:vAlign w:val="bottom"/>
          </w:tcPr>
          <w:p w14:paraId="4F691782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DB7B9A9" w14:textId="73039C69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C5A3D4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CEE493B" w14:textId="2314FDA3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1,742</w:t>
            </w:r>
          </w:p>
        </w:tc>
      </w:tr>
      <w:tr w:rsidR="00D67034" w:rsidRPr="00142343" w14:paraId="384B9AB4" w14:textId="77777777" w:rsidTr="0078113C">
        <w:trPr>
          <w:trHeight w:val="348"/>
        </w:trPr>
        <w:tc>
          <w:tcPr>
            <w:tcW w:w="4077" w:type="dxa"/>
            <w:vAlign w:val="bottom"/>
          </w:tcPr>
          <w:p w14:paraId="2E2D92CF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2565E4C5" w14:textId="49008BE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1,893</w:t>
            </w:r>
          </w:p>
        </w:tc>
        <w:tc>
          <w:tcPr>
            <w:tcW w:w="270" w:type="dxa"/>
            <w:vAlign w:val="bottom"/>
          </w:tcPr>
          <w:p w14:paraId="51061DAD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72AD53F4" w14:textId="101FC519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(840)</w:t>
            </w:r>
          </w:p>
        </w:tc>
        <w:tc>
          <w:tcPr>
            <w:tcW w:w="240" w:type="dxa"/>
            <w:vAlign w:val="bottom"/>
          </w:tcPr>
          <w:p w14:paraId="7E7ABD3C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45BAA1E7" w14:textId="6C946EDD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3E2058B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30FB6B2E" w14:textId="7753287C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1,053</w:t>
            </w:r>
          </w:p>
        </w:tc>
      </w:tr>
      <w:tr w:rsidR="00D67034" w:rsidRPr="00142343" w14:paraId="07B88D16" w14:textId="77777777" w:rsidTr="0078113C">
        <w:trPr>
          <w:trHeight w:val="334"/>
        </w:trPr>
        <w:tc>
          <w:tcPr>
            <w:tcW w:w="4077" w:type="dxa"/>
            <w:vAlign w:val="bottom"/>
          </w:tcPr>
          <w:p w14:paraId="477AC0CF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14234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4B43A1BC" w14:textId="77777777" w:rsidR="00D67034" w:rsidRPr="00142343" w:rsidRDefault="00D67034" w:rsidP="00D67034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7CA08FA5" w14:textId="35039F18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13,843</w:t>
            </w:r>
          </w:p>
        </w:tc>
        <w:tc>
          <w:tcPr>
            <w:tcW w:w="270" w:type="dxa"/>
            <w:vAlign w:val="bottom"/>
          </w:tcPr>
          <w:p w14:paraId="36B3B1CA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bottom"/>
          </w:tcPr>
          <w:p w14:paraId="26B86E2C" w14:textId="58A4652F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642</w:t>
            </w:r>
          </w:p>
        </w:tc>
        <w:tc>
          <w:tcPr>
            <w:tcW w:w="240" w:type="dxa"/>
            <w:vAlign w:val="bottom"/>
          </w:tcPr>
          <w:p w14:paraId="0C675505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73355BC8" w14:textId="35CAA31A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(7)</w:t>
            </w:r>
          </w:p>
        </w:tc>
        <w:tc>
          <w:tcPr>
            <w:tcW w:w="243" w:type="dxa"/>
            <w:vAlign w:val="bottom"/>
          </w:tcPr>
          <w:p w14:paraId="610F05FC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86577FB" w14:textId="39DFECEB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14,478</w:t>
            </w:r>
          </w:p>
        </w:tc>
      </w:tr>
      <w:tr w:rsidR="0078113C" w:rsidRPr="00142343" w14:paraId="24C3FF02" w14:textId="77777777" w:rsidTr="00026F2B">
        <w:trPr>
          <w:trHeight w:val="334"/>
        </w:trPr>
        <w:tc>
          <w:tcPr>
            <w:tcW w:w="4077" w:type="dxa"/>
          </w:tcPr>
          <w:p w14:paraId="36D63D27" w14:textId="027F1ED3" w:rsidR="0078113C" w:rsidRPr="00142343" w:rsidRDefault="0078113C" w:rsidP="0078113C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53F4CA86" w14:textId="61CE31FB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10A49D9" w14:textId="77777777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2BFFB80" w14:textId="6918B461" w:rsidR="0078113C" w:rsidRPr="00142343" w:rsidRDefault="007C5649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8,960</w:t>
            </w:r>
          </w:p>
        </w:tc>
        <w:tc>
          <w:tcPr>
            <w:tcW w:w="240" w:type="dxa"/>
          </w:tcPr>
          <w:p w14:paraId="0A20261C" w14:textId="77777777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E62B407" w14:textId="134027C1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BA11854" w14:textId="77777777" w:rsidR="0078113C" w:rsidRPr="00142343" w:rsidRDefault="0078113C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E2F39A9" w14:textId="10F889F8" w:rsidR="0078113C" w:rsidRPr="00142343" w:rsidRDefault="007C5649" w:rsidP="007811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8,960</w:t>
            </w:r>
          </w:p>
        </w:tc>
      </w:tr>
      <w:tr w:rsidR="00D67034" w:rsidRPr="00142343" w14:paraId="1CBBB9F8" w14:textId="77777777" w:rsidTr="0078113C">
        <w:trPr>
          <w:trHeight w:val="334"/>
        </w:trPr>
        <w:tc>
          <w:tcPr>
            <w:tcW w:w="4077" w:type="dxa"/>
          </w:tcPr>
          <w:p w14:paraId="4E09419C" w14:textId="77777777" w:rsidR="00D67034" w:rsidRPr="00142343" w:rsidRDefault="00D67034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426D57D" w14:textId="66FB1975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  <w:tc>
          <w:tcPr>
            <w:tcW w:w="270" w:type="dxa"/>
          </w:tcPr>
          <w:p w14:paraId="70D8F1C0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BF4EAE" w14:textId="0632E257" w:rsidR="00D67034" w:rsidRPr="00142343" w:rsidRDefault="007C5649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9,292</w:t>
            </w:r>
          </w:p>
        </w:tc>
        <w:tc>
          <w:tcPr>
            <w:tcW w:w="240" w:type="dxa"/>
          </w:tcPr>
          <w:p w14:paraId="3F3A53D6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EFE6D" w14:textId="04116E7E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(7)</w:t>
            </w:r>
          </w:p>
        </w:tc>
        <w:tc>
          <w:tcPr>
            <w:tcW w:w="243" w:type="dxa"/>
          </w:tcPr>
          <w:p w14:paraId="43637297" w14:textId="77777777" w:rsidR="00D67034" w:rsidRPr="00142343" w:rsidRDefault="00D67034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92FE046" w14:textId="1DD0A984" w:rsidR="00D67034" w:rsidRPr="00142343" w:rsidRDefault="007C5649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29,736</w:t>
            </w:r>
          </w:p>
        </w:tc>
      </w:tr>
      <w:tr w:rsidR="0078113C" w:rsidRPr="00142343" w14:paraId="665A476B" w14:textId="77777777" w:rsidTr="0078113C">
        <w:trPr>
          <w:trHeight w:val="334"/>
        </w:trPr>
        <w:tc>
          <w:tcPr>
            <w:tcW w:w="4077" w:type="dxa"/>
          </w:tcPr>
          <w:p w14:paraId="5D174911" w14:textId="77777777" w:rsidR="0078113C" w:rsidRPr="00142343" w:rsidRDefault="0078113C" w:rsidP="00D67034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5AF3C8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9471AFE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7E36C39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" w:type="dxa"/>
          </w:tcPr>
          <w:p w14:paraId="2ABB9A8E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7A24F6E0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71FDF8A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CCFAE31" w14:textId="77777777" w:rsidR="0078113C" w:rsidRPr="00142343" w:rsidRDefault="0078113C" w:rsidP="00D670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8113C" w:rsidRPr="00142343" w14:paraId="4CEB3ED1" w14:textId="77777777" w:rsidTr="0078113C">
        <w:tc>
          <w:tcPr>
            <w:tcW w:w="4077" w:type="dxa"/>
          </w:tcPr>
          <w:p w14:paraId="5ECE7628" w14:textId="76E77464" w:rsidR="0078113C" w:rsidRPr="00142343" w:rsidRDefault="0066511D" w:rsidP="0078113C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78113C"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</w:tcPr>
          <w:p w14:paraId="3197C86E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0ED05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1901E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3C28453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85B2B2F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948B67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B4ECC0" w14:textId="77777777" w:rsidR="0078113C" w:rsidRPr="00142343" w:rsidRDefault="0078113C" w:rsidP="0078113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C86" w:rsidRPr="00142343" w14:paraId="6C8ABF00" w14:textId="77777777" w:rsidTr="0078113C">
        <w:tc>
          <w:tcPr>
            <w:tcW w:w="4077" w:type="dxa"/>
          </w:tcPr>
          <w:p w14:paraId="77D5B32F" w14:textId="5CF411EB" w:rsidR="00663C86" w:rsidRPr="00142343" w:rsidRDefault="00663C86" w:rsidP="00663C86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C481B6B" w14:textId="1A6055AA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550AFC3" w14:textId="77777777" w:rsidR="00663C86" w:rsidRPr="00142343" w:rsidRDefault="00663C86" w:rsidP="00663C8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373A828" w14:textId="2FCD4ABC" w:rsidR="00663C86" w:rsidRPr="00142343" w:rsidRDefault="007C5649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  <w:tc>
          <w:tcPr>
            <w:tcW w:w="252" w:type="dxa"/>
            <w:gridSpan w:val="2"/>
          </w:tcPr>
          <w:p w14:paraId="5706B19D" w14:textId="77777777" w:rsidR="00663C86" w:rsidRPr="00142343" w:rsidRDefault="00663C86" w:rsidP="00663C8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6D8BEE2" w14:textId="65B4BB0C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341FBEB1" w14:textId="77777777" w:rsidR="00663C86" w:rsidRPr="00142343" w:rsidRDefault="00663C86" w:rsidP="00663C86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0E356EE" w14:textId="12315697" w:rsidR="00663C86" w:rsidRPr="00142343" w:rsidRDefault="00663C86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(8,83</w:t>
            </w:r>
            <w:r w:rsidR="00D14F10" w:rsidRPr="00142343">
              <w:rPr>
                <w:rFonts w:asciiTheme="majorBidi" w:hAnsiTheme="majorBidi" w:cstheme="majorBidi"/>
                <w:lang w:val="en-US"/>
              </w:rPr>
              <w:t>1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63C86" w:rsidRPr="00142343" w14:paraId="35C4ED40" w14:textId="77777777" w:rsidTr="0078113C">
        <w:trPr>
          <w:trHeight w:val="334"/>
        </w:trPr>
        <w:tc>
          <w:tcPr>
            <w:tcW w:w="4077" w:type="dxa"/>
          </w:tcPr>
          <w:p w14:paraId="15166042" w14:textId="6E5BE505" w:rsidR="00663C86" w:rsidRPr="00142343" w:rsidRDefault="00663C86" w:rsidP="00663C86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14234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6777150" w14:textId="0A30E1FE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20,451</w:t>
            </w:r>
          </w:p>
        </w:tc>
        <w:tc>
          <w:tcPr>
            <w:tcW w:w="270" w:type="dxa"/>
          </w:tcPr>
          <w:p w14:paraId="7F42B96A" w14:textId="77777777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DD00FEB" w14:textId="49487CDB" w:rsidR="00663C86" w:rsidRPr="00142343" w:rsidRDefault="007C5649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461</w:t>
            </w:r>
          </w:p>
        </w:tc>
        <w:tc>
          <w:tcPr>
            <w:tcW w:w="240" w:type="dxa"/>
          </w:tcPr>
          <w:p w14:paraId="71FF8050" w14:textId="77777777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A6403" w14:textId="407F52EE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(7)</w:t>
            </w:r>
          </w:p>
        </w:tc>
        <w:tc>
          <w:tcPr>
            <w:tcW w:w="243" w:type="dxa"/>
          </w:tcPr>
          <w:p w14:paraId="480BB71C" w14:textId="77777777" w:rsidR="00663C86" w:rsidRPr="00142343" w:rsidRDefault="00663C86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47C75EE" w14:textId="6D8E0C50" w:rsidR="00663C86" w:rsidRPr="00142343" w:rsidRDefault="00E1672E" w:rsidP="00663C8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</w:tr>
    </w:tbl>
    <w:p w14:paraId="5C00FC37" w14:textId="6BC58BBA" w:rsidR="009713A9" w:rsidRPr="00142343" w:rsidRDefault="009713A9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8E3E7B" w14:textId="77777777" w:rsidR="009713A9" w:rsidRPr="00142343" w:rsidRDefault="00971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142343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651418E" w14:textId="77777777" w:rsidR="00E61D24" w:rsidRPr="00142343" w:rsidRDefault="00E61D24" w:rsidP="00E61D24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เจ้าหนี้การค้า</w:t>
      </w:r>
    </w:p>
    <w:p w14:paraId="101A2EEB" w14:textId="77777777" w:rsidR="00AA191A" w:rsidRPr="00142343" w:rsidRDefault="00AA191A" w:rsidP="00E61D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71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98"/>
        <w:gridCol w:w="855"/>
        <w:gridCol w:w="1179"/>
        <w:gridCol w:w="234"/>
        <w:gridCol w:w="1197"/>
        <w:gridCol w:w="252"/>
        <w:gridCol w:w="1170"/>
        <w:gridCol w:w="252"/>
        <w:gridCol w:w="1134"/>
      </w:tblGrid>
      <w:tr w:rsidR="00305922" w:rsidRPr="00142343" w14:paraId="03EAD032" w14:textId="77777777" w:rsidTr="00026F2B">
        <w:trPr>
          <w:cantSplit/>
        </w:trPr>
        <w:tc>
          <w:tcPr>
            <w:tcW w:w="2898" w:type="dxa"/>
          </w:tcPr>
          <w:p w14:paraId="2BA3E67F" w14:textId="77777777" w:rsidR="00305922" w:rsidRPr="00142343" w:rsidRDefault="00305922" w:rsidP="00026F2B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49CE5095" w14:textId="77777777" w:rsidR="00305922" w:rsidRPr="00142343" w:rsidRDefault="00305922" w:rsidP="00026F2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AF631AF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</w:tcPr>
          <w:p w14:paraId="21DCB9FA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6" w:type="dxa"/>
            <w:gridSpan w:val="3"/>
          </w:tcPr>
          <w:p w14:paraId="2BD77686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5922" w:rsidRPr="00142343" w14:paraId="28BC4CEA" w14:textId="77777777" w:rsidTr="00026F2B">
        <w:trPr>
          <w:cantSplit/>
        </w:trPr>
        <w:tc>
          <w:tcPr>
            <w:tcW w:w="3753" w:type="dxa"/>
            <w:gridSpan w:val="2"/>
          </w:tcPr>
          <w:p w14:paraId="6241B5A6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9" w:type="dxa"/>
          </w:tcPr>
          <w:p w14:paraId="0DE296F2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48C57C22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97" w:type="dxa"/>
          </w:tcPr>
          <w:p w14:paraId="5B38035C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14:paraId="0EE5C68D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FFED8CE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0ED0188D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604A9829" w14:textId="77777777" w:rsidR="00305922" w:rsidRPr="00142343" w:rsidRDefault="00305922" w:rsidP="00026F2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305922" w:rsidRPr="00142343" w14:paraId="1B7BA768" w14:textId="77777777" w:rsidTr="00026F2B">
        <w:trPr>
          <w:cantSplit/>
          <w:trHeight w:val="60"/>
        </w:trPr>
        <w:tc>
          <w:tcPr>
            <w:tcW w:w="2898" w:type="dxa"/>
          </w:tcPr>
          <w:p w14:paraId="5ADF75B0" w14:textId="77777777" w:rsidR="00305922" w:rsidRPr="00142343" w:rsidRDefault="00305922" w:rsidP="00026F2B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49B2C21F" w14:textId="77777777" w:rsidR="00305922" w:rsidRPr="00142343" w:rsidRDefault="00305922" w:rsidP="00026F2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69CDE94A" w14:textId="77777777" w:rsidR="00305922" w:rsidRPr="00142343" w:rsidRDefault="00305922" w:rsidP="00026F2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5922" w:rsidRPr="00142343" w14:paraId="7991F340" w14:textId="77777777" w:rsidTr="00026F2B">
        <w:trPr>
          <w:cantSplit/>
        </w:trPr>
        <w:tc>
          <w:tcPr>
            <w:tcW w:w="2898" w:type="dxa"/>
          </w:tcPr>
          <w:p w14:paraId="71D20D5B" w14:textId="77777777" w:rsidR="00305922" w:rsidRPr="00142343" w:rsidRDefault="00305922" w:rsidP="00026F2B">
            <w:pPr>
              <w:tabs>
                <w:tab w:val="left" w:pos="36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22574E54" w14:textId="77777777" w:rsidR="00305922" w:rsidRPr="00142343" w:rsidRDefault="00305922" w:rsidP="00026F2B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9" w:type="dxa"/>
          </w:tcPr>
          <w:p w14:paraId="0A64A025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0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21,732</w:t>
            </w:r>
          </w:p>
        </w:tc>
        <w:tc>
          <w:tcPr>
            <w:tcW w:w="234" w:type="dxa"/>
          </w:tcPr>
          <w:p w14:paraId="516064B0" w14:textId="77777777" w:rsidR="00305922" w:rsidRPr="00142343" w:rsidRDefault="00305922" w:rsidP="00026F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038515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rtl/>
                <w:cs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19,722</w:t>
            </w:r>
          </w:p>
        </w:tc>
        <w:tc>
          <w:tcPr>
            <w:tcW w:w="252" w:type="dxa"/>
          </w:tcPr>
          <w:p w14:paraId="74156BF7" w14:textId="77777777" w:rsidR="00305922" w:rsidRPr="00142343" w:rsidRDefault="00305922" w:rsidP="00026F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BCDF3" w14:textId="7BA2EF2B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color w:val="000000"/>
              </w:rPr>
              <w:t>26,1</w:t>
            </w:r>
            <w:r w:rsidR="00D7336C" w:rsidRPr="00D7336C">
              <w:rPr>
                <w:rFonts w:asciiTheme="majorBidi" w:hAnsiTheme="majorBidi" w:cstheme="majorBidi" w:hint="cs"/>
                <w:color w:val="000000"/>
                <w:lang w:val="en-US"/>
              </w:rPr>
              <w:t>00</w:t>
            </w:r>
          </w:p>
        </w:tc>
        <w:tc>
          <w:tcPr>
            <w:tcW w:w="252" w:type="dxa"/>
          </w:tcPr>
          <w:p w14:paraId="2F78E0C9" w14:textId="77777777" w:rsidR="00305922" w:rsidRPr="00142343" w:rsidRDefault="00305922" w:rsidP="00026F2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543C16" w14:textId="77777777" w:rsidR="00305922" w:rsidRPr="00142343" w:rsidRDefault="00305922" w:rsidP="00DB56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17,804</w:t>
            </w:r>
          </w:p>
        </w:tc>
      </w:tr>
      <w:tr w:rsidR="00305922" w:rsidRPr="00142343" w14:paraId="67C0D81C" w14:textId="77777777" w:rsidTr="00026F2B">
        <w:trPr>
          <w:cantSplit/>
        </w:trPr>
        <w:tc>
          <w:tcPr>
            <w:tcW w:w="2898" w:type="dxa"/>
          </w:tcPr>
          <w:p w14:paraId="6F2DE797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left="68" w:right="-108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4F1A8A1C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831308F" w14:textId="77777777" w:rsidR="00305922" w:rsidRPr="00142343" w:rsidRDefault="00305922" w:rsidP="001423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0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93,170</w:t>
            </w:r>
          </w:p>
        </w:tc>
        <w:tc>
          <w:tcPr>
            <w:tcW w:w="234" w:type="dxa"/>
          </w:tcPr>
          <w:p w14:paraId="2220B65E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C00F483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color w:val="000000"/>
                <w:rtl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114,091</w:t>
            </w:r>
          </w:p>
        </w:tc>
        <w:tc>
          <w:tcPr>
            <w:tcW w:w="252" w:type="dxa"/>
          </w:tcPr>
          <w:p w14:paraId="2BB1208E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3AAEB1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71,849</w:t>
            </w:r>
          </w:p>
        </w:tc>
        <w:tc>
          <w:tcPr>
            <w:tcW w:w="252" w:type="dxa"/>
          </w:tcPr>
          <w:p w14:paraId="774CA499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537BCA" w14:textId="77777777" w:rsidR="00305922" w:rsidRPr="00142343" w:rsidRDefault="00305922" w:rsidP="00DB56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85,105</w:t>
            </w:r>
          </w:p>
        </w:tc>
      </w:tr>
      <w:tr w:rsidR="00305922" w:rsidRPr="00142343" w14:paraId="787B20E2" w14:textId="77777777" w:rsidTr="00026F2B">
        <w:trPr>
          <w:cantSplit/>
        </w:trPr>
        <w:tc>
          <w:tcPr>
            <w:tcW w:w="2898" w:type="dxa"/>
          </w:tcPr>
          <w:p w14:paraId="6C2FA14E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4"/>
              </w:tabs>
              <w:ind w:left="6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5" w:type="dxa"/>
          </w:tcPr>
          <w:p w14:paraId="7A4C2631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662258D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08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114,902</w:t>
            </w:r>
          </w:p>
        </w:tc>
        <w:tc>
          <w:tcPr>
            <w:tcW w:w="234" w:type="dxa"/>
          </w:tcPr>
          <w:p w14:paraId="0E4786E4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90E852F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rtl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133,813</w:t>
            </w:r>
          </w:p>
        </w:tc>
        <w:tc>
          <w:tcPr>
            <w:tcW w:w="252" w:type="dxa"/>
          </w:tcPr>
          <w:p w14:paraId="6D184A4B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E70080" w14:textId="77777777" w:rsidR="00305922" w:rsidRPr="00142343" w:rsidRDefault="00305922" w:rsidP="00DB56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97,949</w:t>
            </w:r>
          </w:p>
        </w:tc>
        <w:tc>
          <w:tcPr>
            <w:tcW w:w="252" w:type="dxa"/>
          </w:tcPr>
          <w:p w14:paraId="540B2602" w14:textId="77777777" w:rsidR="00305922" w:rsidRPr="00142343" w:rsidRDefault="00305922" w:rsidP="00026F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BE1010" w14:textId="77777777" w:rsidR="00305922" w:rsidRPr="00142343" w:rsidRDefault="00305922" w:rsidP="00DB56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102,909</w:t>
            </w:r>
          </w:p>
        </w:tc>
      </w:tr>
    </w:tbl>
    <w:p w14:paraId="495A6365" w14:textId="77777777" w:rsidR="00305922" w:rsidRPr="00142343" w:rsidRDefault="00305922" w:rsidP="00AA19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54FDE13" w14:textId="5786989B" w:rsidR="005B3B34" w:rsidRPr="00142343" w:rsidRDefault="005B3B34" w:rsidP="004B00A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5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</w:t>
      </w:r>
      <w:r w:rsidR="00C11DCA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หมุนเวียน</w:t>
      </w: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640727E3" w14:textId="65C56E09" w:rsidR="005B3B34" w:rsidRPr="0014234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2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52"/>
        <w:gridCol w:w="855"/>
        <w:gridCol w:w="1188"/>
        <w:gridCol w:w="236"/>
        <w:gridCol w:w="1186"/>
        <w:gridCol w:w="261"/>
        <w:gridCol w:w="1161"/>
        <w:gridCol w:w="243"/>
        <w:gridCol w:w="1143"/>
        <w:gridCol w:w="8"/>
      </w:tblGrid>
      <w:tr w:rsidR="0075445E" w:rsidRPr="00142343" w14:paraId="5A96F75D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1921705" w14:textId="77777777" w:rsidR="0075445E" w:rsidRPr="00142343" w:rsidRDefault="0075445E" w:rsidP="004B00A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5C89CF57" w14:textId="77777777" w:rsidR="0075445E" w:rsidRPr="0014234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14234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14234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142343" w:rsidRDefault="0075445E" w:rsidP="004B00A3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438F4923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C9C9C26" w14:textId="77777777" w:rsidR="00830B3E" w:rsidRPr="00142343" w:rsidRDefault="00830B3E" w:rsidP="00830B3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4F1F5730" w14:textId="77777777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70689057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8533266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C11F30" w14:textId="34E77161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6DD65C1E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3A07D5E4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2A2D10E4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35B94B25" w:rsidR="00830B3E" w:rsidRPr="00142343" w:rsidRDefault="00830B3E" w:rsidP="00830B3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9477F" w:rsidRPr="00142343" w14:paraId="6B5E8953" w14:textId="77777777" w:rsidTr="003D7003">
        <w:tc>
          <w:tcPr>
            <w:tcW w:w="2952" w:type="dxa"/>
          </w:tcPr>
          <w:p w14:paraId="6AF58F8A" w14:textId="77777777" w:rsidR="00A9477F" w:rsidRPr="00142343" w:rsidRDefault="00A9477F" w:rsidP="004B00A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69909A71" w14:textId="77777777" w:rsidR="00A9477F" w:rsidRPr="00142343" w:rsidRDefault="00A9477F" w:rsidP="004B0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6" w:type="dxa"/>
            <w:gridSpan w:val="8"/>
          </w:tcPr>
          <w:p w14:paraId="6B81BDE2" w14:textId="5E269225" w:rsidR="00A9477F" w:rsidRPr="00142343" w:rsidRDefault="004D6E10" w:rsidP="004B00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3B38" w:rsidRPr="00142343" w14:paraId="1833898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24C729AB" w14:textId="77777777" w:rsidR="00B53B38" w:rsidRPr="00142343" w:rsidRDefault="00B53B38" w:rsidP="00B53B38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14:paraId="079649FC" w14:textId="7562EDEC" w:rsidR="00B53B38" w:rsidRPr="00142343" w:rsidRDefault="00B53B38" w:rsidP="00B53B38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88" w:type="dxa"/>
          </w:tcPr>
          <w:p w14:paraId="2BA0F940" w14:textId="6FBE8DE9" w:rsidR="00B53B38" w:rsidRPr="00142343" w:rsidRDefault="006732B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9,189</w:t>
            </w:r>
          </w:p>
        </w:tc>
        <w:tc>
          <w:tcPr>
            <w:tcW w:w="236" w:type="dxa"/>
          </w:tcPr>
          <w:p w14:paraId="5986E8A3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7978DA2" w14:textId="13A64CFF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 w:hint="cs"/>
                <w:lang w:val="en-US"/>
              </w:rPr>
              <w:t>15</w:t>
            </w:r>
            <w:r w:rsidRPr="00142343">
              <w:rPr>
                <w:rFonts w:asciiTheme="majorBidi" w:hAnsiTheme="majorBidi" w:cstheme="majorBidi"/>
                <w:lang w:val="en-US"/>
              </w:rPr>
              <w:t>,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680</w:t>
            </w:r>
          </w:p>
        </w:tc>
        <w:tc>
          <w:tcPr>
            <w:tcW w:w="261" w:type="dxa"/>
          </w:tcPr>
          <w:p w14:paraId="7C214036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312833C0" w:rsidR="00B53B38" w:rsidRPr="00142343" w:rsidRDefault="006732B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6,190</w:t>
            </w:r>
          </w:p>
        </w:tc>
        <w:tc>
          <w:tcPr>
            <w:tcW w:w="243" w:type="dxa"/>
          </w:tcPr>
          <w:p w14:paraId="55C6032B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670CC45B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8,760</w:t>
            </w:r>
          </w:p>
        </w:tc>
      </w:tr>
      <w:tr w:rsidR="00B53B38" w:rsidRPr="00142343" w14:paraId="2B8693A7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0C2FBE16" w14:textId="77777777" w:rsidR="00B53B38" w:rsidRPr="00142343" w:rsidRDefault="00B53B38" w:rsidP="00B53B38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1E9C14C1" w14:textId="77777777" w:rsidR="00B53B38" w:rsidRPr="00142343" w:rsidRDefault="00B53B38" w:rsidP="00B53B3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B02D1C9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6370050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79623078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B53B38" w:rsidRPr="00142343" w:rsidRDefault="00B53B38" w:rsidP="00B53B38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3B38" w:rsidRPr="00142343" w14:paraId="2BBB35F5" w14:textId="77777777" w:rsidTr="003D7003">
        <w:trPr>
          <w:gridAfter w:val="1"/>
          <w:wAfter w:w="8" w:type="dxa"/>
        </w:trPr>
        <w:tc>
          <w:tcPr>
            <w:tcW w:w="2952" w:type="dxa"/>
          </w:tcPr>
          <w:p w14:paraId="64DB3140" w14:textId="29FAB674" w:rsidR="00B53B38" w:rsidRPr="00142343" w:rsidRDefault="00B53B38" w:rsidP="00B53B38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5" w:type="dxa"/>
          </w:tcPr>
          <w:p w14:paraId="47FD5E4F" w14:textId="77777777" w:rsidR="00B53B38" w:rsidRPr="00142343" w:rsidRDefault="00B53B38" w:rsidP="00B53B3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52F024EB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1C5213D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48CE8AE8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B53B38" w:rsidRPr="00142343" w:rsidRDefault="00B53B38" w:rsidP="00B53B38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48BB" w:rsidRPr="00142343" w14:paraId="758E9E36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D0A475D" w14:textId="77777777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55" w:type="dxa"/>
            <w:vAlign w:val="bottom"/>
          </w:tcPr>
          <w:p w14:paraId="5E60657E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3228125" w14:textId="2C105D68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31,706</w:t>
            </w:r>
          </w:p>
        </w:tc>
        <w:tc>
          <w:tcPr>
            <w:tcW w:w="236" w:type="dxa"/>
            <w:vAlign w:val="bottom"/>
          </w:tcPr>
          <w:p w14:paraId="4DC13145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78C1330" w14:textId="71B226F3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34,937 </w:t>
            </w:r>
          </w:p>
        </w:tc>
        <w:tc>
          <w:tcPr>
            <w:tcW w:w="261" w:type="dxa"/>
            <w:vAlign w:val="bottom"/>
          </w:tcPr>
          <w:p w14:paraId="23C8DA3A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B68A8FA" w14:textId="7E69E292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29,887</w:t>
            </w:r>
          </w:p>
        </w:tc>
        <w:tc>
          <w:tcPr>
            <w:tcW w:w="243" w:type="dxa"/>
            <w:vAlign w:val="bottom"/>
          </w:tcPr>
          <w:p w14:paraId="29276AB8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6835DDE6" w14:textId="77403313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  <w:lang w:val="en-US"/>
              </w:rPr>
              <w:t>33</w:t>
            </w:r>
            <w:r w:rsidRPr="00142343">
              <w:rPr>
                <w:color w:val="000000"/>
              </w:rPr>
              <w:t>,</w:t>
            </w:r>
            <w:r w:rsidRPr="00142343">
              <w:rPr>
                <w:color w:val="000000"/>
                <w:lang w:val="en-US"/>
              </w:rPr>
              <w:t>637</w:t>
            </w:r>
            <w:r w:rsidRPr="00142343">
              <w:rPr>
                <w:color w:val="000000"/>
                <w:cs/>
              </w:rPr>
              <w:t xml:space="preserve"> </w:t>
            </w:r>
          </w:p>
        </w:tc>
      </w:tr>
      <w:tr w:rsidR="00D548BB" w:rsidRPr="00142343" w14:paraId="2E23CBA1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28FED832" w14:textId="77777777" w:rsidR="00D548BB" w:rsidRPr="00142343" w:rsidRDefault="00D548BB" w:rsidP="00D548B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55" w:type="dxa"/>
            <w:vAlign w:val="bottom"/>
          </w:tcPr>
          <w:p w14:paraId="53B8BFD1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1A3A3F8" w14:textId="0ADC3853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16,054</w:t>
            </w:r>
          </w:p>
        </w:tc>
        <w:tc>
          <w:tcPr>
            <w:tcW w:w="236" w:type="dxa"/>
            <w:vAlign w:val="bottom"/>
          </w:tcPr>
          <w:p w14:paraId="2DD64247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FB967E6" w14:textId="7255CB20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16,383 </w:t>
            </w:r>
          </w:p>
        </w:tc>
        <w:tc>
          <w:tcPr>
            <w:tcW w:w="261" w:type="dxa"/>
            <w:vAlign w:val="bottom"/>
          </w:tcPr>
          <w:p w14:paraId="56D3AEAE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1E13808" w14:textId="3F25E86F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13,758</w:t>
            </w:r>
          </w:p>
        </w:tc>
        <w:tc>
          <w:tcPr>
            <w:tcW w:w="243" w:type="dxa"/>
            <w:vAlign w:val="bottom"/>
          </w:tcPr>
          <w:p w14:paraId="082F5730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1B307C78" w14:textId="5A12ABDA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</w:rPr>
              <w:t xml:space="preserve">14,568 </w:t>
            </w:r>
          </w:p>
        </w:tc>
      </w:tr>
      <w:tr w:rsidR="00D548BB" w:rsidRPr="00142343" w14:paraId="5C133629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1BDA625" w14:textId="5F655929" w:rsidR="00D548BB" w:rsidRPr="00142343" w:rsidRDefault="00D548BB" w:rsidP="00D548B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รายได้ค่าสินค้ารับล่วงหน้า</w:t>
            </w:r>
          </w:p>
        </w:tc>
        <w:tc>
          <w:tcPr>
            <w:tcW w:w="855" w:type="dxa"/>
            <w:vAlign w:val="bottom"/>
          </w:tcPr>
          <w:p w14:paraId="639B965B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2E414C0" w14:textId="3D697DF4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2,324</w:t>
            </w:r>
          </w:p>
        </w:tc>
        <w:tc>
          <w:tcPr>
            <w:tcW w:w="236" w:type="dxa"/>
            <w:vAlign w:val="bottom"/>
          </w:tcPr>
          <w:p w14:paraId="62FCE59C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1B01860A" w14:textId="21DC0890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14,682</w:t>
            </w:r>
          </w:p>
        </w:tc>
        <w:tc>
          <w:tcPr>
            <w:tcW w:w="261" w:type="dxa"/>
            <w:vAlign w:val="bottom"/>
          </w:tcPr>
          <w:p w14:paraId="247FE47B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96D1B06" w14:textId="2C52CBA8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548</w:t>
            </w:r>
          </w:p>
        </w:tc>
        <w:tc>
          <w:tcPr>
            <w:tcW w:w="243" w:type="dxa"/>
            <w:vAlign w:val="bottom"/>
          </w:tcPr>
          <w:p w14:paraId="49B294F0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63089A45" w14:textId="55DA554C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  <w:lang w:val="en-US"/>
              </w:rPr>
              <w:t>10,996</w:t>
            </w:r>
          </w:p>
        </w:tc>
      </w:tr>
      <w:tr w:rsidR="00D548BB" w:rsidRPr="00142343" w14:paraId="00A84DD5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73B67D44" w14:textId="216A8D5D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55" w:type="dxa"/>
            <w:vAlign w:val="bottom"/>
          </w:tcPr>
          <w:p w14:paraId="3AF09290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3A3377B4" w14:textId="6C9C2295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17,90</w:t>
            </w:r>
            <w:r w:rsidR="003F608F" w:rsidRPr="00142343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384029D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A653326" w14:textId="0CC4CAB4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12,53</w:t>
            </w:r>
            <w:r w:rsidRPr="00142343">
              <w:rPr>
                <w:rFonts w:asciiTheme="majorBidi" w:hAnsiTheme="majorBidi" w:cstheme="majorBidi" w:hint="cs"/>
                <w:lang w:val="en-US"/>
              </w:rPr>
              <w:t>6</w:t>
            </w:r>
            <w:r w:rsidRPr="0014234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77682B24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24C0B52" w14:textId="7F5BC3FE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15,456</w:t>
            </w:r>
          </w:p>
        </w:tc>
        <w:tc>
          <w:tcPr>
            <w:tcW w:w="243" w:type="dxa"/>
            <w:vAlign w:val="bottom"/>
          </w:tcPr>
          <w:p w14:paraId="6A5B43BE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4A42D313" w14:textId="12725912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</w:rPr>
              <w:t>10,7</w:t>
            </w:r>
            <w:r w:rsidRPr="00142343">
              <w:rPr>
                <w:rFonts w:hint="cs"/>
                <w:color w:val="000000"/>
                <w:lang w:val="en-US"/>
              </w:rPr>
              <w:t>30</w:t>
            </w:r>
            <w:r w:rsidRPr="00142343">
              <w:rPr>
                <w:color w:val="000000"/>
              </w:rPr>
              <w:t xml:space="preserve"> </w:t>
            </w:r>
          </w:p>
        </w:tc>
      </w:tr>
      <w:tr w:rsidR="00D548BB" w:rsidRPr="00142343" w14:paraId="6DED8624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4E9F6961" w14:textId="77777777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55" w:type="dxa"/>
            <w:vAlign w:val="bottom"/>
          </w:tcPr>
          <w:p w14:paraId="549A97F6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9C49D85" w14:textId="2A924DE5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2,767 </w:t>
            </w:r>
          </w:p>
        </w:tc>
        <w:tc>
          <w:tcPr>
            <w:tcW w:w="236" w:type="dxa"/>
            <w:vAlign w:val="bottom"/>
          </w:tcPr>
          <w:p w14:paraId="16DBD966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B2FEEFB" w14:textId="64C96988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4,400 </w:t>
            </w:r>
          </w:p>
        </w:tc>
        <w:tc>
          <w:tcPr>
            <w:tcW w:w="261" w:type="dxa"/>
            <w:vAlign w:val="bottom"/>
          </w:tcPr>
          <w:p w14:paraId="48EFCD41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32A207B0" w14:textId="7E7AF0EA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1,448 </w:t>
            </w:r>
          </w:p>
        </w:tc>
        <w:tc>
          <w:tcPr>
            <w:tcW w:w="243" w:type="dxa"/>
            <w:vAlign w:val="bottom"/>
          </w:tcPr>
          <w:p w14:paraId="0D0DB2F2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6196B6BE" w14:textId="07B39537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</w:rPr>
              <w:t xml:space="preserve">2,499 </w:t>
            </w:r>
          </w:p>
        </w:tc>
      </w:tr>
      <w:tr w:rsidR="00D548BB" w:rsidRPr="00142343" w14:paraId="52E331EE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5EEEFE86" w14:textId="77777777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55" w:type="dxa"/>
            <w:vAlign w:val="bottom"/>
          </w:tcPr>
          <w:p w14:paraId="11A7326D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5646279C" w14:textId="49C32408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5,239 </w:t>
            </w:r>
          </w:p>
        </w:tc>
        <w:tc>
          <w:tcPr>
            <w:tcW w:w="236" w:type="dxa"/>
            <w:vAlign w:val="bottom"/>
          </w:tcPr>
          <w:p w14:paraId="5C6A655C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78BF6484" w14:textId="111D1C5B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8,350 </w:t>
            </w:r>
          </w:p>
        </w:tc>
        <w:tc>
          <w:tcPr>
            <w:tcW w:w="261" w:type="dxa"/>
            <w:vAlign w:val="bottom"/>
          </w:tcPr>
          <w:p w14:paraId="618023F2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BEFEED5" w14:textId="4D7934C6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3,079 </w:t>
            </w:r>
          </w:p>
        </w:tc>
        <w:tc>
          <w:tcPr>
            <w:tcW w:w="243" w:type="dxa"/>
            <w:vAlign w:val="bottom"/>
          </w:tcPr>
          <w:p w14:paraId="0EAA14C8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2DEC075C" w14:textId="58F6EA62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</w:rPr>
              <w:t xml:space="preserve">6,266 </w:t>
            </w:r>
          </w:p>
        </w:tc>
      </w:tr>
      <w:tr w:rsidR="00D548BB" w:rsidRPr="00142343" w14:paraId="544759B8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4AEFD227" w14:textId="09890DCA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ค่าแรงงานค้างจ่าย</w:t>
            </w:r>
          </w:p>
        </w:tc>
        <w:tc>
          <w:tcPr>
            <w:tcW w:w="855" w:type="dxa"/>
            <w:vAlign w:val="bottom"/>
          </w:tcPr>
          <w:p w14:paraId="6D5DF410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4868F81B" w14:textId="5E4A1894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5,317</w:t>
            </w:r>
          </w:p>
        </w:tc>
        <w:tc>
          <w:tcPr>
            <w:tcW w:w="236" w:type="dxa"/>
            <w:vAlign w:val="bottom"/>
          </w:tcPr>
          <w:p w14:paraId="7E030C08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5F18225" w14:textId="2D065E91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5,055</w:t>
            </w:r>
          </w:p>
        </w:tc>
        <w:tc>
          <w:tcPr>
            <w:tcW w:w="261" w:type="dxa"/>
            <w:vAlign w:val="bottom"/>
          </w:tcPr>
          <w:p w14:paraId="2D1AAD5E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7379C683" w14:textId="3DEA5BD5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4,464</w:t>
            </w:r>
          </w:p>
        </w:tc>
        <w:tc>
          <w:tcPr>
            <w:tcW w:w="243" w:type="dxa"/>
            <w:vAlign w:val="bottom"/>
          </w:tcPr>
          <w:p w14:paraId="21C187DA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18857E34" w14:textId="45E8F627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  <w:lang w:val="en-US"/>
              </w:rPr>
              <w:t>4,324</w:t>
            </w:r>
          </w:p>
        </w:tc>
      </w:tr>
      <w:tr w:rsidR="00D548BB" w:rsidRPr="00142343" w14:paraId="65CCB31C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0B0D92CB" w14:textId="699A39A3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55" w:type="dxa"/>
            <w:vAlign w:val="bottom"/>
          </w:tcPr>
          <w:p w14:paraId="22C5318A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020A5307" w14:textId="5B9DBF27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2,794 </w:t>
            </w:r>
          </w:p>
        </w:tc>
        <w:tc>
          <w:tcPr>
            <w:tcW w:w="236" w:type="dxa"/>
            <w:vAlign w:val="bottom"/>
          </w:tcPr>
          <w:p w14:paraId="611FE97D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204D583A" w14:textId="439BDED7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3,009 </w:t>
            </w:r>
          </w:p>
        </w:tc>
        <w:tc>
          <w:tcPr>
            <w:tcW w:w="261" w:type="dxa"/>
            <w:vAlign w:val="bottom"/>
          </w:tcPr>
          <w:p w14:paraId="523E5E32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3DB075B0" w14:textId="62D1D44B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2,116 </w:t>
            </w:r>
          </w:p>
        </w:tc>
        <w:tc>
          <w:tcPr>
            <w:tcW w:w="243" w:type="dxa"/>
            <w:vAlign w:val="bottom"/>
          </w:tcPr>
          <w:p w14:paraId="359FAC64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49A54ECC" w14:textId="23046BD0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color w:val="000000"/>
              </w:rPr>
              <w:t xml:space="preserve">2,328 </w:t>
            </w:r>
          </w:p>
        </w:tc>
      </w:tr>
      <w:tr w:rsidR="00D548BB" w:rsidRPr="00142343" w14:paraId="17050CA4" w14:textId="77777777" w:rsidTr="00BC0E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1A408209" w14:textId="77777777" w:rsidR="00D548BB" w:rsidRPr="00142343" w:rsidRDefault="00D548BB" w:rsidP="00D548BB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55" w:type="dxa"/>
            <w:vAlign w:val="bottom"/>
          </w:tcPr>
          <w:p w14:paraId="37C95F2C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354F4E6" w14:textId="1C6BA368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31,31</w:t>
            </w:r>
            <w:r w:rsidR="003F608F" w:rsidRPr="00142343">
              <w:rPr>
                <w:rFonts w:asciiTheme="majorBidi" w:hAnsiTheme="majorBidi" w:cstheme="majorBidi"/>
                <w:lang w:val="en-US"/>
              </w:rPr>
              <w:t>3</w:t>
            </w:r>
            <w:r w:rsidRPr="0014234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D43F432" w14:textId="77777777" w:rsidR="00D548BB" w:rsidRPr="00142343" w:rsidRDefault="00D548BB" w:rsidP="00D548BB">
            <w:pPr>
              <w:spacing w:line="240" w:lineRule="auto"/>
              <w:ind w:left="162" w:right="-21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2FBF76F" w14:textId="72A5EFE1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26,098 </w:t>
            </w:r>
          </w:p>
        </w:tc>
        <w:tc>
          <w:tcPr>
            <w:tcW w:w="261" w:type="dxa"/>
            <w:vAlign w:val="bottom"/>
          </w:tcPr>
          <w:p w14:paraId="37502BED" w14:textId="77777777" w:rsidR="00D548BB" w:rsidRPr="00142343" w:rsidRDefault="00D548BB" w:rsidP="00D548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19B1EB55" w14:textId="26CA19E3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 xml:space="preserve">25,670 </w:t>
            </w:r>
          </w:p>
        </w:tc>
        <w:tc>
          <w:tcPr>
            <w:tcW w:w="243" w:type="dxa"/>
            <w:vAlign w:val="bottom"/>
          </w:tcPr>
          <w:p w14:paraId="599DD340" w14:textId="77777777" w:rsidR="00D548BB" w:rsidRPr="00142343" w:rsidRDefault="00D548BB" w:rsidP="00D548B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6BE2102" w14:textId="18635FB3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hint="cs"/>
                <w:color w:val="000000"/>
                <w:lang w:val="en-US"/>
              </w:rPr>
              <w:t>22</w:t>
            </w:r>
            <w:r w:rsidRPr="00142343">
              <w:rPr>
                <w:rFonts w:hint="cs"/>
                <w:color w:val="000000"/>
                <w:cs/>
              </w:rPr>
              <w:t>,</w:t>
            </w:r>
            <w:r w:rsidRPr="00142343">
              <w:rPr>
                <w:rFonts w:hint="cs"/>
                <w:color w:val="000000"/>
                <w:lang w:val="en-US"/>
              </w:rPr>
              <w:t>402</w:t>
            </w:r>
            <w:r w:rsidRPr="00142343">
              <w:rPr>
                <w:color w:val="000000"/>
              </w:rPr>
              <w:t xml:space="preserve"> </w:t>
            </w:r>
          </w:p>
        </w:tc>
      </w:tr>
      <w:tr w:rsidR="00D548BB" w:rsidRPr="00142343" w14:paraId="4EE5CD3A" w14:textId="77777777" w:rsidTr="003D7003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37C2AAEC" w14:textId="77777777" w:rsidR="00D548BB" w:rsidRPr="00142343" w:rsidRDefault="00D548BB" w:rsidP="00D548BB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4223F42E" w14:textId="77777777" w:rsidR="00D548BB" w:rsidRPr="00142343" w:rsidRDefault="00D548BB" w:rsidP="00D548B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5762" w14:textId="1072BECA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124,</w:t>
            </w:r>
            <w:r w:rsidR="003246C3" w:rsidRPr="00142343">
              <w:rPr>
                <w:rFonts w:asciiTheme="majorBidi" w:hAnsiTheme="majorBidi" w:cstheme="majorBidi"/>
                <w:b/>
                <w:bCs/>
                <w:lang w:val="en-US"/>
              </w:rPr>
              <w:t>604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34402A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40F81255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42343">
              <w:rPr>
                <w:rFonts w:asciiTheme="majorBidi" w:hAnsiTheme="majorBidi" w:cstheme="majorBidi" w:hint="cs"/>
                <w:b/>
                <w:bCs/>
                <w:lang w:val="en-US"/>
              </w:rPr>
              <w:t>41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42343">
              <w:rPr>
                <w:rFonts w:asciiTheme="majorBidi" w:hAnsiTheme="majorBidi" w:cstheme="majorBidi" w:hint="cs"/>
                <w:b/>
                <w:bCs/>
                <w:lang w:val="en-US"/>
              </w:rPr>
              <w:t>130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261" w:type="dxa"/>
            <w:vAlign w:val="bottom"/>
          </w:tcPr>
          <w:p w14:paraId="7FC38202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EBA" w14:textId="324FEEBC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 xml:space="preserve">102,616 </w:t>
            </w:r>
          </w:p>
        </w:tc>
        <w:tc>
          <w:tcPr>
            <w:tcW w:w="243" w:type="dxa"/>
            <w:vAlign w:val="bottom"/>
          </w:tcPr>
          <w:p w14:paraId="0EF31CC3" w14:textId="77777777" w:rsidR="00D548BB" w:rsidRPr="00142343" w:rsidRDefault="00D548BB" w:rsidP="00D54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395D78FC" w:rsidR="00D548BB" w:rsidRPr="00142343" w:rsidRDefault="00D548BB" w:rsidP="00D548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b/>
                <w:bCs/>
                <w:color w:val="000000"/>
              </w:rPr>
              <w:t>11</w:t>
            </w:r>
            <w:r w:rsidRPr="00142343">
              <w:rPr>
                <w:rFonts w:hint="cs"/>
                <w:b/>
                <w:bCs/>
                <w:color w:val="000000"/>
                <w:lang w:val="en-US"/>
              </w:rPr>
              <w:t>6</w:t>
            </w:r>
            <w:r w:rsidRPr="00142343">
              <w:rPr>
                <w:b/>
                <w:bCs/>
                <w:color w:val="000000"/>
              </w:rPr>
              <w:t>,</w:t>
            </w:r>
            <w:r w:rsidRPr="00142343">
              <w:rPr>
                <w:rFonts w:hint="cs"/>
                <w:b/>
                <w:bCs/>
                <w:color w:val="000000"/>
                <w:lang w:val="en-US"/>
              </w:rPr>
              <w:t>510</w:t>
            </w:r>
          </w:p>
        </w:tc>
      </w:tr>
    </w:tbl>
    <w:p w14:paraId="6C19E7C8" w14:textId="0C44EC43" w:rsidR="00225922" w:rsidRPr="00142343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B288CEC" w14:textId="6DB3179E" w:rsidR="00225922" w:rsidRPr="00142343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A9DF918" w14:textId="6969C863" w:rsidR="00225922" w:rsidRPr="00142343" w:rsidRDefault="00225922" w:rsidP="00225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A39606C" w14:textId="4EB03906" w:rsidR="00290F29" w:rsidRPr="00142343" w:rsidRDefault="0029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p w14:paraId="5B984B9E" w14:textId="575507A0" w:rsidR="005B3B34" w:rsidRPr="00142343" w:rsidRDefault="004A07E4" w:rsidP="00225922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1A058B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ผลประโยชน์</w:t>
      </w:r>
      <w:r w:rsidR="00FB7BFD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</w:t>
      </w:r>
    </w:p>
    <w:p w14:paraId="74126149" w14:textId="77777777" w:rsidR="002B498E" w:rsidRPr="00142343" w:rsidRDefault="002B498E" w:rsidP="002B4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3498A9D7" w14:textId="2634DCA3" w:rsidR="00536D3D" w:rsidRPr="00142343" w:rsidRDefault="006E68F2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536D3D" w:rsidRPr="00142343">
        <w:rPr>
          <w:rFonts w:asciiTheme="majorBidi" w:hAnsiTheme="majorBidi" w:cstheme="majorBidi"/>
          <w:spacing w:val="2"/>
          <w:sz w:val="30"/>
          <w:szCs w:val="30"/>
          <w:cs/>
        </w:rPr>
        <w:t>จ่ายค่าชดเชยผลประโยชน์</w:t>
      </w:r>
      <w:r w:rsidR="00215644" w:rsidRPr="00142343">
        <w:rPr>
          <w:rFonts w:asciiTheme="majorBidi" w:hAnsiTheme="majorBidi" w:cstheme="majorBidi"/>
          <w:spacing w:val="2"/>
          <w:sz w:val="30"/>
          <w:szCs w:val="30"/>
          <w:cs/>
        </w:rPr>
        <w:t>ที่กำหนดไว้</w:t>
      </w:r>
      <w:r w:rsidR="00536D3D" w:rsidRPr="00142343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1423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142343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031098" w:rsidRPr="00142343">
        <w:rPr>
          <w:rFonts w:asciiTheme="majorBidi" w:hAnsiTheme="majorBidi" w:cstheme="majorBidi"/>
          <w:spacing w:val="2"/>
          <w:sz w:val="30"/>
          <w:szCs w:val="30"/>
        </w:rPr>
        <w:t>2541</w:t>
      </w:r>
      <w:r w:rsidR="00225922" w:rsidRPr="001423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14234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142343" w:rsidRDefault="005B3B3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B4C85AA" w14:textId="0DFF979E" w:rsidR="00550AB4" w:rsidRPr="00142343" w:rsidRDefault="00E85BBC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142343">
        <w:rPr>
          <w:rFonts w:asciiTheme="majorBidi" w:hAnsiTheme="majorBidi" w:cstheme="majorBidi"/>
          <w:spacing w:val="-6"/>
          <w:sz w:val="30"/>
          <w:szCs w:val="30"/>
          <w:cs/>
        </w:rPr>
        <w:t>ของช่วงชีวิต ความเสี่ยงจากอัตราดอกเบี้ย</w:t>
      </w:r>
    </w:p>
    <w:p w14:paraId="37B1A251" w14:textId="77777777" w:rsidR="00550AB4" w:rsidRPr="00142343" w:rsidRDefault="00550AB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B5A1FE0" w14:textId="1547EC21" w:rsidR="005B3B34" w:rsidRPr="00142343" w:rsidRDefault="004A07E4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14234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14234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พนักงาน</w:t>
      </w:r>
      <w:r w:rsidR="005B3B34" w:rsidRPr="00142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031098" w:rsidRPr="0014234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3B34" w:rsidRPr="0014234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142343" w:rsidRDefault="00DA588F" w:rsidP="008F2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24" w:type="dxa"/>
        <w:tblInd w:w="270" w:type="dxa"/>
        <w:tblLook w:val="01E0" w:firstRow="1" w:lastRow="1" w:firstColumn="1" w:lastColumn="1" w:noHBand="0" w:noVBand="0"/>
      </w:tblPr>
      <w:tblGrid>
        <w:gridCol w:w="4050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142343" w14:paraId="0144166B" w14:textId="77777777" w:rsidTr="008F29CE">
        <w:tc>
          <w:tcPr>
            <w:tcW w:w="4050" w:type="dxa"/>
          </w:tcPr>
          <w:p w14:paraId="21EF4BDD" w14:textId="77777777" w:rsidR="005B3B34" w:rsidRPr="00142343" w:rsidRDefault="005B3B34" w:rsidP="008F29C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142343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142343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142343" w:rsidRDefault="005B3B34" w:rsidP="008F29C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201D4470" w14:textId="77777777" w:rsidTr="008F29CE">
        <w:tc>
          <w:tcPr>
            <w:tcW w:w="4050" w:type="dxa"/>
          </w:tcPr>
          <w:p w14:paraId="2C1CB434" w14:textId="77777777" w:rsidR="00830B3E" w:rsidRPr="00142343" w:rsidRDefault="00830B3E" w:rsidP="00830B3E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7C46896C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20CFB239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25F64CEC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02173242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77B6D4F7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5" w:type="dxa"/>
          </w:tcPr>
          <w:p w14:paraId="5CB84984" w14:textId="77777777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0D70F27D" w:rsidR="00830B3E" w:rsidRPr="00142343" w:rsidRDefault="00830B3E" w:rsidP="00830B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9477F" w:rsidRPr="00142343" w14:paraId="3E16155B" w14:textId="77777777" w:rsidTr="008F29CE">
        <w:tc>
          <w:tcPr>
            <w:tcW w:w="4050" w:type="dxa"/>
          </w:tcPr>
          <w:p w14:paraId="1DD7375C" w14:textId="77777777" w:rsidR="00A9477F" w:rsidRPr="00142343" w:rsidRDefault="00A9477F" w:rsidP="008F29C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A9477F" w:rsidRPr="00142343" w:rsidRDefault="00A9477F" w:rsidP="008F29C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142343" w14:paraId="5C848608" w14:textId="77777777" w:rsidTr="008F29CE">
        <w:tc>
          <w:tcPr>
            <w:tcW w:w="4050" w:type="dxa"/>
          </w:tcPr>
          <w:p w14:paraId="703E0FE2" w14:textId="77777777" w:rsidR="00A9477F" w:rsidRPr="00142343" w:rsidRDefault="00A9477F" w:rsidP="004B6D44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A9477F" w:rsidRPr="00142343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A9477F" w:rsidRPr="00142343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A9477F" w:rsidRPr="00142343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A9477F" w:rsidRPr="00142343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A9477F" w:rsidRPr="00142343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A9477F" w:rsidRPr="00142343" w:rsidRDefault="00A9477F" w:rsidP="008F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A9477F" w:rsidRPr="00142343" w:rsidRDefault="00A9477F" w:rsidP="008F29CE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74728" w:rsidRPr="00142343" w14:paraId="3E9AA32F" w14:textId="77777777" w:rsidTr="008F29CE">
        <w:tc>
          <w:tcPr>
            <w:tcW w:w="4050" w:type="dxa"/>
          </w:tcPr>
          <w:p w14:paraId="6316CE13" w14:textId="7755DBE8" w:rsidR="00374728" w:rsidRPr="00142343" w:rsidRDefault="00374728" w:rsidP="00374728">
            <w:pPr>
              <w:tabs>
                <w:tab w:val="clear" w:pos="227"/>
                <w:tab w:val="left" w:pos="163"/>
              </w:tabs>
              <w:spacing w:line="240" w:lineRule="auto"/>
              <w:ind w:left="163" w:firstLine="297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30BF0F83" w:rsidR="00374728" w:rsidRPr="00142343" w:rsidRDefault="00374728" w:rsidP="0037472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74,183</w:t>
            </w:r>
          </w:p>
        </w:tc>
        <w:tc>
          <w:tcPr>
            <w:tcW w:w="248" w:type="dxa"/>
          </w:tcPr>
          <w:p w14:paraId="1D03E7A2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7169C8F7" w:rsidR="00374728" w:rsidRPr="00142343" w:rsidRDefault="00374728" w:rsidP="0037472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70,435</w:t>
            </w:r>
          </w:p>
        </w:tc>
        <w:tc>
          <w:tcPr>
            <w:tcW w:w="248" w:type="dxa"/>
          </w:tcPr>
          <w:p w14:paraId="78818AB3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0E423FDD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142343">
              <w:rPr>
                <w:lang w:val="en-US"/>
              </w:rPr>
              <w:t>67,538</w:t>
            </w:r>
          </w:p>
        </w:tc>
        <w:tc>
          <w:tcPr>
            <w:tcW w:w="235" w:type="dxa"/>
          </w:tcPr>
          <w:p w14:paraId="18376D07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0D238778" w:rsidR="00374728" w:rsidRPr="00142343" w:rsidRDefault="00374728" w:rsidP="0037472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lang w:val="en-US"/>
              </w:rPr>
              <w:t>64,628</w:t>
            </w:r>
          </w:p>
        </w:tc>
      </w:tr>
      <w:tr w:rsidR="00374728" w:rsidRPr="00142343" w14:paraId="2F81304C" w14:textId="77777777" w:rsidTr="008F29CE">
        <w:tc>
          <w:tcPr>
            <w:tcW w:w="4050" w:type="dxa"/>
          </w:tcPr>
          <w:p w14:paraId="4D730EF3" w14:textId="77777777" w:rsidR="00374728" w:rsidRPr="00142343" w:rsidRDefault="00374728" w:rsidP="00374728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2CC2EB0F" w:rsidR="00374728" w:rsidRPr="00142343" w:rsidRDefault="00374728" w:rsidP="0037472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1,706</w:t>
            </w:r>
          </w:p>
        </w:tc>
        <w:tc>
          <w:tcPr>
            <w:tcW w:w="248" w:type="dxa"/>
          </w:tcPr>
          <w:p w14:paraId="00D1AA85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45169206" w:rsidR="00374728" w:rsidRPr="00142343" w:rsidRDefault="00374728" w:rsidP="0037472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2,097</w:t>
            </w:r>
          </w:p>
        </w:tc>
        <w:tc>
          <w:tcPr>
            <w:tcW w:w="248" w:type="dxa"/>
          </w:tcPr>
          <w:p w14:paraId="1317B3E8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1E98C94B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142343">
              <w:rPr>
                <w:lang w:val="en-US"/>
              </w:rPr>
              <w:t>1,469</w:t>
            </w:r>
          </w:p>
        </w:tc>
        <w:tc>
          <w:tcPr>
            <w:tcW w:w="235" w:type="dxa"/>
          </w:tcPr>
          <w:p w14:paraId="1004158A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48FB47FC" w:rsidR="00374728" w:rsidRPr="00142343" w:rsidRDefault="00374728" w:rsidP="0037472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lang w:val="en-US"/>
              </w:rPr>
              <w:t>1,830</w:t>
            </w:r>
          </w:p>
        </w:tc>
      </w:tr>
      <w:tr w:rsidR="00374728" w:rsidRPr="00142343" w14:paraId="01AAD6CC" w14:textId="77777777" w:rsidTr="008F29CE">
        <w:tc>
          <w:tcPr>
            <w:tcW w:w="4050" w:type="dxa"/>
            <w:vAlign w:val="bottom"/>
          </w:tcPr>
          <w:p w14:paraId="0A269262" w14:textId="6251B385" w:rsidR="00374728" w:rsidRPr="00142343" w:rsidRDefault="00374728" w:rsidP="00374728">
            <w:pPr>
              <w:tabs>
                <w:tab w:val="clear" w:pos="227"/>
                <w:tab w:val="clear" w:pos="454"/>
                <w:tab w:val="left" w:pos="163"/>
                <w:tab w:val="left" w:pos="451"/>
              </w:tabs>
              <w:spacing w:line="240" w:lineRule="auto"/>
              <w:ind w:left="487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4CA7D31" w14:textId="4CC06974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lang w:val="en-US"/>
              </w:rPr>
            </w:pPr>
            <w:r w:rsidRPr="00142343">
              <w:rPr>
                <w:b/>
                <w:bCs/>
                <w:lang w:val="en-US"/>
              </w:rPr>
              <w:t>75,889</w:t>
            </w:r>
          </w:p>
        </w:tc>
        <w:tc>
          <w:tcPr>
            <w:tcW w:w="248" w:type="dxa"/>
            <w:vAlign w:val="bottom"/>
          </w:tcPr>
          <w:p w14:paraId="67316E21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E5AE411" w14:textId="75B3E585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right="-108"/>
              <w:rPr>
                <w:b/>
                <w:bCs/>
                <w:lang w:val="en-US"/>
              </w:rPr>
            </w:pPr>
            <w:r w:rsidRPr="00142343">
              <w:rPr>
                <w:b/>
                <w:bCs/>
                <w:lang w:val="en-US"/>
              </w:rPr>
              <w:t>72,532</w:t>
            </w:r>
          </w:p>
        </w:tc>
        <w:tc>
          <w:tcPr>
            <w:tcW w:w="248" w:type="dxa"/>
            <w:vAlign w:val="bottom"/>
          </w:tcPr>
          <w:p w14:paraId="2FEC5896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666F0B13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b/>
                <w:bCs/>
                <w:lang w:val="en-US"/>
              </w:rPr>
            </w:pPr>
            <w:r w:rsidRPr="00142343">
              <w:rPr>
                <w:b/>
                <w:bCs/>
                <w:lang w:val="en-US"/>
              </w:rPr>
              <w:t>69,007</w:t>
            </w:r>
          </w:p>
        </w:tc>
        <w:tc>
          <w:tcPr>
            <w:tcW w:w="235" w:type="dxa"/>
            <w:vAlign w:val="bottom"/>
          </w:tcPr>
          <w:p w14:paraId="7A5AB146" w14:textId="77777777" w:rsidR="00374728" w:rsidRPr="00142343" w:rsidRDefault="00374728" w:rsidP="00374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BA4D" w14:textId="4A7F6441" w:rsidR="00374728" w:rsidRPr="00142343" w:rsidRDefault="00374728" w:rsidP="0037472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ind w:right="-108"/>
              <w:rPr>
                <w:b/>
                <w:bCs/>
              </w:rPr>
            </w:pPr>
            <w:r w:rsidRPr="00142343">
              <w:rPr>
                <w:rFonts w:hint="cs"/>
                <w:b/>
                <w:bCs/>
                <w:lang w:val="en-US"/>
              </w:rPr>
              <w:t>66,458</w:t>
            </w:r>
          </w:p>
        </w:tc>
      </w:tr>
    </w:tbl>
    <w:p w14:paraId="44E41437" w14:textId="77777777" w:rsidR="00DA588F" w:rsidRPr="00142343" w:rsidRDefault="00DA588F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2"/>
          <w:szCs w:val="22"/>
        </w:rPr>
      </w:pPr>
    </w:p>
    <w:p w14:paraId="3507B2DC" w14:textId="23ED2861" w:rsidR="0041600F" w:rsidRPr="00142343" w:rsidRDefault="0041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9AAB49" w14:textId="69F9F3B7" w:rsidR="00F97B7E" w:rsidRPr="00142343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14234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142343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89"/>
        <w:gridCol w:w="1169"/>
        <w:gridCol w:w="250"/>
        <w:gridCol w:w="1190"/>
        <w:gridCol w:w="244"/>
        <w:gridCol w:w="6"/>
        <w:gridCol w:w="1166"/>
        <w:gridCol w:w="236"/>
        <w:gridCol w:w="1166"/>
      </w:tblGrid>
      <w:tr w:rsidR="005B3B34" w:rsidRPr="00142343" w14:paraId="422D8A8D" w14:textId="77777777" w:rsidTr="00830B3E">
        <w:tc>
          <w:tcPr>
            <w:tcW w:w="3789" w:type="dxa"/>
          </w:tcPr>
          <w:p w14:paraId="29A9F44D" w14:textId="77777777" w:rsidR="005B3B34" w:rsidRPr="00142343" w:rsidRDefault="005B3B34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142343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142343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8" w:type="dxa"/>
            <w:gridSpan w:val="3"/>
          </w:tcPr>
          <w:p w14:paraId="6D286813" w14:textId="77777777" w:rsidR="005B3B34" w:rsidRPr="00142343" w:rsidRDefault="005B3B34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52542199" w14:textId="77777777" w:rsidTr="00830B3E">
        <w:tc>
          <w:tcPr>
            <w:tcW w:w="3789" w:type="dxa"/>
          </w:tcPr>
          <w:p w14:paraId="6829218E" w14:textId="77777777" w:rsidR="00830B3E" w:rsidRPr="00142343" w:rsidRDefault="00830B3E" w:rsidP="00830B3E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5A5DAA16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5001FFE0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485AA81B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0" w:type="dxa"/>
            <w:gridSpan w:val="2"/>
          </w:tcPr>
          <w:p w14:paraId="6C48F2E6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59B4B47" w14:textId="0A1A8CD9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1A3C805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2CCD8F1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A9477F" w:rsidRPr="00142343" w14:paraId="2BE4E92B" w14:textId="77777777" w:rsidTr="00830B3E">
        <w:tc>
          <w:tcPr>
            <w:tcW w:w="3789" w:type="dxa"/>
          </w:tcPr>
          <w:p w14:paraId="0099D955" w14:textId="77777777" w:rsidR="00A9477F" w:rsidRPr="00142343" w:rsidRDefault="00A9477F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8"/>
          </w:tcPr>
          <w:p w14:paraId="293330D3" w14:textId="6F997F49" w:rsidR="00A9477F" w:rsidRPr="00142343" w:rsidRDefault="00A9477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30274" w:rsidRPr="00142343" w14:paraId="308C16D3" w14:textId="77777777" w:rsidTr="00830B3E">
        <w:tc>
          <w:tcPr>
            <w:tcW w:w="3789" w:type="dxa"/>
          </w:tcPr>
          <w:p w14:paraId="07D1E5C9" w14:textId="43E6F6BC" w:rsidR="00030274" w:rsidRPr="00142343" w:rsidRDefault="00030274" w:rsidP="00030274">
            <w:pPr>
              <w:tabs>
                <w:tab w:val="clear" w:pos="227"/>
                <w:tab w:val="left" w:pos="0"/>
                <w:tab w:val="left" w:pos="2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6B9D80E7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72,532</w:t>
            </w:r>
          </w:p>
        </w:tc>
        <w:tc>
          <w:tcPr>
            <w:tcW w:w="250" w:type="dxa"/>
          </w:tcPr>
          <w:p w14:paraId="246A7903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0603E3ED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74,176</w:t>
            </w:r>
          </w:p>
        </w:tc>
        <w:tc>
          <w:tcPr>
            <w:tcW w:w="250" w:type="dxa"/>
            <w:gridSpan w:val="2"/>
          </w:tcPr>
          <w:p w14:paraId="3DD138D0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F638C2" w14:textId="2028B5F9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66,458</w:t>
            </w:r>
          </w:p>
        </w:tc>
        <w:tc>
          <w:tcPr>
            <w:tcW w:w="236" w:type="dxa"/>
          </w:tcPr>
          <w:p w14:paraId="3FEC5B18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5A6FDE4F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67,528</w:t>
            </w:r>
          </w:p>
        </w:tc>
      </w:tr>
      <w:tr w:rsidR="00030274" w:rsidRPr="00142343" w14:paraId="2F0C2328" w14:textId="77777777" w:rsidTr="00830B3E">
        <w:tc>
          <w:tcPr>
            <w:tcW w:w="3789" w:type="dxa"/>
          </w:tcPr>
          <w:p w14:paraId="2692C260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14:paraId="6737AEEB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E3E699A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14:paraId="1B6618EE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36D73016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785C9CB9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F55228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455D8034" w14:textId="77777777" w:rsidR="00030274" w:rsidRPr="00142343" w:rsidRDefault="00030274" w:rsidP="00030274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274" w:rsidRPr="00142343" w14:paraId="0DB3A1A0" w14:textId="77777777" w:rsidTr="00830B3E">
        <w:tc>
          <w:tcPr>
            <w:tcW w:w="3789" w:type="dxa"/>
          </w:tcPr>
          <w:p w14:paraId="09546C01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1420B31D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030274" w:rsidRPr="00142343" w:rsidRDefault="00030274" w:rsidP="000302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74998C0" w14:textId="77777777" w:rsidR="00030274" w:rsidRPr="00142343" w:rsidRDefault="00030274" w:rsidP="000302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D75E513" w14:textId="77777777" w:rsidR="00030274" w:rsidRPr="00142343" w:rsidRDefault="00030274" w:rsidP="0003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030274" w:rsidRPr="00142343" w:rsidRDefault="00030274" w:rsidP="0003027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688B" w:rsidRPr="00142343" w14:paraId="6705474A" w14:textId="77777777" w:rsidTr="00830B3E">
        <w:tc>
          <w:tcPr>
            <w:tcW w:w="3789" w:type="dxa"/>
          </w:tcPr>
          <w:p w14:paraId="3F4C37F0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3424F29A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4,385</w:t>
            </w:r>
          </w:p>
        </w:tc>
        <w:tc>
          <w:tcPr>
            <w:tcW w:w="250" w:type="dxa"/>
          </w:tcPr>
          <w:p w14:paraId="3BF15254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169DA449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4,836</w:t>
            </w:r>
          </w:p>
        </w:tc>
        <w:tc>
          <w:tcPr>
            <w:tcW w:w="250" w:type="dxa"/>
            <w:gridSpan w:val="2"/>
          </w:tcPr>
          <w:p w14:paraId="1EBCCC1C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EF02EC" w14:textId="289BA10C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3,940</w:t>
            </w:r>
          </w:p>
        </w:tc>
        <w:tc>
          <w:tcPr>
            <w:tcW w:w="236" w:type="dxa"/>
          </w:tcPr>
          <w:p w14:paraId="2B4FECC8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57E37E94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4,312</w:t>
            </w:r>
          </w:p>
        </w:tc>
      </w:tr>
      <w:tr w:rsidR="0033688B" w:rsidRPr="00142343" w14:paraId="04AF224C" w14:textId="77777777" w:rsidTr="00830B3E">
        <w:tc>
          <w:tcPr>
            <w:tcW w:w="3789" w:type="dxa"/>
          </w:tcPr>
          <w:p w14:paraId="508CBE7E" w14:textId="19CCBC1B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4274D518" w14:textId="087BDDDB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250" w:type="dxa"/>
          </w:tcPr>
          <w:p w14:paraId="171FD416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78501B3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1,516</w:t>
            </w:r>
          </w:p>
        </w:tc>
        <w:tc>
          <w:tcPr>
            <w:tcW w:w="250" w:type="dxa"/>
            <w:gridSpan w:val="2"/>
          </w:tcPr>
          <w:p w14:paraId="23A02063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10746D0" w14:textId="0AA10412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1,88</w:t>
            </w:r>
            <w:r w:rsidR="009C321B" w:rsidRPr="00142343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</w:tcPr>
          <w:p w14:paraId="1F347307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252EDB15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1,365</w:t>
            </w:r>
          </w:p>
        </w:tc>
      </w:tr>
      <w:tr w:rsidR="0033688B" w:rsidRPr="00142343" w14:paraId="65769293" w14:textId="77777777" w:rsidTr="00830B3E">
        <w:tc>
          <w:tcPr>
            <w:tcW w:w="3789" w:type="dxa"/>
          </w:tcPr>
          <w:p w14:paraId="4DC36399" w14:textId="417FDFBF" w:rsidR="0033688B" w:rsidRPr="00142343" w:rsidRDefault="0033688B" w:rsidP="0033688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  <w:p w14:paraId="5BD0C1F1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spacing w:line="380" w:lineRule="exact"/>
              <w:ind w:left="18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19FA78BA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</w:t>
            </w:r>
            <w:r w:rsidR="009713A9" w:rsidRPr="00142343">
              <w:rPr>
                <w:rFonts w:asciiTheme="majorBidi" w:hAnsiTheme="majorBidi" w:cstheme="majorBidi"/>
                <w:lang w:val="en-US"/>
              </w:rPr>
              <w:t>19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0" w:type="dxa"/>
          </w:tcPr>
          <w:p w14:paraId="540C0D3D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5707AA83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(5,150)</w:t>
            </w:r>
          </w:p>
        </w:tc>
        <w:tc>
          <w:tcPr>
            <w:tcW w:w="250" w:type="dxa"/>
            <w:gridSpan w:val="2"/>
          </w:tcPr>
          <w:p w14:paraId="431F1218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0C581FE" w14:textId="7E3F6511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(40)</w:t>
            </w:r>
          </w:p>
        </w:tc>
        <w:tc>
          <w:tcPr>
            <w:tcW w:w="236" w:type="dxa"/>
          </w:tcPr>
          <w:p w14:paraId="6418DD11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798FD952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(4,443)</w:t>
            </w:r>
          </w:p>
        </w:tc>
      </w:tr>
      <w:tr w:rsidR="0033688B" w:rsidRPr="00142343" w14:paraId="4E945F38" w14:textId="77777777" w:rsidTr="009713A9">
        <w:tc>
          <w:tcPr>
            <w:tcW w:w="3789" w:type="dxa"/>
          </w:tcPr>
          <w:p w14:paraId="10E2077E" w14:textId="77777777" w:rsidR="0033688B" w:rsidRPr="00142343" w:rsidRDefault="0033688B" w:rsidP="0033688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569C2001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6,44</w:t>
            </w:r>
            <w:r w:rsidR="009713A9" w:rsidRPr="00142343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50" w:type="dxa"/>
          </w:tcPr>
          <w:p w14:paraId="00D6F756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1DC07EF8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1,202</w:t>
            </w:r>
          </w:p>
        </w:tc>
        <w:tc>
          <w:tcPr>
            <w:tcW w:w="250" w:type="dxa"/>
            <w:gridSpan w:val="2"/>
          </w:tcPr>
          <w:p w14:paraId="6808786D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800D899" w14:textId="6D6E9A05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5,78</w:t>
            </w:r>
            <w:r w:rsidR="009C321B" w:rsidRPr="00142343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36" w:type="dxa"/>
          </w:tcPr>
          <w:p w14:paraId="438227BE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3FBDCF43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1,234</w:t>
            </w:r>
          </w:p>
        </w:tc>
      </w:tr>
      <w:tr w:rsidR="0033688B" w:rsidRPr="00142343" w14:paraId="7C9E212C" w14:textId="77777777" w:rsidTr="009713A9">
        <w:tc>
          <w:tcPr>
            <w:tcW w:w="3789" w:type="dxa"/>
          </w:tcPr>
          <w:p w14:paraId="39CD90F7" w14:textId="77777777" w:rsidR="0033688B" w:rsidRPr="00142343" w:rsidRDefault="0033688B" w:rsidP="0033688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1E3F16F2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0" w:type="dxa"/>
          </w:tcPr>
          <w:p w14:paraId="755FF2C4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CF13386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C52924A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C30F68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432B92F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8F726F4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88B" w:rsidRPr="00142343" w14:paraId="0072340A" w14:textId="77777777" w:rsidTr="00830B3E">
        <w:tc>
          <w:tcPr>
            <w:tcW w:w="3789" w:type="dxa"/>
          </w:tcPr>
          <w:p w14:paraId="0A3E19AB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F01A3A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688B" w:rsidRPr="00142343" w14:paraId="62AFC004" w14:textId="77777777" w:rsidTr="00830B3E">
        <w:tc>
          <w:tcPr>
            <w:tcW w:w="3789" w:type="dxa"/>
          </w:tcPr>
          <w:p w14:paraId="384317B5" w14:textId="6317F153" w:rsidR="0033688B" w:rsidRPr="00142343" w:rsidRDefault="0033688B" w:rsidP="0033688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  <w:p w14:paraId="00F15DD0" w14:textId="0112D2EA" w:rsidR="0033688B" w:rsidRPr="00142343" w:rsidRDefault="0033688B" w:rsidP="0033688B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spacing w:line="380" w:lineRule="exact"/>
              <w:ind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40869FCA" w:rsidR="0033688B" w:rsidRPr="00142343" w:rsidRDefault="009713A9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</w:t>
            </w:r>
            <w:r w:rsidR="00800819" w:rsidRPr="00142343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250" w:type="dxa"/>
          </w:tcPr>
          <w:p w14:paraId="3C02803F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601CB3DA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(1,389)</w:t>
            </w:r>
          </w:p>
        </w:tc>
        <w:tc>
          <w:tcPr>
            <w:tcW w:w="244" w:type="dxa"/>
          </w:tcPr>
          <w:p w14:paraId="4BCA09CC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27F712" w14:textId="338D53D4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</w:t>
            </w:r>
            <w:r w:rsidR="009713A9" w:rsidRPr="00142343">
              <w:rPr>
                <w:rFonts w:asciiTheme="majorBidi" w:hAnsiTheme="majorBidi" w:cstheme="majorBidi"/>
                <w:lang w:val="en-US"/>
              </w:rPr>
              <w:t>33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</w:tcPr>
          <w:p w14:paraId="343E5012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78282518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(967)</w:t>
            </w:r>
          </w:p>
        </w:tc>
      </w:tr>
      <w:tr w:rsidR="0033688B" w:rsidRPr="00142343" w14:paraId="4E618D01" w14:textId="77777777" w:rsidTr="00830B3E">
        <w:trPr>
          <w:trHeight w:val="119"/>
        </w:trPr>
        <w:tc>
          <w:tcPr>
            <w:tcW w:w="3789" w:type="dxa"/>
          </w:tcPr>
          <w:p w14:paraId="11E5B331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1C95C78B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914D765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F98047F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14:paraId="35F16EEE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395E6E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5E85DC1" w14:textId="77777777" w:rsidR="0033688B" w:rsidRPr="00142343" w:rsidRDefault="0033688B" w:rsidP="0033688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3688B" w:rsidRPr="00142343" w14:paraId="5794CCBA" w14:textId="77777777" w:rsidTr="00830B3E">
        <w:tc>
          <w:tcPr>
            <w:tcW w:w="3789" w:type="dxa"/>
          </w:tcPr>
          <w:p w14:paraId="34AD24E6" w14:textId="77777777" w:rsidR="0033688B" w:rsidRPr="00142343" w:rsidRDefault="0033688B" w:rsidP="0033688B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0DE01978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E9F2E2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117AB4F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33688B" w:rsidRPr="00142343" w:rsidRDefault="0033688B" w:rsidP="0033688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688B" w:rsidRPr="00142343" w14:paraId="4BC31302" w14:textId="77777777" w:rsidTr="00830B3E">
        <w:tc>
          <w:tcPr>
            <w:tcW w:w="3789" w:type="dxa"/>
          </w:tcPr>
          <w:p w14:paraId="027ED317" w14:textId="77777777" w:rsidR="0033688B" w:rsidRPr="00142343" w:rsidRDefault="0033688B" w:rsidP="0033688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58631014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(3,</w:t>
            </w:r>
            <w:r w:rsidR="009713A9" w:rsidRPr="00142343">
              <w:rPr>
                <w:rFonts w:asciiTheme="majorBidi" w:hAnsiTheme="majorBidi" w:cstheme="majorBidi"/>
                <w:lang w:val="en-US"/>
              </w:rPr>
              <w:t>457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0" w:type="dxa"/>
          </w:tcPr>
          <w:p w14:paraId="5AC8CEB5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74D34F96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(1,457)</w:t>
            </w:r>
          </w:p>
        </w:tc>
        <w:tc>
          <w:tcPr>
            <w:tcW w:w="244" w:type="dxa"/>
          </w:tcPr>
          <w:p w14:paraId="21562C48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1ED858D" w14:textId="6FB1229E" w:rsidR="0033688B" w:rsidRPr="00142343" w:rsidRDefault="0033688B" w:rsidP="009713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(3,</w:t>
            </w:r>
            <w:r w:rsidR="009713A9" w:rsidRPr="00142343">
              <w:rPr>
                <w:rFonts w:asciiTheme="majorBidi" w:hAnsiTheme="majorBidi" w:cstheme="majorBidi"/>
                <w:lang w:val="en-US"/>
              </w:rPr>
              <w:t>20</w:t>
            </w:r>
            <w:r w:rsidR="009C321B" w:rsidRPr="00142343">
              <w:rPr>
                <w:rFonts w:asciiTheme="majorBidi" w:hAnsiTheme="majorBidi" w:cstheme="majorBidi"/>
                <w:lang w:val="en-US"/>
              </w:rPr>
              <w:t>3</w:t>
            </w:r>
            <w:r w:rsidRPr="00142343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</w:tcPr>
          <w:p w14:paraId="102918F7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7B6142B4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(1,337)</w:t>
            </w:r>
          </w:p>
        </w:tc>
      </w:tr>
      <w:tr w:rsidR="0033688B" w:rsidRPr="00142343" w14:paraId="547E0B68" w14:textId="77777777" w:rsidTr="00026F2B">
        <w:tc>
          <w:tcPr>
            <w:tcW w:w="3789" w:type="dxa"/>
          </w:tcPr>
          <w:p w14:paraId="0F99128B" w14:textId="061BC9CD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left="362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14234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1423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ณ</w:t>
            </w:r>
            <w:r w:rsidRPr="001423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Pr="001423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14234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83C3762" w14:textId="77777777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</w:p>
          <w:p w14:paraId="1F92D2C1" w14:textId="19259EAB" w:rsidR="0033688B" w:rsidRPr="00142343" w:rsidRDefault="0033688B" w:rsidP="0014234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b/>
                <w:bCs/>
                <w:lang w:val="en-US"/>
              </w:rPr>
              <w:t>75,889</w:t>
            </w:r>
          </w:p>
        </w:tc>
        <w:tc>
          <w:tcPr>
            <w:tcW w:w="250" w:type="dxa"/>
          </w:tcPr>
          <w:p w14:paraId="5EABE996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6F6F" w14:textId="677416A2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72,532</w:t>
            </w:r>
          </w:p>
        </w:tc>
        <w:tc>
          <w:tcPr>
            <w:tcW w:w="244" w:type="dxa"/>
          </w:tcPr>
          <w:p w14:paraId="197BC38D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6CC6A470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69,007</w:t>
            </w:r>
          </w:p>
        </w:tc>
        <w:tc>
          <w:tcPr>
            <w:tcW w:w="236" w:type="dxa"/>
          </w:tcPr>
          <w:p w14:paraId="47DA87FE" w14:textId="77777777" w:rsidR="0033688B" w:rsidRPr="00142343" w:rsidRDefault="0033688B" w:rsidP="003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52A1C0CC" w:rsidR="0033688B" w:rsidRPr="00142343" w:rsidRDefault="0033688B" w:rsidP="003368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66,458</w:t>
            </w:r>
          </w:p>
        </w:tc>
      </w:tr>
    </w:tbl>
    <w:p w14:paraId="5512BED4" w14:textId="77777777" w:rsidR="009572FD" w:rsidRPr="00142343" w:rsidRDefault="009572FD" w:rsidP="00C1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 w:right="-25"/>
        <w:jc w:val="thaiDistribute"/>
        <w:rPr>
          <w:rFonts w:asciiTheme="majorBidi" w:eastAsia="Calibri" w:hAnsiTheme="majorBidi" w:cstheme="majorBidi"/>
          <w:spacing w:val="8"/>
          <w:sz w:val="20"/>
          <w:szCs w:val="20"/>
        </w:rPr>
      </w:pPr>
    </w:p>
    <w:p w14:paraId="60A12F3F" w14:textId="40349DC9" w:rsidR="007A0673" w:rsidRPr="00142343" w:rsidRDefault="007A0673" w:rsidP="0037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142343">
        <w:rPr>
          <w:rFonts w:asciiTheme="majorBidi" w:eastAsia="Calibri" w:hAnsiTheme="majorBidi" w:cstheme="majorBidi"/>
          <w:spacing w:val="8"/>
          <w:sz w:val="30"/>
          <w:szCs w:val="30"/>
          <w:cs/>
        </w:rPr>
        <w:t>ผลขาดทุน</w:t>
      </w:r>
      <w:r w:rsidR="00A449A7" w:rsidRPr="00142343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="00A449A7" w:rsidRPr="00142343">
        <w:rPr>
          <w:rFonts w:asciiTheme="majorBidi" w:eastAsia="Calibri" w:hAnsiTheme="majorBidi" w:cstheme="majorBidi"/>
          <w:spacing w:val="8"/>
          <w:sz w:val="30"/>
          <w:szCs w:val="30"/>
        </w:rPr>
        <w:t>(</w:t>
      </w:r>
      <w:r w:rsidR="00A449A7" w:rsidRPr="00142343">
        <w:rPr>
          <w:rFonts w:asciiTheme="majorBidi" w:eastAsia="Calibri" w:hAnsiTheme="majorBidi" w:cstheme="majorBidi"/>
          <w:spacing w:val="8"/>
          <w:sz w:val="30"/>
          <w:szCs w:val="30"/>
          <w:cs/>
        </w:rPr>
        <w:t>กำไร</w:t>
      </w:r>
      <w:r w:rsidR="00A449A7" w:rsidRPr="00142343">
        <w:rPr>
          <w:rFonts w:asciiTheme="majorBidi" w:eastAsia="Calibri" w:hAnsiTheme="majorBidi" w:cstheme="majorBidi"/>
          <w:spacing w:val="8"/>
          <w:sz w:val="30"/>
          <w:szCs w:val="30"/>
        </w:rPr>
        <w:t>)</w:t>
      </w:r>
      <w:r w:rsidR="00A449A7" w:rsidRPr="00142343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 xml:space="preserve"> </w:t>
      </w:r>
      <w:r w:rsidRPr="00142343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="004B6D44" w:rsidRPr="00142343">
        <w:rPr>
          <w:rFonts w:asciiTheme="majorBidi" w:eastAsia="Calibri" w:hAnsiTheme="majorBidi" w:cstheme="majorBidi"/>
          <w:spacing w:val="8"/>
          <w:sz w:val="30"/>
          <w:szCs w:val="30"/>
        </w:rPr>
        <w:br/>
      </w:r>
      <w:r w:rsidRPr="00142343">
        <w:rPr>
          <w:rFonts w:asciiTheme="majorBidi" w:eastAsia="Calibri" w:hAnsiTheme="majorBidi" w:cstheme="majorBidi"/>
          <w:spacing w:val="8"/>
          <w:sz w:val="30"/>
          <w:szCs w:val="30"/>
          <w:cs/>
        </w:rPr>
        <w:t>ณ</w:t>
      </w:r>
      <w:r w:rsidRPr="0014234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142343">
        <w:rPr>
          <w:rFonts w:asciiTheme="majorBidi" w:eastAsia="Calibri" w:hAnsiTheme="majorBidi" w:cstheme="majorBidi"/>
          <w:spacing w:val="2"/>
          <w:sz w:val="30"/>
          <w:szCs w:val="30"/>
          <w:cs/>
        </w:rPr>
        <w:t>วันสิ้นรอบระยะเวลารายงานเกิดขึ้นจาก</w:t>
      </w:r>
    </w:p>
    <w:p w14:paraId="14131512" w14:textId="77777777" w:rsidR="007A0673" w:rsidRPr="00142343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142343" w14:paraId="23DFD149" w14:textId="77777777" w:rsidTr="00E73C51">
        <w:tc>
          <w:tcPr>
            <w:tcW w:w="3806" w:type="dxa"/>
          </w:tcPr>
          <w:p w14:paraId="33D433D5" w14:textId="77777777" w:rsidR="007A0673" w:rsidRPr="00142343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142343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142343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142343" w:rsidRDefault="007A0673" w:rsidP="008F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7A46A4BB" w14:textId="77777777" w:rsidTr="00BC0E03">
        <w:tc>
          <w:tcPr>
            <w:tcW w:w="3806" w:type="dxa"/>
          </w:tcPr>
          <w:p w14:paraId="5C6CA72C" w14:textId="77777777" w:rsidR="00830B3E" w:rsidRPr="00142343" w:rsidRDefault="00830B3E" w:rsidP="00830B3E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563207" w14:textId="789BDD48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38CA17BA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3BFD049A" w14:textId="1E481002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48" w:type="dxa"/>
          </w:tcPr>
          <w:p w14:paraId="74A64D1A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AE8D163" w14:textId="47E7446A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0B58F04" w14:textId="77777777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3C744F" w14:textId="277FA964" w:rsidR="00830B3E" w:rsidRPr="00142343" w:rsidRDefault="00830B3E" w:rsidP="00830B3E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673C3C" w:rsidRPr="00142343" w14:paraId="7D2950EE" w14:textId="77777777" w:rsidTr="00E73C51">
        <w:tc>
          <w:tcPr>
            <w:tcW w:w="3806" w:type="dxa"/>
          </w:tcPr>
          <w:p w14:paraId="032A9652" w14:textId="77777777" w:rsidR="00673C3C" w:rsidRPr="00142343" w:rsidRDefault="00673C3C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142343" w:rsidRDefault="00D01F0F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673C3C" w:rsidRPr="001423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142343" w14:paraId="38B5E4E1" w14:textId="77777777" w:rsidTr="008F531C">
        <w:trPr>
          <w:trHeight w:val="60"/>
        </w:trPr>
        <w:tc>
          <w:tcPr>
            <w:tcW w:w="3806" w:type="dxa"/>
          </w:tcPr>
          <w:p w14:paraId="1A593767" w14:textId="0D1BF51F" w:rsidR="00A20DE7" w:rsidRPr="00142343" w:rsidRDefault="00A20DE7" w:rsidP="008F531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1423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14234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142343" w:rsidRDefault="00A20DE7" w:rsidP="008F531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53B38" w:rsidRPr="00142343" w14:paraId="02885B8F" w14:textId="77777777" w:rsidTr="008F531C">
        <w:trPr>
          <w:trHeight w:val="60"/>
        </w:trPr>
        <w:tc>
          <w:tcPr>
            <w:tcW w:w="3806" w:type="dxa"/>
          </w:tcPr>
          <w:p w14:paraId="1A0D87EE" w14:textId="26DCC0D8" w:rsidR="00B53B38" w:rsidRPr="00142343" w:rsidRDefault="00B53B38" w:rsidP="00B53B3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036EDD80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(28)</w:t>
            </w:r>
          </w:p>
        </w:tc>
        <w:tc>
          <w:tcPr>
            <w:tcW w:w="248" w:type="dxa"/>
          </w:tcPr>
          <w:p w14:paraId="54140E46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3DF62CA4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248" w:type="dxa"/>
          </w:tcPr>
          <w:p w14:paraId="2CA50C58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4A2B33AF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(26)</w:t>
            </w:r>
          </w:p>
        </w:tc>
        <w:tc>
          <w:tcPr>
            <w:tcW w:w="236" w:type="dxa"/>
          </w:tcPr>
          <w:p w14:paraId="2B3E9553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759BE274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3,530</w:t>
            </w:r>
          </w:p>
        </w:tc>
      </w:tr>
      <w:tr w:rsidR="00B53B38" w:rsidRPr="00142343" w14:paraId="3F4AB470" w14:textId="77777777" w:rsidTr="008F531C">
        <w:trPr>
          <w:trHeight w:val="60"/>
        </w:trPr>
        <w:tc>
          <w:tcPr>
            <w:tcW w:w="3806" w:type="dxa"/>
          </w:tcPr>
          <w:p w14:paraId="19A52BE6" w14:textId="0C4B6663" w:rsidR="00B53B38" w:rsidRPr="00142343" w:rsidRDefault="00B53B38" w:rsidP="00B53B3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16E1A0B0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(1,411)</w:t>
            </w:r>
          </w:p>
        </w:tc>
        <w:tc>
          <w:tcPr>
            <w:tcW w:w="248" w:type="dxa"/>
          </w:tcPr>
          <w:p w14:paraId="24DADCC0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3C189D08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(7,944)</w:t>
            </w:r>
          </w:p>
        </w:tc>
        <w:tc>
          <w:tcPr>
            <w:tcW w:w="248" w:type="dxa"/>
          </w:tcPr>
          <w:p w14:paraId="4E21FCE8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07810B32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(1,403)</w:t>
            </w:r>
          </w:p>
        </w:tc>
        <w:tc>
          <w:tcPr>
            <w:tcW w:w="236" w:type="dxa"/>
          </w:tcPr>
          <w:p w14:paraId="031C1B74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00A967D8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(7,063)</w:t>
            </w:r>
          </w:p>
        </w:tc>
      </w:tr>
      <w:tr w:rsidR="00B53B38" w:rsidRPr="00142343" w14:paraId="43E45671" w14:textId="77777777" w:rsidTr="008F531C">
        <w:trPr>
          <w:trHeight w:val="60"/>
        </w:trPr>
        <w:tc>
          <w:tcPr>
            <w:tcW w:w="3806" w:type="dxa"/>
          </w:tcPr>
          <w:p w14:paraId="68B4DBE0" w14:textId="1D0E6C98" w:rsidR="00B53B38" w:rsidRPr="00142343" w:rsidRDefault="00B53B38" w:rsidP="00B53B3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600C0F9C" w:rsidR="00B53B38" w:rsidRPr="00142343" w:rsidRDefault="009713A9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1,813</w:t>
            </w:r>
          </w:p>
        </w:tc>
        <w:tc>
          <w:tcPr>
            <w:tcW w:w="248" w:type="dxa"/>
          </w:tcPr>
          <w:p w14:paraId="004938BC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004B7477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2,622</w:t>
            </w:r>
          </w:p>
        </w:tc>
        <w:tc>
          <w:tcPr>
            <w:tcW w:w="248" w:type="dxa"/>
          </w:tcPr>
          <w:p w14:paraId="1785948A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3A999972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1,</w:t>
            </w:r>
            <w:r w:rsidR="009713A9" w:rsidRPr="00142343">
              <w:rPr>
                <w:rFonts w:asciiTheme="majorBidi" w:hAnsiTheme="majorBidi" w:cstheme="majorBidi"/>
                <w:lang w:val="en-US"/>
              </w:rPr>
              <w:t>396</w:t>
            </w:r>
          </w:p>
        </w:tc>
        <w:tc>
          <w:tcPr>
            <w:tcW w:w="236" w:type="dxa"/>
          </w:tcPr>
          <w:p w14:paraId="701085DE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19656A20" w:rsidR="00B53B38" w:rsidRPr="00142343" w:rsidRDefault="00B53B38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2343">
              <w:rPr>
                <w:rFonts w:asciiTheme="majorBidi" w:hAnsiTheme="majorBidi" w:cstheme="majorBidi"/>
                <w:lang w:val="en-US"/>
              </w:rPr>
              <w:t>2,566</w:t>
            </w:r>
          </w:p>
        </w:tc>
      </w:tr>
      <w:tr w:rsidR="00B53B38" w:rsidRPr="00142343" w14:paraId="66325974" w14:textId="77777777" w:rsidTr="008F531C">
        <w:trPr>
          <w:trHeight w:val="50"/>
        </w:trPr>
        <w:tc>
          <w:tcPr>
            <w:tcW w:w="3806" w:type="dxa"/>
          </w:tcPr>
          <w:p w14:paraId="716AB435" w14:textId="4DB623AC" w:rsidR="00B53B38" w:rsidRPr="00142343" w:rsidRDefault="00B53B38" w:rsidP="00B53B3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31A945DA" w:rsidR="00B53B38" w:rsidRPr="00142343" w:rsidRDefault="009713A9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374</w:t>
            </w:r>
          </w:p>
        </w:tc>
        <w:tc>
          <w:tcPr>
            <w:tcW w:w="248" w:type="dxa"/>
          </w:tcPr>
          <w:p w14:paraId="293488FB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76CD8A65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(1,389)</w:t>
            </w:r>
          </w:p>
        </w:tc>
        <w:tc>
          <w:tcPr>
            <w:tcW w:w="248" w:type="dxa"/>
          </w:tcPr>
          <w:p w14:paraId="10838B18" w14:textId="77777777" w:rsidR="00B53B38" w:rsidRPr="00142343" w:rsidRDefault="00B53B38" w:rsidP="00B53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367CEC97" w:rsidR="00B53B38" w:rsidRPr="00142343" w:rsidRDefault="00EC56D5" w:rsidP="00B53B3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9713A9" w:rsidRPr="00142343">
              <w:rPr>
                <w:rFonts w:asciiTheme="majorBidi" w:hAnsiTheme="majorBidi" w:cstheme="majorBidi"/>
                <w:b/>
                <w:bCs/>
                <w:lang w:val="en-US"/>
              </w:rPr>
              <w:t>33</w:t>
            </w: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</w:tcPr>
          <w:p w14:paraId="25826B16" w14:textId="77777777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7155BB06" w:rsidR="00B53B38" w:rsidRPr="00142343" w:rsidRDefault="00B53B38" w:rsidP="00B53B38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(967)</w:t>
            </w:r>
          </w:p>
        </w:tc>
      </w:tr>
    </w:tbl>
    <w:p w14:paraId="2511A858" w14:textId="532A9559" w:rsidR="00F97C8D" w:rsidRPr="00142343" w:rsidRDefault="008648EE" w:rsidP="0050062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F97C8D"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</w:t>
      </w:r>
      <w:r w:rsidR="00F97C8D" w:rsidRPr="0014234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สมมติในการประมาณการตามหลักคณิตศาสตร์ประกันภัย</w:t>
      </w:r>
    </w:p>
    <w:p w14:paraId="6B235BF7" w14:textId="468BF69C" w:rsidR="009424A0" w:rsidRPr="00142343" w:rsidRDefault="009424A0" w:rsidP="00AB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  <w:r w:rsidRPr="0014234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</w:p>
    <w:p w14:paraId="43FA842D" w14:textId="77777777" w:rsidR="009424A0" w:rsidRPr="00142343" w:rsidRDefault="009424A0" w:rsidP="00AB25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142343" w:rsidRDefault="009424A0" w:rsidP="00AB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713A9" w:rsidRPr="00142343" w14:paraId="59C540ED" w14:textId="77777777" w:rsidTr="00026F2B">
        <w:tc>
          <w:tcPr>
            <w:tcW w:w="3807" w:type="dxa"/>
          </w:tcPr>
          <w:p w14:paraId="44E9C345" w14:textId="77777777" w:rsidR="009713A9" w:rsidRPr="00142343" w:rsidRDefault="009713A9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713A9" w:rsidRPr="00142343" w:rsidRDefault="009713A9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51168955" w14:textId="77777777" w:rsidR="009713A9" w:rsidRPr="00142343" w:rsidRDefault="009713A9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45621C93" w:rsidR="009713A9" w:rsidRPr="00142343" w:rsidRDefault="009713A9" w:rsidP="009713A9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0B3E" w:rsidRPr="00142343" w14:paraId="6EC6BDAE" w14:textId="77777777" w:rsidTr="009424A0">
        <w:tc>
          <w:tcPr>
            <w:tcW w:w="3807" w:type="dxa"/>
          </w:tcPr>
          <w:p w14:paraId="7F5897CA" w14:textId="77777777" w:rsidR="00830B3E" w:rsidRPr="00142343" w:rsidRDefault="00830B3E" w:rsidP="00830B3E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830B3E" w:rsidRPr="00142343" w:rsidRDefault="00830B3E" w:rsidP="00830B3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7EAB0FE2" w:rsidR="00830B3E" w:rsidRPr="00142343" w:rsidRDefault="00830B3E" w:rsidP="00830B3E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3" w:type="dxa"/>
          </w:tcPr>
          <w:p w14:paraId="6CAA20A9" w14:textId="77777777" w:rsidR="00830B3E" w:rsidRPr="00142343" w:rsidRDefault="00830B3E" w:rsidP="00830B3E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61469A21" w:rsidR="00830B3E" w:rsidRPr="00142343" w:rsidRDefault="00830B3E" w:rsidP="00830B3E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9424A0" w:rsidRPr="00142343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Pr="00142343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Pr="00142343" w:rsidRDefault="009424A0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Pr="00142343" w:rsidRDefault="00D01F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7103A" w:rsidRPr="00142343" w14:paraId="60618495" w14:textId="77777777" w:rsidTr="00D33877">
        <w:tc>
          <w:tcPr>
            <w:tcW w:w="3807" w:type="dxa"/>
            <w:hideMark/>
          </w:tcPr>
          <w:p w14:paraId="43228322" w14:textId="09701B0A" w:rsidR="0037103A" w:rsidRPr="00142343" w:rsidRDefault="0037103A" w:rsidP="0037103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500623"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37103A" w:rsidRPr="00142343" w:rsidRDefault="0037103A" w:rsidP="0037103A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4358FB3E" w:rsidR="0037103A" w:rsidRPr="00142343" w:rsidRDefault="004F34B9" w:rsidP="0037103A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3.32 - 3.58</w:t>
            </w:r>
          </w:p>
        </w:tc>
        <w:tc>
          <w:tcPr>
            <w:tcW w:w="243" w:type="dxa"/>
          </w:tcPr>
          <w:p w14:paraId="434057C1" w14:textId="77777777" w:rsidR="0037103A" w:rsidRPr="00142343" w:rsidRDefault="0037103A" w:rsidP="0037103A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456089E3" w:rsidR="0037103A" w:rsidRPr="00142343" w:rsidRDefault="0037103A" w:rsidP="0037103A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2.87 - 3.30</w:t>
            </w:r>
          </w:p>
        </w:tc>
      </w:tr>
      <w:tr w:rsidR="009774E9" w:rsidRPr="00142343" w14:paraId="271B4CAC" w14:textId="77777777" w:rsidTr="009774E9">
        <w:tc>
          <w:tcPr>
            <w:tcW w:w="3807" w:type="dxa"/>
            <w:shd w:val="clear" w:color="auto" w:fill="auto"/>
            <w:hideMark/>
          </w:tcPr>
          <w:p w14:paraId="1828336E" w14:textId="77777777" w:rsidR="009774E9" w:rsidRPr="00142343" w:rsidRDefault="009774E9" w:rsidP="00977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  <w:shd w:val="clear" w:color="auto" w:fill="auto"/>
          </w:tcPr>
          <w:p w14:paraId="5949BAA2" w14:textId="77777777" w:rsidR="009774E9" w:rsidRPr="00142343" w:rsidRDefault="009774E9" w:rsidP="009774E9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shd w:val="clear" w:color="auto" w:fill="auto"/>
          </w:tcPr>
          <w:p w14:paraId="7C89B11D" w14:textId="5B52D51A" w:rsidR="009774E9" w:rsidRPr="00142343" w:rsidRDefault="009774E9" w:rsidP="009774E9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2.05 - 4.45</w:t>
            </w:r>
          </w:p>
        </w:tc>
        <w:tc>
          <w:tcPr>
            <w:tcW w:w="243" w:type="dxa"/>
            <w:shd w:val="clear" w:color="auto" w:fill="auto"/>
          </w:tcPr>
          <w:p w14:paraId="495CA4B0" w14:textId="77777777" w:rsidR="009774E9" w:rsidRPr="00142343" w:rsidRDefault="009774E9" w:rsidP="009774E9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shd w:val="clear" w:color="auto" w:fill="auto"/>
            <w:hideMark/>
          </w:tcPr>
          <w:p w14:paraId="0226D739" w14:textId="63E725CF" w:rsidR="009774E9" w:rsidRPr="00142343" w:rsidRDefault="009774E9" w:rsidP="009774E9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2.25 - 4.50</w:t>
            </w:r>
          </w:p>
        </w:tc>
      </w:tr>
      <w:tr w:rsidR="009774E9" w:rsidRPr="00142343" w14:paraId="27B8DA53" w14:textId="77777777" w:rsidTr="00D33877">
        <w:tc>
          <w:tcPr>
            <w:tcW w:w="3807" w:type="dxa"/>
            <w:hideMark/>
          </w:tcPr>
          <w:p w14:paraId="5D592758" w14:textId="2CC9FFDD" w:rsidR="009774E9" w:rsidRPr="00142343" w:rsidRDefault="009774E9" w:rsidP="00977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9774E9" w:rsidRPr="00142343" w:rsidRDefault="009774E9" w:rsidP="009774E9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24E08C43" w:rsidR="009774E9" w:rsidRPr="00142343" w:rsidRDefault="009774E9" w:rsidP="009774E9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2.50 - 16.00</w:t>
            </w:r>
          </w:p>
        </w:tc>
        <w:tc>
          <w:tcPr>
            <w:tcW w:w="243" w:type="dxa"/>
          </w:tcPr>
          <w:p w14:paraId="1F6E84E2" w14:textId="77777777" w:rsidR="009774E9" w:rsidRPr="00142343" w:rsidRDefault="009774E9" w:rsidP="009774E9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327A580D" w:rsidR="009774E9" w:rsidRPr="00142343" w:rsidRDefault="009774E9" w:rsidP="009774E9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2.50 - 18.00</w:t>
            </w:r>
          </w:p>
        </w:tc>
      </w:tr>
      <w:tr w:rsidR="009774E9" w:rsidRPr="00142343" w14:paraId="47265F84" w14:textId="77777777" w:rsidTr="00D33877">
        <w:tc>
          <w:tcPr>
            <w:tcW w:w="3807" w:type="dxa"/>
            <w:hideMark/>
          </w:tcPr>
          <w:p w14:paraId="799C6D74" w14:textId="5C6981B9" w:rsidR="009774E9" w:rsidRPr="00142343" w:rsidRDefault="009774E9" w:rsidP="009774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**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9774E9" w:rsidRPr="00142343" w:rsidRDefault="009774E9" w:rsidP="009774E9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0E041148" w:rsidR="009774E9" w:rsidRPr="00142343" w:rsidRDefault="009774E9" w:rsidP="009774E9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119F503B" w14:textId="77777777" w:rsidR="009774E9" w:rsidRPr="00142343" w:rsidRDefault="009774E9" w:rsidP="009774E9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3D368C7A" w:rsidR="009774E9" w:rsidRPr="00142343" w:rsidRDefault="009774E9" w:rsidP="009774E9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14234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4239C31A" w14:textId="77777777" w:rsidR="005D03BB" w:rsidRPr="00142343" w:rsidRDefault="005D03BB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79286D4" w14:textId="77777777" w:rsidR="009424A0" w:rsidRPr="00142343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142343">
        <w:rPr>
          <w:rFonts w:asciiTheme="majorBidi" w:hAnsiTheme="majorBidi" w:cstheme="majorBidi"/>
          <w:sz w:val="24"/>
          <w:szCs w:val="24"/>
        </w:rPr>
        <w:t>*</w:t>
      </w:r>
      <w:r w:rsidRPr="00142343">
        <w:rPr>
          <w:rFonts w:asciiTheme="majorBidi" w:hAnsiTheme="majorBidi" w:cstheme="majorBidi"/>
          <w:sz w:val="24"/>
          <w:szCs w:val="24"/>
          <w:cs/>
        </w:rPr>
        <w:t xml:space="preserve">    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142343">
        <w:rPr>
          <w:rFonts w:asciiTheme="majorBidi" w:hAnsiTheme="majorBidi" w:cstheme="majorBidi"/>
          <w:sz w:val="24"/>
          <w:szCs w:val="24"/>
          <w:cs/>
        </w:rPr>
        <w:tab/>
      </w:r>
    </w:p>
    <w:p w14:paraId="3B4B2CA3" w14:textId="77777777" w:rsidR="009424A0" w:rsidRPr="00142343" w:rsidRDefault="009424A0" w:rsidP="009424A0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142343">
        <w:rPr>
          <w:rFonts w:asciiTheme="majorBidi" w:hAnsiTheme="majorBidi" w:cstheme="majorBidi"/>
          <w:sz w:val="24"/>
          <w:szCs w:val="24"/>
        </w:rPr>
        <w:t>*</w:t>
      </w:r>
      <w:r w:rsidRPr="00142343">
        <w:rPr>
          <w:rFonts w:asciiTheme="majorBidi" w:hAnsiTheme="majorBidi" w:cstheme="majorBidi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Pr="00142343" w:rsidRDefault="009424A0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</w:rPr>
      </w:pPr>
      <w:r w:rsidRPr="00142343">
        <w:rPr>
          <w:rFonts w:asciiTheme="majorBidi" w:hAnsiTheme="majorBidi" w:cstheme="majorBidi"/>
          <w:sz w:val="24"/>
          <w:szCs w:val="24"/>
        </w:rPr>
        <w:t>**</w:t>
      </w:r>
      <w:proofErr w:type="gramStart"/>
      <w:r w:rsidRPr="00142343">
        <w:rPr>
          <w:rFonts w:asciiTheme="majorBidi" w:hAnsiTheme="majorBidi" w:cstheme="majorBidi"/>
          <w:sz w:val="24"/>
          <w:szCs w:val="24"/>
          <w:cs/>
        </w:rPr>
        <w:t xml:space="preserve">* </w:t>
      </w:r>
      <w:r w:rsidRPr="00142343">
        <w:rPr>
          <w:rFonts w:asciiTheme="majorBidi" w:hAnsiTheme="majorBidi" w:cstheme="majorBidi"/>
          <w:spacing w:val="-4"/>
          <w:sz w:val="24"/>
          <w:szCs w:val="24"/>
          <w:cs/>
        </w:rPr>
        <w:t xml:space="preserve"> อ้างอิงตามตารางมรณะไทย</w:t>
      </w:r>
      <w:proofErr w:type="gramEnd"/>
      <w:r w:rsidRPr="00142343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031098" w:rsidRPr="00142343">
        <w:rPr>
          <w:rFonts w:asciiTheme="majorBidi" w:hAnsiTheme="majorBidi" w:cstheme="majorBidi"/>
          <w:spacing w:val="-4"/>
          <w:sz w:val="24"/>
          <w:szCs w:val="24"/>
        </w:rPr>
        <w:t>2560</w:t>
      </w:r>
      <w:r w:rsidRPr="00142343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142343">
        <w:rPr>
          <w:rFonts w:asciiTheme="majorBidi" w:hAnsiTheme="majorBidi" w:cstheme="majorBidi"/>
          <w:spacing w:val="-4"/>
          <w:sz w:val="24"/>
          <w:szCs w:val="24"/>
          <w:cs/>
        </w:rPr>
        <w:t xml:space="preserve">ประเภทสามัญ </w:t>
      </w:r>
      <w:r w:rsidR="00D01F0F" w:rsidRPr="00142343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142343">
        <w:rPr>
          <w:rFonts w:asciiTheme="majorBidi" w:hAnsiTheme="majorBidi" w:cstheme="majorBidi"/>
          <w:spacing w:val="-4"/>
          <w:sz w:val="24"/>
          <w:szCs w:val="24"/>
        </w:rPr>
        <w:t>TMO</w:t>
      </w:r>
      <w:r w:rsidR="00031098" w:rsidRPr="0014234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142343">
        <w:rPr>
          <w:rFonts w:asciiTheme="majorBidi" w:hAnsiTheme="majorBidi" w:cstheme="majorBidi"/>
          <w:spacing w:val="-4"/>
          <w:sz w:val="24"/>
          <w:szCs w:val="24"/>
        </w:rPr>
        <w:t xml:space="preserve">: Thai Mortality Ordinary Table of </w:t>
      </w:r>
      <w:r w:rsidR="00031098" w:rsidRPr="0014234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142343">
        <w:rPr>
          <w:rFonts w:asciiTheme="majorBidi" w:hAnsiTheme="majorBidi" w:cstheme="majorBidi"/>
          <w:spacing w:val="-4"/>
          <w:sz w:val="24"/>
          <w:szCs w:val="24"/>
        </w:rPr>
        <w:t xml:space="preserve">) </w:t>
      </w:r>
    </w:p>
    <w:p w14:paraId="3EBCB137" w14:textId="77777777" w:rsidR="00EC2808" w:rsidRPr="00142343" w:rsidRDefault="00EC2808" w:rsidP="00AB258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2B0191EC" w14:textId="57807386" w:rsidR="00EC2808" w:rsidRPr="00142343" w:rsidRDefault="00EC2808" w:rsidP="00AB258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142343">
        <w:rPr>
          <w:rFonts w:asciiTheme="majorBidi" w:hAnsiTheme="majorBidi" w:cstheme="majorBidi"/>
          <w:sz w:val="30"/>
          <w:szCs w:val="30"/>
        </w:rPr>
        <w:t xml:space="preserve">31 </w:t>
      </w:r>
      <w:r w:rsidRPr="0014234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142343">
        <w:rPr>
          <w:rFonts w:asciiTheme="majorBidi" w:hAnsiTheme="majorBidi" w:cstheme="majorBidi"/>
          <w:sz w:val="30"/>
          <w:szCs w:val="30"/>
        </w:rPr>
        <w:t>256</w:t>
      </w:r>
      <w:r w:rsidR="0037103A" w:rsidRPr="00142343">
        <w:rPr>
          <w:rFonts w:asciiTheme="majorBidi" w:hAnsiTheme="majorBidi" w:cstheme="majorBidi"/>
          <w:sz w:val="30"/>
          <w:szCs w:val="30"/>
        </w:rPr>
        <w:t>6</w:t>
      </w:r>
      <w:r w:rsidRPr="00142343">
        <w:rPr>
          <w:rFonts w:asciiTheme="majorBidi" w:hAnsiTheme="majorBidi" w:cstheme="majorBidi" w:hint="cs"/>
          <w:sz w:val="30"/>
          <w:szCs w:val="30"/>
          <w:cs/>
        </w:rPr>
        <w:t xml:space="preserve"> ระยะเวลาถัวเฉลี่ยถ่วงน้ำหนักในการจ่ายผลประโยชน์ระยะยาวของพนักงานประมาณ</w:t>
      </w:r>
      <w:r w:rsidR="00EC56D5" w:rsidRPr="00142343">
        <w:rPr>
          <w:rFonts w:asciiTheme="majorBidi" w:hAnsiTheme="majorBidi" w:cstheme="majorBidi"/>
          <w:sz w:val="30"/>
          <w:szCs w:val="30"/>
        </w:rPr>
        <w:t xml:space="preserve"> 14.45 - 17.49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280118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="00280118" w:rsidRPr="0014234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7103A" w:rsidRPr="0014234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80118"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7103A" w:rsidRPr="00142343">
        <w:rPr>
          <w:rFonts w:asciiTheme="majorBidi" w:hAnsiTheme="majorBidi" w:cstheme="majorBidi"/>
          <w:i/>
          <w:iCs/>
          <w:sz w:val="30"/>
          <w:szCs w:val="30"/>
        </w:rPr>
        <w:t>14.69 - 17.79</w:t>
      </w:r>
      <w:r w:rsidR="00280118"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80118" w:rsidRPr="00142343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280118" w:rsidRPr="0014234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9660A7B" w14:textId="77777777" w:rsidR="00770A81" w:rsidRPr="00142343" w:rsidRDefault="00770A81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DE96" w14:textId="047911FC" w:rsidR="00D7304C" w:rsidRPr="00142343" w:rsidRDefault="009424A0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14234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14234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CFC5EBF" w14:textId="77777777" w:rsidR="00031278" w:rsidRPr="00142343" w:rsidRDefault="00031278" w:rsidP="00AB2585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00EF0D1" w14:textId="2F036E8F" w:rsidR="00FF0E7D" w:rsidRPr="00142343" w:rsidRDefault="009424A0" w:rsidP="00AB258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15F0C1E2" w14:textId="77777777" w:rsidR="00170BA0" w:rsidRPr="00142343" w:rsidRDefault="00170B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A5" w14:textId="33AEDF1A" w:rsidR="009D1542" w:rsidRPr="00142343" w:rsidRDefault="009D1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</w:rPr>
        <w:br w:type="page"/>
      </w:r>
    </w:p>
    <w:p w14:paraId="6B76BF61" w14:textId="5C137A2F" w:rsidR="00814F68" w:rsidRPr="00142343" w:rsidRDefault="00814F68" w:rsidP="00AB258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031098" w:rsidRPr="00142343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14234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183950FA" w14:textId="77777777" w:rsidR="009424A0" w:rsidRPr="00142343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:rsidRPr="00142343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Pr="00142343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Pr="00142343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Pr="00142343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Pr="00142343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830B3E" w:rsidRPr="00142343" w:rsidRDefault="00830B3E" w:rsidP="00830B3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45A1B770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5AFA6B95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76579AF1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57049814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425C2136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CB5FE1F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4913889E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424A0" w:rsidRPr="00142343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Pr="00142343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142343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  <w:r w:rsidR="00D01F0F"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9424A0" w:rsidRPr="00142343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Pr="00142343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Pr="00142343" w:rsidRDefault="009424A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4A0" w:rsidRPr="00142343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Pr="00142343" w:rsidRDefault="009424A0" w:rsidP="00AF077F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142343" w:rsidRDefault="009424A0" w:rsidP="00585E1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Pr="00142343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518" w:rsidRPr="00142343" w14:paraId="6AC817CF" w14:textId="77777777" w:rsidTr="00BE0582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  <w:vAlign w:val="bottom"/>
          </w:tcPr>
          <w:p w14:paraId="01AF4B4B" w14:textId="1CCF903E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(3,765)</w:t>
            </w:r>
          </w:p>
        </w:tc>
        <w:tc>
          <w:tcPr>
            <w:tcW w:w="189" w:type="dxa"/>
            <w:vAlign w:val="bottom"/>
          </w:tcPr>
          <w:p w14:paraId="3CE83797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33A9704E" w14:textId="3126F812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(3,687)</w:t>
            </w:r>
          </w:p>
        </w:tc>
        <w:tc>
          <w:tcPr>
            <w:tcW w:w="189" w:type="dxa"/>
            <w:vAlign w:val="bottom"/>
          </w:tcPr>
          <w:p w14:paraId="06461FA7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390FCD" w14:textId="14FD7A70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(3,343)</w:t>
            </w:r>
          </w:p>
        </w:tc>
        <w:tc>
          <w:tcPr>
            <w:tcW w:w="180" w:type="dxa"/>
            <w:vAlign w:val="bottom"/>
          </w:tcPr>
          <w:p w14:paraId="672005E9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4EAF4886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(3,315)</w:t>
            </w:r>
          </w:p>
        </w:tc>
      </w:tr>
      <w:tr w:rsidR="00D64518" w:rsidRPr="00142343" w14:paraId="432A8AC0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029C11E2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4,095</w:t>
            </w:r>
          </w:p>
        </w:tc>
        <w:tc>
          <w:tcPr>
            <w:tcW w:w="189" w:type="dxa"/>
            <w:vAlign w:val="bottom"/>
          </w:tcPr>
          <w:p w14:paraId="0979B753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1D7A8E4C" w14:textId="240BC579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</w:t>
            </w:r>
          </w:p>
        </w:tc>
        <w:tc>
          <w:tcPr>
            <w:tcW w:w="189" w:type="dxa"/>
            <w:vAlign w:val="bottom"/>
          </w:tcPr>
          <w:p w14:paraId="01B1B45B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960CA1F" w14:textId="663B20CB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3,630</w:t>
            </w:r>
          </w:p>
        </w:tc>
        <w:tc>
          <w:tcPr>
            <w:tcW w:w="180" w:type="dxa"/>
            <w:vAlign w:val="bottom"/>
          </w:tcPr>
          <w:p w14:paraId="3136D08C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439142B3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3,598</w:t>
            </w:r>
          </w:p>
        </w:tc>
      </w:tr>
      <w:tr w:rsidR="00D64518" w:rsidRPr="00142343" w14:paraId="786DF3E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D64518" w:rsidRPr="00142343" w:rsidRDefault="00D64518" w:rsidP="00D64518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  <w:vAlign w:val="bottom"/>
          </w:tcPr>
          <w:p w14:paraId="3E9DCCA0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2043DA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4518" w:rsidRPr="00142343" w14:paraId="0773BBA9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46D21FB3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8,351</w:t>
            </w:r>
          </w:p>
        </w:tc>
        <w:tc>
          <w:tcPr>
            <w:tcW w:w="189" w:type="dxa"/>
            <w:vAlign w:val="bottom"/>
          </w:tcPr>
          <w:p w14:paraId="50BCBAA9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7351BF88" w14:textId="0275184D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7,987</w:t>
            </w:r>
          </w:p>
        </w:tc>
        <w:tc>
          <w:tcPr>
            <w:tcW w:w="189" w:type="dxa"/>
            <w:vAlign w:val="bottom"/>
          </w:tcPr>
          <w:p w14:paraId="222DB1F4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4E10A6B2" w14:textId="1CE199B6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7,397</w:t>
            </w:r>
          </w:p>
        </w:tc>
        <w:tc>
          <w:tcPr>
            <w:tcW w:w="180" w:type="dxa"/>
            <w:vAlign w:val="bottom"/>
          </w:tcPr>
          <w:p w14:paraId="6FD7D852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692C3F0" w14:textId="66C0AEFB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7,151</w:t>
            </w:r>
          </w:p>
        </w:tc>
      </w:tr>
      <w:tr w:rsidR="00D64518" w:rsidRPr="00142343" w14:paraId="4056CFB6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413C9E59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(7,207)</w:t>
            </w:r>
          </w:p>
        </w:tc>
        <w:tc>
          <w:tcPr>
            <w:tcW w:w="189" w:type="dxa"/>
            <w:vAlign w:val="bottom"/>
          </w:tcPr>
          <w:p w14:paraId="089410F1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335A9809" w14:textId="544052D9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(6,905)</w:t>
            </w:r>
          </w:p>
        </w:tc>
        <w:tc>
          <w:tcPr>
            <w:tcW w:w="189" w:type="dxa"/>
            <w:vAlign w:val="bottom"/>
          </w:tcPr>
          <w:p w14:paraId="35876ABC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716837E" w14:textId="25D454C1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(6,403)</w:t>
            </w:r>
          </w:p>
        </w:tc>
        <w:tc>
          <w:tcPr>
            <w:tcW w:w="180" w:type="dxa"/>
            <w:vAlign w:val="bottom"/>
          </w:tcPr>
          <w:p w14:paraId="25BF4068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3516A222" w14:textId="3B4F9F65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(6,201)</w:t>
            </w:r>
          </w:p>
        </w:tc>
      </w:tr>
      <w:tr w:rsidR="00D64518" w:rsidRPr="00142343" w14:paraId="72916C11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D64518" w:rsidRPr="00142343" w:rsidRDefault="00D64518" w:rsidP="00D64518">
            <w:pPr>
              <w:spacing w:line="380" w:lineRule="exact"/>
              <w:ind w:left="38" w:right="-2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  <w:vAlign w:val="bottom"/>
          </w:tcPr>
          <w:p w14:paraId="7B377D34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2BF7A2F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4518" w:rsidRPr="00142343" w14:paraId="2631DDDC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1DBF4E90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(2,074)</w:t>
            </w:r>
          </w:p>
        </w:tc>
        <w:tc>
          <w:tcPr>
            <w:tcW w:w="189" w:type="dxa"/>
            <w:vAlign w:val="bottom"/>
          </w:tcPr>
          <w:p w14:paraId="47AF3E2B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28F0E432" w14:textId="0901B041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(1,984)</w:t>
            </w:r>
          </w:p>
        </w:tc>
        <w:tc>
          <w:tcPr>
            <w:tcW w:w="189" w:type="dxa"/>
            <w:vAlign w:val="bottom"/>
          </w:tcPr>
          <w:p w14:paraId="3C6F0D35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B5A8931" w14:textId="1926E979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(1,842)</w:t>
            </w:r>
          </w:p>
        </w:tc>
        <w:tc>
          <w:tcPr>
            <w:tcW w:w="180" w:type="dxa"/>
            <w:vAlign w:val="bottom"/>
          </w:tcPr>
          <w:p w14:paraId="2B4DD599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64081C48" w14:textId="13A69818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(1,780)</w:t>
            </w:r>
          </w:p>
        </w:tc>
      </w:tr>
      <w:tr w:rsidR="00D64518" w:rsidRPr="00142343" w14:paraId="5062531F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D64518" w:rsidRPr="00142343" w:rsidRDefault="00D64518" w:rsidP="00D64518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10B8D490" w:rsidR="00D64518" w:rsidRPr="00142343" w:rsidRDefault="00EB2F76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89" w:type="dxa"/>
            <w:vAlign w:val="bottom"/>
          </w:tcPr>
          <w:p w14:paraId="44F87918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2" w:type="dxa"/>
            <w:hideMark/>
          </w:tcPr>
          <w:p w14:paraId="0B4A5A39" w14:textId="66F5EFE6" w:rsidR="00D64518" w:rsidRPr="00142343" w:rsidRDefault="00D64518" w:rsidP="00D6451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2,066</w:t>
            </w:r>
          </w:p>
        </w:tc>
        <w:tc>
          <w:tcPr>
            <w:tcW w:w="189" w:type="dxa"/>
            <w:vAlign w:val="bottom"/>
          </w:tcPr>
          <w:p w14:paraId="3E7401A4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036FCE9E" w14:textId="697D67B1" w:rsidR="00D64518" w:rsidRPr="00142343" w:rsidRDefault="00EB2F76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1,918</w:t>
            </w:r>
          </w:p>
        </w:tc>
        <w:tc>
          <w:tcPr>
            <w:tcW w:w="180" w:type="dxa"/>
            <w:vAlign w:val="bottom"/>
          </w:tcPr>
          <w:p w14:paraId="7356354C" w14:textId="77777777" w:rsidR="00D64518" w:rsidRPr="00142343" w:rsidRDefault="00D64518" w:rsidP="00D645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6" w:type="dxa"/>
            <w:hideMark/>
          </w:tcPr>
          <w:p w14:paraId="4D47A3C3" w14:textId="30B1B3CD" w:rsidR="00D64518" w:rsidRPr="00142343" w:rsidRDefault="00D64518" w:rsidP="00D6451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1,853</w:t>
            </w:r>
          </w:p>
        </w:tc>
      </w:tr>
    </w:tbl>
    <w:p w14:paraId="671B9996" w14:textId="77777777" w:rsidR="009424A0" w:rsidRPr="00142343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FAB7" w14:textId="6CFFE611" w:rsidR="009424A0" w:rsidRPr="00142343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</w:t>
      </w:r>
      <w:r w:rsidR="00E678B7" w:rsidRPr="0014234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142343">
        <w:rPr>
          <w:rFonts w:asciiTheme="majorBidi" w:hAnsiTheme="majorBidi" w:cstheme="majorBidi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Pr="00142343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08F3" w14:textId="6228EFF1" w:rsidR="00AF3E6C" w:rsidRPr="00142343" w:rsidRDefault="00F14A4D" w:rsidP="00AB258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/>
          <w:b/>
          <w:bCs/>
          <w:color w:val="000000"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142343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2"/>
          <w:sz w:val="30"/>
          <w:szCs w:val="30"/>
        </w:rPr>
      </w:pPr>
    </w:p>
    <w:p w14:paraId="1FCC8B5C" w14:textId="21FBE148" w:rsidR="00AF3E6C" w:rsidRPr="0014234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31098" w:rsidRPr="00142343">
        <w:rPr>
          <w:rFonts w:asciiTheme="majorBidi" w:hAnsiTheme="majorBidi" w:cstheme="majorBidi"/>
          <w:sz w:val="30"/>
          <w:szCs w:val="30"/>
        </w:rPr>
        <w:t>2535</w:t>
      </w:r>
      <w:r w:rsidR="00CA2CC9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31098" w:rsidRPr="00142343">
        <w:rPr>
          <w:rFonts w:asciiTheme="majorBidi" w:hAnsiTheme="majorBidi" w:cstheme="majorBidi"/>
          <w:sz w:val="30"/>
          <w:szCs w:val="30"/>
        </w:rPr>
        <w:t>51</w:t>
      </w:r>
      <w:r w:rsidR="00CA2CC9" w:rsidRPr="00142343">
        <w:rPr>
          <w:rFonts w:asciiTheme="majorBidi" w:hAnsiTheme="majorBidi" w:cstheme="majorBidi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142343">
        <w:rPr>
          <w:rFonts w:asciiTheme="majorBidi" w:hAnsiTheme="majorBidi" w:cstheme="majorBidi"/>
          <w:sz w:val="30"/>
          <w:szCs w:val="30"/>
        </w:rPr>
        <w:t>(</w:t>
      </w:r>
      <w:r w:rsidRPr="00142343">
        <w:rPr>
          <w:rFonts w:asciiTheme="majorBidi" w:hAnsiTheme="majorBidi" w:cstheme="majorBidi"/>
          <w:sz w:val="30"/>
          <w:szCs w:val="30"/>
        </w:rPr>
        <w:t>“</w:t>
      </w:r>
      <w:r w:rsidRPr="0014234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142343">
        <w:rPr>
          <w:rFonts w:asciiTheme="majorBidi" w:hAnsiTheme="majorBidi" w:cstheme="majorBidi"/>
          <w:sz w:val="30"/>
          <w:szCs w:val="30"/>
        </w:rPr>
        <w:t>”)</w:t>
      </w:r>
      <w:r w:rsidR="00B620A2"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1D61D0A" w14:textId="77777777" w:rsidR="00F14A4D" w:rsidRPr="00142343" w:rsidRDefault="00F14A4D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75E68" w14:textId="77777777" w:rsidR="00E61798" w:rsidRPr="00142343" w:rsidRDefault="00E61798" w:rsidP="00E6179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สำรองตามกฎหมาย</w:t>
      </w:r>
    </w:p>
    <w:p w14:paraId="117D6632" w14:textId="77777777" w:rsidR="00E61798" w:rsidRPr="00142343" w:rsidRDefault="00E61798" w:rsidP="00E6179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D4FC683" w14:textId="63A4772F" w:rsidR="00F14A4D" w:rsidRPr="00142343" w:rsidRDefault="00E61798" w:rsidP="000B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142343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</w:t>
      </w:r>
      <w:r w:rsidR="000B72CD"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พระราชบัญญัติบริษัทมหาชน จำกัด พ.ศ. </w:t>
      </w:r>
      <w:r w:rsidR="00B677ED" w:rsidRPr="00142343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0B72CD"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B677ED" w:rsidRPr="00142343">
        <w:rPr>
          <w:rFonts w:asciiTheme="majorBidi" w:hAnsiTheme="majorBidi" w:cstheme="majorBidi"/>
          <w:spacing w:val="-2"/>
          <w:sz w:val="30"/>
          <w:szCs w:val="30"/>
        </w:rPr>
        <w:t>116</w:t>
      </w:r>
      <w:r w:rsidR="000B72CD" w:rsidRPr="0014234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บริษัทจะต้องจัดสรรทุนสำรอง(“สำรองตามกฎหมาย”) อย่างน้อยร้อยละ </w:t>
      </w:r>
      <w:r w:rsidR="00B677ED" w:rsidRPr="00142343">
        <w:rPr>
          <w:rFonts w:asciiTheme="majorBidi" w:hAnsiTheme="majorBidi" w:cstheme="majorBidi"/>
          <w:sz w:val="30"/>
          <w:szCs w:val="30"/>
        </w:rPr>
        <w:t>5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0B72CD" w:rsidRPr="00142343">
        <w:rPr>
          <w:rFonts w:asciiTheme="majorBidi" w:hAnsiTheme="majorBidi" w:cstheme="majorBidi"/>
          <w:sz w:val="30"/>
          <w:szCs w:val="30"/>
          <w:cs/>
        </w:rPr>
        <w:t>ประจำปีหลังจากหักขาดทุนสะสมยกมา (ถ้ามี)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677ED" w:rsidRPr="00142343">
        <w:rPr>
          <w:rFonts w:asciiTheme="majorBidi" w:hAnsiTheme="majorBidi" w:cstheme="majorBidi"/>
          <w:sz w:val="30"/>
          <w:szCs w:val="30"/>
        </w:rPr>
        <w:t>10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F14A4D" w:rsidRPr="00142343">
        <w:rPr>
          <w:rFonts w:asciiTheme="majorBidi" w:hAnsiTheme="majorBidi" w:cstheme="majorBidi"/>
          <w:sz w:val="24"/>
          <w:szCs w:val="24"/>
        </w:rPr>
        <w:br w:type="page"/>
      </w:r>
    </w:p>
    <w:p w14:paraId="70AF87F1" w14:textId="18DA7E90" w:rsidR="005B3B34" w:rsidRPr="00142343" w:rsidRDefault="005B3B34" w:rsidP="00B23DBA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ข้อมูล</w:t>
      </w:r>
      <w:r w:rsidR="00B451FB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142343" w:rsidRDefault="000C40DF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308F74" w14:textId="6CDEDB3B" w:rsidR="005B3B34" w:rsidRPr="00142343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</w:t>
      </w:r>
      <w:r w:rsidR="005B3B3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ธุรกิจ</w:t>
      </w:r>
      <w:r w:rsidR="005B3B3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ผลิต</w:t>
      </w:r>
      <w:r w:rsidR="0059384F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</w:t>
      </w:r>
      <w:r w:rsidR="00006AC4" w:rsidRPr="0014234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C2698D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มวลเบา</w:t>
      </w:r>
      <w:r w:rsidR="005B3B34" w:rsidRPr="0014234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B3B3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14234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81365C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5B3B3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5B3B34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มีส่วนงาน</w:t>
      </w:r>
      <w:r w:rsidR="0059384F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ธุรกิจ</w:t>
      </w:r>
      <w:r w:rsidR="00C2698D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</w:t>
      </w:r>
      <w:r w:rsidR="0081365C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รายงาน</w:t>
      </w:r>
      <w:r w:rsidR="005B3B34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เพียงส่วนงานเดียว</w:t>
      </w:r>
      <w:r w:rsidR="000A5094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</w:t>
      </w:r>
      <w:r w:rsidR="00621C63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142343">
        <w:rPr>
          <w:rFonts w:asciiTheme="majorBidi" w:hAnsiTheme="majorBidi" w:cstheme="majorBidi"/>
          <w:b/>
          <w:spacing w:val="2"/>
          <w:sz w:val="30"/>
          <w:szCs w:val="30"/>
          <w:cs/>
        </w:rPr>
        <w:t>ส่วนใหญ่</w:t>
      </w:r>
      <w:r w:rsidR="00EA4984" w:rsidRPr="00142343">
        <w:rPr>
          <w:rFonts w:asciiTheme="majorBidi" w:hAnsiTheme="majorBidi" w:cstheme="majorBidi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142343" w:rsidRDefault="005B3B34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EF1211" w14:textId="77777777" w:rsidR="0081365C" w:rsidRPr="0014234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14234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B83573" w14:textId="03C23822" w:rsidR="005B3B34" w:rsidRPr="00142343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34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3B34" w:rsidRPr="00142343">
        <w:rPr>
          <w:rFonts w:asciiTheme="majorBidi" w:hAnsiTheme="majorBidi" w:cstheme="majorBidi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142343">
        <w:rPr>
          <w:rFonts w:asciiTheme="majorBidi" w:hAnsiTheme="majorBidi" w:cstheme="majorBidi"/>
          <w:color w:val="FFFFFF"/>
          <w:sz w:val="30"/>
          <w:szCs w:val="30"/>
        </w:rPr>
        <w:t>a</w:t>
      </w:r>
      <w:r w:rsidR="002464A3" w:rsidRPr="00142343">
        <w:rPr>
          <w:rFonts w:asciiTheme="majorBidi" w:hAnsiTheme="majorBidi" w:cstheme="majorBidi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</w:t>
      </w:r>
      <w:r w:rsidR="006E381F" w:rsidRPr="00142343">
        <w:rPr>
          <w:rFonts w:asciiTheme="majorBidi" w:hAnsiTheme="majorBidi" w:cstheme="majorBidi" w:hint="cs"/>
          <w:b/>
          <w:sz w:val="30"/>
          <w:szCs w:val="30"/>
          <w:cs/>
        </w:rPr>
        <w:t>ที่มี</w:t>
      </w:r>
      <w:r w:rsidR="00135935" w:rsidRPr="00142343">
        <w:rPr>
          <w:rFonts w:asciiTheme="majorBidi" w:hAnsiTheme="majorBidi" w:cstheme="majorBidi" w:hint="cs"/>
          <w:b/>
          <w:sz w:val="30"/>
          <w:szCs w:val="30"/>
          <w:cs/>
        </w:rPr>
        <w:t>สาระสำคัญของกลุ่มบริษัทมีเฉพาะในประเทศเท่านั้น</w:t>
      </w:r>
    </w:p>
    <w:p w14:paraId="507AA687" w14:textId="77777777" w:rsidR="006C482D" w:rsidRPr="00142343" w:rsidRDefault="006C482D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76A01A" w14:textId="5807F05C" w:rsidR="0081365C" w:rsidRPr="00142343" w:rsidRDefault="0081365C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142343" w:rsidRDefault="002B69D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27F4C" w14:textId="0F5CCD7D" w:rsidR="00225EEC" w:rsidRPr="00142343" w:rsidRDefault="0050090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รายได้จากลูกค้า</w:t>
      </w:r>
      <w:r w:rsidR="000453BF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รายใหญ่</w:t>
      </w:r>
      <w:r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จากส่วนงานธุรกิจผลิตและจำหน่ายอิฐมวลเบา แผ่นผนัง</w:t>
      </w:r>
      <w:r w:rsidR="00F67FB3" w:rsidRPr="00142343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พื้นคอนกรีตมวลเบา แ</w:t>
      </w:r>
      <w:r w:rsidR="00D0275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ละ</w:t>
      </w:r>
      <w:r w:rsidR="00F67FB3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br/>
      </w:r>
      <w:r w:rsidR="00D02754" w:rsidRPr="00142343">
        <w:rPr>
          <w:rFonts w:asciiTheme="majorBidi" w:hAnsiTheme="majorBidi" w:cstheme="majorBidi"/>
          <w:b/>
          <w:spacing w:val="4"/>
          <w:sz w:val="30"/>
          <w:szCs w:val="30"/>
          <w:cs/>
        </w:rPr>
        <w:t>คานทับหลัง</w:t>
      </w:r>
      <w:r w:rsidR="00D02754" w:rsidRPr="00142343">
        <w:rPr>
          <w:rFonts w:asciiTheme="majorBidi" w:hAnsiTheme="majorBidi" w:cstheme="majorBidi"/>
          <w:b/>
          <w:sz w:val="30"/>
          <w:szCs w:val="30"/>
          <w:cs/>
        </w:rPr>
        <w:t>มวลเบาของ</w:t>
      </w:r>
      <w:r w:rsidRPr="00142343">
        <w:rPr>
          <w:rFonts w:asciiTheme="majorBidi" w:hAnsiTheme="majorBidi" w:cstheme="majorBidi"/>
          <w:b/>
          <w:sz w:val="30"/>
          <w:szCs w:val="30"/>
          <w:cs/>
        </w:rPr>
        <w:t>บริษัทเป็นเงินประมาณ</w:t>
      </w:r>
      <w:r w:rsidR="00B11B6A" w:rsidRPr="00142343">
        <w:rPr>
          <w:rFonts w:asciiTheme="majorBidi" w:hAnsiTheme="majorBidi" w:cstheme="majorBidi"/>
          <w:bCs/>
          <w:sz w:val="30"/>
          <w:szCs w:val="30"/>
        </w:rPr>
        <w:t xml:space="preserve"> 1,723.0</w:t>
      </w:r>
      <w:r w:rsidR="00592786" w:rsidRPr="0014234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142343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031098" w:rsidRPr="0014234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D64518" w:rsidRPr="00142343">
        <w:rPr>
          <w:rFonts w:asciiTheme="majorBidi" w:hAnsiTheme="majorBidi" w:cstheme="majorBidi"/>
          <w:bCs/>
          <w:i/>
          <w:iCs/>
          <w:sz w:val="30"/>
          <w:szCs w:val="30"/>
        </w:rPr>
        <w:t>5</w:t>
      </w:r>
      <w:r w:rsidR="00B430C3" w:rsidRPr="0014234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D64518" w:rsidRPr="00142343">
        <w:rPr>
          <w:rFonts w:asciiTheme="majorBidi" w:hAnsiTheme="majorBidi" w:cstheme="majorBidi"/>
          <w:bCs/>
          <w:i/>
          <w:iCs/>
          <w:sz w:val="30"/>
          <w:szCs w:val="30"/>
        </w:rPr>
        <w:t>1,318</w:t>
      </w:r>
      <w:r w:rsidR="0021682F" w:rsidRPr="00142343">
        <w:rPr>
          <w:rFonts w:asciiTheme="majorBidi" w:hAnsiTheme="majorBidi" w:cstheme="majorBidi"/>
          <w:bCs/>
          <w:i/>
          <w:iCs/>
          <w:sz w:val="30"/>
          <w:szCs w:val="30"/>
        </w:rPr>
        <w:t>.</w:t>
      </w:r>
      <w:r w:rsidR="00D64518" w:rsidRPr="00142343">
        <w:rPr>
          <w:rFonts w:asciiTheme="majorBidi" w:hAnsiTheme="majorBidi" w:cstheme="majorBidi"/>
          <w:bCs/>
          <w:i/>
          <w:iCs/>
          <w:sz w:val="30"/>
          <w:szCs w:val="30"/>
        </w:rPr>
        <w:t>2</w:t>
      </w:r>
      <w:r w:rsidR="00B430C3" w:rsidRPr="0014234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14234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) </w:t>
      </w:r>
      <w:r w:rsidR="00D02754" w:rsidRPr="00142343">
        <w:rPr>
          <w:rFonts w:asciiTheme="majorBidi" w:hAnsiTheme="majorBidi" w:cstheme="majorBidi"/>
          <w:b/>
          <w:sz w:val="30"/>
          <w:szCs w:val="30"/>
          <w:cs/>
        </w:rPr>
        <w:t>จากรายได้รวมของ</w:t>
      </w:r>
      <w:r w:rsidR="00F67FB3" w:rsidRPr="00142343">
        <w:rPr>
          <w:rFonts w:asciiTheme="majorBidi" w:hAnsiTheme="majorBidi" w:cstheme="majorBidi"/>
          <w:b/>
          <w:sz w:val="30"/>
          <w:szCs w:val="30"/>
          <w:cs/>
        </w:rPr>
        <w:br/>
      </w:r>
      <w:r w:rsidR="006E68F2" w:rsidRPr="0014234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342C838D" w14:textId="77777777" w:rsidR="003D7003" w:rsidRPr="00142343" w:rsidRDefault="003D7003" w:rsidP="000B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447E153" w14:textId="164D48A6" w:rsidR="00C61E52" w:rsidRPr="00142343" w:rsidRDefault="00C61E52" w:rsidP="003D700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9" w:hanging="54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14234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142343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14234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7395D9A5" w14:textId="77777777" w:rsidTr="00BC0E03">
        <w:trPr>
          <w:cantSplit/>
          <w:tblHeader/>
        </w:trPr>
        <w:tc>
          <w:tcPr>
            <w:tcW w:w="3897" w:type="dxa"/>
          </w:tcPr>
          <w:p w14:paraId="32172294" w14:textId="77777777" w:rsidR="00830B3E" w:rsidRPr="00142343" w:rsidRDefault="00830B3E" w:rsidP="00830B3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9643DC" w14:textId="06E12D8A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6BB61C52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255345F4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1AC6DB22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13A8604D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00663A5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298311" w14:textId="6A66B270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010CF4" w:rsidRPr="00142343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010CF4" w:rsidRPr="00142343" w:rsidRDefault="00010CF4" w:rsidP="00010C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010CF4" w:rsidRPr="00142343" w:rsidRDefault="00010CF4" w:rsidP="00010C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4518" w:rsidRPr="00142343" w14:paraId="1337655C" w14:textId="77777777" w:rsidTr="0040211E">
        <w:trPr>
          <w:cantSplit/>
        </w:trPr>
        <w:tc>
          <w:tcPr>
            <w:tcW w:w="3897" w:type="dxa"/>
          </w:tcPr>
          <w:p w14:paraId="7D143893" w14:textId="47D30299" w:rsidR="00D64518" w:rsidRPr="00142343" w:rsidRDefault="00D64518" w:rsidP="00D64518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BCB665A" w14:textId="2324A13D" w:rsidR="00D64518" w:rsidRPr="00142343" w:rsidRDefault="002E2E75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52,391 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E81269A" w14:textId="3E3E9B6C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  43,794 </w:t>
            </w:r>
          </w:p>
        </w:tc>
        <w:tc>
          <w:tcPr>
            <w:tcW w:w="189" w:type="dxa"/>
          </w:tcPr>
          <w:p w14:paraId="1BB2CDC5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58CC0A7" w14:textId="0504C5CB" w:rsidR="00D64518" w:rsidRPr="00142343" w:rsidRDefault="002E2E75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50,534 </w:t>
            </w:r>
          </w:p>
        </w:tc>
        <w:tc>
          <w:tcPr>
            <w:tcW w:w="180" w:type="dxa"/>
          </w:tcPr>
          <w:p w14:paraId="73C7A872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961F30" w14:textId="1B9D5F8D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42,200 </w:t>
            </w:r>
          </w:p>
        </w:tc>
      </w:tr>
      <w:tr w:rsidR="00D64518" w:rsidRPr="00142343" w14:paraId="3052B4E6" w14:textId="77777777" w:rsidTr="0040211E">
        <w:trPr>
          <w:cantSplit/>
        </w:trPr>
        <w:tc>
          <w:tcPr>
            <w:tcW w:w="3897" w:type="dxa"/>
          </w:tcPr>
          <w:p w14:paraId="38F452CD" w14:textId="7560CAEC" w:rsidR="00D64518" w:rsidRPr="00142343" w:rsidRDefault="00D64518" w:rsidP="00D64518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019671B" w14:textId="35D63682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9,828 </w:t>
            </w:r>
          </w:p>
        </w:tc>
        <w:tc>
          <w:tcPr>
            <w:tcW w:w="189" w:type="dxa"/>
            <w:shd w:val="clear" w:color="auto" w:fill="auto"/>
          </w:tcPr>
          <w:p w14:paraId="3995281D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A30A7F2" w14:textId="7F52308A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7,832 </w:t>
            </w:r>
          </w:p>
        </w:tc>
        <w:tc>
          <w:tcPr>
            <w:tcW w:w="189" w:type="dxa"/>
          </w:tcPr>
          <w:p w14:paraId="27A7A65D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65A60125" w14:textId="75F5E739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9,576 </w:t>
            </w:r>
          </w:p>
        </w:tc>
        <w:tc>
          <w:tcPr>
            <w:tcW w:w="180" w:type="dxa"/>
          </w:tcPr>
          <w:p w14:paraId="2C86CD99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A8A224D" w14:textId="3D065AE6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7,667 </w:t>
            </w:r>
          </w:p>
        </w:tc>
      </w:tr>
      <w:tr w:rsidR="00D64518" w:rsidRPr="00142343" w14:paraId="3F929DD0" w14:textId="77777777" w:rsidTr="0040211E">
        <w:trPr>
          <w:cantSplit/>
        </w:trPr>
        <w:tc>
          <w:tcPr>
            <w:tcW w:w="3897" w:type="dxa"/>
          </w:tcPr>
          <w:p w14:paraId="09C9C831" w14:textId="08951F46" w:rsidR="00D64518" w:rsidRPr="00142343" w:rsidRDefault="00D64518" w:rsidP="00D64518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D11A963" w14:textId="3016D9B1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8,899 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C0210E" w14:textId="68C60D13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7,831 </w:t>
            </w:r>
          </w:p>
        </w:tc>
        <w:tc>
          <w:tcPr>
            <w:tcW w:w="189" w:type="dxa"/>
          </w:tcPr>
          <w:p w14:paraId="1FC0D939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45A2FF5" w14:textId="327393B3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8,298 </w:t>
            </w:r>
          </w:p>
        </w:tc>
        <w:tc>
          <w:tcPr>
            <w:tcW w:w="180" w:type="dxa"/>
          </w:tcPr>
          <w:p w14:paraId="52EEA916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D99E17" w14:textId="3FC72220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   6,900 </w:t>
            </w:r>
          </w:p>
        </w:tc>
      </w:tr>
      <w:tr w:rsidR="00D64518" w:rsidRPr="00142343" w14:paraId="6C58B7C5" w14:textId="77777777" w:rsidTr="0040211E">
        <w:trPr>
          <w:cantSplit/>
        </w:trPr>
        <w:tc>
          <w:tcPr>
            <w:tcW w:w="3897" w:type="dxa"/>
          </w:tcPr>
          <w:p w14:paraId="4F3823A2" w14:textId="77777777" w:rsidR="00D64518" w:rsidRPr="00142343" w:rsidRDefault="00D64518" w:rsidP="00D64518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7BBD3F2" w14:textId="50565037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11,157 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EDCE551" w14:textId="742B3521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9,669 </w:t>
            </w:r>
          </w:p>
        </w:tc>
        <w:tc>
          <w:tcPr>
            <w:tcW w:w="189" w:type="dxa"/>
          </w:tcPr>
          <w:p w14:paraId="1B560FEC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FAD8CC0" w14:textId="3943B727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11,047 </w:t>
            </w:r>
          </w:p>
        </w:tc>
        <w:tc>
          <w:tcPr>
            <w:tcW w:w="180" w:type="dxa"/>
          </w:tcPr>
          <w:p w14:paraId="4FFD8E8C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5260CF" w14:textId="03DE10E4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9,570 </w:t>
            </w:r>
          </w:p>
        </w:tc>
      </w:tr>
      <w:tr w:rsidR="00D64518" w:rsidRPr="00142343" w14:paraId="393A769B" w14:textId="77777777" w:rsidTr="0040211E">
        <w:trPr>
          <w:cantSplit/>
        </w:trPr>
        <w:tc>
          <w:tcPr>
            <w:tcW w:w="3897" w:type="dxa"/>
          </w:tcPr>
          <w:p w14:paraId="228EE0DA" w14:textId="77777777" w:rsidR="00D64518" w:rsidRPr="00142343" w:rsidRDefault="00D64518" w:rsidP="00D64518">
            <w:pPr>
              <w:tabs>
                <w:tab w:val="left" w:pos="9000"/>
                <w:tab w:val="left" w:pos="9090"/>
              </w:tabs>
              <w:spacing w:line="380" w:lineRule="exact"/>
              <w:ind w:left="53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4CE68" w14:textId="100335BD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82,275 </w:t>
            </w:r>
          </w:p>
        </w:tc>
        <w:tc>
          <w:tcPr>
            <w:tcW w:w="189" w:type="dxa"/>
          </w:tcPr>
          <w:p w14:paraId="767F42FF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A1AF7" w14:textId="410B968D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69,126 </w:t>
            </w:r>
          </w:p>
        </w:tc>
        <w:tc>
          <w:tcPr>
            <w:tcW w:w="189" w:type="dxa"/>
          </w:tcPr>
          <w:p w14:paraId="4F291F9D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B87A" w14:textId="3130DDF0" w:rsidR="00D64518" w:rsidRPr="00142343" w:rsidRDefault="001A1839" w:rsidP="001A1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79,455 </w:t>
            </w:r>
          </w:p>
        </w:tc>
        <w:tc>
          <w:tcPr>
            <w:tcW w:w="180" w:type="dxa"/>
          </w:tcPr>
          <w:p w14:paraId="04E8167C" w14:textId="77777777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57C1" w14:textId="5A0745F9" w:rsidR="00D64518" w:rsidRPr="00142343" w:rsidRDefault="00D64518" w:rsidP="00D6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66,337 </w:t>
            </w:r>
          </w:p>
        </w:tc>
      </w:tr>
    </w:tbl>
    <w:p w14:paraId="12E4FCF1" w14:textId="78A5C5EB" w:rsidR="003D7003" w:rsidRPr="00142343" w:rsidRDefault="003D7003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6BB9D" w14:textId="77777777" w:rsidR="003D7003" w:rsidRPr="0014234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C85ADA" w14:textId="6D5345CA" w:rsidR="005B3B34" w:rsidRPr="00142343" w:rsidRDefault="005B3B34" w:rsidP="00D63306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22524AF8" w14:textId="77777777" w:rsidR="005B3B34" w:rsidRPr="0014234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61"/>
      </w:tblGrid>
      <w:tr w:rsidR="005B3B34" w:rsidRPr="00142343" w14:paraId="75E3E0D1" w14:textId="77777777" w:rsidTr="00DE7B1A">
        <w:trPr>
          <w:cantSplit/>
          <w:tblHeader/>
        </w:trPr>
        <w:tc>
          <w:tcPr>
            <w:tcW w:w="3888" w:type="dxa"/>
          </w:tcPr>
          <w:p w14:paraId="4A12C39E" w14:textId="77777777" w:rsidR="005B3B34" w:rsidRPr="0014234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5DA3F466" w14:textId="77777777" w:rsidR="005B3B34" w:rsidRPr="0014234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272AB6B1" w14:textId="77777777" w:rsidTr="00BC0E03">
        <w:trPr>
          <w:cantSplit/>
          <w:tblHeader/>
        </w:trPr>
        <w:tc>
          <w:tcPr>
            <w:tcW w:w="3888" w:type="dxa"/>
          </w:tcPr>
          <w:p w14:paraId="4234A41E" w14:textId="77777777" w:rsidR="00830B3E" w:rsidRPr="00142343" w:rsidRDefault="00830B3E" w:rsidP="00830B3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88E5D7" w14:textId="366683AC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36E66C3B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56DFE3AB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98" w:type="dxa"/>
          </w:tcPr>
          <w:p w14:paraId="762D7060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83D0DD5" w14:textId="0D5F0993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9488110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8C371B" w14:textId="7F91220F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12230F" w:rsidRPr="00142343" w14:paraId="5367DD4B" w14:textId="77777777" w:rsidTr="00DE7B1A">
        <w:trPr>
          <w:cantSplit/>
        </w:trPr>
        <w:tc>
          <w:tcPr>
            <w:tcW w:w="3888" w:type="dxa"/>
          </w:tcPr>
          <w:p w14:paraId="2CAF5A67" w14:textId="77777777" w:rsidR="0012230F" w:rsidRPr="00142343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E2BDA70" w14:textId="77777777" w:rsidR="0012230F" w:rsidRPr="00142343" w:rsidRDefault="0012230F" w:rsidP="00122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2CE6" w:rsidRPr="00142343" w14:paraId="45F3B2BA" w14:textId="77777777" w:rsidTr="0040211E">
        <w:trPr>
          <w:cantSplit/>
        </w:trPr>
        <w:tc>
          <w:tcPr>
            <w:tcW w:w="3888" w:type="dxa"/>
            <w:vAlign w:val="bottom"/>
          </w:tcPr>
          <w:p w14:paraId="52A16195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4297B15" w14:textId="7ECC56E1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B4959" w:rsidRPr="00142343">
              <w:rPr>
                <w:rFonts w:asciiTheme="majorBidi" w:hAnsiTheme="majorBidi" w:cstheme="majorBidi"/>
                <w:sz w:val="30"/>
                <w:szCs w:val="30"/>
              </w:rPr>
              <w:t>3,839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27D9017" w14:textId="315BD487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  69,069 </w:t>
            </w:r>
          </w:p>
        </w:tc>
        <w:tc>
          <w:tcPr>
            <w:tcW w:w="198" w:type="dxa"/>
            <w:vAlign w:val="bottom"/>
          </w:tcPr>
          <w:p w14:paraId="260D6E0A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C434B80" w14:textId="772B5510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52BB" w:rsidRPr="0014234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C5819" w:rsidRPr="00142343">
              <w:rPr>
                <w:rFonts w:asciiTheme="majorBidi" w:hAnsiTheme="majorBidi" w:cstheme="majorBidi"/>
                <w:sz w:val="30"/>
                <w:szCs w:val="30"/>
              </w:rPr>
              <w:t>082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B4647C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F7FD3F8" w14:textId="4B13F633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66,459 </w:t>
            </w:r>
          </w:p>
        </w:tc>
      </w:tr>
      <w:tr w:rsidR="00452CE6" w:rsidRPr="00142343" w14:paraId="2D9AFA87" w14:textId="77777777" w:rsidTr="0040211E">
        <w:trPr>
          <w:cantSplit/>
        </w:trPr>
        <w:tc>
          <w:tcPr>
            <w:tcW w:w="3888" w:type="dxa"/>
            <w:vAlign w:val="bottom"/>
          </w:tcPr>
          <w:p w14:paraId="3ECEBF13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C851359" w14:textId="5FBD8829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17,595 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43EFD6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154A88E" w14:textId="1375B991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 20,292 </w:t>
            </w:r>
          </w:p>
        </w:tc>
        <w:tc>
          <w:tcPr>
            <w:tcW w:w="198" w:type="dxa"/>
            <w:vAlign w:val="bottom"/>
          </w:tcPr>
          <w:p w14:paraId="47D311D3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75F9503" w14:textId="06E65336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  <w:tc>
          <w:tcPr>
            <w:tcW w:w="180" w:type="dxa"/>
            <w:vAlign w:val="bottom"/>
          </w:tcPr>
          <w:p w14:paraId="78E440E5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679A82DB" w14:textId="37FD77A1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17,584 </w:t>
            </w:r>
          </w:p>
        </w:tc>
      </w:tr>
      <w:tr w:rsidR="00452CE6" w:rsidRPr="00142343" w14:paraId="6570935C" w14:textId="77777777" w:rsidTr="0040211E">
        <w:trPr>
          <w:cantSplit/>
        </w:trPr>
        <w:tc>
          <w:tcPr>
            <w:tcW w:w="3888" w:type="dxa"/>
            <w:vAlign w:val="bottom"/>
          </w:tcPr>
          <w:p w14:paraId="647A2DE0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E3EE64F" w14:textId="029A15A9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11,960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E1628D0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3286B50" w14:textId="4CE8A9F3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12,940 </w:t>
            </w:r>
          </w:p>
        </w:tc>
        <w:tc>
          <w:tcPr>
            <w:tcW w:w="198" w:type="dxa"/>
            <w:vAlign w:val="bottom"/>
          </w:tcPr>
          <w:p w14:paraId="40A994EF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44C3697F" w14:textId="3A4FE4A4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9,802</w:t>
            </w:r>
          </w:p>
        </w:tc>
        <w:tc>
          <w:tcPr>
            <w:tcW w:w="180" w:type="dxa"/>
            <w:vAlign w:val="bottom"/>
          </w:tcPr>
          <w:p w14:paraId="17B3015C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947E031" w14:textId="520945A3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10,682 </w:t>
            </w:r>
          </w:p>
        </w:tc>
      </w:tr>
      <w:tr w:rsidR="00452CE6" w:rsidRPr="00142343" w14:paraId="1FF008B5" w14:textId="77777777" w:rsidTr="0040211E">
        <w:trPr>
          <w:cantSplit/>
          <w:trHeight w:val="80"/>
        </w:trPr>
        <w:tc>
          <w:tcPr>
            <w:tcW w:w="3888" w:type="dxa"/>
            <w:vAlign w:val="bottom"/>
          </w:tcPr>
          <w:p w14:paraId="3017F350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1DE0B3F" w14:textId="5C88BA26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3,901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E6238CA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9299377" w14:textId="7330E96E" w:rsidR="00452CE6" w:rsidRPr="00142343" w:rsidRDefault="00AD125F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3,913</w:t>
            </w:r>
          </w:p>
        </w:tc>
        <w:tc>
          <w:tcPr>
            <w:tcW w:w="198" w:type="dxa"/>
            <w:vAlign w:val="bottom"/>
          </w:tcPr>
          <w:p w14:paraId="4B0B469F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AA12E7C" w14:textId="5B47C4B3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3,365</w:t>
            </w:r>
          </w:p>
        </w:tc>
        <w:tc>
          <w:tcPr>
            <w:tcW w:w="180" w:type="dxa"/>
            <w:vAlign w:val="bottom"/>
          </w:tcPr>
          <w:p w14:paraId="64811406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6EA273C" w14:textId="54E9E73B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D5589" w:rsidRPr="00142343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452CE6" w:rsidRPr="00142343" w14:paraId="4BC41918" w14:textId="77777777" w:rsidTr="0040211E">
        <w:trPr>
          <w:cantSplit/>
        </w:trPr>
        <w:tc>
          <w:tcPr>
            <w:tcW w:w="3888" w:type="dxa"/>
            <w:vAlign w:val="bottom"/>
          </w:tcPr>
          <w:p w14:paraId="3F377A98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66E7E5" w14:textId="04ABCA81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B0B64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A50D4F1" w14:textId="4325E68D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3,060 </w:t>
            </w:r>
          </w:p>
        </w:tc>
        <w:tc>
          <w:tcPr>
            <w:tcW w:w="198" w:type="dxa"/>
            <w:vAlign w:val="bottom"/>
          </w:tcPr>
          <w:p w14:paraId="6A0604AE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3EE6CF8" w14:textId="759C586D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  <w:tc>
          <w:tcPr>
            <w:tcW w:w="180" w:type="dxa"/>
            <w:vAlign w:val="bottom"/>
          </w:tcPr>
          <w:p w14:paraId="6CD70CD4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1141DB3" w14:textId="3484D236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4B69DB"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52CE6" w:rsidRPr="00142343" w14:paraId="284806FC" w14:textId="77777777" w:rsidTr="00E5652D">
        <w:trPr>
          <w:cantSplit/>
        </w:trPr>
        <w:tc>
          <w:tcPr>
            <w:tcW w:w="3888" w:type="dxa"/>
            <w:vAlign w:val="bottom"/>
          </w:tcPr>
          <w:p w14:paraId="10008999" w14:textId="1A252EAC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</w:t>
            </w: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ขาดทุนจากการด้อยค่า จำหน่าย</w:t>
            </w:r>
          </w:p>
          <w:p w14:paraId="5DF1B9D8" w14:textId="71BC434B" w:rsidR="00452CE6" w:rsidRPr="00142343" w:rsidRDefault="00452CE6" w:rsidP="00452CE6">
            <w:pPr>
              <w:tabs>
                <w:tab w:val="clear" w:pos="227"/>
                <w:tab w:val="left" w:pos="303"/>
              </w:tabs>
              <w:ind w:left="41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และตัดรายการสินทรัพย์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D328CC1" w14:textId="77777777" w:rsidR="00E5652D" w:rsidRPr="00142343" w:rsidRDefault="00E5652D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38AAF" w14:textId="453330F9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9647A" w:rsidRPr="00142343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49C0EAC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C0FDD2F" w14:textId="77777777" w:rsidR="00E5652D" w:rsidRPr="00142343" w:rsidRDefault="00E5652D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EBD80B" w14:textId="78CAFFCE" w:rsidR="00452CE6" w:rsidRPr="00142343" w:rsidRDefault="0072799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1C16"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98" w:type="dxa"/>
            <w:vAlign w:val="bottom"/>
          </w:tcPr>
          <w:p w14:paraId="6FCBE5B3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B7CA6AD" w14:textId="77777777" w:rsidR="00E5652D" w:rsidRPr="00142343" w:rsidRDefault="00E5652D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37FDB5" w14:textId="56191F15" w:rsidR="00452CE6" w:rsidRPr="00142343" w:rsidRDefault="002B48CE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180" w:type="dxa"/>
            <w:vAlign w:val="bottom"/>
          </w:tcPr>
          <w:p w14:paraId="0B0D085C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5E9187D" w14:textId="77777777" w:rsidR="00E5652D" w:rsidRPr="00142343" w:rsidRDefault="00E5652D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671CA" w14:textId="7E398DF4" w:rsidR="00452CE6" w:rsidRPr="00142343" w:rsidRDefault="004B69DB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1C16"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452CE6" w:rsidRPr="00142343" w14:paraId="01E6608C" w14:textId="77777777" w:rsidTr="0040211E">
        <w:trPr>
          <w:cantSplit/>
        </w:trPr>
        <w:tc>
          <w:tcPr>
            <w:tcW w:w="3888" w:type="dxa"/>
            <w:vAlign w:val="bottom"/>
          </w:tcPr>
          <w:p w14:paraId="6DADF9AD" w14:textId="77777777" w:rsidR="00452CE6" w:rsidRPr="00142343" w:rsidRDefault="00452CE6" w:rsidP="00452CE6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505191" w14:textId="158C9B4A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7035" w:rsidRPr="0014234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5DCB"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3EF4" w:rsidRPr="0014234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670721" w:rsidRPr="001423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7880202" w14:textId="03F43653" w:rsidR="00452CE6" w:rsidRPr="00142343" w:rsidRDefault="000F1C1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095F" w:rsidRPr="00142343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</w:p>
        </w:tc>
        <w:tc>
          <w:tcPr>
            <w:tcW w:w="198" w:type="dxa"/>
            <w:vAlign w:val="bottom"/>
          </w:tcPr>
          <w:p w14:paraId="07C1CB24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09AD156" w14:textId="02E89F1C" w:rsidR="00452CE6" w:rsidRPr="00142343" w:rsidRDefault="00BB6086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25321"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80" w:type="dxa"/>
            <w:vAlign w:val="bottom"/>
          </w:tcPr>
          <w:p w14:paraId="3E5D9EFE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A94C71" w14:textId="612A7BAC" w:rsidR="00452CE6" w:rsidRPr="00142343" w:rsidRDefault="00E5652D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6,24</w:t>
            </w:r>
            <w:r w:rsidR="00FD5589" w:rsidRPr="0014234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52CE6" w:rsidRPr="00142343" w14:paraId="266713DA" w14:textId="77777777" w:rsidTr="0040211E">
        <w:trPr>
          <w:cantSplit/>
        </w:trPr>
        <w:tc>
          <w:tcPr>
            <w:tcW w:w="3888" w:type="dxa"/>
          </w:tcPr>
          <w:p w14:paraId="7E1297FF" w14:textId="77777777" w:rsidR="00452CE6" w:rsidRPr="00142343" w:rsidRDefault="00452CE6" w:rsidP="00452CE6">
            <w:pPr>
              <w:tabs>
                <w:tab w:val="left" w:pos="9000"/>
                <w:tab w:val="left" w:pos="9090"/>
              </w:tabs>
              <w:spacing w:line="380" w:lineRule="exact"/>
              <w:ind w:left="10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1A3C" w14:textId="5BE87510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</w:t>
            </w:r>
            <w:r w:rsidR="00251C64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70721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9" w:type="dxa"/>
          </w:tcPr>
          <w:p w14:paraId="77213F4B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615BC" w14:textId="1E55FFE7" w:rsidR="00452CE6" w:rsidRPr="00142343" w:rsidRDefault="00FD5589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116,807</w:t>
            </w:r>
            <w:r w:rsidR="00452CE6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8" w:type="dxa"/>
          </w:tcPr>
          <w:p w14:paraId="1FFC9FF2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0C7CD" w14:textId="5FF4E675" w:rsidR="00452CE6" w:rsidRPr="00142343" w:rsidRDefault="009073F7" w:rsidP="00E565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</w:t>
            </w:r>
            <w:r w:rsidR="0006606F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80" w:type="dxa"/>
          </w:tcPr>
          <w:p w14:paraId="024DE8DB" w14:textId="77777777" w:rsidR="00452CE6" w:rsidRPr="00142343" w:rsidRDefault="00452CE6" w:rsidP="0045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AC3D3" w14:textId="34CD8C13" w:rsidR="00452CE6" w:rsidRPr="00142343" w:rsidRDefault="00452CE6" w:rsidP="00E5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</w:t>
            </w:r>
            <w:r w:rsidR="00FD5589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</w:tbl>
    <w:p w14:paraId="3357636F" w14:textId="77777777" w:rsidR="00FA10AF" w:rsidRPr="00142343" w:rsidRDefault="00FA10AF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825157" w14:textId="4D65AC26" w:rsidR="00565555" w:rsidRPr="00142343" w:rsidRDefault="00565555" w:rsidP="003D7003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142343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142343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142343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14234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14234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14234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06EA81B2" w14:textId="77777777" w:rsidTr="00BC0E03">
        <w:trPr>
          <w:cantSplit/>
          <w:tblHeader/>
        </w:trPr>
        <w:tc>
          <w:tcPr>
            <w:tcW w:w="3906" w:type="dxa"/>
          </w:tcPr>
          <w:p w14:paraId="0D0BFFED" w14:textId="77777777" w:rsidR="00830B3E" w:rsidRPr="00142343" w:rsidRDefault="00830B3E" w:rsidP="00830B3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7D24D6BE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C6B42FF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403A100E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3F062F6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621EF935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25" w:type="dxa"/>
          </w:tcPr>
          <w:p w14:paraId="392EE967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3BAC536D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12230F" w:rsidRPr="00142343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12230F" w:rsidRPr="00142343" w:rsidRDefault="0012230F" w:rsidP="001223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12230F" w:rsidRPr="00142343" w:rsidRDefault="0012230F" w:rsidP="0012230F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7C3" w:rsidRPr="00142343" w14:paraId="32D59307" w14:textId="77777777" w:rsidTr="00026F2B">
        <w:trPr>
          <w:cantSplit/>
        </w:trPr>
        <w:tc>
          <w:tcPr>
            <w:tcW w:w="3906" w:type="dxa"/>
          </w:tcPr>
          <w:p w14:paraId="4FDDFFC6" w14:textId="77777777" w:rsidR="006267C3" w:rsidRPr="00142343" w:rsidRDefault="006267C3" w:rsidP="006267C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2AA227A" w14:textId="351EAB43" w:rsidR="006267C3" w:rsidRPr="00142343" w:rsidRDefault="00461C6B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267C3"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23,305 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6841BC" w14:textId="47691C01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220,655</w:t>
            </w:r>
          </w:p>
        </w:tc>
        <w:tc>
          <w:tcPr>
            <w:tcW w:w="180" w:type="dxa"/>
          </w:tcPr>
          <w:p w14:paraId="64AE9E6A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A002F89" w14:textId="5C182072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196,008 </w:t>
            </w:r>
          </w:p>
        </w:tc>
        <w:tc>
          <w:tcPr>
            <w:tcW w:w="225" w:type="dxa"/>
          </w:tcPr>
          <w:p w14:paraId="142C6B3F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4D96AFDA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194,988</w:t>
            </w:r>
          </w:p>
        </w:tc>
      </w:tr>
      <w:tr w:rsidR="006267C3" w:rsidRPr="00142343" w14:paraId="538D8D3D" w14:textId="77777777" w:rsidTr="00026F2B">
        <w:trPr>
          <w:cantSplit/>
        </w:trPr>
        <w:tc>
          <w:tcPr>
            <w:tcW w:w="3906" w:type="dxa"/>
          </w:tcPr>
          <w:p w14:paraId="4676394D" w14:textId="4BBAA3E0" w:rsidR="006267C3" w:rsidRPr="00142343" w:rsidRDefault="006267C3" w:rsidP="006267C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0811CEF" w14:textId="170626A9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118,615 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D3582D" w14:textId="6E481E4F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74,911</w:t>
            </w:r>
          </w:p>
        </w:tc>
        <w:tc>
          <w:tcPr>
            <w:tcW w:w="180" w:type="dxa"/>
          </w:tcPr>
          <w:p w14:paraId="5CEA72D0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94385CF" w14:textId="73079074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106,13</w:t>
            </w:r>
            <w:r w:rsidR="001B2ECF" w:rsidRPr="0014234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5" w:type="dxa"/>
          </w:tcPr>
          <w:p w14:paraId="1E710D6C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76D80E73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66,932</w:t>
            </w:r>
          </w:p>
        </w:tc>
      </w:tr>
      <w:tr w:rsidR="006267C3" w:rsidRPr="00142343" w14:paraId="16515888" w14:textId="77777777" w:rsidTr="00026F2B">
        <w:trPr>
          <w:cantSplit/>
        </w:trPr>
        <w:tc>
          <w:tcPr>
            <w:tcW w:w="3906" w:type="dxa"/>
          </w:tcPr>
          <w:p w14:paraId="78703E30" w14:textId="27B36085" w:rsidR="006267C3" w:rsidRPr="00142343" w:rsidRDefault="006267C3" w:rsidP="006267C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50EC043" w14:textId="357BA13E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10,345 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A21CE" w14:textId="550A51C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10,024</w:t>
            </w:r>
          </w:p>
        </w:tc>
        <w:tc>
          <w:tcPr>
            <w:tcW w:w="180" w:type="dxa"/>
          </w:tcPr>
          <w:p w14:paraId="52EFCCE7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54949781" w14:textId="5989D48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9,525 </w:t>
            </w:r>
          </w:p>
        </w:tc>
        <w:tc>
          <w:tcPr>
            <w:tcW w:w="225" w:type="dxa"/>
          </w:tcPr>
          <w:p w14:paraId="638504AE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3350D9BB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9,268</w:t>
            </w:r>
          </w:p>
        </w:tc>
      </w:tr>
      <w:tr w:rsidR="006267C3" w:rsidRPr="00142343" w14:paraId="5F52BE52" w14:textId="77777777" w:rsidTr="00026F2B">
        <w:trPr>
          <w:cantSplit/>
        </w:trPr>
        <w:tc>
          <w:tcPr>
            <w:tcW w:w="3906" w:type="dxa"/>
          </w:tcPr>
          <w:p w14:paraId="5BD654FD" w14:textId="4C25B6D7" w:rsidR="006267C3" w:rsidRPr="00142343" w:rsidRDefault="006267C3" w:rsidP="006267C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88767BE" w14:textId="4CB9F75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6,440 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B741EF" w14:textId="20FE1F28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1,202</w:t>
            </w:r>
          </w:p>
        </w:tc>
        <w:tc>
          <w:tcPr>
            <w:tcW w:w="180" w:type="dxa"/>
          </w:tcPr>
          <w:p w14:paraId="146968EF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2AEB5D03" w14:textId="22A8A22E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>5,78</w:t>
            </w:r>
            <w:r w:rsidR="001B2ECF" w:rsidRPr="0014234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5" w:type="dxa"/>
          </w:tcPr>
          <w:p w14:paraId="225BFACF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6AAA8EA9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6267C3" w:rsidRPr="00142343" w14:paraId="4D384BE6" w14:textId="77777777" w:rsidTr="00026F2B">
        <w:trPr>
          <w:cantSplit/>
        </w:trPr>
        <w:tc>
          <w:tcPr>
            <w:tcW w:w="3906" w:type="dxa"/>
          </w:tcPr>
          <w:p w14:paraId="045C2FDA" w14:textId="77777777" w:rsidR="006267C3" w:rsidRPr="00142343" w:rsidRDefault="006267C3" w:rsidP="006267C3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FA46C6D" w14:textId="0FFE2666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3,020 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F0D493" w14:textId="5D39F90F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180" w:type="dxa"/>
          </w:tcPr>
          <w:p w14:paraId="0717E5C5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3AD66C4A" w14:textId="19515CFB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color w:val="000000"/>
                <w:sz w:val="30"/>
                <w:szCs w:val="30"/>
              </w:rPr>
              <w:t xml:space="preserve">3,020 </w:t>
            </w:r>
          </w:p>
        </w:tc>
        <w:tc>
          <w:tcPr>
            <w:tcW w:w="225" w:type="dxa"/>
          </w:tcPr>
          <w:p w14:paraId="4F0535CA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4432CEFD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</w:tr>
      <w:tr w:rsidR="006267C3" w:rsidRPr="00142343" w14:paraId="316874C2" w14:textId="77777777" w:rsidTr="00026F2B">
        <w:trPr>
          <w:cantSplit/>
        </w:trPr>
        <w:tc>
          <w:tcPr>
            <w:tcW w:w="3906" w:type="dxa"/>
          </w:tcPr>
          <w:p w14:paraId="03C48BC1" w14:textId="77777777" w:rsidR="006267C3" w:rsidRPr="00142343" w:rsidRDefault="006267C3" w:rsidP="006267C3">
            <w:pPr>
              <w:tabs>
                <w:tab w:val="left" w:pos="9000"/>
                <w:tab w:val="left" w:pos="9090"/>
              </w:tabs>
              <w:spacing w:line="380" w:lineRule="exact"/>
              <w:ind w:left="115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20C62" w14:textId="491C4D08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361,725 </w:t>
            </w:r>
          </w:p>
        </w:tc>
        <w:tc>
          <w:tcPr>
            <w:tcW w:w="180" w:type="dxa"/>
          </w:tcPr>
          <w:p w14:paraId="6911D7F4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8900" w14:textId="77CDEE92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309,852</w:t>
            </w:r>
          </w:p>
        </w:tc>
        <w:tc>
          <w:tcPr>
            <w:tcW w:w="180" w:type="dxa"/>
          </w:tcPr>
          <w:p w14:paraId="6612AB46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19A62" w14:textId="53AA6083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320,470 </w:t>
            </w:r>
          </w:p>
        </w:tc>
        <w:tc>
          <w:tcPr>
            <w:tcW w:w="225" w:type="dxa"/>
          </w:tcPr>
          <w:p w14:paraId="70CC8867" w14:textId="77777777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44F952C2" w:rsidR="006267C3" w:rsidRPr="00142343" w:rsidRDefault="006267C3" w:rsidP="0062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275,482</w:t>
            </w:r>
          </w:p>
        </w:tc>
      </w:tr>
    </w:tbl>
    <w:p w14:paraId="7108B8D0" w14:textId="793F2463" w:rsidR="003D7003" w:rsidRPr="00142343" w:rsidRDefault="003D7003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663E41A" w14:textId="77777777" w:rsidR="003D7003" w:rsidRPr="0014234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142343"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7D9B1E79" w14:textId="1210E873" w:rsidR="0060003E" w:rsidRPr="00142343" w:rsidRDefault="006E68F2" w:rsidP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</w:t>
      </w:r>
      <w:r w:rsidR="0060003E" w:rsidRPr="00142343">
        <w:rPr>
          <w:rFonts w:asciiTheme="majorBidi" w:hAnsiTheme="majorBidi" w:cstheme="majorBidi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  <w:cs/>
        </w:rPr>
        <w:t>ศ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31098" w:rsidRPr="00142343">
        <w:rPr>
          <w:rFonts w:asciiTheme="majorBidi" w:hAnsiTheme="majorBidi" w:cstheme="majorBidi"/>
          <w:spacing w:val="-8"/>
          <w:sz w:val="30"/>
          <w:szCs w:val="30"/>
        </w:rPr>
        <w:t>2530</w:t>
      </w:r>
      <w:r w:rsidR="0060003E" w:rsidRPr="0014234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60003E" w:rsidRPr="00142343">
        <w:rPr>
          <w:rFonts w:asciiTheme="majorBidi" w:hAnsiTheme="majorBidi" w:cstheme="majorBidi"/>
          <w:sz w:val="30"/>
          <w:szCs w:val="30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</w:t>
      </w:r>
      <w:r w:rsidR="0060003E" w:rsidRPr="00142343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1F58EB" w:rsidRPr="00142343">
        <w:rPr>
          <w:rFonts w:asciiTheme="majorBidi" w:hAnsiTheme="majorBidi" w:cstheme="majorBidi"/>
          <w:spacing w:val="2"/>
          <w:sz w:val="30"/>
          <w:szCs w:val="30"/>
        </w:rPr>
        <w:br/>
      </w:r>
      <w:r w:rsidR="0060003E" w:rsidRPr="00142343">
        <w:rPr>
          <w:rFonts w:asciiTheme="majorBidi" w:hAnsiTheme="majorBidi" w:cstheme="majorBidi"/>
          <w:spacing w:val="2"/>
          <w:sz w:val="30"/>
          <w:szCs w:val="30"/>
          <w:cs/>
        </w:rPr>
        <w:t xml:space="preserve">รายเดือนเข้ากองทุนในอัตราร้อยละ </w:t>
      </w:r>
      <w:r w:rsidR="0067623F" w:rsidRPr="00142343">
        <w:rPr>
          <w:rFonts w:asciiTheme="majorBidi" w:hAnsiTheme="majorBidi" w:cstheme="majorBidi"/>
          <w:spacing w:val="2"/>
          <w:sz w:val="30"/>
          <w:szCs w:val="30"/>
        </w:rPr>
        <w:t>2</w:t>
      </w:r>
      <w:r w:rsidR="0060003E" w:rsidRPr="001423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003E" w:rsidRPr="00142343">
        <w:rPr>
          <w:rFonts w:asciiTheme="majorBidi" w:hAnsiTheme="majorBidi" w:cstheme="majorBidi"/>
          <w:spacing w:val="2"/>
          <w:sz w:val="30"/>
          <w:szCs w:val="30"/>
          <w:cs/>
        </w:rPr>
        <w:t xml:space="preserve">ถึง </w:t>
      </w:r>
      <w:r w:rsidR="00031098" w:rsidRPr="00142343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60003E" w:rsidRPr="00142343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ของเงินเดือน และ</w:t>
      </w: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003E" w:rsidRPr="00142343">
        <w:rPr>
          <w:rFonts w:asciiTheme="majorBidi" w:hAnsiTheme="majorBidi" w:cstheme="majorBidi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142343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031098" w:rsidRPr="00142343">
        <w:rPr>
          <w:rFonts w:asciiTheme="majorBidi" w:hAnsiTheme="majorBidi" w:cstheme="majorBidi"/>
          <w:sz w:val="30"/>
          <w:szCs w:val="30"/>
        </w:rPr>
        <w:t>4</w:t>
      </w:r>
      <w:r w:rsidR="0060003E" w:rsidRPr="00142343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C52A3" w:rsidRPr="00142343">
        <w:rPr>
          <w:rFonts w:asciiTheme="majorBidi" w:hAnsiTheme="majorBidi" w:cstheme="majorBidi"/>
          <w:sz w:val="30"/>
          <w:szCs w:val="30"/>
        </w:rPr>
        <w:t>13</w:t>
      </w:r>
      <w:r w:rsidR="0060003E" w:rsidRPr="0014234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2D10A1D4" w14:textId="77777777" w:rsidR="00B420FA" w:rsidRPr="00142343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A4E2D" w14:textId="0162D4AC" w:rsidR="005B3B34" w:rsidRPr="00142343" w:rsidRDefault="00937043" w:rsidP="00D870BF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142343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76"/>
        <w:gridCol w:w="9"/>
        <w:gridCol w:w="990"/>
        <w:gridCol w:w="1053"/>
        <w:gridCol w:w="9"/>
        <w:gridCol w:w="227"/>
        <w:gridCol w:w="9"/>
        <w:gridCol w:w="1033"/>
        <w:gridCol w:w="9"/>
        <w:gridCol w:w="229"/>
        <w:gridCol w:w="10"/>
        <w:gridCol w:w="1066"/>
        <w:gridCol w:w="236"/>
        <w:gridCol w:w="16"/>
        <w:gridCol w:w="1056"/>
      </w:tblGrid>
      <w:tr w:rsidR="00E665BA" w:rsidRPr="00142343" w14:paraId="2440F7B8" w14:textId="77777777" w:rsidTr="00830B3E">
        <w:trPr>
          <w:trHeight w:hRule="exact" w:val="391"/>
        </w:trPr>
        <w:tc>
          <w:tcPr>
            <w:tcW w:w="3276" w:type="dxa"/>
          </w:tcPr>
          <w:p w14:paraId="68E0867B" w14:textId="77777777" w:rsidR="00E665BA" w:rsidRPr="00142343" w:rsidRDefault="00E665BA" w:rsidP="00E6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08941758" w14:textId="77777777" w:rsidR="00E665BA" w:rsidRPr="00142343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5"/>
          </w:tcPr>
          <w:p w14:paraId="34504BB5" w14:textId="73DDB04A" w:rsidR="00E665BA" w:rsidRPr="00142343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07753633" w14:textId="77777777" w:rsidR="00E665BA" w:rsidRPr="00142343" w:rsidRDefault="00E665BA" w:rsidP="00E665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5"/>
          </w:tcPr>
          <w:p w14:paraId="36ACF508" w14:textId="1AC10F7B" w:rsidR="00E665BA" w:rsidRPr="00142343" w:rsidRDefault="00E665BA" w:rsidP="00E665B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7853D116" w14:textId="77777777" w:rsidTr="00830B3E">
        <w:trPr>
          <w:trHeight w:hRule="exact" w:val="391"/>
        </w:trPr>
        <w:tc>
          <w:tcPr>
            <w:tcW w:w="3276" w:type="dxa"/>
          </w:tcPr>
          <w:p w14:paraId="7F7C87F1" w14:textId="77777777" w:rsidR="00830B3E" w:rsidRPr="00142343" w:rsidRDefault="00830B3E" w:rsidP="00830B3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7782CB9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gridSpan w:val="2"/>
          </w:tcPr>
          <w:p w14:paraId="08589EEF" w14:textId="66E9EBB1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4AD5F59D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D3C6A1F" w14:textId="28D95672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38" w:type="dxa"/>
            <w:gridSpan w:val="2"/>
          </w:tcPr>
          <w:p w14:paraId="61BFD1D2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6E145B9" w14:textId="15A19EA9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B3C9B47" w14:textId="77777777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3F1DE12A" w14:textId="4FB7B2CA" w:rsidR="00830B3E" w:rsidRPr="00142343" w:rsidRDefault="00830B3E" w:rsidP="00830B3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21682F" w:rsidRPr="00142343" w14:paraId="520F653C" w14:textId="77777777" w:rsidTr="00830B3E">
        <w:trPr>
          <w:trHeight w:hRule="exact" w:val="391"/>
        </w:trPr>
        <w:tc>
          <w:tcPr>
            <w:tcW w:w="3276" w:type="dxa"/>
          </w:tcPr>
          <w:p w14:paraId="4289281C" w14:textId="77777777" w:rsidR="0021682F" w:rsidRPr="00142343" w:rsidRDefault="0021682F" w:rsidP="0021682F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22D4A266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5266EFEE" w14:textId="7123BD6A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1682F" w:rsidRPr="00142343" w14:paraId="417E089F" w14:textId="77777777" w:rsidTr="00830B3E">
        <w:trPr>
          <w:trHeight w:hRule="exact" w:val="391"/>
        </w:trPr>
        <w:tc>
          <w:tcPr>
            <w:tcW w:w="3276" w:type="dxa"/>
          </w:tcPr>
          <w:p w14:paraId="4A8B99C6" w14:textId="77777777" w:rsidR="0021682F" w:rsidRPr="00142343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22D5EAD" w14:textId="77777777" w:rsidR="0021682F" w:rsidRPr="00142343" w:rsidRDefault="0021682F" w:rsidP="003D7003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195E365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4E417DA5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142343" w14:paraId="643DED7D" w14:textId="77777777" w:rsidTr="00830B3E">
        <w:trPr>
          <w:trHeight w:hRule="exact" w:val="362"/>
        </w:trPr>
        <w:tc>
          <w:tcPr>
            <w:tcW w:w="3276" w:type="dxa"/>
          </w:tcPr>
          <w:p w14:paraId="33AB9E97" w14:textId="17B2A257" w:rsidR="0021682F" w:rsidRPr="00142343" w:rsidRDefault="0021682F" w:rsidP="003D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9" w:type="dxa"/>
            <w:gridSpan w:val="2"/>
          </w:tcPr>
          <w:p w14:paraId="62975DD1" w14:textId="1963039F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63F70A31" w14:textId="0EEAF60F" w:rsidR="0021682F" w:rsidRPr="00142343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4EEFE4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4A55BB7E" w14:textId="2441E495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606BD6B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B9D9A3F" w14:textId="46D63F29" w:rsidR="0021682F" w:rsidRPr="00142343" w:rsidRDefault="0021682F" w:rsidP="0021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0D2DB8F" w14:textId="185D1AB5" w:rsidR="0021682F" w:rsidRPr="00142343" w:rsidRDefault="0021682F" w:rsidP="0021682F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970AC" w:rsidRPr="00142343" w14:paraId="60A89FB5" w14:textId="77777777" w:rsidTr="00830B3E">
        <w:trPr>
          <w:trHeight w:hRule="exact" w:val="362"/>
        </w:trPr>
        <w:tc>
          <w:tcPr>
            <w:tcW w:w="3276" w:type="dxa"/>
          </w:tcPr>
          <w:p w14:paraId="6A7323FD" w14:textId="14BE47DC" w:rsidR="00E970AC" w:rsidRPr="00142343" w:rsidRDefault="00E970AC" w:rsidP="00E970AC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9" w:type="dxa"/>
            <w:gridSpan w:val="2"/>
          </w:tcPr>
          <w:p w14:paraId="5E389B1E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3CA3B18E" w14:textId="12D39783" w:rsidR="00E970AC" w:rsidRPr="00142343" w:rsidRDefault="001008DA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008DA">
              <w:rPr>
                <w:rFonts w:asciiTheme="majorBidi" w:hAnsiTheme="majorBidi" w:cstheme="majorBidi"/>
                <w:sz w:val="30"/>
                <w:szCs w:val="30"/>
              </w:rPr>
              <w:t>192,433</w:t>
            </w:r>
          </w:p>
        </w:tc>
        <w:tc>
          <w:tcPr>
            <w:tcW w:w="236" w:type="dxa"/>
            <w:gridSpan w:val="2"/>
          </w:tcPr>
          <w:p w14:paraId="6EDF5E6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0A34F8F3" w14:textId="4D33F018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74,36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38" w:type="dxa"/>
            <w:gridSpan w:val="2"/>
          </w:tcPr>
          <w:p w14:paraId="2D3F34DB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CDB8056" w14:textId="6A874828" w:rsidR="00E970AC" w:rsidRPr="00142343" w:rsidRDefault="001008DA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08DA">
              <w:rPr>
                <w:rFonts w:asciiTheme="majorBidi" w:hAnsiTheme="majorBidi" w:cstheme="majorBidi"/>
                <w:sz w:val="30"/>
                <w:szCs w:val="30"/>
              </w:rPr>
              <w:t>153,754</w:t>
            </w:r>
          </w:p>
        </w:tc>
        <w:tc>
          <w:tcPr>
            <w:tcW w:w="236" w:type="dxa"/>
          </w:tcPr>
          <w:p w14:paraId="3BD747B9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4CE74E03" w14:textId="74A41B25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61,976</w:t>
            </w:r>
          </w:p>
        </w:tc>
      </w:tr>
      <w:tr w:rsidR="00E970AC" w:rsidRPr="00142343" w14:paraId="0CD43A00" w14:textId="77777777" w:rsidTr="00830B3E">
        <w:trPr>
          <w:trHeight w:hRule="exact" w:val="362"/>
        </w:trPr>
        <w:tc>
          <w:tcPr>
            <w:tcW w:w="3276" w:type="dxa"/>
          </w:tcPr>
          <w:p w14:paraId="23A8DD95" w14:textId="3296E24E" w:rsidR="00E970AC" w:rsidRPr="00142343" w:rsidRDefault="00E970AC" w:rsidP="00E970AC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9" w:type="dxa"/>
            <w:gridSpan w:val="2"/>
          </w:tcPr>
          <w:p w14:paraId="20495447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3832F5A5" w14:textId="06A9E9CE" w:rsidR="00E970AC" w:rsidRPr="00142343" w:rsidRDefault="00C052B5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gridSpan w:val="2"/>
          </w:tcPr>
          <w:p w14:paraId="16068A38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3F14091" w14:textId="65E2866C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8" w:type="dxa"/>
            <w:gridSpan w:val="2"/>
            <w:vAlign w:val="bottom"/>
          </w:tcPr>
          <w:p w14:paraId="2946B35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85A36EB" w14:textId="16AE9EE4" w:rsidR="00E970AC" w:rsidRPr="00142343" w:rsidRDefault="00C052B5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vAlign w:val="bottom"/>
          </w:tcPr>
          <w:p w14:paraId="57F99EF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14:paraId="1E53B85B" w14:textId="1246A963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E970AC" w:rsidRPr="00142343" w14:paraId="6E6BAA9B" w14:textId="77777777" w:rsidTr="00830B3E">
        <w:trPr>
          <w:trHeight w:hRule="exact" w:val="362"/>
        </w:trPr>
        <w:tc>
          <w:tcPr>
            <w:tcW w:w="3276" w:type="dxa"/>
          </w:tcPr>
          <w:p w14:paraId="28413995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94AC2C0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E2460" w14:textId="7AE43CDA" w:rsidR="00E970AC" w:rsidRPr="00142343" w:rsidRDefault="001008DA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192,446</w:t>
            </w:r>
          </w:p>
        </w:tc>
        <w:tc>
          <w:tcPr>
            <w:tcW w:w="236" w:type="dxa"/>
            <w:gridSpan w:val="2"/>
          </w:tcPr>
          <w:p w14:paraId="436674E8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4C9FAFD6" w14:textId="7D501C51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74,68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gridSpan w:val="2"/>
            <w:vAlign w:val="bottom"/>
          </w:tcPr>
          <w:p w14:paraId="2529907E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ECE4" w14:textId="20FF67D1" w:rsidR="00E970AC" w:rsidRPr="00142343" w:rsidRDefault="001008DA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153,767</w:t>
            </w:r>
          </w:p>
        </w:tc>
        <w:tc>
          <w:tcPr>
            <w:tcW w:w="236" w:type="dxa"/>
            <w:vAlign w:val="bottom"/>
          </w:tcPr>
          <w:p w14:paraId="73C4CCBA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24586660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62,288</w:t>
            </w:r>
          </w:p>
        </w:tc>
      </w:tr>
      <w:tr w:rsidR="00E970AC" w:rsidRPr="00142343" w14:paraId="274E142B" w14:textId="77777777" w:rsidTr="00830B3E">
        <w:trPr>
          <w:trHeight w:hRule="exact" w:val="362"/>
        </w:trPr>
        <w:tc>
          <w:tcPr>
            <w:tcW w:w="3276" w:type="dxa"/>
          </w:tcPr>
          <w:p w14:paraId="3F8D762F" w14:textId="77777777" w:rsidR="00E970AC" w:rsidRPr="00142343" w:rsidRDefault="00E970AC" w:rsidP="00E970AC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0FBD1C0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47AA8313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733EF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42E252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4BF128F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DBCBEDA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14:paraId="1375BFDC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0AC" w:rsidRPr="00142343" w14:paraId="2C2A5A14" w14:textId="77777777" w:rsidTr="00830B3E">
        <w:trPr>
          <w:trHeight w:hRule="exact" w:val="362"/>
        </w:trPr>
        <w:tc>
          <w:tcPr>
            <w:tcW w:w="3276" w:type="dxa"/>
          </w:tcPr>
          <w:p w14:paraId="1DB14945" w14:textId="743DBFFE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9" w:type="dxa"/>
            <w:gridSpan w:val="2"/>
          </w:tcPr>
          <w:p w14:paraId="35549F6E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A74FDC1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3790D5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FBC0C4C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C30C667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63854EE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F05644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0AC" w:rsidRPr="00142343" w14:paraId="7682DD5E" w14:textId="77777777" w:rsidTr="00830B3E">
        <w:trPr>
          <w:trHeight w:hRule="exact" w:val="362"/>
        </w:trPr>
        <w:tc>
          <w:tcPr>
            <w:tcW w:w="3276" w:type="dxa"/>
          </w:tcPr>
          <w:p w14:paraId="46F1C76E" w14:textId="4667800A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38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9" w:type="dxa"/>
            <w:gridSpan w:val="2"/>
          </w:tcPr>
          <w:p w14:paraId="447C9603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7A93BCC4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0BD9694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54466A7B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C6FCBCC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7EA2627" w14:textId="0950ABF6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71833A9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0AC" w:rsidRPr="00142343" w14:paraId="20FE1490" w14:textId="77777777" w:rsidTr="00830B3E">
        <w:trPr>
          <w:trHeight w:val="398"/>
        </w:trPr>
        <w:tc>
          <w:tcPr>
            <w:tcW w:w="3276" w:type="dxa"/>
          </w:tcPr>
          <w:p w14:paraId="5954D253" w14:textId="0BA7D6EE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9" w:type="dxa"/>
            <w:gridSpan w:val="2"/>
          </w:tcPr>
          <w:p w14:paraId="261598F0" w14:textId="15A8FD0B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bottom"/>
          </w:tcPr>
          <w:p w14:paraId="25990069" w14:textId="53767092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63C">
              <w:rPr>
                <w:rFonts w:asciiTheme="majorBidi" w:hAnsiTheme="majorBidi" w:cstheme="majorBidi" w:hint="cs"/>
                <w:sz w:val="30"/>
                <w:szCs w:val="30"/>
                <w:cs/>
              </w:rPr>
              <w:t>630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9B19216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2C3E3CF2" w14:textId="196F97A8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3,00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38" w:type="dxa"/>
            <w:gridSpan w:val="2"/>
            <w:vAlign w:val="bottom"/>
          </w:tcPr>
          <w:p w14:paraId="6AB4D991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370B7EB8" w14:textId="01C98050" w:rsidR="00E970AC" w:rsidRPr="00142343" w:rsidRDefault="00DF1ADD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1ADD"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  <w:tc>
          <w:tcPr>
            <w:tcW w:w="236" w:type="dxa"/>
            <w:vAlign w:val="bottom"/>
          </w:tcPr>
          <w:p w14:paraId="4F093A06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14:paraId="3003E893" w14:textId="5FD74345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</w:tr>
      <w:tr w:rsidR="00E970AC" w:rsidRPr="00142343" w14:paraId="612D4841" w14:textId="77777777" w:rsidTr="00830B3E">
        <w:trPr>
          <w:trHeight w:val="424"/>
        </w:trPr>
        <w:tc>
          <w:tcPr>
            <w:tcW w:w="3276" w:type="dxa"/>
          </w:tcPr>
          <w:p w14:paraId="031E4395" w14:textId="09A74E40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gridSpan w:val="2"/>
          </w:tcPr>
          <w:p w14:paraId="3B136F3D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29F0FF59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191,816</w:t>
            </w:r>
          </w:p>
        </w:tc>
        <w:tc>
          <w:tcPr>
            <w:tcW w:w="236" w:type="dxa"/>
            <w:gridSpan w:val="2"/>
            <w:vAlign w:val="bottom"/>
          </w:tcPr>
          <w:p w14:paraId="42972E4E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1D3DC4C0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77,682</w:t>
            </w:r>
          </w:p>
        </w:tc>
        <w:tc>
          <w:tcPr>
            <w:tcW w:w="238" w:type="dxa"/>
            <w:gridSpan w:val="2"/>
            <w:vAlign w:val="bottom"/>
          </w:tcPr>
          <w:p w14:paraId="4D066855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2219B873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153,306</w:t>
            </w:r>
          </w:p>
        </w:tc>
        <w:tc>
          <w:tcPr>
            <w:tcW w:w="236" w:type="dxa"/>
            <w:vAlign w:val="bottom"/>
          </w:tcPr>
          <w:p w14:paraId="0D95BE5D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117AEFD0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61,468</w:t>
            </w:r>
          </w:p>
        </w:tc>
      </w:tr>
      <w:tr w:rsidR="00E970AC" w:rsidRPr="00142343" w14:paraId="7197711C" w14:textId="77777777" w:rsidTr="00830B3E">
        <w:trPr>
          <w:trHeight w:val="424"/>
        </w:trPr>
        <w:tc>
          <w:tcPr>
            <w:tcW w:w="3276" w:type="dxa"/>
          </w:tcPr>
          <w:p w14:paraId="52B9B979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A0D3C7C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bottom"/>
          </w:tcPr>
          <w:p w14:paraId="28D63F9C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52FFFD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11336F38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D3E76CE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6060B744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63A469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7EA741E2" w14:textId="7777777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0AC" w:rsidRPr="00142343" w14:paraId="612DE758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3910F482" w14:textId="234A640A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  <w:p w14:paraId="773C7E3C" w14:textId="77777777" w:rsidR="00E970AC" w:rsidRPr="00142343" w:rsidRDefault="00E970AC" w:rsidP="00E970AC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3B888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7D8B399B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970AC" w:rsidRPr="00142343" w14:paraId="7FA662BC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008F95BE" w14:textId="77ECA2FB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252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1F705106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32E11319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970AC" w:rsidRPr="00142343" w14:paraId="6FF57D7C" w14:textId="77777777" w:rsidTr="003D7003">
        <w:trPr>
          <w:trHeight w:hRule="exact" w:val="839"/>
        </w:trPr>
        <w:tc>
          <w:tcPr>
            <w:tcW w:w="3285" w:type="dxa"/>
            <w:gridSpan w:val="2"/>
          </w:tcPr>
          <w:p w14:paraId="253C0290" w14:textId="0CAF7679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47EF54C9" w14:textId="1801ADFE" w:rsidR="00E970AC" w:rsidRPr="00142343" w:rsidRDefault="00E970AC" w:rsidP="00E970AC">
            <w:pPr>
              <w:tabs>
                <w:tab w:val="clear" w:pos="227"/>
                <w:tab w:val="left" w:pos="0"/>
              </w:tabs>
              <w:ind w:left="350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  <w:tc>
          <w:tcPr>
            <w:tcW w:w="990" w:type="dxa"/>
          </w:tcPr>
          <w:p w14:paraId="43948C25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D13B36" w14:textId="194D7EC2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59D9634D" w14:textId="0D03E84D" w:rsidR="00E970AC" w:rsidRPr="00142343" w:rsidRDefault="00DA13DD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</w:t>
            </w:r>
            <w:r w:rsidR="00C052B5"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3C37544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gridSpan w:val="3"/>
            <w:tcBorders>
              <w:bottom w:val="double" w:sz="4" w:space="0" w:color="auto"/>
            </w:tcBorders>
            <w:vAlign w:val="bottom"/>
          </w:tcPr>
          <w:p w14:paraId="7C766194" w14:textId="67CDF157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</w:t>
            </w:r>
            <w:r w:rsidRPr="0014234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gridSpan w:val="2"/>
            <w:vAlign w:val="bottom"/>
          </w:tcPr>
          <w:p w14:paraId="648A6D97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D9B1964" w14:textId="458BBFD3" w:rsidR="00E970AC" w:rsidRPr="00142343" w:rsidRDefault="004A3F8D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52" w:type="dxa"/>
            <w:gridSpan w:val="2"/>
            <w:vAlign w:val="bottom"/>
          </w:tcPr>
          <w:p w14:paraId="3229DB82" w14:textId="77777777" w:rsidR="00E970AC" w:rsidRPr="00142343" w:rsidRDefault="00E970AC" w:rsidP="00E970A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AD6DD53" w14:textId="1CD60CF2" w:rsidR="00E970AC" w:rsidRPr="00142343" w:rsidRDefault="00E970AC" w:rsidP="00E9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193</w:t>
            </w:r>
          </w:p>
        </w:tc>
      </w:tr>
    </w:tbl>
    <w:p w14:paraId="6777B61A" w14:textId="230B2DD6" w:rsidR="003D7003" w:rsidRPr="00142343" w:rsidRDefault="003D7003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EEA234F" w14:textId="77777777" w:rsidR="003D7003" w:rsidRPr="00142343" w:rsidRDefault="003D7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142343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72CE6543" w14:textId="52F26419" w:rsidR="00E665BA" w:rsidRPr="00142343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14:paraId="730FBD90" w14:textId="77777777" w:rsidR="00E665BA" w:rsidRPr="00142343" w:rsidRDefault="00E665BA" w:rsidP="000C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142343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14234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14234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0B3E" w:rsidRPr="00142343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0DF91A14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0B7D99C9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2A322E" w:rsidRPr="00142343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142343" w:rsidRDefault="002A322E" w:rsidP="001E77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14234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142343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14234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14234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6C30FA" w14:textId="7F262F84" w:rsidR="002A322E" w:rsidRPr="00142343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14234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14234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142343" w:rsidRDefault="00D01F0F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14234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14234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AD7546" w14:textId="1FF5F62B" w:rsidR="002A322E" w:rsidRPr="00142343" w:rsidRDefault="00D01F0F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069D" w:rsidRPr="00142343" w14:paraId="75C9EAD7" w14:textId="77777777" w:rsidTr="006857A4">
        <w:tc>
          <w:tcPr>
            <w:tcW w:w="4230" w:type="dxa"/>
            <w:shd w:val="clear" w:color="auto" w:fill="auto"/>
          </w:tcPr>
          <w:p w14:paraId="0AA13F35" w14:textId="5597F9B0" w:rsidR="00BA069D" w:rsidRPr="00142343" w:rsidRDefault="00BA069D" w:rsidP="00BA06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52A6FAFF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956,</w:t>
            </w:r>
            <w:r w:rsidR="00C052B5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5975D7B2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385,511</w:t>
            </w:r>
          </w:p>
        </w:tc>
      </w:tr>
      <w:tr w:rsidR="00BA069D" w:rsidRPr="00142343" w14:paraId="69EB3EEF" w14:textId="77777777" w:rsidTr="00AA061D">
        <w:tc>
          <w:tcPr>
            <w:tcW w:w="4230" w:type="dxa"/>
            <w:shd w:val="clear" w:color="auto" w:fill="auto"/>
          </w:tcPr>
          <w:p w14:paraId="5E432600" w14:textId="77777777" w:rsidR="00BA069D" w:rsidRPr="00142343" w:rsidRDefault="00BA069D" w:rsidP="00BA06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739F726F" w:rsidR="00BA069D" w:rsidRPr="00142343" w:rsidRDefault="00C052B5" w:rsidP="00BA069D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42A9D4A4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191,38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7C72A59A" w:rsidR="00BA069D" w:rsidRPr="00142343" w:rsidRDefault="00BA069D" w:rsidP="00BA069D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454B27F3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77,102</w:t>
            </w:r>
          </w:p>
        </w:tc>
      </w:tr>
      <w:tr w:rsidR="00BA069D" w:rsidRPr="00142343" w14:paraId="429DE5E4" w14:textId="77777777" w:rsidTr="004A2919">
        <w:tc>
          <w:tcPr>
            <w:tcW w:w="4230" w:type="dxa"/>
            <w:shd w:val="clear" w:color="auto" w:fill="auto"/>
          </w:tcPr>
          <w:p w14:paraId="78142F8F" w14:textId="3E892389" w:rsidR="00BA069D" w:rsidRPr="00142343" w:rsidRDefault="00BA069D" w:rsidP="00BA06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387D91FE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4A7C70D1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(407)</w:t>
            </w:r>
          </w:p>
        </w:tc>
      </w:tr>
      <w:tr w:rsidR="00BA069D" w:rsidRPr="00142343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BA069D" w:rsidRPr="00142343" w:rsidRDefault="00BA069D" w:rsidP="00BA069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37470986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755D2474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70</w:t>
            </w:r>
          </w:p>
        </w:tc>
      </w:tr>
      <w:tr w:rsidR="00BA069D" w:rsidRPr="00142343" w14:paraId="1D2A6CF7" w14:textId="77777777" w:rsidTr="004A2919">
        <w:tc>
          <w:tcPr>
            <w:tcW w:w="4230" w:type="dxa"/>
            <w:shd w:val="clear" w:color="auto" w:fill="auto"/>
          </w:tcPr>
          <w:p w14:paraId="698D5639" w14:textId="730647F6" w:rsidR="00BA069D" w:rsidRPr="00142343" w:rsidRDefault="00BA069D" w:rsidP="00BA06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ผลขาดทุนทางภาษีลดลง</w:t>
            </w:r>
          </w:p>
        </w:tc>
        <w:tc>
          <w:tcPr>
            <w:tcW w:w="1080" w:type="dxa"/>
            <w:shd w:val="clear" w:color="auto" w:fill="auto"/>
          </w:tcPr>
          <w:p w14:paraId="6E31C589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5B3D0" w14:textId="4954A0AE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FF6E5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C6FA235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E9E1F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2F5076B" w14:textId="3EA1117D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(4,196)</w:t>
            </w:r>
          </w:p>
        </w:tc>
      </w:tr>
      <w:tr w:rsidR="00BA069D" w:rsidRPr="00142343" w14:paraId="2FA18211" w14:textId="77777777" w:rsidTr="004A2919">
        <w:tc>
          <w:tcPr>
            <w:tcW w:w="4230" w:type="dxa"/>
            <w:shd w:val="clear" w:color="auto" w:fill="auto"/>
          </w:tcPr>
          <w:p w14:paraId="2F4BF563" w14:textId="77777777" w:rsidR="00BA069D" w:rsidRPr="00142343" w:rsidRDefault="00BA069D" w:rsidP="00BA069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67713409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192,</w:t>
            </w:r>
            <w:r w:rsidR="002D6C4A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6CB92B83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74,36</w:t>
            </w:r>
            <w:r w:rsidRPr="0014234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BA069D" w:rsidRPr="00142343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BA069D" w:rsidRPr="00142343" w:rsidRDefault="00BA069D" w:rsidP="00BA069D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7E516FD4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2B3F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726FBBB3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BA069D" w:rsidRPr="00142343" w14:paraId="010FA626" w14:textId="77777777" w:rsidTr="00312F7D">
        <w:tc>
          <w:tcPr>
            <w:tcW w:w="4230" w:type="dxa"/>
            <w:shd w:val="clear" w:color="auto" w:fill="auto"/>
          </w:tcPr>
          <w:p w14:paraId="62078DCE" w14:textId="77777777" w:rsidR="00BA069D" w:rsidRPr="00142343" w:rsidRDefault="00BA069D" w:rsidP="00BA069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56D80A8D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780F619D" w:rsidR="00BA069D" w:rsidRPr="00142343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5948671" w14:textId="77777777" w:rsidR="00BA069D" w:rsidRPr="00142343" w:rsidRDefault="00BA069D" w:rsidP="00BA06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3A18EC41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</w:p>
        </w:tc>
      </w:tr>
      <w:tr w:rsidR="00BA069D" w:rsidRPr="00142343" w14:paraId="2BA167BC" w14:textId="77777777" w:rsidTr="00312F7D">
        <w:tc>
          <w:tcPr>
            <w:tcW w:w="4230" w:type="dxa"/>
            <w:shd w:val="clear" w:color="auto" w:fill="auto"/>
          </w:tcPr>
          <w:p w14:paraId="50659EF9" w14:textId="0309F6C8" w:rsidR="00BA069D" w:rsidRPr="00142343" w:rsidRDefault="00BA069D" w:rsidP="00BA069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90A5E0" w14:textId="65EFC3F2" w:rsidR="00BA069D" w:rsidRPr="00142343" w:rsidRDefault="00C052B5" w:rsidP="00BA069D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31304C94" w:rsidR="00BA069D" w:rsidRPr="00ED7A7D" w:rsidRDefault="00BA069D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7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</w:t>
            </w:r>
            <w:r w:rsidRPr="006D4E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CA9C7" w14:textId="611DA241" w:rsidR="00BA069D" w:rsidRPr="00142343" w:rsidRDefault="00BA069D" w:rsidP="00BA069D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BA069D" w:rsidRPr="00142343" w:rsidRDefault="00BA069D" w:rsidP="00BA0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4FEDEF05" w:rsidR="00BA069D" w:rsidRPr="00142343" w:rsidRDefault="00BA069D" w:rsidP="00BA069D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77,682</w:t>
            </w:r>
          </w:p>
        </w:tc>
      </w:tr>
    </w:tbl>
    <w:p w14:paraId="187FBFDF" w14:textId="0EA9F926" w:rsidR="00B31608" w:rsidRPr="00142343" w:rsidRDefault="00B3160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142343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3F1A625" w:rsidR="003E6FE0" w:rsidRPr="0014234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3E6FE0" w:rsidRPr="0014234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142343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63E81E79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43D9F554" w:rsidR="00830B3E" w:rsidRPr="00142343" w:rsidRDefault="00830B3E" w:rsidP="0083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3E6FE0" w:rsidRPr="00142343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3E6FE0" w:rsidRPr="00142343" w:rsidRDefault="003E6FE0" w:rsidP="003E6FE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3E6FE0" w:rsidRPr="0014234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14234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3E6FE0" w:rsidRPr="0014234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3E6FE0" w:rsidRPr="0014234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9EB54" w14:textId="47DE786F" w:rsidR="003E6FE0" w:rsidRPr="0014234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3E6FE0" w:rsidRPr="0014234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3E6FE0" w:rsidRPr="0014234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14234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3E6FE0" w:rsidRPr="00142343" w:rsidRDefault="003E6FE0" w:rsidP="003E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3E6FE0" w:rsidRPr="00142343" w:rsidRDefault="003E6FE0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CCE9F" w14:textId="76A5A928" w:rsidR="003E6FE0" w:rsidRPr="00142343" w:rsidRDefault="00D01F0F" w:rsidP="003E6F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667D5" w:rsidRPr="00142343" w14:paraId="07A0026A" w14:textId="77777777" w:rsidTr="006857A4">
        <w:tc>
          <w:tcPr>
            <w:tcW w:w="4230" w:type="dxa"/>
            <w:shd w:val="clear" w:color="auto" w:fill="auto"/>
          </w:tcPr>
          <w:p w14:paraId="5CEA8F3D" w14:textId="20C0BBE1" w:rsidR="00F667D5" w:rsidRPr="00142343" w:rsidRDefault="00F667D5" w:rsidP="00F667D5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26C501BD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906,392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20AD00AC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377,783</w:t>
            </w:r>
          </w:p>
        </w:tc>
      </w:tr>
      <w:tr w:rsidR="00F667D5" w:rsidRPr="00142343" w14:paraId="1A4FECFC" w14:textId="77777777" w:rsidTr="003E6FE0">
        <w:tc>
          <w:tcPr>
            <w:tcW w:w="4230" w:type="dxa"/>
            <w:shd w:val="clear" w:color="auto" w:fill="auto"/>
          </w:tcPr>
          <w:p w14:paraId="2089621E" w14:textId="77777777" w:rsidR="00F667D5" w:rsidRPr="00142343" w:rsidRDefault="00F667D5" w:rsidP="00F667D5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3B046A57" w:rsidR="00F667D5" w:rsidRPr="00142343" w:rsidRDefault="001F2B3F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6EE07424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181,278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125D9CDB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2A87BAD8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75,557</w:t>
            </w:r>
          </w:p>
        </w:tc>
      </w:tr>
      <w:tr w:rsidR="00F667D5" w:rsidRPr="00142343" w14:paraId="76B0FC1E" w14:textId="77777777" w:rsidTr="003E6FE0">
        <w:tc>
          <w:tcPr>
            <w:tcW w:w="4230" w:type="dxa"/>
            <w:shd w:val="clear" w:color="auto" w:fill="auto"/>
          </w:tcPr>
          <w:p w14:paraId="7D381147" w14:textId="2230DFBC" w:rsidR="00F667D5" w:rsidRPr="00142343" w:rsidRDefault="00F667D5" w:rsidP="00F667D5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AFBCC6C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E4059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576C93" w14:textId="33D48A08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(28,556)</w:t>
            </w:r>
          </w:p>
        </w:tc>
        <w:tc>
          <w:tcPr>
            <w:tcW w:w="236" w:type="dxa"/>
            <w:shd w:val="clear" w:color="auto" w:fill="auto"/>
          </w:tcPr>
          <w:p w14:paraId="71ED1FDC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0EC40AC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79C2CD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43314C7" w14:textId="0EADB667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(14,868)</w:t>
            </w:r>
          </w:p>
        </w:tc>
      </w:tr>
      <w:tr w:rsidR="00F667D5" w:rsidRPr="00142343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F667D5" w:rsidRPr="00142343" w:rsidRDefault="00F667D5" w:rsidP="00F667D5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7BC01F9B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3115C449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(355)</w:t>
            </w:r>
          </w:p>
        </w:tc>
      </w:tr>
      <w:tr w:rsidR="00F667D5" w:rsidRPr="00142343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F667D5" w:rsidRPr="00142343" w:rsidRDefault="00F667D5" w:rsidP="00F667D5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75C8A289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537FF5D7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</w:tr>
      <w:tr w:rsidR="00F667D5" w:rsidRPr="00142343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F667D5" w:rsidRPr="00142343" w:rsidRDefault="00F667D5" w:rsidP="00F667D5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7BD5E76E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2D6C4A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</w:t>
            </w:r>
            <w:r w:rsidR="0020005C"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0120550B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61,976</w:t>
            </w:r>
          </w:p>
        </w:tc>
      </w:tr>
      <w:tr w:rsidR="00F667D5" w:rsidRPr="00142343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F667D5" w:rsidRPr="00142343" w:rsidRDefault="00F667D5" w:rsidP="00F667D5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7FDBC760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2B3F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3AA99CE9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F667D5" w:rsidRPr="00142343" w14:paraId="1F5E1AA6" w14:textId="77777777" w:rsidTr="00BE0582">
        <w:tc>
          <w:tcPr>
            <w:tcW w:w="4230" w:type="dxa"/>
            <w:shd w:val="clear" w:color="auto" w:fill="auto"/>
          </w:tcPr>
          <w:p w14:paraId="1DD7872C" w14:textId="77777777" w:rsidR="00F667D5" w:rsidRPr="00142343" w:rsidRDefault="00F667D5" w:rsidP="00F667D5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70695D33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C7AE" w14:textId="3A3BDEDB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D6C4A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6691665" w14:textId="77777777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BB73" w14:textId="3BBE4FAE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(820)</w:t>
            </w:r>
          </w:p>
        </w:tc>
      </w:tr>
      <w:tr w:rsidR="00F667D5" w:rsidRPr="00142343" w14:paraId="528FF9C0" w14:textId="77777777" w:rsidTr="007A4FD5">
        <w:tc>
          <w:tcPr>
            <w:tcW w:w="4230" w:type="dxa"/>
            <w:shd w:val="clear" w:color="auto" w:fill="auto"/>
          </w:tcPr>
          <w:p w14:paraId="78310D0C" w14:textId="19614A6B" w:rsidR="00F667D5" w:rsidRPr="00142343" w:rsidRDefault="00F667D5" w:rsidP="00F667D5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CE6EC9" w14:textId="7724D849" w:rsidR="00F667D5" w:rsidRPr="00142343" w:rsidRDefault="001F2B3F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34C27478" w:rsidR="00F667D5" w:rsidRPr="00142343" w:rsidRDefault="00F667D5" w:rsidP="00F667D5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153,306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AF8D94A" w14:textId="1784D6E4" w:rsidR="00F667D5" w:rsidRPr="00142343" w:rsidRDefault="00F667D5" w:rsidP="00F667D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F667D5" w:rsidRPr="00142343" w:rsidRDefault="00F667D5" w:rsidP="00F6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255FB6DC" w:rsidR="00F667D5" w:rsidRPr="00142343" w:rsidRDefault="00F667D5" w:rsidP="00142343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61,468</w:t>
            </w:r>
          </w:p>
        </w:tc>
      </w:tr>
    </w:tbl>
    <w:p w14:paraId="125586E1" w14:textId="605F5597" w:rsidR="0043279C" w:rsidRPr="00142343" w:rsidRDefault="004F756D" w:rsidP="00E0038D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446359AC" w14:textId="77777777" w:rsidR="0043279C" w:rsidRPr="00142343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CEBEAB" w14:textId="4BFBADE6" w:rsidR="005B3B34" w:rsidRPr="00142343" w:rsidRDefault="008718D6" w:rsidP="00B31608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</w:t>
      </w:r>
      <w:r w:rsidR="005B3B34"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142343" w:rsidRDefault="009D0C41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DD967" w14:textId="77777777" w:rsidR="00061492" w:rsidRPr="00142343" w:rsidRDefault="00061492" w:rsidP="00B3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260"/>
          <w:tab w:val="left" w:pos="19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142343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142343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14234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14234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142343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142343" w:rsidDel="00D43E7A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142343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4C585A8C" w:rsidR="00061492" w:rsidRPr="00142343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4F949D5C" w:rsidR="00061492" w:rsidRPr="00142343" w:rsidRDefault="00D01F0F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142343" w14:paraId="484FB933" w14:textId="77777777" w:rsidTr="00A53FBA">
        <w:tc>
          <w:tcPr>
            <w:tcW w:w="2759" w:type="dxa"/>
            <w:shd w:val="clear" w:color="auto" w:fill="auto"/>
          </w:tcPr>
          <w:p w14:paraId="125F4BB6" w14:textId="66F7F399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31098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15799"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142343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FB0" w:rsidRPr="00142343" w14:paraId="48823CAB" w14:textId="77777777" w:rsidTr="00C755F2">
        <w:tc>
          <w:tcPr>
            <w:tcW w:w="2759" w:type="dxa"/>
            <w:shd w:val="clear" w:color="auto" w:fill="auto"/>
          </w:tcPr>
          <w:p w14:paraId="22F0B6CE" w14:textId="7F4462A8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5799" w:rsidRPr="001423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1" w:type="dxa"/>
            <w:shd w:val="clear" w:color="auto" w:fill="auto"/>
          </w:tcPr>
          <w:p w14:paraId="07A1CB11" w14:textId="7D2A869D" w:rsidR="00664FB0" w:rsidRPr="00142343" w:rsidRDefault="00B11B6A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64FB0"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B0"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664FB0"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5799" w:rsidRPr="001423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3" w:type="dxa"/>
            <w:shd w:val="clear" w:color="auto" w:fill="auto"/>
          </w:tcPr>
          <w:p w14:paraId="64F7F090" w14:textId="78E47132" w:rsidR="00664FB0" w:rsidRPr="00142343" w:rsidRDefault="00B11B6A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64FB0"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4FB0"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64FB0" w:rsidRPr="001423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5799" w:rsidRPr="0014234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B6A8" w14:textId="5311C723" w:rsidR="00664FB0" w:rsidRPr="00142343" w:rsidRDefault="00B11B6A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0058C" w14:textId="77777777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C6BE" w14:textId="2D7CAAC8" w:rsidR="00664FB0" w:rsidRPr="00142343" w:rsidRDefault="00B11B6A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  <w:tr w:rsidR="00664FB0" w:rsidRPr="00142343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664FB0" w:rsidRPr="00142343" w:rsidRDefault="00664FB0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664FB0" w:rsidRPr="00142343" w:rsidRDefault="00664FB0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664FB0" w:rsidRPr="00142343" w:rsidRDefault="00664FB0" w:rsidP="0066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5799" w:rsidRPr="00142343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7FFF60A9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515799" w:rsidRPr="00142343" w:rsidRDefault="00515799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515799" w:rsidRPr="00142343" w:rsidRDefault="00515799" w:rsidP="00B1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799" w:rsidRPr="00142343" w14:paraId="5C2D21F1" w14:textId="77777777" w:rsidTr="00BE0582">
        <w:tc>
          <w:tcPr>
            <w:tcW w:w="2759" w:type="dxa"/>
            <w:shd w:val="clear" w:color="auto" w:fill="auto"/>
          </w:tcPr>
          <w:p w14:paraId="7188589B" w14:textId="4EDBC7C0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1" w:type="dxa"/>
            <w:shd w:val="clear" w:color="auto" w:fill="auto"/>
          </w:tcPr>
          <w:p w14:paraId="16BC1AFD" w14:textId="4B3FB813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3" w:type="dxa"/>
            <w:shd w:val="clear" w:color="auto" w:fill="auto"/>
          </w:tcPr>
          <w:p w14:paraId="49641CDF" w14:textId="2D256151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B4835C" w14:textId="1002F328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02CEC" w14:textId="5A6F4BAC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684509" w14:textId="472BEEAB" w:rsidR="00515799" w:rsidRPr="00142343" w:rsidRDefault="00515799" w:rsidP="0051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</w:tr>
    </w:tbl>
    <w:p w14:paraId="69AC6BA0" w14:textId="21130D59" w:rsidR="00051CA1" w:rsidRPr="00142343" w:rsidRDefault="00051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4DD1C6" w14:textId="79928240" w:rsidR="005B3B34" w:rsidRPr="00142343" w:rsidRDefault="005B3B34" w:rsidP="00E0038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016DF18F" w14:textId="2171AEB2" w:rsidR="008118A1" w:rsidRPr="00142343" w:rsidRDefault="008118A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B6DB15" w14:textId="77777777" w:rsidR="009D6DE1" w:rsidRPr="00142343" w:rsidRDefault="009D6DE1" w:rsidP="004D145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142343" w:rsidRDefault="00E530E1" w:rsidP="00654F06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4FBB00" w14:textId="166252D4" w:rsidR="00506DB3" w:rsidRPr="00142343" w:rsidRDefault="004B656D" w:rsidP="0043279C">
      <w:pPr>
        <w:tabs>
          <w:tab w:val="clear" w:pos="454"/>
          <w:tab w:val="left" w:pos="81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E33403" w:rsidRPr="00142343">
        <w:rPr>
          <w:rFonts w:ascii="Angsana New" w:hAnsi="Angsana New" w:hint="cs"/>
          <w:sz w:val="30"/>
          <w:szCs w:val="30"/>
          <w:cs/>
        </w:rPr>
        <w:t>มี</w:t>
      </w:r>
      <w:r w:rsidRPr="00142343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78C24DAC" w14:textId="77777777" w:rsidR="004B656D" w:rsidRPr="00142343" w:rsidRDefault="004B656D" w:rsidP="004B656D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6C5446E2" w14:textId="54DC7B3C" w:rsidR="005D1295" w:rsidRPr="00142343" w:rsidRDefault="005D1295" w:rsidP="004D145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142343" w:rsidRDefault="005D1295" w:rsidP="005D129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3CBD38" w14:textId="77777777" w:rsidR="00454FD4" w:rsidRPr="00142343" w:rsidRDefault="00454FD4" w:rsidP="0043279C">
      <w:pPr>
        <w:tabs>
          <w:tab w:val="clear" w:pos="454"/>
          <w:tab w:val="left" w:pos="81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233F890" w14:textId="77777777" w:rsidR="00454FD4" w:rsidRPr="00142343" w:rsidRDefault="00454FD4" w:rsidP="0043279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B7A7" w14:textId="11791744" w:rsidR="00807E8D" w:rsidRPr="00142343" w:rsidRDefault="007561D1" w:rsidP="0043279C">
      <w:pPr>
        <w:tabs>
          <w:tab w:val="clear" w:pos="454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7E8D" w:rsidRPr="00142343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="00807E8D" w:rsidRPr="00142343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="00807E8D" w:rsidRPr="00142343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p w14:paraId="4A4E2732" w14:textId="11FB3A18" w:rsidR="004B20CF" w:rsidRPr="00142343" w:rsidRDefault="004B20CF" w:rsidP="0093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13055" w14:textId="18F00BE4" w:rsidR="00475046" w:rsidRPr="00142343" w:rsidRDefault="00475046" w:rsidP="004D145D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5637F901" w14:textId="77777777" w:rsidR="00475046" w:rsidRPr="00142343" w:rsidRDefault="00475046" w:rsidP="00475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E41AD3" w14:textId="77777777" w:rsidR="00FD207F" w:rsidRPr="00142343" w:rsidRDefault="00FD207F" w:rsidP="00FD207F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142343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หากลูกค้าหรือคู่สัญญาทางการเงินไม่สามารถปฏิบัติตามภาระผูกพันตามสัญญา</w:t>
      </w:r>
    </w:p>
    <w:p w14:paraId="77DEF58A" w14:textId="2BB9F95A" w:rsidR="005D1295" w:rsidRPr="00142343" w:rsidRDefault="005D1295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C19AFE" w14:textId="4346552C" w:rsidR="00822B05" w:rsidRPr="00142343" w:rsidRDefault="005D1295" w:rsidP="004D145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B05" w:rsidRPr="00142343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963CEFF" w14:textId="77777777" w:rsidR="00822B05" w:rsidRPr="00142343" w:rsidRDefault="00822B05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090CD8" w14:textId="63160EA6" w:rsidR="00822B05" w:rsidRPr="00142343" w:rsidRDefault="00822B05" w:rsidP="00804754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847A8" w:rsidRPr="00142343">
        <w:rPr>
          <w:rFonts w:asciiTheme="majorBidi" w:hAnsiTheme="majorBidi" w:cstheme="majorBidi"/>
          <w:sz w:val="30"/>
          <w:szCs w:val="30"/>
          <w:cs/>
        </w:rPr>
        <w:br/>
      </w:r>
      <w:r w:rsidR="00FD207F" w:rsidRPr="0014234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285A3C07" w14:textId="77777777" w:rsidR="000430B7" w:rsidRPr="00142343" w:rsidRDefault="000430B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ED0CFF" w14:textId="7A049DD9" w:rsidR="000430B7" w:rsidRPr="00142343" w:rsidRDefault="000430B7" w:rsidP="004D145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155624978"/>
      <w:r w:rsidRPr="00142343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เงินลงทุนในตราสารหนี้ </w:t>
      </w:r>
    </w:p>
    <w:p w14:paraId="1E18484A" w14:textId="77777777" w:rsidR="000430B7" w:rsidRPr="00142343" w:rsidRDefault="000430B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47082" w14:textId="7E15141E" w:rsidR="00C357C8" w:rsidRPr="00142343" w:rsidRDefault="000430B7" w:rsidP="000430B7">
      <w:pPr>
        <w:tabs>
          <w:tab w:val="clear" w:pos="907"/>
          <w:tab w:val="left" w:pos="1080"/>
          <w:tab w:val="left" w:pos="144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ถูกจำกัดเนื่องจากบริษัทมีการลงทุนในตราสารหนี้ที่มีสภาพคล่องและอันดับความน่าเชื่อถือสูง</w:t>
      </w:r>
    </w:p>
    <w:bookmarkEnd w:id="7"/>
    <w:p w14:paraId="65865AD4" w14:textId="055333CF" w:rsidR="00654F06" w:rsidRPr="00142343" w:rsidRDefault="00654F06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5D404C" w14:textId="072B2870" w:rsidR="00543AB1" w:rsidRPr="00142343" w:rsidRDefault="00543AB1" w:rsidP="004D145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Pr="00142343">
        <w:rPr>
          <w:rFonts w:asciiTheme="majorBidi" w:hAnsiTheme="majorBidi" w:cstheme="majorBidi"/>
          <w:sz w:val="30"/>
          <w:szCs w:val="30"/>
        </w:rPr>
        <w:t xml:space="preserve"> </w:t>
      </w:r>
    </w:p>
    <w:p w14:paraId="1D786FDA" w14:textId="77777777" w:rsidR="00543AB1" w:rsidRPr="00142343" w:rsidRDefault="00543AB1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B6139A" w14:textId="64DA07F9" w:rsidR="00E05EE7" w:rsidRPr="00142343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142343">
        <w:rPr>
          <w:rFonts w:ascii="Angsana New" w:hAnsi="Angsana New"/>
          <w:spacing w:val="-4"/>
          <w:sz w:val="30"/>
          <w:szCs w:val="30"/>
          <w:cs/>
        </w:rPr>
        <w:t>ของลูกค้า</w:t>
      </w:r>
      <w:r w:rsidR="004446DE" w:rsidRPr="00142343">
        <w:rPr>
          <w:rFonts w:ascii="Angsana New" w:hAnsi="Angsana New"/>
          <w:spacing w:val="-4"/>
          <w:sz w:val="30"/>
          <w:szCs w:val="30"/>
          <w:cs/>
        </w:rPr>
        <w:br/>
      </w:r>
      <w:r w:rsidRPr="00142343">
        <w:rPr>
          <w:rFonts w:ascii="Angsana New" w:hAnsi="Angsana New"/>
          <w:spacing w:val="-4"/>
          <w:sz w:val="30"/>
          <w:szCs w:val="30"/>
          <w:cs/>
        </w:rPr>
        <w:t>แต่ละราย รวมถึงความเสี่ยงที่เกี่ยวข้องกับอุตสาหกรรมและประเทศที่ลูกค้าดำเนินธุรกิจอยู่</w:t>
      </w:r>
      <w:r w:rsidRPr="00142343">
        <w:rPr>
          <w:rFonts w:ascii="Angsana New" w:hAnsi="Angsana New"/>
          <w:sz w:val="30"/>
          <w:szCs w:val="30"/>
        </w:rPr>
        <w:t xml:space="preserve"> </w:t>
      </w:r>
    </w:p>
    <w:p w14:paraId="271ABE02" w14:textId="77777777" w:rsidR="00E05EE7" w:rsidRPr="00142343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F81C02" w14:textId="77777777" w:rsidR="00E05EE7" w:rsidRPr="00142343" w:rsidRDefault="00E05EE7" w:rsidP="00E05EE7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145744EE" w14:textId="77777777" w:rsidR="00E05EE7" w:rsidRPr="00142343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C2DE2" w14:textId="58562654" w:rsidR="00E05EE7" w:rsidRPr="00142343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Pr="0014234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42343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8" w:name="_Hlk59433075"/>
      <w:r w:rsidRPr="00142343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142343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8"/>
      <w:r w:rsidRPr="00142343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F79259F" w14:textId="77777777" w:rsidR="00E05EE7" w:rsidRPr="00142343" w:rsidRDefault="00E05EE7" w:rsidP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51B9A" w14:textId="62A75E95" w:rsidR="00E05EE7" w:rsidRPr="00142343" w:rsidRDefault="00E05EE7" w:rsidP="00E05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53EE3" w:rsidRPr="00142343">
        <w:rPr>
          <w:rFonts w:ascii="Angsana New" w:hAnsi="Angsana New"/>
          <w:sz w:val="30"/>
          <w:szCs w:val="30"/>
        </w:rPr>
        <w:t>6</w:t>
      </w:r>
    </w:p>
    <w:p w14:paraId="594265B7" w14:textId="1CE8C46B" w:rsidR="0043279C" w:rsidRPr="00142343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</w:rPr>
        <w:br w:type="page"/>
      </w:r>
    </w:p>
    <w:p w14:paraId="6344F0B9" w14:textId="5AC72CA1" w:rsidR="0010422A" w:rsidRPr="00142343" w:rsidRDefault="0010422A" w:rsidP="004D145D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ความเสี่ยงด้านสภาพคล่อง</w:t>
      </w:r>
    </w:p>
    <w:p w14:paraId="66D3E1D7" w14:textId="77777777" w:rsidR="0010422A" w:rsidRPr="00142343" w:rsidRDefault="0010422A" w:rsidP="0037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2042F" w14:textId="3D3D86F6" w:rsidR="00DA33AF" w:rsidRPr="00142343" w:rsidRDefault="00996323" w:rsidP="00645505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เพื่อใช้ในการดำเนินงานของกลุ่มบริษัท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รวมถึงการชำระหนี้สินที่</w:t>
      </w:r>
      <w:r w:rsidR="00AC7D9E" w:rsidRPr="00142343">
        <w:rPr>
          <w:rFonts w:ascii="Angsana New" w:hAnsi="Angsana New"/>
          <w:sz w:val="30"/>
          <w:szCs w:val="30"/>
          <w:cs/>
        </w:rPr>
        <w:br/>
      </w:r>
      <w:r w:rsidRPr="00142343">
        <w:rPr>
          <w:rFonts w:ascii="Angsana New" w:hAnsi="Angsana New"/>
          <w:sz w:val="30"/>
          <w:szCs w:val="30"/>
          <w:cs/>
        </w:rPr>
        <w:t>ครบกำหนดชำระ</w:t>
      </w:r>
      <w:bookmarkStart w:id="9" w:name="_Hlk155625300"/>
      <w:r w:rsidRPr="00142343">
        <w:rPr>
          <w:rFonts w:ascii="Angsana New" w:hAnsi="Angsana New"/>
          <w:sz w:val="30"/>
          <w:szCs w:val="30"/>
          <w:cs/>
        </w:rPr>
        <w:t xml:space="preserve"> เพื่อลดความเสี่ยงจากการขาดสภาพคล่องในอนาคต</w:t>
      </w:r>
      <w:bookmarkEnd w:id="9"/>
    </w:p>
    <w:p w14:paraId="7C6F6FC5" w14:textId="77777777" w:rsidR="00645505" w:rsidRPr="00142343" w:rsidRDefault="00645505" w:rsidP="00645505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6FDE6" w14:textId="51FEC4F7" w:rsidR="00956402" w:rsidRPr="00142343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หนี้สินทางการเงินที่มีภาระดอกเบี้ย ณ วันที่ </w:t>
      </w:r>
      <w:r w:rsidR="00F80FDC" w:rsidRPr="00142343">
        <w:rPr>
          <w:rFonts w:ascii="Angsana New" w:hAnsi="Angsana New"/>
          <w:sz w:val="30"/>
          <w:szCs w:val="30"/>
        </w:rPr>
        <w:t>31</w:t>
      </w:r>
      <w:r w:rsidRPr="00142343">
        <w:rPr>
          <w:rFonts w:ascii="Angsana New" w:hAnsi="Angsana New"/>
          <w:sz w:val="30"/>
          <w:szCs w:val="30"/>
          <w:cs/>
        </w:rPr>
        <w:t xml:space="preserve"> ธันวาคม มีอัตราผลตอบแทนที่แท้จริง และระยะเวลาที่ครบกำหนดชำระ ดังนี้</w:t>
      </w:r>
    </w:p>
    <w:p w14:paraId="0EAEF173" w14:textId="77777777" w:rsidR="00DA33AF" w:rsidRPr="00142343" w:rsidRDefault="00DA33AF" w:rsidP="00DA33AF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1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350"/>
        <w:gridCol w:w="1179"/>
        <w:gridCol w:w="180"/>
        <w:gridCol w:w="1080"/>
        <w:gridCol w:w="185"/>
        <w:gridCol w:w="1169"/>
      </w:tblGrid>
      <w:tr w:rsidR="000538AA" w:rsidRPr="00142343" w14:paraId="38481B34" w14:textId="77777777" w:rsidTr="009B6EF2">
        <w:trPr>
          <w:cantSplit/>
        </w:trPr>
        <w:tc>
          <w:tcPr>
            <w:tcW w:w="3312" w:type="dxa"/>
          </w:tcPr>
          <w:p w14:paraId="6E78A254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F86CAD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96DE71C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538AA" w:rsidRPr="00142343" w14:paraId="400835AA" w14:textId="77777777" w:rsidTr="00EE4DD4">
        <w:trPr>
          <w:cantSplit/>
        </w:trPr>
        <w:tc>
          <w:tcPr>
            <w:tcW w:w="3312" w:type="dxa"/>
          </w:tcPr>
          <w:p w14:paraId="4148614C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0C97E6C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9" w:type="dxa"/>
          </w:tcPr>
          <w:p w14:paraId="1D03B899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CD8460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115C1299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4422225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48249F83" w14:textId="77777777" w:rsidR="000538AA" w:rsidRPr="00142343" w:rsidRDefault="000538AA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22C4D" w:rsidRPr="00142343" w14:paraId="0BAFD156" w14:textId="77777777" w:rsidTr="00EE4DD4">
        <w:trPr>
          <w:cantSplit/>
        </w:trPr>
        <w:tc>
          <w:tcPr>
            <w:tcW w:w="3312" w:type="dxa"/>
          </w:tcPr>
          <w:p w14:paraId="15FF82C4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0648620A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9" w:type="dxa"/>
          </w:tcPr>
          <w:p w14:paraId="21E5BC07" w14:textId="6C7A2753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6B1A55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8DDF4C9" w14:textId="07FA1452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7604AEEA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CB7366D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2C4D" w:rsidRPr="00142343" w14:paraId="542C27FF" w14:textId="77777777" w:rsidTr="00EE4DD4">
        <w:trPr>
          <w:cantSplit/>
        </w:trPr>
        <w:tc>
          <w:tcPr>
            <w:tcW w:w="3312" w:type="dxa"/>
          </w:tcPr>
          <w:p w14:paraId="72FE8CA2" w14:textId="77777777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2A660C21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9" w:type="dxa"/>
          </w:tcPr>
          <w:p w14:paraId="27EC0969" w14:textId="2D0D8DC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14234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2531B632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7F2766B7" w14:textId="3456FB79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4234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259C706B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7D918F1C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C4D" w:rsidRPr="00142343" w14:paraId="65FE8464" w14:textId="77777777" w:rsidTr="009B6EF2">
        <w:trPr>
          <w:cantSplit/>
        </w:trPr>
        <w:tc>
          <w:tcPr>
            <w:tcW w:w="3312" w:type="dxa"/>
          </w:tcPr>
          <w:p w14:paraId="3D07412C" w14:textId="05F47C6A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5BFF29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93" w:type="dxa"/>
            <w:gridSpan w:val="5"/>
          </w:tcPr>
          <w:p w14:paraId="1658C15B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22C4D" w:rsidRPr="00142343" w14:paraId="397F40AB" w14:textId="77777777" w:rsidTr="009B6EF2">
        <w:trPr>
          <w:cantSplit/>
        </w:trPr>
        <w:tc>
          <w:tcPr>
            <w:tcW w:w="3312" w:type="dxa"/>
          </w:tcPr>
          <w:p w14:paraId="3AA1CD0E" w14:textId="4CFE1025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6C445FC9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161B89B9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22C4D" w:rsidRPr="00142343" w14:paraId="2E677CD8" w14:textId="77777777" w:rsidTr="00EF32A0">
        <w:trPr>
          <w:cantSplit/>
        </w:trPr>
        <w:tc>
          <w:tcPr>
            <w:tcW w:w="3312" w:type="dxa"/>
          </w:tcPr>
          <w:p w14:paraId="6B8D4E48" w14:textId="77777777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27010589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6D3E2977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C9AC20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7DCFEB2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</w:tcPr>
          <w:p w14:paraId="0423DFEA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6F51C10A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22C4D" w:rsidRPr="00142343" w14:paraId="23DA2266" w14:textId="77777777" w:rsidTr="00EF32A0">
        <w:trPr>
          <w:cantSplit/>
        </w:trPr>
        <w:tc>
          <w:tcPr>
            <w:tcW w:w="3312" w:type="dxa"/>
          </w:tcPr>
          <w:p w14:paraId="518186BE" w14:textId="1B143728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11B0AE6" w14:textId="3C3FC790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1.21 - 3.26</w:t>
            </w:r>
          </w:p>
        </w:tc>
        <w:tc>
          <w:tcPr>
            <w:tcW w:w="1179" w:type="dxa"/>
          </w:tcPr>
          <w:p w14:paraId="357E1EA1" w14:textId="703D1AF5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18,009</w:t>
            </w:r>
          </w:p>
        </w:tc>
        <w:tc>
          <w:tcPr>
            <w:tcW w:w="180" w:type="dxa"/>
          </w:tcPr>
          <w:p w14:paraId="4269D0BE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9E316" w14:textId="7E20B784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23,822</w:t>
            </w:r>
          </w:p>
        </w:tc>
        <w:tc>
          <w:tcPr>
            <w:tcW w:w="185" w:type="dxa"/>
          </w:tcPr>
          <w:p w14:paraId="0F09A993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BB1325" w14:textId="0BD22325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41,831</w:t>
            </w:r>
          </w:p>
        </w:tc>
      </w:tr>
      <w:tr w:rsidR="00322C4D" w:rsidRPr="00142343" w14:paraId="51606BEB" w14:textId="77777777" w:rsidTr="00EF32A0">
        <w:trPr>
          <w:cantSplit/>
        </w:trPr>
        <w:tc>
          <w:tcPr>
            <w:tcW w:w="3312" w:type="dxa"/>
          </w:tcPr>
          <w:p w14:paraId="78960618" w14:textId="6FB277EA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2E74C0EE" w14:textId="77777777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01A27D4" w14:textId="2D4F3BC3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(768)</w:t>
            </w:r>
          </w:p>
        </w:tc>
        <w:tc>
          <w:tcPr>
            <w:tcW w:w="180" w:type="dxa"/>
          </w:tcPr>
          <w:p w14:paraId="1676C0CB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ED7E0" w14:textId="4D2DB569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(814)</w:t>
            </w:r>
          </w:p>
        </w:tc>
        <w:tc>
          <w:tcPr>
            <w:tcW w:w="185" w:type="dxa"/>
          </w:tcPr>
          <w:p w14:paraId="6E3CAC0D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8A15C58" w14:textId="166A6562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(1,582)</w:t>
            </w:r>
          </w:p>
        </w:tc>
      </w:tr>
      <w:tr w:rsidR="00322C4D" w:rsidRPr="00142343" w14:paraId="3D8FFDC4" w14:textId="77777777" w:rsidTr="002E1649">
        <w:trPr>
          <w:cantSplit/>
        </w:trPr>
        <w:tc>
          <w:tcPr>
            <w:tcW w:w="3312" w:type="dxa"/>
          </w:tcPr>
          <w:p w14:paraId="02666020" w14:textId="219FAADF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826C07" w14:textId="77777777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27713D0" w14:textId="08A93418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17,241</w:t>
            </w:r>
          </w:p>
        </w:tc>
        <w:tc>
          <w:tcPr>
            <w:tcW w:w="180" w:type="dxa"/>
          </w:tcPr>
          <w:p w14:paraId="4D3FDB6E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D1EA62" w14:textId="5DD0D37E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23,008</w:t>
            </w:r>
          </w:p>
        </w:tc>
        <w:tc>
          <w:tcPr>
            <w:tcW w:w="185" w:type="dxa"/>
          </w:tcPr>
          <w:p w14:paraId="0119847A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AFBEBC0" w14:textId="6EFB9DC1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40,249</w:t>
            </w:r>
          </w:p>
        </w:tc>
      </w:tr>
      <w:tr w:rsidR="00322C4D" w:rsidRPr="00142343" w14:paraId="60D83127" w14:textId="77777777" w:rsidTr="00EE4DD4">
        <w:trPr>
          <w:cantSplit/>
        </w:trPr>
        <w:tc>
          <w:tcPr>
            <w:tcW w:w="3312" w:type="dxa"/>
          </w:tcPr>
          <w:p w14:paraId="23616343" w14:textId="77777777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29CC57" w14:textId="77777777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911EFD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5EB3A4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1E6B59" w14:textId="77777777" w:rsidR="00322C4D" w:rsidRPr="00142343" w:rsidRDefault="00322C4D" w:rsidP="00322C4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</w:p>
        </w:tc>
        <w:tc>
          <w:tcPr>
            <w:tcW w:w="185" w:type="dxa"/>
          </w:tcPr>
          <w:p w14:paraId="50092E31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3DE71E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C4D" w:rsidRPr="00142343" w14:paraId="7A01F825" w14:textId="77777777" w:rsidTr="009B6EF2">
        <w:trPr>
          <w:cantSplit/>
        </w:trPr>
        <w:tc>
          <w:tcPr>
            <w:tcW w:w="3312" w:type="dxa"/>
          </w:tcPr>
          <w:p w14:paraId="3120E475" w14:textId="1392D054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55E92B41" w14:textId="7070B062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93" w:type="dxa"/>
            <w:gridSpan w:val="5"/>
          </w:tcPr>
          <w:p w14:paraId="6D2D32C7" w14:textId="60E29B6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C4D" w:rsidRPr="00142343" w14:paraId="09DC82A9" w14:textId="77777777" w:rsidTr="00EF32A0">
        <w:trPr>
          <w:cantSplit/>
        </w:trPr>
        <w:tc>
          <w:tcPr>
            <w:tcW w:w="3312" w:type="dxa"/>
          </w:tcPr>
          <w:p w14:paraId="0F7159C9" w14:textId="77777777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0A8E1F42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</w:tcPr>
          <w:p w14:paraId="0951D30A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19D29E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0B1C2C7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</w:tcPr>
          <w:p w14:paraId="2E8A1BCB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035909E0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22C4D" w:rsidRPr="00142343" w14:paraId="27B01291" w14:textId="77777777" w:rsidTr="00EF32A0">
        <w:trPr>
          <w:cantSplit/>
        </w:trPr>
        <w:tc>
          <w:tcPr>
            <w:tcW w:w="3312" w:type="dxa"/>
          </w:tcPr>
          <w:p w14:paraId="180962C5" w14:textId="77777777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B1EF13D" w14:textId="105218F5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2.08 - 3.26</w:t>
            </w:r>
          </w:p>
        </w:tc>
        <w:tc>
          <w:tcPr>
            <w:tcW w:w="1179" w:type="dxa"/>
          </w:tcPr>
          <w:p w14:paraId="2D198A8D" w14:textId="140C7B36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20,707</w:t>
            </w:r>
          </w:p>
        </w:tc>
        <w:tc>
          <w:tcPr>
            <w:tcW w:w="180" w:type="dxa"/>
          </w:tcPr>
          <w:p w14:paraId="47E51173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B3488" w14:textId="3DDF724D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36,518</w:t>
            </w:r>
          </w:p>
        </w:tc>
        <w:tc>
          <w:tcPr>
            <w:tcW w:w="185" w:type="dxa"/>
          </w:tcPr>
          <w:p w14:paraId="297B1163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56BD7B" w14:textId="4030C9D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57,225</w:t>
            </w:r>
          </w:p>
        </w:tc>
      </w:tr>
      <w:tr w:rsidR="00322C4D" w:rsidRPr="00142343" w14:paraId="6E5149B1" w14:textId="77777777" w:rsidTr="00EF32A0">
        <w:trPr>
          <w:cantSplit/>
        </w:trPr>
        <w:tc>
          <w:tcPr>
            <w:tcW w:w="3312" w:type="dxa"/>
          </w:tcPr>
          <w:p w14:paraId="794655BA" w14:textId="02EAD7CB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1A53A893" w14:textId="77777777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676C760" w14:textId="33F5238C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lang w:val="en-US"/>
              </w:rPr>
              <w:t>1,26</w:t>
            </w:r>
            <w:r w:rsidR="008545A1" w:rsidRPr="0014234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5CB7BA6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37DF9" w14:textId="0DB4C8FC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lang w:bidi="th-TH"/>
              </w:rPr>
              <w:t>1,370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5" w:type="dxa"/>
          </w:tcPr>
          <w:p w14:paraId="00149E2A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046988" w14:textId="6B8F25EA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</w:rPr>
              <w:t>2,634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22C4D" w:rsidRPr="00142343" w14:paraId="0118968B" w14:textId="77777777" w:rsidTr="002E1649">
        <w:trPr>
          <w:cantSplit/>
        </w:trPr>
        <w:tc>
          <w:tcPr>
            <w:tcW w:w="3312" w:type="dxa"/>
          </w:tcPr>
          <w:p w14:paraId="28C51A52" w14:textId="19AFEBB3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8F86DE" w14:textId="77777777" w:rsidR="00322C4D" w:rsidRPr="00142343" w:rsidRDefault="00322C4D" w:rsidP="00322C4D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935CCA4" w14:textId="6DAE6EF3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19,443</w:t>
            </w:r>
          </w:p>
        </w:tc>
        <w:tc>
          <w:tcPr>
            <w:tcW w:w="180" w:type="dxa"/>
          </w:tcPr>
          <w:p w14:paraId="3FF868D3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A37CD" w14:textId="57E364AD" w:rsidR="00322C4D" w:rsidRPr="00142343" w:rsidRDefault="00322C4D" w:rsidP="00322C4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185" w:type="dxa"/>
          </w:tcPr>
          <w:p w14:paraId="499B8272" w14:textId="77777777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E83A7C" w14:textId="499A1930" w:rsidR="00322C4D" w:rsidRPr="00142343" w:rsidRDefault="00322C4D" w:rsidP="00322C4D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54,591</w:t>
            </w:r>
          </w:p>
        </w:tc>
      </w:tr>
    </w:tbl>
    <w:p w14:paraId="4048C2D9" w14:textId="4EAA8190" w:rsidR="0043279C" w:rsidRPr="00142343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3949F3" w14:textId="77777777" w:rsidR="0043279C" w:rsidRPr="00142343" w:rsidRDefault="0043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00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7"/>
        <w:gridCol w:w="1350"/>
        <w:gridCol w:w="1170"/>
        <w:gridCol w:w="9"/>
        <w:gridCol w:w="171"/>
        <w:gridCol w:w="9"/>
        <w:gridCol w:w="1071"/>
        <w:gridCol w:w="9"/>
        <w:gridCol w:w="176"/>
        <w:gridCol w:w="9"/>
        <w:gridCol w:w="1156"/>
        <w:gridCol w:w="13"/>
      </w:tblGrid>
      <w:tr w:rsidR="00B709BB" w:rsidRPr="00142343" w14:paraId="130C53FD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2F998B7B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3088BEAF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3780" w:type="dxa"/>
            <w:gridSpan w:val="9"/>
          </w:tcPr>
          <w:p w14:paraId="0908009E" w14:textId="7CF002D1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09BB" w:rsidRPr="00142343" w14:paraId="0877488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AFED94A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DE2D78D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2743D1A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58D21B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A81307A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92D7A8F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20C3894E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709BB" w:rsidRPr="00142343" w14:paraId="6219AE0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63256E87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E0E1FF0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6EEC0D6E" w14:textId="49C092C2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CC2D98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3FE0B24" w14:textId="24432B1A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23FE45B6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6CC52497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22C4D" w:rsidRPr="00142343" w14:paraId="73BD3730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0E359E5B" w14:textId="69F1F161" w:rsidR="00322C4D" w:rsidRPr="00142343" w:rsidRDefault="00322C4D" w:rsidP="00322C4D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3A08C6CD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7DBF73B8" w14:textId="4AA0466C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14234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  <w:gridSpan w:val="2"/>
          </w:tcPr>
          <w:p w14:paraId="34C76476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065DE34" w14:textId="765133F5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4234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  <w:gridSpan w:val="2"/>
          </w:tcPr>
          <w:p w14:paraId="3F0A5AD7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0B4BBDCE" w14:textId="77777777" w:rsidR="00322C4D" w:rsidRPr="00142343" w:rsidRDefault="00322C4D" w:rsidP="00322C4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709BB" w:rsidRPr="00142343" w14:paraId="54670F9B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3CFB24D9" w14:textId="77777777" w:rsidR="00B709BB" w:rsidRPr="00142343" w:rsidRDefault="00B709BB" w:rsidP="00EE4D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C16EC7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9"/>
          </w:tcPr>
          <w:p w14:paraId="5CC388E1" w14:textId="77777777" w:rsidR="00B709BB" w:rsidRPr="00142343" w:rsidRDefault="00B709BB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3C82" w:rsidRPr="00142343" w14:paraId="1F388A31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D3FD78D" w14:textId="2804C051" w:rsidR="00933C82" w:rsidRPr="00142343" w:rsidRDefault="00933C82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098"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098"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15799"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253D19A9" w14:textId="77777777" w:rsidR="00933C82" w:rsidRPr="00142343" w:rsidRDefault="00933C82" w:rsidP="00EE4D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9"/>
          </w:tcPr>
          <w:p w14:paraId="340E2F47" w14:textId="77777777" w:rsidR="00933C82" w:rsidRPr="00142343" w:rsidRDefault="00933C82" w:rsidP="00EE4D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A27B5" w:rsidRPr="00142343" w14:paraId="1160123E" w14:textId="77777777" w:rsidTr="00B567DF">
        <w:trPr>
          <w:cantSplit/>
        </w:trPr>
        <w:tc>
          <w:tcPr>
            <w:tcW w:w="3357" w:type="dxa"/>
          </w:tcPr>
          <w:p w14:paraId="1AFC80AD" w14:textId="77777777" w:rsidR="009A27B5" w:rsidRPr="00142343" w:rsidRDefault="009A27B5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63E13886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5242580D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638CFBA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5C85E6B7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17F0D3A6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0CF440A1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15799" w:rsidRPr="00142343" w14:paraId="5E7E1E19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0EB60EFE" w14:textId="77777777" w:rsidR="00515799" w:rsidRPr="00142343" w:rsidRDefault="00515799" w:rsidP="00515799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69CF55" w14:textId="10E752A1" w:rsidR="00515799" w:rsidRPr="00142343" w:rsidRDefault="00515799" w:rsidP="0051579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1.21 - 3.26</w:t>
            </w:r>
          </w:p>
        </w:tc>
        <w:tc>
          <w:tcPr>
            <w:tcW w:w="1170" w:type="dxa"/>
          </w:tcPr>
          <w:p w14:paraId="6B43DE65" w14:textId="2CB43FE2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14,704</w:t>
            </w:r>
          </w:p>
        </w:tc>
        <w:tc>
          <w:tcPr>
            <w:tcW w:w="180" w:type="dxa"/>
            <w:gridSpan w:val="2"/>
          </w:tcPr>
          <w:p w14:paraId="25B7C5E6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2FD01D" w14:textId="15453948" w:rsidR="00515799" w:rsidRPr="00142343" w:rsidRDefault="00515799" w:rsidP="0051579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rtl/>
                <w:lang w:val="en-US"/>
              </w:rPr>
            </w:pPr>
            <w:r w:rsidRPr="00142343">
              <w:rPr>
                <w:lang w:val="en-US"/>
              </w:rPr>
              <w:t>19,716</w:t>
            </w:r>
          </w:p>
        </w:tc>
        <w:tc>
          <w:tcPr>
            <w:tcW w:w="185" w:type="dxa"/>
            <w:gridSpan w:val="2"/>
          </w:tcPr>
          <w:p w14:paraId="434FADEB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2CFF1DA" w14:textId="447C4498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34,420</w:t>
            </w:r>
          </w:p>
        </w:tc>
      </w:tr>
      <w:tr w:rsidR="00515799" w:rsidRPr="00142343" w14:paraId="01DFC92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709218A" w14:textId="605C60FD" w:rsidR="00515799" w:rsidRPr="00142343" w:rsidRDefault="00515799" w:rsidP="00515799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14587F6E" w14:textId="77777777" w:rsidR="00515799" w:rsidRPr="00142343" w:rsidRDefault="00515799" w:rsidP="0051579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1D5FB3" w14:textId="7EFCC584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(6</w:t>
            </w:r>
            <w:r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1423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5BED2D78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4F62D76" w14:textId="21289E8E" w:rsidR="00515799" w:rsidRPr="00142343" w:rsidRDefault="00515799" w:rsidP="0051579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 w:rsidRPr="00142343">
              <w:rPr>
                <w:lang w:val="en-US"/>
              </w:rPr>
              <w:t>(698)</w:t>
            </w:r>
          </w:p>
        </w:tc>
        <w:tc>
          <w:tcPr>
            <w:tcW w:w="185" w:type="dxa"/>
            <w:gridSpan w:val="2"/>
          </w:tcPr>
          <w:p w14:paraId="633ACBAD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61A49472" w14:textId="6C8EEDD0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(1,335)</w:t>
            </w:r>
          </w:p>
        </w:tc>
      </w:tr>
      <w:tr w:rsidR="00515799" w:rsidRPr="00142343" w14:paraId="691944FF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2755801F" w14:textId="242EA63C" w:rsidR="00515799" w:rsidRPr="00142343" w:rsidRDefault="00515799" w:rsidP="00515799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620F357" w14:textId="77777777" w:rsidR="00515799" w:rsidRPr="00142343" w:rsidRDefault="00515799" w:rsidP="00515799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0E6D" w14:textId="1C084D8B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14,067</w:t>
            </w:r>
          </w:p>
        </w:tc>
        <w:tc>
          <w:tcPr>
            <w:tcW w:w="180" w:type="dxa"/>
            <w:gridSpan w:val="2"/>
          </w:tcPr>
          <w:p w14:paraId="474A1974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F5747" w14:textId="07D8B5D9" w:rsidR="00515799" w:rsidRPr="00142343" w:rsidRDefault="00515799" w:rsidP="0051579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b/>
                <w:bCs/>
              </w:rPr>
            </w:pPr>
            <w:r w:rsidRPr="00142343">
              <w:rPr>
                <w:rFonts w:asciiTheme="majorBidi" w:hAnsiTheme="majorBidi" w:cstheme="majorBidi"/>
                <w:b/>
                <w:bCs/>
                <w:lang w:val="en-US"/>
              </w:rPr>
              <w:t>19,018</w:t>
            </w:r>
          </w:p>
        </w:tc>
        <w:tc>
          <w:tcPr>
            <w:tcW w:w="185" w:type="dxa"/>
            <w:gridSpan w:val="2"/>
          </w:tcPr>
          <w:p w14:paraId="4783F3FE" w14:textId="77777777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342FC4" w14:textId="615E0BB9" w:rsidR="00515799" w:rsidRPr="00142343" w:rsidRDefault="00515799" w:rsidP="0051579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33,085</w:t>
            </w:r>
          </w:p>
        </w:tc>
      </w:tr>
      <w:tr w:rsidR="002E1649" w:rsidRPr="00142343" w14:paraId="3D509E6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69370530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ECF0110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68C1F7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BE60402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234B46B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85" w:type="dxa"/>
            <w:gridSpan w:val="2"/>
          </w:tcPr>
          <w:p w14:paraId="5AFA31BB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</w:tcBorders>
          </w:tcPr>
          <w:p w14:paraId="4B52AA00" w14:textId="77777777" w:rsidR="002E1649" w:rsidRPr="00142343" w:rsidRDefault="002E1649" w:rsidP="00D1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Theme="majorBidi" w:hAnsiTheme="majorBidi" w:cstheme="majorBidi"/>
                <w:spacing w:val="2"/>
                <w:sz w:val="20"/>
                <w:szCs w:val="20"/>
              </w:rPr>
            </w:pPr>
          </w:p>
        </w:tc>
      </w:tr>
      <w:tr w:rsidR="00645505" w:rsidRPr="00142343" w14:paraId="0D45BD85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5B5F77B3" w14:textId="518AD80C" w:rsidR="00645505" w:rsidRPr="00142343" w:rsidRDefault="00645505" w:rsidP="00B567DF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15799" w:rsidRPr="001423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787FE8C3" w14:textId="77777777" w:rsidR="00645505" w:rsidRPr="00142343" w:rsidRDefault="00645505" w:rsidP="0064550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17FC4" w14:textId="77777777" w:rsidR="00645505" w:rsidRPr="0014234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05F7704" w14:textId="77777777" w:rsidR="00645505" w:rsidRPr="0014234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65B51C" w14:textId="77777777" w:rsidR="00645505" w:rsidRPr="00142343" w:rsidRDefault="00645505" w:rsidP="0064550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5DE1D926" w14:textId="77777777" w:rsidR="00645505" w:rsidRPr="0014234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3C5468D0" w14:textId="77777777" w:rsidR="00645505" w:rsidRPr="00142343" w:rsidRDefault="00645505" w:rsidP="0064550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7B5" w:rsidRPr="00142343" w14:paraId="19488DB7" w14:textId="77777777" w:rsidTr="00B567DF">
        <w:trPr>
          <w:cantSplit/>
        </w:trPr>
        <w:tc>
          <w:tcPr>
            <w:tcW w:w="3357" w:type="dxa"/>
          </w:tcPr>
          <w:p w14:paraId="2DA89F61" w14:textId="77777777" w:rsidR="009A27B5" w:rsidRPr="00142343" w:rsidRDefault="009A27B5" w:rsidP="00B567DF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38F71153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9" w:type="dxa"/>
            <w:gridSpan w:val="2"/>
          </w:tcPr>
          <w:p w14:paraId="796062C2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B9A2DE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49A9D1D3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12E367D2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</w:tcPr>
          <w:p w14:paraId="39129771" w14:textId="77777777" w:rsidR="009A27B5" w:rsidRPr="00142343" w:rsidRDefault="009A27B5" w:rsidP="00555BC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80CB8" w:rsidRPr="00142343" w14:paraId="343C5744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AFF9285" w14:textId="4626F96C" w:rsidR="00580CB8" w:rsidRPr="00142343" w:rsidRDefault="00580CB8" w:rsidP="00580CB8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9A4D693" w14:textId="42F65C7F" w:rsidR="00580CB8" w:rsidRPr="00142343" w:rsidRDefault="00BF7DB1" w:rsidP="00580CB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234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2.08 - 3.26</w:t>
            </w:r>
          </w:p>
        </w:tc>
        <w:tc>
          <w:tcPr>
            <w:tcW w:w="1170" w:type="dxa"/>
          </w:tcPr>
          <w:p w14:paraId="53C8B292" w14:textId="16DD3D61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16,86</w:t>
            </w:r>
            <w:r w:rsidR="00D2111C" w:rsidRPr="001423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55777DD4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4231258" w14:textId="015AB5A2" w:rsidR="00580CB8" w:rsidRPr="00142343" w:rsidRDefault="00580CB8" w:rsidP="00580CB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 w:rsidRPr="00142343">
              <w:rPr>
                <w:lang w:val="en-US"/>
              </w:rPr>
              <w:t>30,062</w:t>
            </w:r>
          </w:p>
        </w:tc>
        <w:tc>
          <w:tcPr>
            <w:tcW w:w="185" w:type="dxa"/>
            <w:gridSpan w:val="2"/>
          </w:tcPr>
          <w:p w14:paraId="30839C20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44094F84" w14:textId="0FF6B855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/>
                <w:sz w:val="30"/>
                <w:szCs w:val="30"/>
              </w:rPr>
              <w:t>46,928</w:t>
            </w:r>
          </w:p>
        </w:tc>
      </w:tr>
      <w:tr w:rsidR="00580CB8" w:rsidRPr="00142343" w14:paraId="5AD0FF74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403EC3D8" w14:textId="71B07640" w:rsidR="00580CB8" w:rsidRPr="00142343" w:rsidRDefault="00580CB8" w:rsidP="00580CB8">
            <w:pPr>
              <w:spacing w:line="240" w:lineRule="auto"/>
              <w:ind w:left="141" w:right="-24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vAlign w:val="bottom"/>
          </w:tcPr>
          <w:p w14:paraId="42EC136E" w14:textId="77777777" w:rsidR="00580CB8" w:rsidRPr="00142343" w:rsidRDefault="00580CB8" w:rsidP="00580CB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23441" w14:textId="5C1A9351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</w:rPr>
              <w:t>1,03</w:t>
            </w:r>
            <w:r w:rsidR="004A48F3" w:rsidRPr="00142343">
              <w:rPr>
                <w:rFonts w:ascii="Angsana New" w:hAnsi="Angsana New"/>
                <w:sz w:val="30"/>
                <w:szCs w:val="30"/>
              </w:rPr>
              <w:t>5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508BA4E3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417B4C" w14:textId="338625B4" w:rsidR="00580CB8" w:rsidRPr="00142343" w:rsidRDefault="00580CB8" w:rsidP="00580CB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lang w:val="en-US"/>
              </w:rPr>
            </w:pPr>
            <w:r w:rsidRPr="00142343">
              <w:rPr>
                <w:rFonts w:hint="cs"/>
                <w:cs/>
                <w:lang w:val="en-GB"/>
              </w:rPr>
              <w:t>(</w:t>
            </w:r>
            <w:r w:rsidRPr="00142343">
              <w:rPr>
                <w:lang w:val="en-GB"/>
              </w:rPr>
              <w:t>1,093</w:t>
            </w:r>
            <w:r w:rsidRPr="00142343">
              <w:rPr>
                <w:rFonts w:hint="cs"/>
                <w:cs/>
                <w:lang w:val="en-GB"/>
              </w:rPr>
              <w:t>)</w:t>
            </w:r>
          </w:p>
        </w:tc>
        <w:tc>
          <w:tcPr>
            <w:tcW w:w="185" w:type="dxa"/>
            <w:gridSpan w:val="2"/>
          </w:tcPr>
          <w:p w14:paraId="2323DC7E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31CE84FF" w14:textId="3C61384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142343">
              <w:rPr>
                <w:rFonts w:ascii="Angsana New" w:hAnsi="Angsana New"/>
                <w:sz w:val="30"/>
                <w:szCs w:val="30"/>
                <w:lang w:bidi="th-TH"/>
              </w:rPr>
              <w:t>2,128</w:t>
            </w:r>
            <w:r w:rsidRPr="0014234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80CB8" w:rsidRPr="00142343" w14:paraId="068E7943" w14:textId="77777777" w:rsidTr="00B567DF">
        <w:trPr>
          <w:gridAfter w:val="1"/>
          <w:wAfter w:w="13" w:type="dxa"/>
          <w:cantSplit/>
        </w:trPr>
        <w:tc>
          <w:tcPr>
            <w:tcW w:w="3357" w:type="dxa"/>
          </w:tcPr>
          <w:p w14:paraId="1BCEBD69" w14:textId="2CAC092A" w:rsidR="00580CB8" w:rsidRPr="00142343" w:rsidRDefault="00580CB8" w:rsidP="00580CB8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54524FB" w14:textId="77777777" w:rsidR="00580CB8" w:rsidRPr="00142343" w:rsidRDefault="00580CB8" w:rsidP="00580CB8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A8A819" w14:textId="78B8E1BB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15,831</w:t>
            </w:r>
          </w:p>
        </w:tc>
        <w:tc>
          <w:tcPr>
            <w:tcW w:w="180" w:type="dxa"/>
            <w:gridSpan w:val="2"/>
          </w:tcPr>
          <w:p w14:paraId="694584AC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FA02A" w14:textId="67B8B4AC" w:rsidR="00580CB8" w:rsidRPr="00142343" w:rsidRDefault="00580CB8" w:rsidP="00580CB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lang w:val="en-US"/>
              </w:rPr>
            </w:pPr>
            <w:r w:rsidRPr="00142343">
              <w:rPr>
                <w:b/>
                <w:bCs/>
                <w:lang w:val="en-US"/>
              </w:rPr>
              <w:t>28,969</w:t>
            </w:r>
          </w:p>
        </w:tc>
        <w:tc>
          <w:tcPr>
            <w:tcW w:w="185" w:type="dxa"/>
            <w:gridSpan w:val="2"/>
          </w:tcPr>
          <w:p w14:paraId="2BB03164" w14:textId="77777777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63A3C5" w14:textId="33F8207F" w:rsidR="00580CB8" w:rsidRPr="00142343" w:rsidRDefault="00580CB8" w:rsidP="00580CB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343">
              <w:rPr>
                <w:rFonts w:ascii="Angsana New" w:hAnsi="Angsana New"/>
                <w:b/>
                <w:bCs/>
                <w:sz w:val="30"/>
                <w:szCs w:val="30"/>
              </w:rPr>
              <w:t>44,800</w:t>
            </w:r>
          </w:p>
        </w:tc>
      </w:tr>
    </w:tbl>
    <w:p w14:paraId="3A2C8648" w14:textId="7CD2B532" w:rsidR="009A27B5" w:rsidRPr="00142343" w:rsidRDefault="009A27B5" w:rsidP="00D1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64A614AA" w14:textId="15D6DA84" w:rsidR="00A45C9C" w:rsidRPr="00142343" w:rsidRDefault="00A45C9C" w:rsidP="004D145D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42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273A2E9" w14:textId="77777777" w:rsidR="00A45C9C" w:rsidRPr="00142343" w:rsidRDefault="00A45C9C" w:rsidP="00A3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ab/>
      </w:r>
    </w:p>
    <w:p w14:paraId="6EEF9FAE" w14:textId="77777777" w:rsidR="006727DA" w:rsidRPr="00142343" w:rsidRDefault="006727DA" w:rsidP="00B567DF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8116C40" w14:textId="77777777" w:rsidR="00BE48A2" w:rsidRPr="00142343" w:rsidRDefault="00BE48A2" w:rsidP="00B567DF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/>
        <w:jc w:val="thaiDistribute"/>
        <w:rPr>
          <w:rFonts w:ascii="Angsana New" w:hAnsi="Angsana New"/>
          <w:sz w:val="30"/>
          <w:szCs w:val="30"/>
        </w:rPr>
      </w:pPr>
    </w:p>
    <w:p w14:paraId="51FD0835" w14:textId="3AE43B6F" w:rsidR="00A45C9C" w:rsidRPr="00142343" w:rsidRDefault="00A45C9C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9" w:firstLine="13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34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4201D48" w14:textId="77777777" w:rsidR="00AC1055" w:rsidRPr="00142343" w:rsidRDefault="00AC1055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</w:p>
    <w:p w14:paraId="498DD1FB" w14:textId="4D96FACB" w:rsidR="006727DA" w:rsidRPr="00142343" w:rsidRDefault="006727DA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0BD6033" w14:textId="77777777" w:rsidR="006727DA" w:rsidRPr="00142343" w:rsidRDefault="006727DA" w:rsidP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</w:p>
    <w:p w14:paraId="6F527A31" w14:textId="436BEFAA" w:rsidR="00A437CC" w:rsidRPr="00142343" w:rsidRDefault="006727DA" w:rsidP="00B567DF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9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กลุ่มบริษัทมีความเสี่ยงจากความผันผวนของอัตราแลกเปลี่ยนเงินตราต่างประเทศซึ่งเกิดจากการซื้อ</w:t>
      </w:r>
      <w:r w:rsidRPr="00142343">
        <w:rPr>
          <w:rFonts w:ascii="Angsana New" w:hAnsi="Angsana New"/>
          <w:spacing w:val="-6"/>
          <w:sz w:val="30"/>
          <w:szCs w:val="30"/>
          <w:cs/>
        </w:rPr>
        <w:t>การขาย การจ่ายชำระค่าเครื่องจักรและอุปกรณ์ และรายการรับจ่ายอื่นๆ ที่เป็นสกุลเงินตราต่างประเทศ</w:t>
      </w:r>
      <w:r w:rsidRPr="00142343">
        <w:rPr>
          <w:rFonts w:ascii="Angsana New" w:hAnsi="Angsana New"/>
          <w:sz w:val="30"/>
          <w:szCs w:val="30"/>
          <w:cs/>
        </w:rPr>
        <w:t xml:space="preserve"> </w:t>
      </w:r>
    </w:p>
    <w:p w14:paraId="1ED61C1C" w14:textId="77E7247C" w:rsidR="00B567DF" w:rsidRPr="00142343" w:rsidRDefault="00B56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</w:rPr>
        <w:br w:type="page"/>
      </w:r>
    </w:p>
    <w:p w14:paraId="40C2E560" w14:textId="0733297C" w:rsidR="006727DA" w:rsidRPr="00142343" w:rsidRDefault="006727DA" w:rsidP="00C344EE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30"/>
          <w:szCs w:val="30"/>
        </w:rPr>
      </w:pPr>
      <w:r w:rsidRPr="00142343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142343">
        <w:rPr>
          <w:rFonts w:ascii="Angsana New" w:hAnsi="Angsana New"/>
          <w:sz w:val="30"/>
          <w:szCs w:val="30"/>
        </w:rPr>
        <w:t>31</w:t>
      </w:r>
      <w:r w:rsidRPr="0014234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142343">
        <w:rPr>
          <w:rFonts w:ascii="Angsana New" w:hAnsi="Angsana New"/>
          <w:sz w:val="30"/>
          <w:szCs w:val="30"/>
        </w:rPr>
        <w:t xml:space="preserve"> </w:t>
      </w:r>
      <w:r w:rsidRPr="0014234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กลุ่มบริษัทมีความเสี่ยงจากอัตราแลกเปลี่ยนเงินตราต่างประเทศที่สำคัญ</w:t>
      </w:r>
      <w:r w:rsidR="009A27B5" w:rsidRPr="00142343">
        <w:rPr>
          <w:rFonts w:ascii="Angsana New" w:hAnsi="Angsana New"/>
          <w:sz w:val="30"/>
          <w:szCs w:val="30"/>
        </w:rPr>
        <w:br/>
      </w:r>
      <w:r w:rsidRPr="00142343">
        <w:rPr>
          <w:rFonts w:ascii="Angsana New" w:hAnsi="Angsana New"/>
          <w:sz w:val="30"/>
          <w:szCs w:val="30"/>
          <w:cs/>
        </w:rPr>
        <w:t>จากการมีหนี้สินที่เป็นเงินตราต่างประเทศดังนี้</w:t>
      </w:r>
    </w:p>
    <w:p w14:paraId="6EB50AE2" w14:textId="77777777" w:rsidR="00A45C9C" w:rsidRPr="00142343" w:rsidRDefault="00A45C9C" w:rsidP="00A4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89" w:type="dxa"/>
        <w:tblInd w:w="1179" w:type="dxa"/>
        <w:tblLayout w:type="fixed"/>
        <w:tblLook w:val="01E0" w:firstRow="1" w:lastRow="1" w:firstColumn="1" w:lastColumn="1" w:noHBand="0" w:noVBand="0"/>
      </w:tblPr>
      <w:tblGrid>
        <w:gridCol w:w="5301"/>
        <w:gridCol w:w="1485"/>
        <w:gridCol w:w="236"/>
        <w:gridCol w:w="1467"/>
      </w:tblGrid>
      <w:tr w:rsidR="00313887" w:rsidRPr="00142343" w14:paraId="1D994189" w14:textId="77777777" w:rsidTr="00C344EE">
        <w:trPr>
          <w:tblHeader/>
        </w:trPr>
        <w:tc>
          <w:tcPr>
            <w:tcW w:w="5301" w:type="dxa"/>
            <w:vAlign w:val="bottom"/>
            <w:hideMark/>
          </w:tcPr>
          <w:p w14:paraId="01C1BFEA" w14:textId="5BF9BA7F" w:rsidR="00313887" w:rsidRPr="00142343" w:rsidRDefault="00313887" w:rsidP="00D01F0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  <w:hideMark/>
          </w:tcPr>
          <w:p w14:paraId="00EC1FEC" w14:textId="34596228" w:rsidR="00313887" w:rsidRPr="00142343" w:rsidRDefault="00313887" w:rsidP="00313887">
            <w:pPr>
              <w:pStyle w:val="BodyText"/>
              <w:tabs>
                <w:tab w:val="clear" w:pos="227"/>
                <w:tab w:val="clear" w:pos="2807"/>
                <w:tab w:val="left" w:pos="876"/>
              </w:tabs>
              <w:spacing w:after="0"/>
              <w:ind w:right="-108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D913EC8" w14:textId="77777777" w:rsidR="00313887" w:rsidRPr="00142343" w:rsidRDefault="00313887" w:rsidP="0031388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058A000" w14:textId="77777777" w:rsidR="00CB2C31" w:rsidRPr="00142343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B2D7B5E" w14:textId="21FA749E" w:rsidR="00313887" w:rsidRPr="00142343" w:rsidRDefault="00313887" w:rsidP="0031388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3887" w:rsidRPr="00142343" w14:paraId="5E741F19" w14:textId="52BAAA8B" w:rsidTr="00C344EE">
        <w:tc>
          <w:tcPr>
            <w:tcW w:w="5301" w:type="dxa"/>
          </w:tcPr>
          <w:p w14:paraId="1B73EA3B" w14:textId="00FF44A9" w:rsidR="00313887" w:rsidRPr="00142343" w:rsidRDefault="00313887" w:rsidP="00D01F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  <w:vAlign w:val="bottom"/>
          </w:tcPr>
          <w:p w14:paraId="48ED9B85" w14:textId="3DF79DBC" w:rsidR="00313887" w:rsidRPr="00142343" w:rsidRDefault="00313887" w:rsidP="00D01F0F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4DD4" w:rsidRPr="00142343" w14:paraId="0382016A" w14:textId="77777777" w:rsidTr="00C344EE">
        <w:tc>
          <w:tcPr>
            <w:tcW w:w="5301" w:type="dxa"/>
          </w:tcPr>
          <w:p w14:paraId="3AE32ECB" w14:textId="0C9E0417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37353"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85" w:type="dxa"/>
            <w:vAlign w:val="bottom"/>
          </w:tcPr>
          <w:p w14:paraId="3886F18C" w14:textId="097E0F3C" w:rsidR="00EE4DD4" w:rsidRPr="0014234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ED4C7F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99C664C" w14:textId="45F60080" w:rsidR="00EE4DD4" w:rsidRPr="0014234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142343" w14:paraId="145A9B2E" w14:textId="77777777" w:rsidTr="00C344EE">
        <w:tc>
          <w:tcPr>
            <w:tcW w:w="5301" w:type="dxa"/>
          </w:tcPr>
          <w:p w14:paraId="5BE4BE0B" w14:textId="6A244D0F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vAlign w:val="bottom"/>
          </w:tcPr>
          <w:p w14:paraId="715B8CBA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32A884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277ADFE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7353" w:rsidRPr="00142343" w14:paraId="19CF2556" w14:textId="77777777" w:rsidTr="00637353">
        <w:tc>
          <w:tcPr>
            <w:tcW w:w="5301" w:type="dxa"/>
          </w:tcPr>
          <w:p w14:paraId="50BFBD42" w14:textId="6EFE1C1B" w:rsidR="00637353" w:rsidRPr="00142343" w:rsidRDefault="00637353" w:rsidP="00637353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vAlign w:val="bottom"/>
          </w:tcPr>
          <w:p w14:paraId="66CC786C" w14:textId="13354F02" w:rsidR="00637353" w:rsidRPr="00142343" w:rsidRDefault="00637353" w:rsidP="0063735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29,653</w:t>
            </w:r>
          </w:p>
        </w:tc>
        <w:tc>
          <w:tcPr>
            <w:tcW w:w="236" w:type="dxa"/>
          </w:tcPr>
          <w:p w14:paraId="4D34B335" w14:textId="77777777" w:rsidR="00637353" w:rsidRPr="00142343" w:rsidRDefault="00637353" w:rsidP="006373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9CBC846" w14:textId="3DE1C4BA" w:rsidR="00637353" w:rsidRPr="00142343" w:rsidRDefault="00637353" w:rsidP="0063735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19,003</w:t>
            </w:r>
          </w:p>
        </w:tc>
      </w:tr>
      <w:tr w:rsidR="00637353" w:rsidRPr="00142343" w14:paraId="358CFD6E" w14:textId="77777777" w:rsidTr="00637353">
        <w:tc>
          <w:tcPr>
            <w:tcW w:w="5301" w:type="dxa"/>
          </w:tcPr>
          <w:p w14:paraId="19FBDA8C" w14:textId="377266DC" w:rsidR="00637353" w:rsidRPr="00142343" w:rsidRDefault="00637353" w:rsidP="00637353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5" w:type="dxa"/>
            <w:vAlign w:val="bottom"/>
          </w:tcPr>
          <w:p w14:paraId="6DFBE068" w14:textId="041569AA" w:rsidR="00637353" w:rsidRPr="00142343" w:rsidRDefault="00637353" w:rsidP="0063735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36" w:type="dxa"/>
          </w:tcPr>
          <w:p w14:paraId="72DCF4C8" w14:textId="77777777" w:rsidR="00637353" w:rsidRPr="00142343" w:rsidRDefault="00637353" w:rsidP="006373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1A7985D" w14:textId="7EFC0230" w:rsidR="00637353" w:rsidRPr="00142343" w:rsidRDefault="00637353" w:rsidP="0063735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</w:tr>
      <w:tr w:rsidR="00637353" w:rsidRPr="00142343" w14:paraId="4D57F266" w14:textId="77777777" w:rsidTr="00637353">
        <w:tc>
          <w:tcPr>
            <w:tcW w:w="5301" w:type="dxa"/>
          </w:tcPr>
          <w:p w14:paraId="2B20BB65" w14:textId="07658E15" w:rsidR="00637353" w:rsidRPr="00142343" w:rsidRDefault="00637353" w:rsidP="00637353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Pr="00142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1485" w:type="dxa"/>
            <w:vAlign w:val="bottom"/>
          </w:tcPr>
          <w:p w14:paraId="21C1E490" w14:textId="77777777" w:rsidR="00637353" w:rsidRPr="00142343" w:rsidRDefault="00637353" w:rsidP="0063735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6A3E1B" w14:textId="77777777" w:rsidR="00637353" w:rsidRPr="00142343" w:rsidRDefault="00637353" w:rsidP="006373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4DD6AD3" w14:textId="77777777" w:rsidR="00637353" w:rsidRPr="00142343" w:rsidRDefault="00637353" w:rsidP="0063735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7353" w:rsidRPr="00142343" w14:paraId="534C6BA0" w14:textId="77777777" w:rsidTr="00637353">
        <w:tc>
          <w:tcPr>
            <w:tcW w:w="5301" w:type="dxa"/>
          </w:tcPr>
          <w:p w14:paraId="256FB741" w14:textId="5E086EBA" w:rsidR="00637353" w:rsidRPr="00142343" w:rsidRDefault="00637353" w:rsidP="00637353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9D5F647" w14:textId="24ECDE4E" w:rsidR="00637353" w:rsidRPr="00142343" w:rsidRDefault="00637353" w:rsidP="0063735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4,047</w:t>
            </w:r>
          </w:p>
        </w:tc>
        <w:tc>
          <w:tcPr>
            <w:tcW w:w="236" w:type="dxa"/>
          </w:tcPr>
          <w:p w14:paraId="3055EE71" w14:textId="77777777" w:rsidR="00637353" w:rsidRPr="00142343" w:rsidRDefault="00637353" w:rsidP="006373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BA9270F" w14:textId="2E191B59" w:rsidR="00637353" w:rsidRPr="00142343" w:rsidRDefault="00637353" w:rsidP="0063735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4,047</w:t>
            </w:r>
          </w:p>
        </w:tc>
      </w:tr>
      <w:tr w:rsidR="00637353" w:rsidRPr="00142343" w14:paraId="38756670" w14:textId="77777777" w:rsidTr="00C344EE">
        <w:tc>
          <w:tcPr>
            <w:tcW w:w="5301" w:type="dxa"/>
            <w:hideMark/>
          </w:tcPr>
          <w:p w14:paraId="2D7CE533" w14:textId="7B12E956" w:rsidR="00637353" w:rsidRPr="00142343" w:rsidRDefault="00637353" w:rsidP="00637353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19704" w14:textId="32489B9A" w:rsidR="00637353" w:rsidRPr="00142343" w:rsidRDefault="00637353" w:rsidP="0063735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34,953</w:t>
            </w:r>
          </w:p>
        </w:tc>
        <w:tc>
          <w:tcPr>
            <w:tcW w:w="236" w:type="dxa"/>
          </w:tcPr>
          <w:p w14:paraId="3FBB44DA" w14:textId="77777777" w:rsidR="00637353" w:rsidRPr="00142343" w:rsidRDefault="00637353" w:rsidP="006373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D3537" w14:textId="06BCDDDC" w:rsidR="00637353" w:rsidRPr="00142343" w:rsidRDefault="00637353" w:rsidP="00637353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24,303</w:t>
            </w:r>
          </w:p>
        </w:tc>
      </w:tr>
      <w:tr w:rsidR="00EE4DD4" w:rsidRPr="00142343" w14:paraId="66CFA0E0" w14:textId="77777777" w:rsidTr="00C344EE">
        <w:trPr>
          <w:trHeight w:val="78"/>
        </w:trPr>
        <w:tc>
          <w:tcPr>
            <w:tcW w:w="5301" w:type="dxa"/>
          </w:tcPr>
          <w:p w14:paraId="414FD420" w14:textId="77777777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9A2CC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71373769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55A609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E4DD4" w:rsidRPr="00142343" w14:paraId="4749A773" w14:textId="77777777" w:rsidTr="00C344EE">
        <w:tc>
          <w:tcPr>
            <w:tcW w:w="5301" w:type="dxa"/>
          </w:tcPr>
          <w:p w14:paraId="747EB00D" w14:textId="61540025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37353"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B34E4CC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3A4C89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1297093A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142343" w14:paraId="3424DE02" w14:textId="77777777" w:rsidTr="00C344EE">
        <w:tc>
          <w:tcPr>
            <w:tcW w:w="5301" w:type="dxa"/>
          </w:tcPr>
          <w:p w14:paraId="267A5F46" w14:textId="19AEE3EF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A5D10E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51CAA5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7D7FD7F" w14:textId="77777777" w:rsidR="00EE4DD4" w:rsidRPr="00142343" w:rsidRDefault="00EE4DD4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4DD4" w:rsidRPr="00142343" w14:paraId="1738EDEC" w14:textId="77777777" w:rsidTr="00C344EE">
        <w:tc>
          <w:tcPr>
            <w:tcW w:w="5301" w:type="dxa"/>
          </w:tcPr>
          <w:p w14:paraId="1C6B3DD5" w14:textId="656B0843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92FC8FA" w14:textId="2E3056A4" w:rsidR="00EE4DD4" w:rsidRPr="00142343" w:rsidRDefault="002F6483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14,968</w:t>
            </w:r>
          </w:p>
        </w:tc>
        <w:tc>
          <w:tcPr>
            <w:tcW w:w="236" w:type="dxa"/>
          </w:tcPr>
          <w:p w14:paraId="193E0C4B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C6A5B2E" w14:textId="3372F0C5" w:rsidR="00EE4DD4" w:rsidRPr="00142343" w:rsidRDefault="006E673F" w:rsidP="00EE4DD4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11,159</w:t>
            </w:r>
          </w:p>
        </w:tc>
      </w:tr>
      <w:tr w:rsidR="00EE4DD4" w:rsidRPr="00142343" w14:paraId="6F271C2D" w14:textId="77777777" w:rsidTr="00C344EE">
        <w:tc>
          <w:tcPr>
            <w:tcW w:w="5301" w:type="dxa"/>
          </w:tcPr>
          <w:p w14:paraId="11BB0085" w14:textId="3B1D32F7" w:rsidR="00EE4DD4" w:rsidRPr="00142343" w:rsidRDefault="00EE4DD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1423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0FA790" w14:textId="7C442022" w:rsidR="00EE4DD4" w:rsidRPr="00142343" w:rsidRDefault="00D135AD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36" w:type="dxa"/>
          </w:tcPr>
          <w:p w14:paraId="499C1076" w14:textId="77777777" w:rsidR="00EE4DD4" w:rsidRPr="00142343" w:rsidRDefault="00EE4DD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03304DD8" w14:textId="71375863" w:rsidR="00EE4DD4" w:rsidRPr="00142343" w:rsidRDefault="007E767A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</w:tr>
      <w:tr w:rsidR="00960F34" w:rsidRPr="00142343" w14:paraId="45CF3F8B" w14:textId="77777777" w:rsidTr="00C344EE">
        <w:tc>
          <w:tcPr>
            <w:tcW w:w="5301" w:type="dxa"/>
          </w:tcPr>
          <w:p w14:paraId="03FCCD12" w14:textId="4213A78D" w:rsidR="00960F34" w:rsidRPr="00142343" w:rsidRDefault="00960F3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Pr="00142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เยน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453D08E" w14:textId="77777777" w:rsidR="00960F34" w:rsidRPr="00142343" w:rsidRDefault="00960F34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74A715" w14:textId="77777777" w:rsidR="00960F34" w:rsidRPr="00142343" w:rsidRDefault="00960F3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0C3AC61F" w14:textId="77777777" w:rsidR="00960F34" w:rsidRPr="00142343" w:rsidRDefault="00960F34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60F34" w:rsidRPr="00142343" w14:paraId="215026F6" w14:textId="77777777" w:rsidTr="00C344EE">
        <w:tc>
          <w:tcPr>
            <w:tcW w:w="5301" w:type="dxa"/>
          </w:tcPr>
          <w:p w14:paraId="3AC59EBF" w14:textId="033A9464" w:rsidR="00960F34" w:rsidRPr="00142343" w:rsidRDefault="00960F34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A67EAC4" w14:textId="57F35D69" w:rsidR="00960F34" w:rsidRPr="00142343" w:rsidRDefault="00AC3597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2,122</w:t>
            </w:r>
          </w:p>
        </w:tc>
        <w:tc>
          <w:tcPr>
            <w:tcW w:w="236" w:type="dxa"/>
          </w:tcPr>
          <w:p w14:paraId="0FA631D4" w14:textId="77777777" w:rsidR="00960F34" w:rsidRPr="00142343" w:rsidRDefault="00960F34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5D25692" w14:textId="41278CF8" w:rsidR="00960F34" w:rsidRPr="00142343" w:rsidRDefault="00AC3597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2,122</w:t>
            </w:r>
          </w:p>
        </w:tc>
      </w:tr>
      <w:tr w:rsidR="003F16FA" w:rsidRPr="00142343" w14:paraId="5B4DD983" w14:textId="77777777" w:rsidTr="00C344EE">
        <w:tc>
          <w:tcPr>
            <w:tcW w:w="5301" w:type="dxa"/>
          </w:tcPr>
          <w:p w14:paraId="4E2392B3" w14:textId="6ED637CC" w:rsidR="003F16FA" w:rsidRPr="00142343" w:rsidRDefault="00BD7DFC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Pr="001423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5BFC10E" w14:textId="77777777" w:rsidR="003F16FA" w:rsidRPr="00142343" w:rsidRDefault="003F16FA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E22BB" w14:textId="77777777" w:rsidR="003F16FA" w:rsidRPr="00142343" w:rsidRDefault="003F16FA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14:paraId="7E67484E" w14:textId="77777777" w:rsidR="003F16FA" w:rsidRPr="00142343" w:rsidRDefault="003F16FA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F16FA" w:rsidRPr="00142343" w14:paraId="2D55094D" w14:textId="77777777" w:rsidTr="00C344EE">
        <w:tc>
          <w:tcPr>
            <w:tcW w:w="5301" w:type="dxa"/>
          </w:tcPr>
          <w:p w14:paraId="18EB3916" w14:textId="5152DBB5" w:rsidR="003F16FA" w:rsidRPr="00142343" w:rsidRDefault="00194D8F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F9C8ED" w14:textId="5E4C76FA" w:rsidR="003F16FA" w:rsidRPr="00142343" w:rsidRDefault="00AE4D30" w:rsidP="00EE4DD4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1,801</w:t>
            </w:r>
          </w:p>
        </w:tc>
        <w:tc>
          <w:tcPr>
            <w:tcW w:w="236" w:type="dxa"/>
          </w:tcPr>
          <w:p w14:paraId="139DEDF6" w14:textId="77777777" w:rsidR="003F16FA" w:rsidRPr="00142343" w:rsidRDefault="003F16FA" w:rsidP="00EE4D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EC33F" w14:textId="701B4442" w:rsidR="003F16FA" w:rsidRPr="00142343" w:rsidRDefault="00AE4D30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1,801</w:t>
            </w:r>
          </w:p>
        </w:tc>
      </w:tr>
      <w:tr w:rsidR="00334FD1" w:rsidRPr="00142343" w14:paraId="706D9483" w14:textId="77777777" w:rsidTr="00C344EE">
        <w:tc>
          <w:tcPr>
            <w:tcW w:w="5301" w:type="dxa"/>
          </w:tcPr>
          <w:p w14:paraId="181ECA03" w14:textId="5CA17F2E" w:rsidR="00334FD1" w:rsidRPr="00142343" w:rsidRDefault="00334FD1" w:rsidP="00C344EE">
            <w:pPr>
              <w:pStyle w:val="BodyText"/>
              <w:tabs>
                <w:tab w:val="clear" w:pos="227"/>
                <w:tab w:val="left" w:pos="276"/>
              </w:tabs>
              <w:spacing w:after="0"/>
              <w:ind w:left="114" w:right="-405" w:firstLine="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88AD0" w14:textId="52153ABF" w:rsidR="00334FD1" w:rsidRPr="00142343" w:rsidRDefault="00EF5FA3" w:rsidP="00334FD1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19,084</w:t>
            </w:r>
          </w:p>
        </w:tc>
        <w:tc>
          <w:tcPr>
            <w:tcW w:w="236" w:type="dxa"/>
          </w:tcPr>
          <w:p w14:paraId="44323078" w14:textId="77777777" w:rsidR="00334FD1" w:rsidRPr="00142343" w:rsidRDefault="00334FD1" w:rsidP="00334FD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3C71" w14:textId="494B0F50" w:rsidR="00334FD1" w:rsidRPr="00142343" w:rsidRDefault="00F37907" w:rsidP="00334FD1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15,275</w:t>
            </w:r>
          </w:p>
        </w:tc>
      </w:tr>
    </w:tbl>
    <w:p w14:paraId="64A34202" w14:textId="77777777" w:rsidR="009A27B5" w:rsidRPr="00142343" w:rsidRDefault="009A2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en-GB"/>
        </w:rPr>
      </w:pPr>
      <w:r w:rsidRPr="00142343">
        <w:rPr>
          <w:rFonts w:asciiTheme="majorBidi" w:hAnsiTheme="majorBidi"/>
          <w:sz w:val="28"/>
          <w:szCs w:val="28"/>
          <w:cs/>
        </w:rPr>
        <w:br w:type="page"/>
      </w:r>
    </w:p>
    <w:p w14:paraId="64FD8B7B" w14:textId="458418A3" w:rsidR="005B3B34" w:rsidRPr="00142343" w:rsidRDefault="00215983" w:rsidP="00355BA7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0CE3B042" w14:textId="77777777" w:rsidR="00355BA7" w:rsidRPr="00142343" w:rsidRDefault="00355BA7" w:rsidP="0035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:rsidRPr="00142343" w14:paraId="0149C8BF" w14:textId="77777777" w:rsidTr="00097BAC">
        <w:trPr>
          <w:tblHeader/>
        </w:trPr>
        <w:tc>
          <w:tcPr>
            <w:tcW w:w="4113" w:type="dxa"/>
          </w:tcPr>
          <w:p w14:paraId="15ED7CF7" w14:textId="77777777" w:rsidR="00355BA7" w:rsidRPr="00142343" w:rsidRDefault="00355BA7" w:rsidP="00E5145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Pr="00142343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Pr="00142343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Pr="00142343" w:rsidRDefault="00355BA7" w:rsidP="00E514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502" w:rsidRPr="00142343" w14:paraId="61C04266" w14:textId="77777777" w:rsidTr="00097BAC">
        <w:trPr>
          <w:tblHeader/>
        </w:trPr>
        <w:tc>
          <w:tcPr>
            <w:tcW w:w="4113" w:type="dxa"/>
          </w:tcPr>
          <w:p w14:paraId="1889D71E" w14:textId="77777777" w:rsidR="00943502" w:rsidRPr="00142343" w:rsidRDefault="00943502" w:rsidP="0094350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2DB4B82A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E50D254" w14:textId="77777777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5FA9D4F8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60306EB" w14:textId="77777777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444C3A8C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77256F" w14:textId="77777777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71EBEBB0" w:rsidR="00943502" w:rsidRPr="00142343" w:rsidRDefault="00943502" w:rsidP="00943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55BA7" w:rsidRPr="00142343" w14:paraId="32F3DCB5" w14:textId="77777777" w:rsidTr="00097BAC">
        <w:trPr>
          <w:trHeight w:val="247"/>
          <w:tblHeader/>
        </w:trPr>
        <w:tc>
          <w:tcPr>
            <w:tcW w:w="4113" w:type="dxa"/>
          </w:tcPr>
          <w:p w14:paraId="27C03A58" w14:textId="77777777" w:rsidR="00355BA7" w:rsidRPr="00142343" w:rsidRDefault="00355BA7" w:rsidP="00E5145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Pr="00142343" w:rsidRDefault="00355BA7" w:rsidP="00E514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423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CA7" w:rsidRPr="00142343" w14:paraId="0FBA9FB8" w14:textId="77777777" w:rsidTr="00CE7472">
        <w:trPr>
          <w:trHeight w:hRule="exact" w:val="420"/>
        </w:trPr>
        <w:tc>
          <w:tcPr>
            <w:tcW w:w="4113" w:type="dxa"/>
          </w:tcPr>
          <w:p w14:paraId="1320F65D" w14:textId="157080AF" w:rsidR="00FE1CA7" w:rsidRPr="00142343" w:rsidRDefault="00FE1CA7" w:rsidP="004D145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2980827" w14:textId="77777777" w:rsidR="00FE1CA7" w:rsidRPr="00142343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DAD1D" w14:textId="77777777" w:rsidR="00FE1CA7" w:rsidRPr="00142343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670F91" w14:textId="77777777" w:rsidR="00FE1CA7" w:rsidRPr="00142343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2C4E" w14:textId="77777777" w:rsidR="00FE1CA7" w:rsidRPr="00142343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7298521" w14:textId="77777777" w:rsidR="00FE1CA7" w:rsidRPr="00142343" w:rsidRDefault="00FE1CA7" w:rsidP="00E5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FFD4" w14:textId="77777777" w:rsidR="00FE1CA7" w:rsidRPr="00142343" w:rsidRDefault="00FE1CA7" w:rsidP="00E5145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754BD" w14:textId="77777777" w:rsidR="00FE1CA7" w:rsidRPr="00142343" w:rsidRDefault="00FE1CA7" w:rsidP="00E51459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43502" w:rsidRPr="00142343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943502" w:rsidRPr="00142343" w:rsidRDefault="00943502" w:rsidP="00943502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6DD2501F" w:rsidR="00943502" w:rsidRPr="00142343" w:rsidRDefault="00C200A9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36" w:type="dxa"/>
          </w:tcPr>
          <w:p w14:paraId="7834D87A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1997CDB9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236" w:type="dxa"/>
          </w:tcPr>
          <w:p w14:paraId="25439BF3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0F82222E" w:rsidR="00943502" w:rsidRPr="00142343" w:rsidRDefault="00C200A9" w:rsidP="009435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70" w:type="dxa"/>
          </w:tcPr>
          <w:p w14:paraId="1C285C5C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137FF61B" w:rsidR="00943502" w:rsidRPr="00142343" w:rsidRDefault="00943502" w:rsidP="0094350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943502" w:rsidRPr="00142343" w14:paraId="14218B25" w14:textId="77777777" w:rsidTr="00CE7472">
        <w:trPr>
          <w:trHeight w:hRule="exact" w:val="420"/>
        </w:trPr>
        <w:tc>
          <w:tcPr>
            <w:tcW w:w="4113" w:type="dxa"/>
          </w:tcPr>
          <w:p w14:paraId="79DF6A49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AFD696F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284FE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74CA8E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B91F7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6B652E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5753F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FBC24" w14:textId="77777777" w:rsidR="00943502" w:rsidRPr="00142343" w:rsidRDefault="00943502" w:rsidP="0094350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502" w:rsidRPr="00142343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943502" w:rsidRPr="00142343" w:rsidRDefault="00943502" w:rsidP="004D145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14:paraId="1924CE5C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943502" w:rsidRPr="00142343" w:rsidRDefault="00943502" w:rsidP="00943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943502" w:rsidRPr="00142343" w:rsidRDefault="00943502" w:rsidP="009435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943502" w:rsidRPr="00142343" w:rsidRDefault="00943502" w:rsidP="00943502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0A9" w:rsidRPr="00142343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C200A9" w:rsidRPr="00142343" w:rsidRDefault="00C200A9" w:rsidP="00C200A9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67C8212B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  <w:tc>
          <w:tcPr>
            <w:tcW w:w="236" w:type="dxa"/>
          </w:tcPr>
          <w:p w14:paraId="4CD83A51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16AF1904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36" w:type="dxa"/>
          </w:tcPr>
          <w:p w14:paraId="65B567DE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7B5C553C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10,398</w:t>
            </w:r>
          </w:p>
        </w:tc>
        <w:tc>
          <w:tcPr>
            <w:tcW w:w="270" w:type="dxa"/>
          </w:tcPr>
          <w:p w14:paraId="76CFDAEE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3F2FE499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14,986</w:t>
            </w:r>
          </w:p>
        </w:tc>
      </w:tr>
      <w:tr w:rsidR="00C200A9" w:rsidRPr="00142343" w14:paraId="66CD463E" w14:textId="77777777" w:rsidTr="00CE7472">
        <w:trPr>
          <w:trHeight w:hRule="exact" w:val="420"/>
        </w:trPr>
        <w:tc>
          <w:tcPr>
            <w:tcW w:w="4113" w:type="dxa"/>
          </w:tcPr>
          <w:p w14:paraId="5B2E5691" w14:textId="77777777" w:rsidR="00C200A9" w:rsidRPr="00142343" w:rsidRDefault="00C200A9" w:rsidP="00C200A9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BBECD1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63C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7A24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D6F59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6592FB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C4855E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4D5A" w14:textId="77777777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0A9" w:rsidRPr="00142343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C200A9" w:rsidRPr="00142343" w:rsidRDefault="00C200A9" w:rsidP="004D145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0A9" w:rsidRPr="00142343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214A7A8F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0A9" w:rsidRPr="00142343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0399008C" w14:textId="3450A899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37D8" w:rsidRPr="0014234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423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1B6A" w:rsidRPr="0014234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36" w:type="dxa"/>
          </w:tcPr>
          <w:p w14:paraId="1FB69B75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25FD24F6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52,277</w:t>
            </w:r>
          </w:p>
        </w:tc>
        <w:tc>
          <w:tcPr>
            <w:tcW w:w="236" w:type="dxa"/>
          </w:tcPr>
          <w:p w14:paraId="4DD2AFF3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0E8EB39F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</w:t>
            </w:r>
            <w:r w:rsidR="00D166A6"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270" w:type="dxa"/>
          </w:tcPr>
          <w:p w14:paraId="04093BED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57C2D05E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41,996</w:t>
            </w:r>
          </w:p>
        </w:tc>
      </w:tr>
      <w:tr w:rsidR="00C200A9" w:rsidRPr="00142343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0A9" w:rsidRPr="00142343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C200A9" w:rsidRPr="00142343" w:rsidRDefault="00C200A9" w:rsidP="00C200A9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6989CC30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3150CCA4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6C36F4E1" w:rsidR="00C200A9" w:rsidRPr="00142343" w:rsidRDefault="00C200A9" w:rsidP="00C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  <w:tc>
          <w:tcPr>
            <w:tcW w:w="236" w:type="dxa"/>
          </w:tcPr>
          <w:p w14:paraId="1607210B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4F94D202" w:rsidR="00C200A9" w:rsidRPr="00142343" w:rsidRDefault="00C200A9" w:rsidP="00C200A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5,505</w:t>
            </w:r>
          </w:p>
        </w:tc>
        <w:tc>
          <w:tcPr>
            <w:tcW w:w="270" w:type="dxa"/>
          </w:tcPr>
          <w:p w14:paraId="3D6A5E2D" w14:textId="77777777" w:rsidR="00C200A9" w:rsidRPr="00142343" w:rsidRDefault="00C200A9" w:rsidP="00C200A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5EB301D0" w:rsidR="00C200A9" w:rsidRPr="00142343" w:rsidRDefault="00C200A9" w:rsidP="00C200A9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6,807</w:t>
            </w:r>
          </w:p>
        </w:tc>
      </w:tr>
    </w:tbl>
    <w:p w14:paraId="6084B0F0" w14:textId="77777777" w:rsidR="00AC1055" w:rsidRPr="00142343" w:rsidRDefault="00AC1055" w:rsidP="00AC10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B0FB14" w14:textId="6325415A" w:rsidR="00355BA7" w:rsidRPr="00142343" w:rsidRDefault="00A74872" w:rsidP="004D145D">
      <w:pPr>
        <w:pStyle w:val="ListParagraph"/>
        <w:numPr>
          <w:ilvl w:val="0"/>
          <w:numId w:val="24"/>
        </w:numPr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 w:hanging="36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บริษัทได้ทำสัญญาระยะยาวในการซื้อไอน้ำกับบริษัทหลายแห่ง โดยมีระยะเวลาของสัญญา </w:t>
      </w:r>
      <w:r w:rsidRPr="00142343">
        <w:rPr>
          <w:rFonts w:asciiTheme="majorBidi" w:hAnsiTheme="majorBidi"/>
          <w:spacing w:val="-2"/>
          <w:sz w:val="30"/>
          <w:szCs w:val="30"/>
        </w:rPr>
        <w:t>10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ปี และ </w:t>
      </w:r>
      <w:r w:rsidRPr="00142343">
        <w:rPr>
          <w:rFonts w:asciiTheme="majorBidi" w:hAnsiTheme="majorBidi"/>
          <w:spacing w:val="-2"/>
          <w:sz w:val="30"/>
          <w:szCs w:val="30"/>
        </w:rPr>
        <w:t>15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ปี </w:t>
      </w:r>
      <w:r w:rsidRPr="00142343">
        <w:rPr>
          <w:rFonts w:asciiTheme="majorBidi" w:hAnsiTheme="majorBidi"/>
          <w:spacing w:val="-2"/>
          <w:sz w:val="30"/>
          <w:szCs w:val="30"/>
        </w:rPr>
        <w:br/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นับจากวันเริ่มต้นอายุสัญญา ในเดือนธันวาคม </w:t>
      </w:r>
      <w:r w:rsidRPr="00142343">
        <w:rPr>
          <w:rFonts w:asciiTheme="majorBidi" w:hAnsiTheme="majorBidi"/>
          <w:spacing w:val="-2"/>
          <w:sz w:val="30"/>
          <w:szCs w:val="30"/>
        </w:rPr>
        <w:t>2565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สัญญาฉบับหนึ่งได้หมดอายุลง บริษัทได้ต่อสัญญา</w:t>
      </w:r>
      <w:r w:rsidRPr="00142343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42343">
        <w:rPr>
          <w:rFonts w:asciiTheme="majorBidi" w:hAnsiTheme="majorBidi"/>
          <w:spacing w:val="-2"/>
          <w:sz w:val="30"/>
          <w:szCs w:val="30"/>
        </w:rPr>
        <w:br/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โดยมีระยะเวลาของสัญญา </w:t>
      </w:r>
      <w:r w:rsidRPr="00142343">
        <w:rPr>
          <w:rFonts w:asciiTheme="majorBidi" w:hAnsiTheme="majorBidi"/>
          <w:spacing w:val="-2"/>
          <w:sz w:val="30"/>
          <w:szCs w:val="30"/>
        </w:rPr>
        <w:t>5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ปี มีผลตั้งแต่วันที่ </w:t>
      </w:r>
      <w:r w:rsidRPr="00142343">
        <w:rPr>
          <w:rFonts w:asciiTheme="majorBidi" w:hAnsiTheme="majorBidi"/>
          <w:spacing w:val="-2"/>
          <w:sz w:val="30"/>
          <w:szCs w:val="30"/>
        </w:rPr>
        <w:t>1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142343">
        <w:rPr>
          <w:rFonts w:asciiTheme="majorBidi" w:hAnsiTheme="majorBidi"/>
          <w:spacing w:val="-2"/>
          <w:sz w:val="30"/>
          <w:szCs w:val="30"/>
        </w:rPr>
        <w:t>2566</w:t>
      </w:r>
      <w:r w:rsidRPr="00142343">
        <w:rPr>
          <w:rFonts w:asciiTheme="majorBidi" w:hAnsiTheme="majorBidi"/>
          <w:spacing w:val="-2"/>
          <w:sz w:val="30"/>
          <w:szCs w:val="30"/>
          <w:cs/>
        </w:rPr>
        <w:t xml:space="preserve"> โดยสัญญากำหนดราคาสินค้าอ้างอิงบนพื้นฐานของราคาตลาด</w:t>
      </w:r>
    </w:p>
    <w:p w14:paraId="1814367E" w14:textId="77777777" w:rsidR="00A74872" w:rsidRPr="00142343" w:rsidRDefault="00A74872" w:rsidP="00A74872">
      <w:pPr>
        <w:pStyle w:val="ListParagraph"/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136CA" w14:textId="4D6C9DDD" w:rsidR="002842A1" w:rsidRPr="00142343" w:rsidRDefault="002842A1" w:rsidP="002842A1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การบริหารจัดการส่วนทุน</w:t>
      </w:r>
    </w:p>
    <w:p w14:paraId="37E7A9DF" w14:textId="77777777" w:rsidR="0015372C" w:rsidRPr="00142343" w:rsidRDefault="0015372C" w:rsidP="00352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387"/>
        <w:rPr>
          <w:rFonts w:asciiTheme="majorBidi" w:hAnsiTheme="majorBidi" w:cstheme="majorBidi"/>
          <w:b/>
          <w:bCs/>
          <w:sz w:val="30"/>
          <w:szCs w:val="30"/>
        </w:rPr>
      </w:pPr>
    </w:p>
    <w:p w14:paraId="64FABC6A" w14:textId="3FDDCAE2" w:rsidR="00286B38" w:rsidRPr="00142343" w:rsidRDefault="002842A1" w:rsidP="00AC1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14234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ซึ่งมีวัตถุประสงค์เพื่อดำรงฐานเงินทุนให้แข็งแกร่ง </w:t>
      </w:r>
      <w:r w:rsidRPr="00142343">
        <w:rPr>
          <w:rFonts w:asciiTheme="majorBidi" w:hAnsiTheme="majorBidi" w:cs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142343">
        <w:rPr>
          <w:rFonts w:asciiTheme="majorBidi" w:hAnsiTheme="majorBidi" w:cstheme="majorBidi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142343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142343">
        <w:rPr>
          <w:rFonts w:asciiTheme="majorBidi" w:hAnsiTheme="majorBidi" w:cstheme="majorBidi"/>
          <w:spacing w:val="6"/>
          <w:sz w:val="30"/>
          <w:szCs w:val="30"/>
          <w:cs/>
        </w:rPr>
        <w:t>ได้</w:t>
      </w:r>
      <w:r w:rsidRPr="00142343">
        <w:rPr>
          <w:rFonts w:asciiTheme="majorBidi" w:hAnsiTheme="majorBidi" w:cstheme="majorBidi"/>
          <w:spacing w:val="2"/>
          <w:sz w:val="30"/>
          <w:szCs w:val="30"/>
          <w:cs/>
        </w:rPr>
        <w:t>เสียอื่นๆ</w:t>
      </w:r>
    </w:p>
    <w:p w14:paraId="6448F656" w14:textId="6557F6C4" w:rsidR="00DF3769" w:rsidRPr="00142343" w:rsidRDefault="00DF3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 w:rsidRPr="00142343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12040CC" w14:textId="2F515E6D" w:rsidR="00974947" w:rsidRPr="00142343" w:rsidRDefault="00974947" w:rsidP="00F947E5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0C1162" w14:textId="77777777" w:rsidR="00974947" w:rsidRPr="00142343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D08D07" w14:textId="5FB41579" w:rsidR="00AB622D" w:rsidRPr="00142343" w:rsidRDefault="00974947" w:rsidP="00E6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Theme="majorBidi" w:hAnsiTheme="majorBidi" w:cstheme="majorBidi"/>
          <w:sz w:val="30"/>
          <w:szCs w:val="30"/>
        </w:rPr>
      </w:pPr>
      <w:r w:rsidRPr="0014234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B5427" w:rsidRPr="00142343">
        <w:rPr>
          <w:rFonts w:asciiTheme="majorBidi" w:hAnsiTheme="majorBidi" w:cstheme="majorBidi"/>
          <w:sz w:val="30"/>
          <w:szCs w:val="30"/>
        </w:rPr>
        <w:t xml:space="preserve"> 8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031098" w:rsidRPr="00142343">
        <w:rPr>
          <w:rFonts w:asciiTheme="majorBidi" w:hAnsiTheme="majorBidi" w:cstheme="majorBidi"/>
          <w:sz w:val="30"/>
          <w:szCs w:val="30"/>
        </w:rPr>
        <w:t>256</w:t>
      </w:r>
      <w:r w:rsidR="00D7336C" w:rsidRPr="00D7336C">
        <w:rPr>
          <w:rFonts w:asciiTheme="majorBidi" w:hAnsiTheme="majorBidi" w:cstheme="majorBidi" w:hint="cs"/>
          <w:sz w:val="30"/>
          <w:szCs w:val="30"/>
        </w:rPr>
        <w:t>7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031098" w:rsidRPr="00142343">
        <w:rPr>
          <w:rFonts w:asciiTheme="majorBidi" w:hAnsiTheme="majorBidi" w:cstheme="majorBidi"/>
          <w:sz w:val="30"/>
          <w:szCs w:val="30"/>
        </w:rPr>
        <w:t>256</w:t>
      </w:r>
      <w:r w:rsidR="00941609" w:rsidRPr="00142343">
        <w:rPr>
          <w:rFonts w:asciiTheme="majorBidi" w:hAnsiTheme="majorBidi" w:cstheme="majorBidi"/>
          <w:sz w:val="30"/>
          <w:szCs w:val="30"/>
        </w:rPr>
        <w:t>6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B56000">
        <w:rPr>
          <w:rFonts w:asciiTheme="majorBidi" w:hAnsiTheme="majorBidi" w:cstheme="majorBidi"/>
          <w:sz w:val="30"/>
          <w:szCs w:val="30"/>
        </w:rPr>
        <w:t>1</w:t>
      </w:r>
      <w:r w:rsidR="00B56000" w:rsidRPr="001423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343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B56000">
        <w:rPr>
          <w:rFonts w:asciiTheme="majorBidi" w:hAnsiTheme="majorBidi" w:cstheme="majorBidi"/>
          <w:sz w:val="30"/>
          <w:szCs w:val="30"/>
        </w:rPr>
        <w:t>400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031098" w:rsidRPr="00142343">
        <w:rPr>
          <w:rFonts w:asciiTheme="majorBidi" w:hAnsiTheme="majorBidi" w:cstheme="majorBidi"/>
          <w:sz w:val="30"/>
          <w:szCs w:val="30"/>
        </w:rPr>
        <w:t>256</w:t>
      </w:r>
      <w:r w:rsidR="00941609" w:rsidRPr="00142343">
        <w:rPr>
          <w:rFonts w:asciiTheme="majorBidi" w:hAnsiTheme="majorBidi" w:cstheme="majorBidi"/>
          <w:sz w:val="30"/>
          <w:szCs w:val="30"/>
        </w:rPr>
        <w:t>7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 w:rsidRPr="00142343">
        <w:rPr>
          <w:rFonts w:asciiTheme="majorBidi" w:hAnsiTheme="majorBidi" w:cstheme="majorBidi"/>
          <w:sz w:val="30"/>
          <w:szCs w:val="30"/>
          <w:cs/>
        </w:rPr>
        <w:t xml:space="preserve">ประชุมสามัญผู้ถือหุ้นในวันที่ </w:t>
      </w:r>
      <w:r w:rsidR="00B56000">
        <w:rPr>
          <w:rFonts w:asciiTheme="majorBidi" w:hAnsiTheme="majorBidi" w:cstheme="majorBidi"/>
          <w:sz w:val="30"/>
          <w:szCs w:val="30"/>
        </w:rPr>
        <w:t>22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Pr="0014234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42343">
        <w:rPr>
          <w:rFonts w:asciiTheme="majorBidi" w:hAnsiTheme="majorBidi" w:cstheme="majorBidi"/>
          <w:sz w:val="30"/>
          <w:szCs w:val="30"/>
        </w:rPr>
        <w:t> </w:t>
      </w:r>
      <w:r w:rsidR="00031098" w:rsidRPr="00142343">
        <w:rPr>
          <w:rFonts w:asciiTheme="majorBidi" w:hAnsiTheme="majorBidi" w:cstheme="majorBidi"/>
          <w:sz w:val="30"/>
          <w:szCs w:val="30"/>
        </w:rPr>
        <w:t>256</w:t>
      </w:r>
      <w:r w:rsidR="00941609" w:rsidRPr="00142343">
        <w:rPr>
          <w:rFonts w:asciiTheme="majorBidi" w:hAnsiTheme="majorBidi" w:cstheme="majorBidi"/>
          <w:sz w:val="30"/>
          <w:szCs w:val="30"/>
        </w:rPr>
        <w:t>7</w:t>
      </w:r>
    </w:p>
    <w:p w14:paraId="69EB59AC" w14:textId="77777777" w:rsidR="00097BAC" w:rsidRPr="00142343" w:rsidRDefault="00097BAC" w:rsidP="0028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0E9B4" w14:textId="09B9092A" w:rsidR="00F21209" w:rsidRPr="00142343" w:rsidRDefault="00171FED" w:rsidP="0071214D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343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 w:rsidRPr="00142343">
        <w:rPr>
          <w:rFonts w:asciiTheme="majorBidi" w:hAnsiTheme="majorBidi" w:cstheme="majorBidi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1AA146A9" w14:textId="77777777" w:rsidR="00941609" w:rsidRPr="00142343" w:rsidRDefault="00941609" w:rsidP="0094160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400094" w14:textId="0456ADC1" w:rsidR="00E02D57" w:rsidRPr="00DF3769" w:rsidRDefault="00E02D57" w:rsidP="0069298B">
      <w:pPr>
        <w:tabs>
          <w:tab w:val="clear" w:pos="454"/>
          <w:tab w:val="clear" w:pos="680"/>
          <w:tab w:val="left" w:pos="603"/>
        </w:tabs>
        <w:autoSpaceDE w:val="0"/>
        <w:autoSpaceDN w:val="0"/>
        <w:adjustRightInd w:val="0"/>
        <w:spacing w:line="240" w:lineRule="auto"/>
        <w:ind w:left="603" w:right="18"/>
        <w:jc w:val="thaiDistribute"/>
        <w:rPr>
          <w:rFonts w:ascii="Angsana New" w:hAnsi="Angsana New"/>
          <w:sz w:val="30"/>
          <w:szCs w:val="30"/>
          <w:cs/>
        </w:rPr>
      </w:pPr>
      <w:r w:rsidRPr="00142343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142343">
        <w:rPr>
          <w:rFonts w:ascii="Angsana New" w:eastAsia="Calibri" w:hAnsi="Angsana New"/>
          <w:sz w:val="30"/>
          <w:szCs w:val="30"/>
        </w:rPr>
        <w:t xml:space="preserve">1 </w:t>
      </w:r>
      <w:r w:rsidRPr="00142343"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 w:rsidR="00BF7023" w:rsidRPr="00142343">
        <w:rPr>
          <w:rFonts w:ascii="Angsana New" w:eastAsia="Calibri" w:hAnsi="Angsana New"/>
          <w:sz w:val="30"/>
          <w:szCs w:val="30"/>
        </w:rPr>
        <w:t>2567</w:t>
      </w:r>
      <w:r w:rsidRPr="00142343">
        <w:rPr>
          <w:rFonts w:ascii="Angsana New" w:eastAsia="Calibri" w:hAnsi="Angsana New"/>
          <w:sz w:val="30"/>
          <w:szCs w:val="30"/>
        </w:rPr>
        <w:t xml:space="preserve"> </w:t>
      </w:r>
      <w:r w:rsidRPr="00142343">
        <w:rPr>
          <w:rFonts w:ascii="Angsana New" w:eastAsia="Calibri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142343">
        <w:rPr>
          <w:rFonts w:ascii="Angsana New" w:eastAsia="Calibri" w:hAnsi="Angsana New" w:hint="cs"/>
          <w:spacing w:val="-2"/>
          <w:sz w:val="30"/>
          <w:szCs w:val="30"/>
          <w:cs/>
        </w:rPr>
        <w:t>ในการจัดทำ</w:t>
      </w:r>
      <w:r w:rsidRPr="00142343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</w:t>
      </w:r>
      <w:r w:rsidRPr="00142343">
        <w:rPr>
          <w:rFonts w:ascii="Angsana New" w:eastAsia="Calibri" w:hAnsi="Angsana New" w:hint="cs"/>
          <w:sz w:val="30"/>
          <w:szCs w:val="30"/>
          <w:cs/>
        </w:rPr>
        <w:t>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40CC873F" w14:textId="77777777" w:rsidR="00171FED" w:rsidRPr="00DF3769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8"/>
      <w:footerReference w:type="default" r:id="rId19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10D76" w14:textId="77777777" w:rsidR="00B07384" w:rsidRDefault="00B07384">
      <w:r>
        <w:separator/>
      </w:r>
    </w:p>
  </w:endnote>
  <w:endnote w:type="continuationSeparator" w:id="0">
    <w:p w14:paraId="0F811C82" w14:textId="77777777" w:rsidR="00B07384" w:rsidRDefault="00B07384">
      <w:r>
        <w:continuationSeparator/>
      </w:r>
    </w:p>
  </w:endnote>
  <w:endnote w:type="continuationNotice" w:id="1">
    <w:p w14:paraId="21B9DA68" w14:textId="77777777" w:rsidR="00B07384" w:rsidRDefault="00B073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5A3C" w14:textId="110BF152" w:rsidR="00AD125F" w:rsidRPr="00782199" w:rsidRDefault="00AD125F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C52E" w14:textId="5DA3BF39" w:rsidR="00AD125F" w:rsidRPr="00F00659" w:rsidRDefault="00AD125F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AD125F" w:rsidRPr="006D2137" w:rsidRDefault="00AD125F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831E" w14:textId="7421A539" w:rsidR="00AD125F" w:rsidRPr="002448B9" w:rsidRDefault="00AD125F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AD125F" w:rsidRPr="002448B9" w:rsidRDefault="00AD125F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A28E9" w14:textId="77777777" w:rsidR="00B07384" w:rsidRDefault="00B07384">
      <w:r>
        <w:separator/>
      </w:r>
    </w:p>
  </w:footnote>
  <w:footnote w:type="continuationSeparator" w:id="0">
    <w:p w14:paraId="5226695F" w14:textId="77777777" w:rsidR="00B07384" w:rsidRDefault="00B07384">
      <w:r>
        <w:continuationSeparator/>
      </w:r>
    </w:p>
  </w:footnote>
  <w:footnote w:type="continuationNotice" w:id="1">
    <w:p w14:paraId="2B8101C4" w14:textId="77777777" w:rsidR="00B07384" w:rsidRDefault="00B073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49E9" w14:textId="15F0DA0D" w:rsidR="00AD125F" w:rsidRPr="00F9367B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AD125F" w:rsidRPr="00F9367B" w:rsidRDefault="00AD125F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03083277" w:rsidR="00AD125F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308D5950" w14:textId="77777777" w:rsidR="00AD125F" w:rsidRPr="00F9367B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CDE" w14:textId="4C7CB52F" w:rsidR="00AD125F" w:rsidRPr="00F9367B" w:rsidRDefault="00AD125F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AD125F" w:rsidRPr="00F9367B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D137056" w14:textId="554B792A" w:rsidR="00AD125F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</w:p>
  <w:p w14:paraId="00C06BB9" w14:textId="77777777" w:rsidR="00AD125F" w:rsidRPr="00F9367B" w:rsidRDefault="00AD125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A26A" w14:textId="0E9661A6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54C000AE" w:rsidR="00AD125F" w:rsidRPr="00294FF7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</w:p>
  <w:p w14:paraId="39C7D961" w14:textId="77777777" w:rsidR="00AD125F" w:rsidRPr="00F9367B" w:rsidRDefault="00AD125F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75AC7" w14:textId="77777777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742766A" w14:textId="77777777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C56620" w14:textId="1C4B63AB" w:rsidR="00AD125F" w:rsidRPr="00294FF7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</w:p>
  <w:p w14:paraId="7EEB9424" w14:textId="77777777" w:rsidR="00AD125F" w:rsidRPr="00F9367B" w:rsidRDefault="00AD125F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8E26" w14:textId="77777777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047349A" w14:textId="77777777" w:rsidR="00AD125F" w:rsidRPr="00F9367B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B9DEE5" w14:textId="6E906499" w:rsidR="00AD125F" w:rsidRPr="00294FF7" w:rsidRDefault="00AD125F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</w:p>
  <w:p w14:paraId="53A8E735" w14:textId="77777777" w:rsidR="00AD125F" w:rsidRPr="00F9367B" w:rsidRDefault="00AD125F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486940007">
    <w:abstractNumId w:val="6"/>
  </w:num>
  <w:num w:numId="2" w16cid:durableId="2116900057">
    <w:abstractNumId w:val="5"/>
  </w:num>
  <w:num w:numId="3" w16cid:durableId="906577282">
    <w:abstractNumId w:val="9"/>
  </w:num>
  <w:num w:numId="4" w16cid:durableId="1775711586">
    <w:abstractNumId w:val="7"/>
  </w:num>
  <w:num w:numId="5" w16cid:durableId="1402680377">
    <w:abstractNumId w:val="8"/>
  </w:num>
  <w:num w:numId="6" w16cid:durableId="957182330">
    <w:abstractNumId w:val="3"/>
  </w:num>
  <w:num w:numId="7" w16cid:durableId="1142113200">
    <w:abstractNumId w:val="2"/>
  </w:num>
  <w:num w:numId="8" w16cid:durableId="551771388">
    <w:abstractNumId w:val="0"/>
  </w:num>
  <w:num w:numId="9" w16cid:durableId="1572233444">
    <w:abstractNumId w:val="1"/>
  </w:num>
  <w:num w:numId="10" w16cid:durableId="184565592">
    <w:abstractNumId w:val="4"/>
  </w:num>
  <w:num w:numId="11" w16cid:durableId="270940091">
    <w:abstractNumId w:val="18"/>
  </w:num>
  <w:num w:numId="12" w16cid:durableId="95711768">
    <w:abstractNumId w:val="13"/>
  </w:num>
  <w:num w:numId="13" w16cid:durableId="83231040">
    <w:abstractNumId w:val="25"/>
  </w:num>
  <w:num w:numId="14" w16cid:durableId="716898439">
    <w:abstractNumId w:val="16"/>
  </w:num>
  <w:num w:numId="15" w16cid:durableId="1526595622">
    <w:abstractNumId w:val="20"/>
  </w:num>
  <w:num w:numId="16" w16cid:durableId="568341408">
    <w:abstractNumId w:val="26"/>
  </w:num>
  <w:num w:numId="17" w16cid:durableId="733965080">
    <w:abstractNumId w:val="27"/>
  </w:num>
  <w:num w:numId="18" w16cid:durableId="1602494158">
    <w:abstractNumId w:val="11"/>
  </w:num>
  <w:num w:numId="19" w16cid:durableId="1721396768">
    <w:abstractNumId w:val="23"/>
  </w:num>
  <w:num w:numId="20" w16cid:durableId="1381251244">
    <w:abstractNumId w:val="10"/>
  </w:num>
  <w:num w:numId="21" w16cid:durableId="963927906">
    <w:abstractNumId w:val="28"/>
  </w:num>
  <w:num w:numId="22" w16cid:durableId="2021659340">
    <w:abstractNumId w:val="14"/>
  </w:num>
  <w:num w:numId="23" w16cid:durableId="1348748229">
    <w:abstractNumId w:val="17"/>
  </w:num>
  <w:num w:numId="24" w16cid:durableId="676269490">
    <w:abstractNumId w:val="21"/>
  </w:num>
  <w:num w:numId="25" w16cid:durableId="24450523">
    <w:abstractNumId w:val="12"/>
  </w:num>
  <w:num w:numId="26" w16cid:durableId="2010670760">
    <w:abstractNumId w:val="19"/>
  </w:num>
  <w:num w:numId="27" w16cid:durableId="722631040">
    <w:abstractNumId w:val="22"/>
  </w:num>
  <w:num w:numId="28" w16cid:durableId="498081815">
    <w:abstractNumId w:val="24"/>
  </w:num>
  <w:num w:numId="29" w16cid:durableId="2011713552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1E1B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BCC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9FD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3E28"/>
    <w:rsid w:val="00014209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485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2B"/>
    <w:rsid w:val="00026FB9"/>
    <w:rsid w:val="000271CE"/>
    <w:rsid w:val="00027239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4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4E2"/>
    <w:rsid w:val="0004153F"/>
    <w:rsid w:val="000415A1"/>
    <w:rsid w:val="0004168D"/>
    <w:rsid w:val="00041861"/>
    <w:rsid w:val="00041AE8"/>
    <w:rsid w:val="00041C99"/>
    <w:rsid w:val="00041D72"/>
    <w:rsid w:val="00041EE6"/>
    <w:rsid w:val="0004203A"/>
    <w:rsid w:val="0004221C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0C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C87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47C76"/>
    <w:rsid w:val="00047F88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D7B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14A"/>
    <w:rsid w:val="00064373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6F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D62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E2C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3F06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428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4DC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126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83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97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4EE8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5F0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7F8"/>
    <w:rsid w:val="000E787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16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01F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8DA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DBE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0F4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09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10B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547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343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923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60E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57D27"/>
    <w:rsid w:val="00160005"/>
    <w:rsid w:val="00160528"/>
    <w:rsid w:val="0016090C"/>
    <w:rsid w:val="00160B35"/>
    <w:rsid w:val="00161071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45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02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2AFC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839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7F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2ECF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D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58A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6AD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4AFF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B3F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CF5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05C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797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33"/>
    <w:rsid w:val="00230840"/>
    <w:rsid w:val="002308A8"/>
    <w:rsid w:val="00230A82"/>
    <w:rsid w:val="00230AFB"/>
    <w:rsid w:val="0023116C"/>
    <w:rsid w:val="00231791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7A7"/>
    <w:rsid w:val="0024095F"/>
    <w:rsid w:val="00240A83"/>
    <w:rsid w:val="00240BD2"/>
    <w:rsid w:val="00240FB2"/>
    <w:rsid w:val="00241075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120"/>
    <w:rsid w:val="0025127C"/>
    <w:rsid w:val="00251470"/>
    <w:rsid w:val="002515A4"/>
    <w:rsid w:val="002518CC"/>
    <w:rsid w:val="0025195A"/>
    <w:rsid w:val="00251C64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5B4"/>
    <w:rsid w:val="00257F3E"/>
    <w:rsid w:val="00260073"/>
    <w:rsid w:val="002603C2"/>
    <w:rsid w:val="00260643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7B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58E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5CD"/>
    <w:rsid w:val="00274633"/>
    <w:rsid w:val="00274774"/>
    <w:rsid w:val="00274AAF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6F9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020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CE3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0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0FE9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8CE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2C3E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196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7F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C4A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03"/>
    <w:rsid w:val="002E10BF"/>
    <w:rsid w:val="002E1102"/>
    <w:rsid w:val="002E122E"/>
    <w:rsid w:val="002E141A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2E75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07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483"/>
    <w:rsid w:val="002F6562"/>
    <w:rsid w:val="002F6758"/>
    <w:rsid w:val="002F6768"/>
    <w:rsid w:val="002F67A0"/>
    <w:rsid w:val="002F68DC"/>
    <w:rsid w:val="002F69CC"/>
    <w:rsid w:val="002F6D58"/>
    <w:rsid w:val="002F6E02"/>
    <w:rsid w:val="002F6E73"/>
    <w:rsid w:val="002F6ECF"/>
    <w:rsid w:val="002F705C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262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22"/>
    <w:rsid w:val="00305944"/>
    <w:rsid w:val="003059E5"/>
    <w:rsid w:val="00305AFF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CF9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9EF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A0E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C4D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6C3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780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88B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197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121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BB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01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67B7D"/>
    <w:rsid w:val="00370013"/>
    <w:rsid w:val="003703AE"/>
    <w:rsid w:val="00370468"/>
    <w:rsid w:val="003708F7"/>
    <w:rsid w:val="0037097C"/>
    <w:rsid w:val="00370A27"/>
    <w:rsid w:val="0037103A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728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5F82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1F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DAA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59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5B"/>
    <w:rsid w:val="003B7C9B"/>
    <w:rsid w:val="003B7D02"/>
    <w:rsid w:val="003C0721"/>
    <w:rsid w:val="003C073A"/>
    <w:rsid w:val="003C07EA"/>
    <w:rsid w:val="003C0D26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035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9E3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08F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62A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ADA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0A"/>
    <w:rsid w:val="00407494"/>
    <w:rsid w:val="00407850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18"/>
    <w:rsid w:val="00411A37"/>
    <w:rsid w:val="00411A54"/>
    <w:rsid w:val="00411AEB"/>
    <w:rsid w:val="00411C6C"/>
    <w:rsid w:val="00411FE5"/>
    <w:rsid w:val="00412125"/>
    <w:rsid w:val="00412404"/>
    <w:rsid w:val="00412432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A55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2CE"/>
    <w:rsid w:val="0041550D"/>
    <w:rsid w:val="0041594C"/>
    <w:rsid w:val="004159DB"/>
    <w:rsid w:val="00415AA9"/>
    <w:rsid w:val="00415C3B"/>
    <w:rsid w:val="00415F6D"/>
    <w:rsid w:val="0041600F"/>
    <w:rsid w:val="00416125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EC7"/>
    <w:rsid w:val="00417F1A"/>
    <w:rsid w:val="004200EB"/>
    <w:rsid w:val="00420248"/>
    <w:rsid w:val="0042036F"/>
    <w:rsid w:val="004203B9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640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9D7"/>
    <w:rsid w:val="00423E86"/>
    <w:rsid w:val="004240F0"/>
    <w:rsid w:val="00424791"/>
    <w:rsid w:val="00424792"/>
    <w:rsid w:val="00424934"/>
    <w:rsid w:val="00424CBD"/>
    <w:rsid w:val="00424CF8"/>
    <w:rsid w:val="0042512B"/>
    <w:rsid w:val="00425267"/>
    <w:rsid w:val="00425321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D5E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BFB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4D9"/>
    <w:rsid w:val="004475EB"/>
    <w:rsid w:val="00447B76"/>
    <w:rsid w:val="00447F89"/>
    <w:rsid w:val="00450113"/>
    <w:rsid w:val="00450323"/>
    <w:rsid w:val="00450339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6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C6B"/>
    <w:rsid w:val="00461DF5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2C9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4B1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B9B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811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8DE"/>
    <w:rsid w:val="00491D71"/>
    <w:rsid w:val="00491F73"/>
    <w:rsid w:val="004920B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43D"/>
    <w:rsid w:val="0049647A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C80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98"/>
    <w:rsid w:val="004A3EAD"/>
    <w:rsid w:val="004A3F8D"/>
    <w:rsid w:val="004A42E4"/>
    <w:rsid w:val="004A45E1"/>
    <w:rsid w:val="004A466E"/>
    <w:rsid w:val="004A467E"/>
    <w:rsid w:val="004A46E6"/>
    <w:rsid w:val="004A47C4"/>
    <w:rsid w:val="004A47E1"/>
    <w:rsid w:val="004A48F3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5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4E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3FF7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9DB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45D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BE0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828"/>
    <w:rsid w:val="004E1990"/>
    <w:rsid w:val="004E19CA"/>
    <w:rsid w:val="004E1A80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B14"/>
    <w:rsid w:val="004E5CAD"/>
    <w:rsid w:val="004E5CC5"/>
    <w:rsid w:val="004E5F34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D50"/>
    <w:rsid w:val="004E7E38"/>
    <w:rsid w:val="004E7F62"/>
    <w:rsid w:val="004F0432"/>
    <w:rsid w:val="004F07FF"/>
    <w:rsid w:val="004F098A"/>
    <w:rsid w:val="004F1054"/>
    <w:rsid w:val="004F1930"/>
    <w:rsid w:val="004F1A5A"/>
    <w:rsid w:val="004F1BAF"/>
    <w:rsid w:val="004F1C96"/>
    <w:rsid w:val="004F1D46"/>
    <w:rsid w:val="004F1DE6"/>
    <w:rsid w:val="004F1EC0"/>
    <w:rsid w:val="004F1EFE"/>
    <w:rsid w:val="004F21F9"/>
    <w:rsid w:val="004F2721"/>
    <w:rsid w:val="004F2BC9"/>
    <w:rsid w:val="004F2D7B"/>
    <w:rsid w:val="004F2DAB"/>
    <w:rsid w:val="004F2EA5"/>
    <w:rsid w:val="004F2F7E"/>
    <w:rsid w:val="004F34B9"/>
    <w:rsid w:val="004F388E"/>
    <w:rsid w:val="004F39F8"/>
    <w:rsid w:val="004F3E1B"/>
    <w:rsid w:val="004F3EC0"/>
    <w:rsid w:val="004F3F0B"/>
    <w:rsid w:val="004F40A5"/>
    <w:rsid w:val="004F413F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2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42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99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42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1FF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210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A8D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220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D82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B8"/>
    <w:rsid w:val="00580CD5"/>
    <w:rsid w:val="00580EC6"/>
    <w:rsid w:val="00580FDD"/>
    <w:rsid w:val="00581494"/>
    <w:rsid w:val="00581517"/>
    <w:rsid w:val="005815EA"/>
    <w:rsid w:val="005817C2"/>
    <w:rsid w:val="00581C88"/>
    <w:rsid w:val="00581F4E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A2F"/>
    <w:rsid w:val="00591C18"/>
    <w:rsid w:val="00591CC9"/>
    <w:rsid w:val="005920EE"/>
    <w:rsid w:val="005922A1"/>
    <w:rsid w:val="0059236B"/>
    <w:rsid w:val="00592786"/>
    <w:rsid w:val="005929C6"/>
    <w:rsid w:val="00592CBF"/>
    <w:rsid w:val="00592DA2"/>
    <w:rsid w:val="00592E03"/>
    <w:rsid w:val="00592F0D"/>
    <w:rsid w:val="005933E3"/>
    <w:rsid w:val="0059384F"/>
    <w:rsid w:val="005939CB"/>
    <w:rsid w:val="00593AA3"/>
    <w:rsid w:val="00593D4C"/>
    <w:rsid w:val="00593E45"/>
    <w:rsid w:val="00594406"/>
    <w:rsid w:val="005946F9"/>
    <w:rsid w:val="0059496B"/>
    <w:rsid w:val="00594A15"/>
    <w:rsid w:val="00594D15"/>
    <w:rsid w:val="00594EF7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9E6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2C7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427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671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2BB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792"/>
    <w:rsid w:val="005F089B"/>
    <w:rsid w:val="005F0B8F"/>
    <w:rsid w:val="005F0DC8"/>
    <w:rsid w:val="005F1201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B52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BCC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68B0"/>
    <w:rsid w:val="00607E9A"/>
    <w:rsid w:val="006100A9"/>
    <w:rsid w:val="006101EF"/>
    <w:rsid w:val="006101F0"/>
    <w:rsid w:val="006105AD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4F22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C06"/>
    <w:rsid w:val="00617CEF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7A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7C3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A30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353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67F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C86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1D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21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2B8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2CF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333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EAB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069"/>
    <w:rsid w:val="006E653D"/>
    <w:rsid w:val="006E673F"/>
    <w:rsid w:val="006E68F2"/>
    <w:rsid w:val="006E6A16"/>
    <w:rsid w:val="006E6BA5"/>
    <w:rsid w:val="006E6F3E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D91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2D3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101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054"/>
    <w:rsid w:val="007273BA"/>
    <w:rsid w:val="007276AF"/>
    <w:rsid w:val="0072783D"/>
    <w:rsid w:val="00727997"/>
    <w:rsid w:val="00727BD8"/>
    <w:rsid w:val="00727D6F"/>
    <w:rsid w:val="00727DF5"/>
    <w:rsid w:val="00727F11"/>
    <w:rsid w:val="00727FF6"/>
    <w:rsid w:val="007300EE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47F73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CCD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6FCB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8A0"/>
    <w:rsid w:val="0078092A"/>
    <w:rsid w:val="00780A27"/>
    <w:rsid w:val="00780B21"/>
    <w:rsid w:val="00780DEE"/>
    <w:rsid w:val="007810DE"/>
    <w:rsid w:val="0078113C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10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49"/>
    <w:rsid w:val="007C56BF"/>
    <w:rsid w:val="007C56F5"/>
    <w:rsid w:val="007C575F"/>
    <w:rsid w:val="007C5819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C7BE5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71E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1D4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67A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16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819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58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96"/>
    <w:rsid w:val="008147D3"/>
    <w:rsid w:val="00814968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1D0"/>
    <w:rsid w:val="0082421D"/>
    <w:rsid w:val="00824250"/>
    <w:rsid w:val="008243D0"/>
    <w:rsid w:val="0082475D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3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C2D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EE1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6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5A1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5C4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323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470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565"/>
    <w:rsid w:val="008709BE"/>
    <w:rsid w:val="00870BBF"/>
    <w:rsid w:val="00870BF2"/>
    <w:rsid w:val="00870C8A"/>
    <w:rsid w:val="00870E80"/>
    <w:rsid w:val="00870EF0"/>
    <w:rsid w:val="008710E1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D6"/>
    <w:rsid w:val="008725FE"/>
    <w:rsid w:val="00872893"/>
    <w:rsid w:val="008729DE"/>
    <w:rsid w:val="00872C14"/>
    <w:rsid w:val="00872D49"/>
    <w:rsid w:val="008734F9"/>
    <w:rsid w:val="008735AB"/>
    <w:rsid w:val="008735AD"/>
    <w:rsid w:val="008737B0"/>
    <w:rsid w:val="00873888"/>
    <w:rsid w:val="008739C5"/>
    <w:rsid w:val="00873AE8"/>
    <w:rsid w:val="00873B91"/>
    <w:rsid w:val="00874C60"/>
    <w:rsid w:val="00874D6D"/>
    <w:rsid w:val="00874E14"/>
    <w:rsid w:val="00875044"/>
    <w:rsid w:val="00875743"/>
    <w:rsid w:val="00875AF4"/>
    <w:rsid w:val="00875C21"/>
    <w:rsid w:val="00875C43"/>
    <w:rsid w:val="00875CDE"/>
    <w:rsid w:val="008762FE"/>
    <w:rsid w:val="00876774"/>
    <w:rsid w:val="00876BAF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BBB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55C"/>
    <w:rsid w:val="00886838"/>
    <w:rsid w:val="00886A36"/>
    <w:rsid w:val="00886DB9"/>
    <w:rsid w:val="00886F71"/>
    <w:rsid w:val="0088704D"/>
    <w:rsid w:val="0088704F"/>
    <w:rsid w:val="0088707A"/>
    <w:rsid w:val="0088711E"/>
    <w:rsid w:val="00887167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3EF7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5FD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C1A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38B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CB9"/>
    <w:rsid w:val="008C2F25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4C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1DE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50A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E37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9F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5E6"/>
    <w:rsid w:val="0090263C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3F7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303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37F61"/>
    <w:rsid w:val="00937FD2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1609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50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25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A40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0F34"/>
    <w:rsid w:val="0096120B"/>
    <w:rsid w:val="009612DE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A9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2E66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3A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4E9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BA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297A"/>
    <w:rsid w:val="0099382B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75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9DE"/>
    <w:rsid w:val="009B5A6A"/>
    <w:rsid w:val="009B5B9C"/>
    <w:rsid w:val="009B5F90"/>
    <w:rsid w:val="009B5FFE"/>
    <w:rsid w:val="009B615B"/>
    <w:rsid w:val="009B62F6"/>
    <w:rsid w:val="009B6466"/>
    <w:rsid w:val="009B6783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A5E"/>
    <w:rsid w:val="009C2C0F"/>
    <w:rsid w:val="009C2D98"/>
    <w:rsid w:val="009C3137"/>
    <w:rsid w:val="009C321B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C7F01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754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31"/>
    <w:rsid w:val="009E39C2"/>
    <w:rsid w:val="009E3A1D"/>
    <w:rsid w:val="009E3A6B"/>
    <w:rsid w:val="009E3E8D"/>
    <w:rsid w:val="009E3FCC"/>
    <w:rsid w:val="009E42A8"/>
    <w:rsid w:val="009E4316"/>
    <w:rsid w:val="009E4348"/>
    <w:rsid w:val="009E43AA"/>
    <w:rsid w:val="009E4482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2D9"/>
    <w:rsid w:val="00A0440D"/>
    <w:rsid w:val="00A0445C"/>
    <w:rsid w:val="00A04610"/>
    <w:rsid w:val="00A047E8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4D8"/>
    <w:rsid w:val="00A1050F"/>
    <w:rsid w:val="00A10765"/>
    <w:rsid w:val="00A10931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022"/>
    <w:rsid w:val="00A161BC"/>
    <w:rsid w:val="00A1620B"/>
    <w:rsid w:val="00A162A3"/>
    <w:rsid w:val="00A16703"/>
    <w:rsid w:val="00A16767"/>
    <w:rsid w:val="00A16AA8"/>
    <w:rsid w:val="00A16AC8"/>
    <w:rsid w:val="00A16C14"/>
    <w:rsid w:val="00A16F4F"/>
    <w:rsid w:val="00A16FE8"/>
    <w:rsid w:val="00A172D0"/>
    <w:rsid w:val="00A17537"/>
    <w:rsid w:val="00A177AE"/>
    <w:rsid w:val="00A17995"/>
    <w:rsid w:val="00A17A5E"/>
    <w:rsid w:val="00A17BC5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A1D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1FB"/>
    <w:rsid w:val="00A33383"/>
    <w:rsid w:val="00A33392"/>
    <w:rsid w:val="00A334BD"/>
    <w:rsid w:val="00A335E5"/>
    <w:rsid w:val="00A3361F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562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1B6A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90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6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7D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0A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65F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0E1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793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2C0"/>
    <w:rsid w:val="00A9442C"/>
    <w:rsid w:val="00A9477F"/>
    <w:rsid w:val="00A948B4"/>
    <w:rsid w:val="00A94B07"/>
    <w:rsid w:val="00A94B84"/>
    <w:rsid w:val="00A94D7E"/>
    <w:rsid w:val="00A94F1D"/>
    <w:rsid w:val="00A94F58"/>
    <w:rsid w:val="00A94F6B"/>
    <w:rsid w:val="00A9513C"/>
    <w:rsid w:val="00A95680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1A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6B9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65B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597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36"/>
    <w:rsid w:val="00AC7AA8"/>
    <w:rsid w:val="00AC7AB7"/>
    <w:rsid w:val="00AC7D9E"/>
    <w:rsid w:val="00AC7E0F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25F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B56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60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6F2"/>
    <w:rsid w:val="00AE38BA"/>
    <w:rsid w:val="00AE395C"/>
    <w:rsid w:val="00AE3CE3"/>
    <w:rsid w:val="00AE3D78"/>
    <w:rsid w:val="00AE3F10"/>
    <w:rsid w:val="00AE4084"/>
    <w:rsid w:val="00AE46AA"/>
    <w:rsid w:val="00AE476F"/>
    <w:rsid w:val="00AE47EF"/>
    <w:rsid w:val="00AE4BF1"/>
    <w:rsid w:val="00AE4D22"/>
    <w:rsid w:val="00AE4D30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472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E7DE3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3A9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A46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384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B6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91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335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8C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831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E7D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B38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000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DEE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068"/>
    <w:rsid w:val="00B7122C"/>
    <w:rsid w:val="00B7170E"/>
    <w:rsid w:val="00B71805"/>
    <w:rsid w:val="00B71858"/>
    <w:rsid w:val="00B7196F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9B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B89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AF8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9F1"/>
    <w:rsid w:val="00B92B2D"/>
    <w:rsid w:val="00B92BBF"/>
    <w:rsid w:val="00B930E2"/>
    <w:rsid w:val="00B932BA"/>
    <w:rsid w:val="00B934EE"/>
    <w:rsid w:val="00B934F8"/>
    <w:rsid w:val="00B9352C"/>
    <w:rsid w:val="00B9368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9D"/>
    <w:rsid w:val="00BA06F2"/>
    <w:rsid w:val="00BA08FA"/>
    <w:rsid w:val="00BA0B86"/>
    <w:rsid w:val="00BA0F71"/>
    <w:rsid w:val="00BA11CB"/>
    <w:rsid w:val="00BA1346"/>
    <w:rsid w:val="00BA1374"/>
    <w:rsid w:val="00BA143F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086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0E03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0C8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5C2"/>
    <w:rsid w:val="00BD160A"/>
    <w:rsid w:val="00BD162F"/>
    <w:rsid w:val="00BD1930"/>
    <w:rsid w:val="00BD19D6"/>
    <w:rsid w:val="00BD1A03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DFC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6EE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1AF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023"/>
    <w:rsid w:val="00BF79D5"/>
    <w:rsid w:val="00BF7B60"/>
    <w:rsid w:val="00BF7C55"/>
    <w:rsid w:val="00BF7DB1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88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58"/>
    <w:rsid w:val="00C04BB6"/>
    <w:rsid w:val="00C05167"/>
    <w:rsid w:val="00C052B5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9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12D"/>
    <w:rsid w:val="00C16631"/>
    <w:rsid w:val="00C1680D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0A9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7FC"/>
    <w:rsid w:val="00C23AA8"/>
    <w:rsid w:val="00C246D3"/>
    <w:rsid w:val="00C249DA"/>
    <w:rsid w:val="00C2523C"/>
    <w:rsid w:val="00C25352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6C76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0E6E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66E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474"/>
    <w:rsid w:val="00C366CD"/>
    <w:rsid w:val="00C366D8"/>
    <w:rsid w:val="00C36715"/>
    <w:rsid w:val="00C36C2C"/>
    <w:rsid w:val="00C37061"/>
    <w:rsid w:val="00C370E5"/>
    <w:rsid w:val="00C3731A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1A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B6A"/>
    <w:rsid w:val="00C50E0F"/>
    <w:rsid w:val="00C50FE0"/>
    <w:rsid w:val="00C5100D"/>
    <w:rsid w:val="00C51261"/>
    <w:rsid w:val="00C51346"/>
    <w:rsid w:val="00C515AD"/>
    <w:rsid w:val="00C517BA"/>
    <w:rsid w:val="00C51DBC"/>
    <w:rsid w:val="00C52441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5CA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595"/>
    <w:rsid w:val="00C735E0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7D8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465"/>
    <w:rsid w:val="00C87583"/>
    <w:rsid w:val="00C876F8"/>
    <w:rsid w:val="00C87744"/>
    <w:rsid w:val="00C87F14"/>
    <w:rsid w:val="00C87FEF"/>
    <w:rsid w:val="00C9007D"/>
    <w:rsid w:val="00C90205"/>
    <w:rsid w:val="00C90450"/>
    <w:rsid w:val="00C908EF"/>
    <w:rsid w:val="00C908FA"/>
    <w:rsid w:val="00C909AF"/>
    <w:rsid w:val="00C90ADD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01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341"/>
    <w:rsid w:val="00CA249B"/>
    <w:rsid w:val="00CA2572"/>
    <w:rsid w:val="00CA2621"/>
    <w:rsid w:val="00CA2B67"/>
    <w:rsid w:val="00CA2CC9"/>
    <w:rsid w:val="00CA2DE3"/>
    <w:rsid w:val="00CA2E9D"/>
    <w:rsid w:val="00CA2F1F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48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887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39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4E2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1FA7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B3C"/>
    <w:rsid w:val="00CE6C06"/>
    <w:rsid w:val="00CE6DA1"/>
    <w:rsid w:val="00CE6E6C"/>
    <w:rsid w:val="00CE6EA5"/>
    <w:rsid w:val="00CE6F39"/>
    <w:rsid w:val="00CE6FDC"/>
    <w:rsid w:val="00CE7022"/>
    <w:rsid w:val="00CE717B"/>
    <w:rsid w:val="00CE71AD"/>
    <w:rsid w:val="00CE7472"/>
    <w:rsid w:val="00CE76A9"/>
    <w:rsid w:val="00CE778F"/>
    <w:rsid w:val="00CE7DB2"/>
    <w:rsid w:val="00CE7E2D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9DC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1B1"/>
    <w:rsid w:val="00D0036F"/>
    <w:rsid w:val="00D00512"/>
    <w:rsid w:val="00D0084F"/>
    <w:rsid w:val="00D00872"/>
    <w:rsid w:val="00D00A1C"/>
    <w:rsid w:val="00D01275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CBD"/>
    <w:rsid w:val="00D11DF9"/>
    <w:rsid w:val="00D125EC"/>
    <w:rsid w:val="00D12675"/>
    <w:rsid w:val="00D1283B"/>
    <w:rsid w:val="00D12904"/>
    <w:rsid w:val="00D12A84"/>
    <w:rsid w:val="00D12B66"/>
    <w:rsid w:val="00D12B95"/>
    <w:rsid w:val="00D12ED8"/>
    <w:rsid w:val="00D12FD7"/>
    <w:rsid w:val="00D1316B"/>
    <w:rsid w:val="00D1345F"/>
    <w:rsid w:val="00D135AD"/>
    <w:rsid w:val="00D13C04"/>
    <w:rsid w:val="00D13C05"/>
    <w:rsid w:val="00D13D04"/>
    <w:rsid w:val="00D14051"/>
    <w:rsid w:val="00D1405F"/>
    <w:rsid w:val="00D14156"/>
    <w:rsid w:val="00D143D1"/>
    <w:rsid w:val="00D145BE"/>
    <w:rsid w:val="00D14646"/>
    <w:rsid w:val="00D1474C"/>
    <w:rsid w:val="00D14A03"/>
    <w:rsid w:val="00D14DF9"/>
    <w:rsid w:val="00D14E69"/>
    <w:rsid w:val="00D14F10"/>
    <w:rsid w:val="00D150D5"/>
    <w:rsid w:val="00D15CDD"/>
    <w:rsid w:val="00D15D24"/>
    <w:rsid w:val="00D15DD2"/>
    <w:rsid w:val="00D16166"/>
    <w:rsid w:val="00D161DC"/>
    <w:rsid w:val="00D164E5"/>
    <w:rsid w:val="00D166A6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1C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C6A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66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C45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2D8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8BB"/>
    <w:rsid w:val="00D5499F"/>
    <w:rsid w:val="00D549AD"/>
    <w:rsid w:val="00D54A63"/>
    <w:rsid w:val="00D54C7B"/>
    <w:rsid w:val="00D55013"/>
    <w:rsid w:val="00D5519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F79"/>
    <w:rsid w:val="00D60059"/>
    <w:rsid w:val="00D600A8"/>
    <w:rsid w:val="00D60158"/>
    <w:rsid w:val="00D6019F"/>
    <w:rsid w:val="00D60331"/>
    <w:rsid w:val="00D60476"/>
    <w:rsid w:val="00D6061A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18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034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36C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2F84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3DD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C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0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286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DC1"/>
    <w:rsid w:val="00DD1FB1"/>
    <w:rsid w:val="00DD2027"/>
    <w:rsid w:val="00DD271B"/>
    <w:rsid w:val="00DD28E3"/>
    <w:rsid w:val="00DD2A03"/>
    <w:rsid w:val="00DD2B77"/>
    <w:rsid w:val="00DD30FE"/>
    <w:rsid w:val="00DD3367"/>
    <w:rsid w:val="00DD3705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63D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1ADD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84A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0FD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0EFA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72E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763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C19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0F5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51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52D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06C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522"/>
    <w:rsid w:val="00E616D9"/>
    <w:rsid w:val="00E61798"/>
    <w:rsid w:val="00E61D24"/>
    <w:rsid w:val="00E61E21"/>
    <w:rsid w:val="00E61F90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A0B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AF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579"/>
    <w:rsid w:val="00E80619"/>
    <w:rsid w:val="00E80BD2"/>
    <w:rsid w:val="00E80DD8"/>
    <w:rsid w:val="00E80F2A"/>
    <w:rsid w:val="00E80F66"/>
    <w:rsid w:val="00E81180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0AC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A7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05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76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6D5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EF8"/>
    <w:rsid w:val="00EC6F33"/>
    <w:rsid w:val="00EC70F0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A7D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03A"/>
    <w:rsid w:val="00EE1324"/>
    <w:rsid w:val="00EE14DA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3A5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3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5FA3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6EE"/>
    <w:rsid w:val="00EF79B7"/>
    <w:rsid w:val="00EF7CD8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7B4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1B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304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19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3FA4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2D7"/>
    <w:rsid w:val="00F33632"/>
    <w:rsid w:val="00F33CFD"/>
    <w:rsid w:val="00F33D68"/>
    <w:rsid w:val="00F342CD"/>
    <w:rsid w:val="00F34464"/>
    <w:rsid w:val="00F34634"/>
    <w:rsid w:val="00F34723"/>
    <w:rsid w:val="00F347CF"/>
    <w:rsid w:val="00F34A95"/>
    <w:rsid w:val="00F34B93"/>
    <w:rsid w:val="00F34C30"/>
    <w:rsid w:val="00F34C89"/>
    <w:rsid w:val="00F34CD6"/>
    <w:rsid w:val="00F355CF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07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7DB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6B8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43D"/>
    <w:rsid w:val="00F667C3"/>
    <w:rsid w:val="00F667D5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2A3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CCF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C3E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E00"/>
    <w:rsid w:val="00F93F5F"/>
    <w:rsid w:val="00F9443F"/>
    <w:rsid w:val="00F944BB"/>
    <w:rsid w:val="00F947E5"/>
    <w:rsid w:val="00F94833"/>
    <w:rsid w:val="00F94842"/>
    <w:rsid w:val="00F9486E"/>
    <w:rsid w:val="00F94D69"/>
    <w:rsid w:val="00F94D8D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C2B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717"/>
    <w:rsid w:val="00FA58B7"/>
    <w:rsid w:val="00FA59E9"/>
    <w:rsid w:val="00FA5C3D"/>
    <w:rsid w:val="00FA5C66"/>
    <w:rsid w:val="00FA5EBB"/>
    <w:rsid w:val="00FA603F"/>
    <w:rsid w:val="00FA668D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156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C47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DCB"/>
    <w:rsid w:val="00FC5F40"/>
    <w:rsid w:val="00FC5FF5"/>
    <w:rsid w:val="00FC60BF"/>
    <w:rsid w:val="00FC632B"/>
    <w:rsid w:val="00FC63B0"/>
    <w:rsid w:val="00FC670C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EF4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589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3C93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38F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0DF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20170751-2415-40B0-82F0-A19C32F5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51A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C4451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C4451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C4451A"/>
    <w:rPr>
      <w:szCs w:val="22"/>
    </w:rPr>
  </w:style>
  <w:style w:type="character" w:customStyle="1" w:styleId="DateChar">
    <w:name w:val="Date Char"/>
    <w:basedOn w:val="DefaultParagraphFont"/>
    <w:link w:val="Date"/>
    <w:rsid w:val="00C4451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4451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C4451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C4451A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C4451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C4451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C4451A"/>
    <w:rPr>
      <w:rFonts w:ascii="Arial" w:hAnsi="Arial"/>
      <w:i/>
      <w:iCs/>
      <w:sz w:val="18"/>
      <w:szCs w:val="22"/>
    </w:rPr>
  </w:style>
  <w:style w:type="paragraph" w:styleId="IndexHeading">
    <w:name w:val="index heading"/>
    <w:basedOn w:val="Normal"/>
    <w:next w:val="Index1"/>
    <w:semiHidden/>
    <w:unhideWhenUsed/>
    <w:rsid w:val="00C4451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51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51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C4451A"/>
    <w:pPr>
      <w:ind w:left="36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C4451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C4451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C4451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C4451A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C4451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C4451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C4451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C445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C4451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C4451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1"/>
    <w:uiPriority w:val="29"/>
    <w:qFormat/>
    <w:rsid w:val="00C4451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1">
    <w:name w:val="Quote Char1"/>
    <w:basedOn w:val="DefaultParagraphFont"/>
    <w:link w:val="Quote"/>
    <w:uiPriority w:val="29"/>
    <w:rsid w:val="00C4451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C4451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C4451A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C4451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C445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C4451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451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6E9FAC8-8D4F-42E9-A17A-2179694EA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56EAD7-4D81-4BA5-952E-DEB6B7DBA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1</Pages>
  <Words>10625</Words>
  <Characters>60567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Anyamanee, Ingsirorat</cp:lastModifiedBy>
  <cp:revision>11</cp:revision>
  <cp:lastPrinted>2024-01-31T05:08:00Z</cp:lastPrinted>
  <dcterms:created xsi:type="dcterms:W3CDTF">2024-02-05T07:59:00Z</dcterms:created>
  <dcterms:modified xsi:type="dcterms:W3CDTF">2024-02-08T14:22:00Z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  <property fmtid="{D5CDD505-2E9C-101B-9397-08002B2CF9AE}" pid="4" name="MediaServiceImageTags">
    <vt:lpwstr/>
  </property>
</Properties>
</file>