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BE0B2" w14:textId="013B0E9E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 w:hint="cs"/>
          <w:cs/>
        </w:rPr>
      </w:pPr>
      <w:bookmarkStart w:id="0" w:name="Title"/>
    </w:p>
    <w:p w14:paraId="2217BCB2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</w:rPr>
      </w:pPr>
    </w:p>
    <w:p w14:paraId="03AEBCB4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</w:rPr>
      </w:pPr>
    </w:p>
    <w:p w14:paraId="6189F62B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End w:id="1"/>
    </w:p>
    <w:p w14:paraId="04B5B2FB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9FF51D" w14:textId="77777777" w:rsidR="009E3111" w:rsidRPr="00722C2D" w:rsidRDefault="009E311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88B40A4" w14:textId="77777777" w:rsidR="00030124" w:rsidRPr="00722C2D" w:rsidRDefault="007E125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22C2D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</w:p>
    <w:p w14:paraId="313B84A8" w14:textId="77777777" w:rsidR="00030124" w:rsidRPr="00722C2D" w:rsidRDefault="00030124" w:rsidP="001B34C8">
      <w:pPr>
        <w:ind w:left="14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ubTitle"/>
      <w:bookmarkEnd w:id="0"/>
      <w:r w:rsidRPr="00722C2D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สมบูรณ์ แอ๊ดวานซ์ เทคโนโลยี จำกัด (มหาชน)</w:t>
      </w:r>
    </w:p>
    <w:p w14:paraId="535CF9E5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22C2D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0EBB05E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CD9C862" w14:textId="41290368" w:rsidR="00A22D25" w:rsidRPr="00722C2D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722C2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683D6C" w:rsidRPr="00683D6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166692" w:rsidRPr="00722C2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22C2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683D6C" w:rsidRPr="00683D6C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29E94752" w14:textId="77777777" w:rsidR="00A22D25" w:rsidRPr="00722C2D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22C2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61E7F5" w14:textId="77777777" w:rsidR="00A22D25" w:rsidRPr="00722C2D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22C2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80C93AC" w14:textId="77777777" w:rsidR="00030124" w:rsidRPr="00722C2D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2"/>
          <w:szCs w:val="32"/>
        </w:rPr>
        <w:sectPr w:rsidR="00030124" w:rsidRPr="00722C2D" w:rsidSect="008B0FBC"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7AE4BF" w14:textId="77777777" w:rsidR="00030124" w:rsidRPr="00722C2D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Ref46730557"/>
      <w:bookmarkEnd w:id="4"/>
      <w:r w:rsidRPr="00722C2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0A66DAC" w14:textId="77777777" w:rsidR="00030124" w:rsidRPr="00722C2D" w:rsidRDefault="00030124" w:rsidP="001B34C8">
      <w:pPr>
        <w:spacing w:line="280" w:lineRule="exact"/>
        <w:ind w:firstLine="70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BCA23BE" w14:textId="77777777" w:rsidR="00443F3D" w:rsidRPr="00722C2D" w:rsidRDefault="000A1E5A" w:rsidP="001B34C8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22C2D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สมบูรณ์ แอ๊ดวานซ์ เทคโนโลยี จำกัด (มหาชน)</w:t>
      </w:r>
    </w:p>
    <w:p w14:paraId="24CA1C12" w14:textId="77777777" w:rsidR="0078265A" w:rsidRPr="00722C2D" w:rsidRDefault="0078265A" w:rsidP="001B34C8">
      <w:pPr>
        <w:spacing w:line="280" w:lineRule="exact"/>
        <w:ind w:firstLine="70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8A3B587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22C2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3B77F7D3" w14:textId="321FD8B2" w:rsidR="00443F3D" w:rsidRPr="00722C2D" w:rsidRDefault="00443F3D" w:rsidP="001B34C8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666610" w:rsidRPr="00722C2D">
        <w:rPr>
          <w:rFonts w:asciiTheme="majorBidi" w:hAnsiTheme="majorBidi" w:cstheme="majorBidi"/>
          <w:sz w:val="30"/>
          <w:szCs w:val="30"/>
          <w:cs/>
        </w:rPr>
        <w:t>สมบูรณ์ แอ๊ดวานซ์ เทคโนโลยี จำกัด (มหาชน)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(กลุ่มบริษัท)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666610" w:rsidRPr="00722C2D">
        <w:rPr>
          <w:rFonts w:asciiTheme="majorBidi" w:hAnsiTheme="majorBidi" w:cstheme="majorBidi"/>
          <w:sz w:val="30"/>
          <w:szCs w:val="30"/>
          <w:cs/>
        </w:rPr>
        <w:t>สมบูรณ์ แอ๊ดวานซ์ เทคโนโลยี จำกัด (มหาชน)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 (บริษัท) ตามลำดับ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683D6C" w:rsidRPr="00683D6C">
        <w:rPr>
          <w:rFonts w:asciiTheme="majorBidi" w:eastAsia="Calibri" w:hAnsiTheme="majorBidi" w:cstheme="majorBidi"/>
          <w:sz w:val="30"/>
          <w:szCs w:val="30"/>
        </w:rPr>
        <w:t>31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eastAsia="Calibri" w:hAnsiTheme="majorBidi" w:cstheme="majorBidi"/>
          <w:sz w:val="30"/>
          <w:szCs w:val="30"/>
        </w:rPr>
        <w:t>2566</w:t>
      </w:r>
      <w:r w:rsidR="007E2B06"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งบ</w:t>
      </w:r>
      <w:r w:rsidRPr="00722C2D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722C2D">
        <w:rPr>
          <w:rFonts w:asciiTheme="majorBidi" w:hAnsiTheme="majorBidi" w:cstheme="majorBidi"/>
          <w:sz w:val="30"/>
          <w:szCs w:val="30"/>
          <w:cs/>
        </w:rPr>
        <w:t>ญ</w:t>
      </w:r>
      <w:r w:rsidR="00343C13" w:rsidRPr="00722C2D">
        <w:rPr>
          <w:rFonts w:asciiTheme="majorBidi" w:hAnsiTheme="majorBidi" w:cstheme="majorBidi"/>
          <w:sz w:val="30"/>
          <w:szCs w:val="30"/>
          <w:cs/>
        </w:rPr>
        <w:t>และเรื่องอื่น</w:t>
      </w:r>
      <w:r w:rsidR="003373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ๆ</w:t>
      </w:r>
    </w:p>
    <w:p w14:paraId="046B3631" w14:textId="77777777" w:rsidR="00443F3D" w:rsidRPr="00722C2D" w:rsidRDefault="00443F3D" w:rsidP="001B34C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00AB5CB" w14:textId="668E4C52" w:rsidR="00443F3D" w:rsidRPr="00722C2D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eastAsia="Calibri" w:hAnsiTheme="majorBidi" w:cstheme="majorBidi"/>
          <w:sz w:val="30"/>
          <w:szCs w:val="30"/>
        </w:rPr>
        <w:t>31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683D6C" w:rsidRPr="00683D6C">
        <w:rPr>
          <w:rFonts w:asciiTheme="majorBidi" w:eastAsia="Calibri" w:hAnsiTheme="majorBidi" w:cstheme="majorBidi"/>
          <w:sz w:val="30"/>
          <w:szCs w:val="30"/>
        </w:rPr>
        <w:t>2566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 xml:space="preserve"> ผลกา</w:t>
      </w:r>
      <w:r w:rsidRPr="00722C2D">
        <w:rPr>
          <w:rFonts w:asciiTheme="majorBidi" w:hAnsiTheme="majorBidi" w:cstheme="majorBidi"/>
          <w:sz w:val="30"/>
          <w:szCs w:val="30"/>
          <w:cs/>
        </w:rPr>
        <w:t>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22C2D">
        <w:rPr>
          <w:rFonts w:asciiTheme="majorBidi" w:hAnsiTheme="majorBidi" w:cstheme="majorBidi"/>
          <w:sz w:val="30"/>
          <w:szCs w:val="30"/>
          <w:cs/>
        </w:rPr>
        <w:t>น</w:t>
      </w:r>
    </w:p>
    <w:p w14:paraId="55ECE4DE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C14F45B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22C2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AEF53D9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1F365FD8" w14:textId="77777777" w:rsidR="00271E87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072A5" w:rsidRPr="00722C2D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F97E67" w:rsidRPr="00722C2D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722C2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22033C" w:rsidRPr="00722C2D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2033C" w:rsidRPr="00722C2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033C" w:rsidRPr="00722C2D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2033C" w:rsidRPr="00722C2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033C" w:rsidRPr="00722C2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2033C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22033C" w:rsidRPr="00722C2D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2033C" w:rsidRPr="00722C2D">
        <w:rPr>
          <w:rFonts w:asciiTheme="majorBidi" w:hAnsiTheme="majorBidi" w:cstheme="majorBidi"/>
          <w:sz w:val="30"/>
          <w:szCs w:val="30"/>
        </w:rPr>
        <w:t xml:space="preserve"> (</w:t>
      </w:r>
      <w:r w:rsidR="0022033C" w:rsidRPr="00722C2D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3373A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52312B" w:rsidRPr="00722C2D">
        <w:rPr>
          <w:rFonts w:asciiTheme="majorBid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BDE1FA" w14:textId="77777777" w:rsidR="00271E87" w:rsidRDefault="00271E87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D9305DE" w14:textId="77777777" w:rsidR="00271E87" w:rsidRDefault="00271E87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271E87" w:rsidSect="00646F4B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2131797" w14:textId="77777777" w:rsidR="00443F3D" w:rsidRPr="00722C2D" w:rsidRDefault="00443F3D" w:rsidP="001B34C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717CE1AE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EACAA4" w14:textId="1569F459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3373A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234D82" w:rsidRPr="00722C2D">
        <w:rPr>
          <w:rFonts w:asciiTheme="majorBidi" w:eastAsia="Calibri" w:hAnsiTheme="majorBidi" w:cstheme="majorBidi"/>
          <w:sz w:val="30"/>
          <w:szCs w:val="30"/>
        </w:rPr>
        <w:t xml:space="preserve">               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722C2D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722C2D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722C2D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06CEE49" w14:textId="77777777" w:rsidR="00443F3D" w:rsidRPr="00722C2D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43F3D" w:rsidRPr="00722C2D" w14:paraId="418CD1FD" w14:textId="77777777" w:rsidTr="00C9226A">
        <w:tc>
          <w:tcPr>
            <w:tcW w:w="9350" w:type="dxa"/>
            <w:gridSpan w:val="2"/>
            <w:shd w:val="clear" w:color="auto" w:fill="auto"/>
          </w:tcPr>
          <w:p w14:paraId="1DFE5843" w14:textId="77777777" w:rsidR="00443F3D" w:rsidRPr="00722C2D" w:rsidRDefault="00F2513C" w:rsidP="001B34C8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43F3D" w:rsidRPr="00722C2D" w14:paraId="62E521DC" w14:textId="77777777" w:rsidTr="00C9226A">
        <w:tc>
          <w:tcPr>
            <w:tcW w:w="9350" w:type="dxa"/>
            <w:gridSpan w:val="2"/>
            <w:shd w:val="clear" w:color="auto" w:fill="auto"/>
          </w:tcPr>
          <w:p w14:paraId="5260B3F8" w14:textId="1383198E" w:rsidR="00443F3D" w:rsidRPr="00722C2D" w:rsidRDefault="0018254B" w:rsidP="001B34C8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อ้างอิงหมายเหตุประกอบงบการเงินข้อ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3528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93528" w:rsidRPr="00722C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3528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ช)</w:t>
            </w:r>
            <w:r w:rsidR="00F2513C"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513C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83D6C"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43F3D" w:rsidRPr="00722C2D" w14:paraId="5D660850" w14:textId="77777777" w:rsidTr="00C9226A">
        <w:tc>
          <w:tcPr>
            <w:tcW w:w="4675" w:type="dxa"/>
            <w:shd w:val="clear" w:color="auto" w:fill="auto"/>
          </w:tcPr>
          <w:p w14:paraId="0B50DCED" w14:textId="77777777" w:rsidR="00443F3D" w:rsidRPr="00722C2D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8382812" w14:textId="77777777" w:rsidR="00443F3D" w:rsidRPr="00722C2D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43F3D" w:rsidRPr="00722C2D" w14:paraId="5EE9EDF0" w14:textId="77777777" w:rsidTr="00C9226A">
        <w:tc>
          <w:tcPr>
            <w:tcW w:w="4675" w:type="dxa"/>
            <w:shd w:val="clear" w:color="auto" w:fill="auto"/>
          </w:tcPr>
          <w:p w14:paraId="34855329" w14:textId="2D20A689" w:rsidR="00E4422E" w:rsidRPr="00722C2D" w:rsidRDefault="00E4422E" w:rsidP="001B34C8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ผลการดำเนินงานของกลุ่มบริษัทส่วนใหญ่ขึ้นอยู่กับธุรกิจรถยนต์และบริษัทผู้ผลิตรถยนต์ ปริมาณการขายของแต่ละผลิตภัณฑ์ของกลุ่มบริษัทขึ้นอยู่กับอุปสงค์ของรถยนต์แต่ละรุ่นซึ่งแตกต่างกันออกไป ความผันผวนในปริมาณการขายของบริษัทผู้ผลิตรถยนต์รวมถึงการเปลี่ยนแปลงของเทคโนโลยีในการผลิตรถยนต์แต่ละรุ่น อาจทำให้มีสินค้าคงเหลือโดยเฉพาะวัสดุสิ้นเปลือง และอะไหล่เครื่องจักรที่ไม่เคลื่อนไหวเป็นเวลานาน ซึ่ง</w:t>
            </w:r>
            <w:r w:rsidR="00B06191" w:rsidRPr="00722C2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ต้องใช้ดุลยพินิจในการกำหนดนโยบายค่าเผื่อการลดมูลค่าของสินค้าคงเหลือตามแต่ละช่วงอายุของสินค้า</w:t>
            </w:r>
          </w:p>
          <w:p w14:paraId="592BC0D1" w14:textId="77777777" w:rsidR="00E4422E" w:rsidRPr="00722C2D" w:rsidRDefault="00E4422E" w:rsidP="00966B8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B5BD8E" w14:textId="7B893D4E" w:rsidR="00E4422E" w:rsidRPr="00722C2D" w:rsidRDefault="00E4422E" w:rsidP="00966B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ข้าพเจ้าได้ให้ความสนใจในเรื่องมูลค่าของสินค้าคงเหลือเนื่องจากบัญชีดังกล่าวมีนัยสำคัญ อีกทั้งค่าเผื่อการลดมูลค่าของสินค้าคงเหลือต้องใช้การประมาณการและ</w:t>
            </w:r>
            <w:r w:rsidR="00C713D6" w:rsidRPr="00722C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ดุลยพินิจที่สำคัญของผู้บริหาร เรื่องดังกล่าวจึงเป็นเรื่องที่ข้าพเจ้าถือเป็นเรื่องสำคัญในการตรวจสอบ</w:t>
            </w:r>
          </w:p>
          <w:p w14:paraId="1C56867C" w14:textId="77777777" w:rsidR="00670D9D" w:rsidRPr="00722C2D" w:rsidRDefault="00670D9D" w:rsidP="001B34C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3E71FADE" w14:textId="77777777" w:rsidR="00B92371" w:rsidRPr="00722C2D" w:rsidRDefault="00B92371" w:rsidP="001B34C8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ข้าพเจ้าได้ใช้วิธีการตรวจสอบ </w:t>
            </w:r>
            <w:r w:rsidR="00EC3BD8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4C9831DC" w14:textId="553D4F0B" w:rsidR="00E4422E" w:rsidRPr="00722C2D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เพื่อให้ได้มาซึ่งความเข้าใจของนโยบายของกลุ่มบริษัทในการประมาณการค่าเผื่อการลดมูลค่าของสินค้าคงเหลือ </w:t>
            </w:r>
          </w:p>
          <w:p w14:paraId="05BDA895" w14:textId="77777777" w:rsidR="00E4422E" w:rsidRPr="00722C2D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และการวิเคราะห์อัตราการหมุนเวียนของสินค้าคงเหลือ </w:t>
            </w:r>
          </w:p>
          <w:p w14:paraId="4EBBE7FA" w14:textId="77777777" w:rsidR="003471ED" w:rsidRPr="00722C2D" w:rsidRDefault="003471ED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ทดสอบรายงานอายุของสินค้าคงเหลือ โดย</w:t>
            </w:r>
            <w:r w:rsidR="00C7118C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สุ่ม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="00C7118C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กับเอกสารประกอบการบันทึกรายการ  เพื่อประเมิน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ว่ารายงานดังกล่าวได้จัดประเภทสินค้าคงเหลือในแต่ละช่วงอายุอย่างเหมาะสมตลอดจน</w:t>
            </w:r>
            <w:r w:rsidR="00C7118C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ทดสอบการคำนวณค่าเผื่อการลดมูลค่าของสินค้าคงเหลือว่าเป็นไปตามนโยบายของ</w:t>
            </w:r>
            <w:r w:rsidR="0020320B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  <w:p w14:paraId="5A26BFA2" w14:textId="01DC27A9" w:rsidR="005C584F" w:rsidRPr="00722C2D" w:rsidRDefault="005C584F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</w:t>
            </w:r>
            <w:r w:rsidR="00C555AD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="009A5C5F"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722C2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  <w:p w14:paraId="1B92844B" w14:textId="77777777" w:rsidR="00443F3D" w:rsidRPr="00722C2D" w:rsidRDefault="00443F3D" w:rsidP="001B34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F59EEF9" w14:textId="77777777" w:rsidR="00B6236C" w:rsidRPr="00722C2D" w:rsidRDefault="00B6236C" w:rsidP="001B34C8">
      <w:pPr>
        <w:pStyle w:val="Defaul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335F31F" w14:textId="77777777" w:rsidR="00443F3D" w:rsidRPr="00722C2D" w:rsidRDefault="00443F3D" w:rsidP="001B34C8">
      <w:pPr>
        <w:snapToGrid w:val="0"/>
        <w:spacing w:after="120"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22C2D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37BCB5C4" w14:textId="77777777" w:rsidR="00443F3D" w:rsidRPr="00722C2D" w:rsidRDefault="00443F3D" w:rsidP="001B34C8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D96014F" w14:textId="77777777" w:rsidR="00443F3D" w:rsidRPr="00722C2D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รับผิดชอบต่อข้อมูลอื่น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BD1D1F" w14:textId="77777777" w:rsidR="00443F3D" w:rsidRPr="00722C2D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8131DE8" w14:textId="77777777" w:rsidR="00443F3D" w:rsidRPr="00722C2D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ข้าพเจ้าต่องบการเงิน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06F197C" w14:textId="77777777" w:rsidR="00443F3D" w:rsidRPr="00722C2D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1317979" w14:textId="77777777" w:rsidR="00BF7431" w:rsidRPr="00722C2D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ผิดชอบของข้าพเจ้าที่เกี่ยวเนื่องกับการตรวจสอบงบการเงิน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22C2D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20DDF1D" w14:textId="77777777" w:rsidR="005234EC" w:rsidRPr="00722C2D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935324D" w14:textId="77777777" w:rsidR="005234EC" w:rsidRPr="00722C2D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8D79ADA" w14:textId="77777777" w:rsidR="00443F3D" w:rsidRPr="00722C2D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25C5FCE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22C2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CD44E08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C26DD6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FC77EB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8914FA8" w14:textId="42EF1B94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9A9BF58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1E483E" w14:textId="68559142" w:rsidR="00443F3D" w:rsidRPr="00722C2D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9F5752" w:rsidRPr="00722C2D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22C2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4C651FC" w14:textId="77777777" w:rsidR="00443F3D" w:rsidRPr="00722C2D" w:rsidRDefault="00B6236C" w:rsidP="001B34C8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22C2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DB7E0A1" w14:textId="77777777" w:rsidR="00443F3D" w:rsidRPr="00722C2D" w:rsidRDefault="00443F3D" w:rsidP="001B34C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C2D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312A4C" w14:textId="77777777" w:rsidR="00443F3D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308D17" w14:textId="5C9B8431" w:rsidR="00443F3D" w:rsidRPr="00722C2D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763B" w:rsidRPr="00722C2D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22C2D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8A158E9" w14:textId="77777777" w:rsidR="00443F3D" w:rsidRPr="00722C2D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0DCCD44" w14:textId="77777777" w:rsidR="003862FB" w:rsidRPr="00722C2D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BB95BF" w14:textId="77777777" w:rsidR="003862FB" w:rsidRPr="00722C2D" w:rsidRDefault="003862FB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CBDE4" w14:textId="776D9DC3" w:rsidR="00443F3D" w:rsidRPr="00722C2D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22C2D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E763B" w:rsidRPr="00722C2D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722C2D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22C2D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ABDB730" w14:textId="77777777" w:rsidR="00443F3D" w:rsidRPr="00722C2D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22C2D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B295A85" w14:textId="77777777" w:rsidR="00443F3D" w:rsidRPr="00722C2D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826EFD" w14:textId="77777777" w:rsidR="00281E75" w:rsidRPr="00722C2D" w:rsidRDefault="00B853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br w:type="page"/>
      </w:r>
    </w:p>
    <w:p w14:paraId="07B9100B" w14:textId="77777777" w:rsidR="00443F3D" w:rsidRPr="00722C2D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B072A5" w:rsidRPr="00722C2D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="00223832" w:rsidRPr="00722C2D">
        <w:rPr>
          <w:rFonts w:asciiTheme="majorBidi" w:hAnsiTheme="majorBidi" w:cstheme="majorBidi"/>
          <w:sz w:val="30"/>
          <w:szCs w:val="30"/>
          <w:cs/>
        </w:rPr>
        <w:t xml:space="preserve"> หรือถ้า</w:t>
      </w:r>
      <w:r w:rsidR="00B072A5" w:rsidRPr="00722C2D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1A93143" w14:textId="77777777" w:rsidR="00443F3D" w:rsidRPr="00722C2D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</w:t>
      </w:r>
      <w:r w:rsidR="00D45F8E" w:rsidRPr="00722C2D">
        <w:rPr>
          <w:rFonts w:asciiTheme="majorBidi" w:hAnsiTheme="majorBidi" w:cstheme="majorBidi"/>
          <w:sz w:val="30"/>
          <w:szCs w:val="30"/>
          <w:cs/>
        </w:rPr>
        <w:t>การโดยรวม รวมถึง</w:t>
      </w:r>
      <w:r w:rsidR="00B072A5" w:rsidRPr="00722C2D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722C2D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B072A5" w:rsidRPr="00722C2D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14:paraId="32D3CB2E" w14:textId="77777777" w:rsidR="00A60154" w:rsidRPr="00722C2D" w:rsidRDefault="00D45F8E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Pr="00722C2D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67683" w14:textId="77777777" w:rsidR="00A60154" w:rsidRPr="00722C2D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89D280E" w14:textId="6A01CBD0" w:rsidR="00A60154" w:rsidRPr="00722C2D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072A5" w:rsidRPr="00722C2D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072A5" w:rsidRPr="00722C2D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722C2D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722C2D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01657DC" w14:textId="77777777" w:rsidR="00A60154" w:rsidRPr="00722C2D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4357B4C" w14:textId="72A31742" w:rsidR="00525375" w:rsidRPr="00722C2D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001E9" w:rsidRPr="00722C2D">
        <w:rPr>
          <w:rFonts w:asciiTheme="majorBidi" w:eastAsia="Calibri" w:hAnsiTheme="majorBidi" w:cs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2C7ED6D" w14:textId="77777777" w:rsidR="00525375" w:rsidRPr="00722C2D" w:rsidRDefault="0052537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br w:type="page"/>
      </w:r>
    </w:p>
    <w:p w14:paraId="2677C4A2" w14:textId="1CCFC5A3" w:rsidR="00443F3D" w:rsidRPr="00722C2D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</w:t>
      </w:r>
      <w:r w:rsidR="00D45F8E" w:rsidRPr="00722C2D">
        <w:rPr>
          <w:rFonts w:asciiTheme="majorBidi" w:hAnsiTheme="majorBidi" w:cstheme="majorBidi"/>
          <w:spacing w:val="2"/>
          <w:sz w:val="30"/>
          <w:szCs w:val="30"/>
          <w:cs/>
        </w:rPr>
        <w:t>รณาเรื่องต่าง</w:t>
      </w:r>
      <w:r w:rsidR="003373A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45F8E" w:rsidRPr="00722C2D">
        <w:rPr>
          <w:rFonts w:asciiTheme="majorBidi" w:hAnsiTheme="majorBidi" w:cstheme="majorBidi"/>
          <w:spacing w:val="2"/>
          <w:sz w:val="30"/>
          <w:szCs w:val="30"/>
          <w:cs/>
        </w:rPr>
        <w:t>ๆ ที่มีนัยสำคัญ</w:t>
      </w:r>
      <w:r w:rsidRPr="00722C2D">
        <w:rPr>
          <w:rFonts w:asciiTheme="majorBidi" w:hAnsiTheme="majorBidi" w:cstheme="majorBidi"/>
          <w:spacing w:val="2"/>
          <w:sz w:val="30"/>
          <w:szCs w:val="30"/>
          <w:cs/>
        </w:rPr>
        <w:t>ที่สุดในการตรวจสอบ</w:t>
      </w:r>
      <w:r w:rsidR="00E013B4" w:rsidRPr="00722C2D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722C2D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BBF4D1F" w14:textId="77777777" w:rsidR="00C573D6" w:rsidRPr="00722C2D" w:rsidRDefault="00C573D6" w:rsidP="001B34C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E9489" w14:textId="77777777" w:rsidR="00443F3D" w:rsidRPr="00722C2D" w:rsidRDefault="00443F3D" w:rsidP="001B34C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52E13" w14:textId="77777777" w:rsidR="00443F3D" w:rsidRPr="00722C2D" w:rsidRDefault="00443F3D" w:rsidP="001B34C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71574BC" w14:textId="77777777" w:rsidR="00E10BD7" w:rsidRPr="00722C2D" w:rsidRDefault="00E10BD7" w:rsidP="001B34C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2BFE00" w14:textId="7593B2CD" w:rsidR="004A538E" w:rsidRPr="00722C2D" w:rsidRDefault="004A538E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</w:rPr>
        <w:t>(</w:t>
      </w:r>
      <w:r w:rsidR="00371266" w:rsidRPr="00722C2D">
        <w:rPr>
          <w:rFonts w:asciiTheme="majorBidi" w:hAnsiTheme="majorBidi" w:cstheme="majorBidi"/>
          <w:sz w:val="30"/>
          <w:szCs w:val="30"/>
          <w:cs/>
        </w:rPr>
        <w:t>ทรงชัย วงศ์พิริยาภรณ์</w:t>
      </w:r>
      <w:r w:rsidRPr="00722C2D">
        <w:rPr>
          <w:rFonts w:asciiTheme="majorBidi" w:hAnsiTheme="majorBidi" w:cstheme="majorBidi"/>
          <w:sz w:val="30"/>
          <w:szCs w:val="30"/>
        </w:rPr>
        <w:t>)</w:t>
      </w:r>
    </w:p>
    <w:p w14:paraId="7BBC3E8E" w14:textId="77777777" w:rsidR="00443F3D" w:rsidRPr="00722C2D" w:rsidRDefault="00443F3D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FB8D7C0" w14:textId="37E94DFD" w:rsidR="00443F3D" w:rsidRPr="00722C2D" w:rsidRDefault="004A538E" w:rsidP="001B34C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683D6C" w:rsidRPr="00683D6C">
        <w:rPr>
          <w:rFonts w:asciiTheme="majorBidi" w:hAnsiTheme="majorBidi" w:cstheme="majorBidi"/>
          <w:sz w:val="30"/>
          <w:szCs w:val="30"/>
        </w:rPr>
        <w:t>10996</w:t>
      </w:r>
    </w:p>
    <w:p w14:paraId="7139DEDA" w14:textId="77777777" w:rsidR="00E10BD7" w:rsidRPr="00722C2D" w:rsidRDefault="00E10BD7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4274602" w14:textId="77777777" w:rsidR="00443F3D" w:rsidRPr="00722C2D" w:rsidRDefault="00443F3D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B59B77" w14:textId="77777777" w:rsidR="00443F3D" w:rsidRPr="00722C2D" w:rsidRDefault="00443F3D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22C2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F19C473" w14:textId="46998A21" w:rsidR="00030124" w:rsidRPr="00722C2D" w:rsidRDefault="00683D6C" w:rsidP="001B34C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83D6C">
        <w:rPr>
          <w:rFonts w:asciiTheme="majorBidi" w:hAnsiTheme="majorBidi" w:cstheme="majorBidi"/>
          <w:sz w:val="30"/>
          <w:szCs w:val="30"/>
        </w:rPr>
        <w:t>21</w:t>
      </w:r>
      <w:r w:rsidR="00C2114D" w:rsidRPr="00722C2D">
        <w:rPr>
          <w:rFonts w:asciiTheme="majorBidi" w:hAnsiTheme="majorBidi" w:cstheme="majorBidi"/>
          <w:sz w:val="30"/>
          <w:szCs w:val="30"/>
        </w:rPr>
        <w:t xml:space="preserve"> </w:t>
      </w:r>
      <w:r w:rsidR="00C2114D" w:rsidRPr="00722C2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83D6C">
        <w:rPr>
          <w:rFonts w:asciiTheme="majorBidi" w:hAnsiTheme="majorBidi" w:cstheme="majorBidi"/>
          <w:sz w:val="30"/>
          <w:szCs w:val="30"/>
        </w:rPr>
        <w:t>2567</w:t>
      </w:r>
    </w:p>
    <w:p w14:paraId="0A924DAB" w14:textId="77777777" w:rsidR="00E10BD7" w:rsidRPr="00722C2D" w:rsidRDefault="00E10BD7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9BA5417" w14:textId="77777777" w:rsidR="00F431B9" w:rsidRPr="00722C2D" w:rsidRDefault="00F431B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Theme="majorBidi" w:hAnsiTheme="majorBidi" w:cstheme="majorBidi"/>
          <w:sz w:val="30"/>
          <w:szCs w:val="30"/>
        </w:rPr>
      </w:pPr>
    </w:p>
    <w:p w14:paraId="2D262633" w14:textId="2B94342B" w:rsidR="00686293" w:rsidRPr="00722C2D" w:rsidRDefault="0068629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1FD374" w14:textId="01CD7CDE" w:rsidR="00A55E77" w:rsidRPr="00722C2D" w:rsidRDefault="00A55E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A55E77" w:rsidRPr="00722C2D" w:rsidSect="00646F4B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6775" w14:textId="77777777" w:rsidR="00882E0A" w:rsidRDefault="00882E0A">
      <w:r>
        <w:separator/>
      </w:r>
    </w:p>
  </w:endnote>
  <w:endnote w:type="continuationSeparator" w:id="0">
    <w:p w14:paraId="2E2AAF9A" w14:textId="77777777" w:rsidR="00882E0A" w:rsidRDefault="0088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C1CA" w14:textId="7BF0D92C" w:rsidR="002A5AB7" w:rsidRDefault="002A5AB7" w:rsidP="007B1484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6</w:t>
    </w:r>
    <w:r w:rsidR="00683D6C" w:rsidRPr="00683D6C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57563A59" w14:textId="77777777" w:rsidR="002A5AB7" w:rsidRDefault="002A5AB7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6935C" w14:textId="02A956FD" w:rsidR="002A5AB7" w:rsidRPr="00381B5D" w:rsidRDefault="002A5AB7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83D6C" w:rsidRPr="00683D6C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6701BA4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  <w:p w14:paraId="75E16001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622D091D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74C37606" w14:textId="77777777" w:rsidR="002A5AB7" w:rsidRPr="00890558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5B90" w14:textId="77777777" w:rsidR="002A5AB7" w:rsidRPr="00381B5D" w:rsidRDefault="002A5AB7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88D6" w14:textId="3790B964" w:rsidR="00271E87" w:rsidRPr="00381B5D" w:rsidRDefault="00271E87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</w:p>
  <w:p w14:paraId="074CADF0" w14:textId="77777777" w:rsidR="00271E87" w:rsidRPr="00890558" w:rsidRDefault="00271E87" w:rsidP="00271E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937EB" w14:textId="77777777" w:rsidR="00271E87" w:rsidRPr="00381B5D" w:rsidRDefault="00271E87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683D6C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7D3131B" w14:textId="77777777" w:rsidR="00271E87" w:rsidRPr="00890558" w:rsidRDefault="00271E87" w:rsidP="00271E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F28F" w14:textId="77777777" w:rsidR="00882E0A" w:rsidRDefault="00882E0A">
      <w:r>
        <w:separator/>
      </w:r>
    </w:p>
  </w:footnote>
  <w:footnote w:type="continuationSeparator" w:id="0">
    <w:p w14:paraId="3C897961" w14:textId="77777777" w:rsidR="00882E0A" w:rsidRDefault="00882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BB539" w14:textId="77777777" w:rsidR="002A5AB7" w:rsidRDefault="002A5AB7">
    <w:pPr>
      <w:pStyle w:val="Header"/>
    </w:pPr>
  </w:p>
  <w:p w14:paraId="7C03ECD2" w14:textId="77777777" w:rsidR="002A5AB7" w:rsidRPr="00E807EC" w:rsidRDefault="002A5A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5580D" w14:textId="4239B2E0" w:rsidR="002A5AB7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3A90173D" w14:textId="44D84D29" w:rsidR="00271E87" w:rsidRDefault="00271E8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49A6FCC3" w14:textId="13D2F21C" w:rsidR="00271E87" w:rsidRDefault="00271E8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1E9EDBF0" w14:textId="5FC6A845" w:rsidR="004E6B4B" w:rsidRDefault="004E6B4B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63324B1C" w14:textId="1B786E88" w:rsidR="004E6B4B" w:rsidRDefault="004E6B4B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76350675" w14:textId="6B45B967" w:rsidR="004E6B4B" w:rsidRDefault="004E6B4B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6CE68AD8" w14:textId="77777777" w:rsidR="004E6B4B" w:rsidRPr="006E020C" w:rsidRDefault="004E6B4B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 w:hint="cs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76E78" w14:textId="77777777" w:rsidR="004E6B4B" w:rsidRDefault="004E6B4B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7AD5CFB3" w14:textId="77777777" w:rsidR="004E6B4B" w:rsidRDefault="004E6B4B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778E0B9F" w14:textId="77777777" w:rsidR="004E6B4B" w:rsidRDefault="004E6B4B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1F60CDDF" w14:textId="77777777" w:rsidR="004E6B4B" w:rsidRPr="006E020C" w:rsidRDefault="004E6B4B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0" w15:restartNumberingAfterBreak="0">
    <w:nsid w:val="3FC94AA7"/>
    <w:multiLevelType w:val="hybridMultilevel"/>
    <w:tmpl w:val="D09EF704"/>
    <w:lvl w:ilvl="0" w:tplc="20AA693E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val="en-US"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92227715">
    <w:abstractNumId w:val="9"/>
  </w:num>
  <w:num w:numId="2" w16cid:durableId="420445982">
    <w:abstractNumId w:val="7"/>
  </w:num>
  <w:num w:numId="3" w16cid:durableId="681324462">
    <w:abstractNumId w:val="6"/>
  </w:num>
  <w:num w:numId="4" w16cid:durableId="972634673">
    <w:abstractNumId w:val="5"/>
  </w:num>
  <w:num w:numId="5" w16cid:durableId="865096773">
    <w:abstractNumId w:val="8"/>
  </w:num>
  <w:num w:numId="6" w16cid:durableId="194738527">
    <w:abstractNumId w:val="3"/>
  </w:num>
  <w:num w:numId="7" w16cid:durableId="1576941234">
    <w:abstractNumId w:val="2"/>
  </w:num>
  <w:num w:numId="8" w16cid:durableId="1292980555">
    <w:abstractNumId w:val="0"/>
  </w:num>
  <w:num w:numId="9" w16cid:durableId="2123571034">
    <w:abstractNumId w:val="1"/>
  </w:num>
  <w:num w:numId="10" w16cid:durableId="1364743750">
    <w:abstractNumId w:val="4"/>
  </w:num>
  <w:num w:numId="11" w16cid:durableId="251594564">
    <w:abstractNumId w:val="27"/>
  </w:num>
  <w:num w:numId="12" w16cid:durableId="109858411">
    <w:abstractNumId w:val="21"/>
  </w:num>
  <w:num w:numId="13" w16cid:durableId="1403915027">
    <w:abstractNumId w:val="39"/>
  </w:num>
  <w:num w:numId="14" w16cid:durableId="1632134412">
    <w:abstractNumId w:val="23"/>
  </w:num>
  <w:num w:numId="15" w16cid:durableId="976959467">
    <w:abstractNumId w:val="29"/>
  </w:num>
  <w:num w:numId="16" w16cid:durableId="1734083949">
    <w:abstractNumId w:val="18"/>
  </w:num>
  <w:num w:numId="17" w16cid:durableId="576865256">
    <w:abstractNumId w:val="43"/>
  </w:num>
  <w:num w:numId="18" w16cid:durableId="1362626586">
    <w:abstractNumId w:val="26"/>
  </w:num>
  <w:num w:numId="19" w16cid:durableId="2036542973">
    <w:abstractNumId w:val="11"/>
  </w:num>
  <w:num w:numId="20" w16cid:durableId="1092048997">
    <w:abstractNumId w:val="30"/>
  </w:num>
  <w:num w:numId="21" w16cid:durableId="840968959">
    <w:abstractNumId w:val="45"/>
  </w:num>
  <w:num w:numId="22" w16cid:durableId="93673689">
    <w:abstractNumId w:val="34"/>
  </w:num>
  <w:num w:numId="23" w16cid:durableId="567111110">
    <w:abstractNumId w:val="13"/>
  </w:num>
  <w:num w:numId="24" w16cid:durableId="1026368953">
    <w:abstractNumId w:val="28"/>
  </w:num>
  <w:num w:numId="25" w16cid:durableId="814108402">
    <w:abstractNumId w:val="12"/>
  </w:num>
  <w:num w:numId="26" w16cid:durableId="452866847">
    <w:abstractNumId w:val="36"/>
  </w:num>
  <w:num w:numId="27" w16cid:durableId="612900961">
    <w:abstractNumId w:val="17"/>
  </w:num>
  <w:num w:numId="28" w16cid:durableId="121507668">
    <w:abstractNumId w:val="30"/>
  </w:num>
  <w:num w:numId="29" w16cid:durableId="1327517502">
    <w:abstractNumId w:val="40"/>
  </w:num>
  <w:num w:numId="30" w16cid:durableId="2079983672">
    <w:abstractNumId w:val="31"/>
  </w:num>
  <w:num w:numId="31" w16cid:durableId="1525630257">
    <w:abstractNumId w:val="14"/>
  </w:num>
  <w:num w:numId="32" w16cid:durableId="1564566280">
    <w:abstractNumId w:val="42"/>
  </w:num>
  <w:num w:numId="33" w16cid:durableId="1411737096">
    <w:abstractNumId w:val="22"/>
  </w:num>
  <w:num w:numId="34" w16cid:durableId="965089052">
    <w:abstractNumId w:val="46"/>
  </w:num>
  <w:num w:numId="35" w16cid:durableId="1804273150">
    <w:abstractNumId w:val="35"/>
  </w:num>
  <w:num w:numId="36" w16cid:durableId="184052768">
    <w:abstractNumId w:val="33"/>
  </w:num>
  <w:num w:numId="37" w16cid:durableId="1537890481">
    <w:abstractNumId w:val="44"/>
  </w:num>
  <w:num w:numId="38" w16cid:durableId="190190848">
    <w:abstractNumId w:val="25"/>
  </w:num>
  <w:num w:numId="39" w16cid:durableId="2006780611">
    <w:abstractNumId w:val="41"/>
  </w:num>
  <w:num w:numId="40" w16cid:durableId="792753101">
    <w:abstractNumId w:val="16"/>
  </w:num>
  <w:num w:numId="41" w16cid:durableId="2124423982">
    <w:abstractNumId w:val="20"/>
  </w:num>
  <w:num w:numId="42" w16cid:durableId="1563563142">
    <w:abstractNumId w:val="10"/>
  </w:num>
  <w:num w:numId="43" w16cid:durableId="1276207046">
    <w:abstractNumId w:val="32"/>
  </w:num>
  <w:num w:numId="44" w16cid:durableId="1447196087">
    <w:abstractNumId w:val="15"/>
  </w:num>
  <w:num w:numId="45" w16cid:durableId="6054314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00028895">
    <w:abstractNumId w:val="19"/>
  </w:num>
  <w:num w:numId="47" w16cid:durableId="1902016803">
    <w:abstractNumId w:val="28"/>
  </w:num>
  <w:num w:numId="48" w16cid:durableId="2007513339">
    <w:abstractNumId w:val="37"/>
  </w:num>
  <w:num w:numId="49" w16cid:durableId="18940367">
    <w:abstractNumId w:val="38"/>
  </w:num>
  <w:num w:numId="50" w16cid:durableId="116597666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CE9"/>
    <w:rsid w:val="00000DCC"/>
    <w:rsid w:val="00001124"/>
    <w:rsid w:val="000017BC"/>
    <w:rsid w:val="00001864"/>
    <w:rsid w:val="000019E1"/>
    <w:rsid w:val="00001B02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3F2D"/>
    <w:rsid w:val="00004178"/>
    <w:rsid w:val="0000424B"/>
    <w:rsid w:val="0000482B"/>
    <w:rsid w:val="0000487E"/>
    <w:rsid w:val="00004955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C3"/>
    <w:rsid w:val="000102D8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B33"/>
    <w:rsid w:val="00015EF8"/>
    <w:rsid w:val="00015F20"/>
    <w:rsid w:val="00015F37"/>
    <w:rsid w:val="00015F74"/>
    <w:rsid w:val="00016020"/>
    <w:rsid w:val="0001613D"/>
    <w:rsid w:val="000168BB"/>
    <w:rsid w:val="00017778"/>
    <w:rsid w:val="00017874"/>
    <w:rsid w:val="00017A71"/>
    <w:rsid w:val="00017CF0"/>
    <w:rsid w:val="00017D39"/>
    <w:rsid w:val="000201F3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21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5B83"/>
    <w:rsid w:val="00025F30"/>
    <w:rsid w:val="0002600B"/>
    <w:rsid w:val="00026201"/>
    <w:rsid w:val="0002624F"/>
    <w:rsid w:val="000266D4"/>
    <w:rsid w:val="00026D83"/>
    <w:rsid w:val="00026F8B"/>
    <w:rsid w:val="00027204"/>
    <w:rsid w:val="00027588"/>
    <w:rsid w:val="00030124"/>
    <w:rsid w:val="000303D7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0D29"/>
    <w:rsid w:val="000410BE"/>
    <w:rsid w:val="0004144D"/>
    <w:rsid w:val="0004164D"/>
    <w:rsid w:val="00041CA9"/>
    <w:rsid w:val="000422F7"/>
    <w:rsid w:val="000424B3"/>
    <w:rsid w:val="000429B6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A8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845"/>
    <w:rsid w:val="000509BA"/>
    <w:rsid w:val="00050A9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A3D"/>
    <w:rsid w:val="00057B3E"/>
    <w:rsid w:val="00057B8B"/>
    <w:rsid w:val="00057BE5"/>
    <w:rsid w:val="00057F5F"/>
    <w:rsid w:val="000600A0"/>
    <w:rsid w:val="000603FD"/>
    <w:rsid w:val="000604C0"/>
    <w:rsid w:val="000604E1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6C7"/>
    <w:rsid w:val="0006781E"/>
    <w:rsid w:val="000679F6"/>
    <w:rsid w:val="00067C89"/>
    <w:rsid w:val="00067EB1"/>
    <w:rsid w:val="00067F21"/>
    <w:rsid w:val="00067FF6"/>
    <w:rsid w:val="00070192"/>
    <w:rsid w:val="000701FC"/>
    <w:rsid w:val="0007027E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09"/>
    <w:rsid w:val="00073C92"/>
    <w:rsid w:val="00073D37"/>
    <w:rsid w:val="00073DCC"/>
    <w:rsid w:val="0007429D"/>
    <w:rsid w:val="00074342"/>
    <w:rsid w:val="00074475"/>
    <w:rsid w:val="00074CDA"/>
    <w:rsid w:val="00074DAB"/>
    <w:rsid w:val="00074E17"/>
    <w:rsid w:val="000751BE"/>
    <w:rsid w:val="00075205"/>
    <w:rsid w:val="00075253"/>
    <w:rsid w:val="00075464"/>
    <w:rsid w:val="000755E8"/>
    <w:rsid w:val="00075826"/>
    <w:rsid w:val="00075CD7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1F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12A"/>
    <w:rsid w:val="000838A1"/>
    <w:rsid w:val="00083AC7"/>
    <w:rsid w:val="0008408D"/>
    <w:rsid w:val="000840FB"/>
    <w:rsid w:val="00084193"/>
    <w:rsid w:val="00084659"/>
    <w:rsid w:val="00084D1F"/>
    <w:rsid w:val="00084ED3"/>
    <w:rsid w:val="00084FCB"/>
    <w:rsid w:val="00084FE7"/>
    <w:rsid w:val="000853CB"/>
    <w:rsid w:val="000855C8"/>
    <w:rsid w:val="000856F3"/>
    <w:rsid w:val="00085932"/>
    <w:rsid w:val="00085D9B"/>
    <w:rsid w:val="00086026"/>
    <w:rsid w:val="00086C4B"/>
    <w:rsid w:val="00086E1A"/>
    <w:rsid w:val="0008744D"/>
    <w:rsid w:val="000874C6"/>
    <w:rsid w:val="00087771"/>
    <w:rsid w:val="0008791B"/>
    <w:rsid w:val="00087A1E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CB"/>
    <w:rsid w:val="000920D1"/>
    <w:rsid w:val="0009216A"/>
    <w:rsid w:val="00092F7D"/>
    <w:rsid w:val="0009306D"/>
    <w:rsid w:val="000931C2"/>
    <w:rsid w:val="000931C3"/>
    <w:rsid w:val="00093435"/>
    <w:rsid w:val="000936B9"/>
    <w:rsid w:val="0009386B"/>
    <w:rsid w:val="00093901"/>
    <w:rsid w:val="0009391B"/>
    <w:rsid w:val="00093B12"/>
    <w:rsid w:val="00093CF9"/>
    <w:rsid w:val="00093E55"/>
    <w:rsid w:val="00094012"/>
    <w:rsid w:val="000942C3"/>
    <w:rsid w:val="0009436D"/>
    <w:rsid w:val="000947ED"/>
    <w:rsid w:val="00094BDD"/>
    <w:rsid w:val="00094D8E"/>
    <w:rsid w:val="000950F2"/>
    <w:rsid w:val="00095103"/>
    <w:rsid w:val="0009519B"/>
    <w:rsid w:val="000957D3"/>
    <w:rsid w:val="00095E37"/>
    <w:rsid w:val="00096045"/>
    <w:rsid w:val="00096112"/>
    <w:rsid w:val="000961B9"/>
    <w:rsid w:val="00096870"/>
    <w:rsid w:val="000968F1"/>
    <w:rsid w:val="00096937"/>
    <w:rsid w:val="00096E64"/>
    <w:rsid w:val="00097616"/>
    <w:rsid w:val="00097752"/>
    <w:rsid w:val="00097849"/>
    <w:rsid w:val="00097CFC"/>
    <w:rsid w:val="000A0632"/>
    <w:rsid w:val="000A0914"/>
    <w:rsid w:val="000A15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02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41AB"/>
    <w:rsid w:val="000A41B1"/>
    <w:rsid w:val="000A42DB"/>
    <w:rsid w:val="000A43B2"/>
    <w:rsid w:val="000A45BE"/>
    <w:rsid w:val="000A4808"/>
    <w:rsid w:val="000A484D"/>
    <w:rsid w:val="000A488B"/>
    <w:rsid w:val="000A4E0B"/>
    <w:rsid w:val="000A51FB"/>
    <w:rsid w:val="000A53FF"/>
    <w:rsid w:val="000A5AAA"/>
    <w:rsid w:val="000A5CF4"/>
    <w:rsid w:val="000A5F47"/>
    <w:rsid w:val="000A6011"/>
    <w:rsid w:val="000A6026"/>
    <w:rsid w:val="000A60E2"/>
    <w:rsid w:val="000A621C"/>
    <w:rsid w:val="000A66B6"/>
    <w:rsid w:val="000A6746"/>
    <w:rsid w:val="000A67C5"/>
    <w:rsid w:val="000A6C7F"/>
    <w:rsid w:val="000A716B"/>
    <w:rsid w:val="000A721A"/>
    <w:rsid w:val="000A784F"/>
    <w:rsid w:val="000A7A56"/>
    <w:rsid w:val="000A7C5F"/>
    <w:rsid w:val="000A7C8E"/>
    <w:rsid w:val="000B0610"/>
    <w:rsid w:val="000B092C"/>
    <w:rsid w:val="000B104A"/>
    <w:rsid w:val="000B14C7"/>
    <w:rsid w:val="000B16EF"/>
    <w:rsid w:val="000B19AB"/>
    <w:rsid w:val="000B1A50"/>
    <w:rsid w:val="000B1B3F"/>
    <w:rsid w:val="000B1BE0"/>
    <w:rsid w:val="000B25D8"/>
    <w:rsid w:val="000B26AB"/>
    <w:rsid w:val="000B26B9"/>
    <w:rsid w:val="000B2A40"/>
    <w:rsid w:val="000B2A5F"/>
    <w:rsid w:val="000B2C9C"/>
    <w:rsid w:val="000B2D79"/>
    <w:rsid w:val="000B302E"/>
    <w:rsid w:val="000B3129"/>
    <w:rsid w:val="000B33DB"/>
    <w:rsid w:val="000B3A29"/>
    <w:rsid w:val="000B3C4A"/>
    <w:rsid w:val="000B3C93"/>
    <w:rsid w:val="000B3CEC"/>
    <w:rsid w:val="000B3D36"/>
    <w:rsid w:val="000B3F07"/>
    <w:rsid w:val="000B40F8"/>
    <w:rsid w:val="000B44BE"/>
    <w:rsid w:val="000B45BB"/>
    <w:rsid w:val="000B4806"/>
    <w:rsid w:val="000B4DDC"/>
    <w:rsid w:val="000B5037"/>
    <w:rsid w:val="000B5275"/>
    <w:rsid w:val="000B5480"/>
    <w:rsid w:val="000B549B"/>
    <w:rsid w:val="000B549D"/>
    <w:rsid w:val="000B55EC"/>
    <w:rsid w:val="000B5A60"/>
    <w:rsid w:val="000B5DD6"/>
    <w:rsid w:val="000B611A"/>
    <w:rsid w:val="000B61F5"/>
    <w:rsid w:val="000B6212"/>
    <w:rsid w:val="000B6520"/>
    <w:rsid w:val="000B65C7"/>
    <w:rsid w:val="000B6D36"/>
    <w:rsid w:val="000B7409"/>
    <w:rsid w:val="000B76F0"/>
    <w:rsid w:val="000B76F8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C02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48D"/>
    <w:rsid w:val="000D1CB3"/>
    <w:rsid w:val="000D1EF3"/>
    <w:rsid w:val="000D205D"/>
    <w:rsid w:val="000D21E9"/>
    <w:rsid w:val="000D22CA"/>
    <w:rsid w:val="000D2354"/>
    <w:rsid w:val="000D2604"/>
    <w:rsid w:val="000D29BE"/>
    <w:rsid w:val="000D29F0"/>
    <w:rsid w:val="000D3690"/>
    <w:rsid w:val="000D3D6A"/>
    <w:rsid w:val="000D3D99"/>
    <w:rsid w:val="000D3ED8"/>
    <w:rsid w:val="000D42E1"/>
    <w:rsid w:val="000D42F3"/>
    <w:rsid w:val="000D4353"/>
    <w:rsid w:val="000D4637"/>
    <w:rsid w:val="000D46A9"/>
    <w:rsid w:val="000D4765"/>
    <w:rsid w:val="000D47CB"/>
    <w:rsid w:val="000D488A"/>
    <w:rsid w:val="000D4B2D"/>
    <w:rsid w:val="000D4D0D"/>
    <w:rsid w:val="000D4D80"/>
    <w:rsid w:val="000D530E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939"/>
    <w:rsid w:val="000E1AEB"/>
    <w:rsid w:val="000E1E5C"/>
    <w:rsid w:val="000E1E88"/>
    <w:rsid w:val="000E23CD"/>
    <w:rsid w:val="000E241E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609"/>
    <w:rsid w:val="000E6868"/>
    <w:rsid w:val="000E69AF"/>
    <w:rsid w:val="000E71D6"/>
    <w:rsid w:val="000E735E"/>
    <w:rsid w:val="000E7C8D"/>
    <w:rsid w:val="000E7CFD"/>
    <w:rsid w:val="000F0062"/>
    <w:rsid w:val="000F0243"/>
    <w:rsid w:val="000F0331"/>
    <w:rsid w:val="000F0BA5"/>
    <w:rsid w:val="000F0E76"/>
    <w:rsid w:val="000F0EBC"/>
    <w:rsid w:val="000F0F92"/>
    <w:rsid w:val="000F0FB1"/>
    <w:rsid w:val="000F10DF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5CB2"/>
    <w:rsid w:val="000F68B5"/>
    <w:rsid w:val="000F70EA"/>
    <w:rsid w:val="000F7352"/>
    <w:rsid w:val="000F7AF5"/>
    <w:rsid w:val="000F7E14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5DAC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189"/>
    <w:rsid w:val="00107283"/>
    <w:rsid w:val="001074B7"/>
    <w:rsid w:val="0010782A"/>
    <w:rsid w:val="001078EC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605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3D4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A00"/>
    <w:rsid w:val="00117B21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1ECE"/>
    <w:rsid w:val="00122175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B8F"/>
    <w:rsid w:val="00124EA3"/>
    <w:rsid w:val="00124FD0"/>
    <w:rsid w:val="001252F6"/>
    <w:rsid w:val="0012583D"/>
    <w:rsid w:val="001258C4"/>
    <w:rsid w:val="00125AAA"/>
    <w:rsid w:val="00125C6E"/>
    <w:rsid w:val="00125D09"/>
    <w:rsid w:val="001261E0"/>
    <w:rsid w:val="00126213"/>
    <w:rsid w:val="001262F3"/>
    <w:rsid w:val="001263D9"/>
    <w:rsid w:val="001266AC"/>
    <w:rsid w:val="00126E06"/>
    <w:rsid w:val="00126FE2"/>
    <w:rsid w:val="001271FD"/>
    <w:rsid w:val="0012731A"/>
    <w:rsid w:val="00127528"/>
    <w:rsid w:val="00127A61"/>
    <w:rsid w:val="00127BD4"/>
    <w:rsid w:val="00130089"/>
    <w:rsid w:val="00130273"/>
    <w:rsid w:val="00130383"/>
    <w:rsid w:val="001303A6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3A5"/>
    <w:rsid w:val="00132755"/>
    <w:rsid w:val="00132A61"/>
    <w:rsid w:val="00132CA1"/>
    <w:rsid w:val="00133092"/>
    <w:rsid w:val="00133250"/>
    <w:rsid w:val="00133285"/>
    <w:rsid w:val="00133395"/>
    <w:rsid w:val="0013346F"/>
    <w:rsid w:val="00133474"/>
    <w:rsid w:val="001336EF"/>
    <w:rsid w:val="001337E8"/>
    <w:rsid w:val="001337EF"/>
    <w:rsid w:val="001337FB"/>
    <w:rsid w:val="001339A6"/>
    <w:rsid w:val="001339B3"/>
    <w:rsid w:val="001339EB"/>
    <w:rsid w:val="00133E02"/>
    <w:rsid w:val="00133EF5"/>
    <w:rsid w:val="00133FC6"/>
    <w:rsid w:val="00134015"/>
    <w:rsid w:val="001342FA"/>
    <w:rsid w:val="001348DD"/>
    <w:rsid w:val="0013496F"/>
    <w:rsid w:val="00134A31"/>
    <w:rsid w:val="00134A7C"/>
    <w:rsid w:val="00134B83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CF6"/>
    <w:rsid w:val="00141EEE"/>
    <w:rsid w:val="0014211C"/>
    <w:rsid w:val="001425DF"/>
    <w:rsid w:val="001427CB"/>
    <w:rsid w:val="00142C2E"/>
    <w:rsid w:val="00142CC3"/>
    <w:rsid w:val="00142CD7"/>
    <w:rsid w:val="001435CE"/>
    <w:rsid w:val="001442D9"/>
    <w:rsid w:val="00144793"/>
    <w:rsid w:val="00145672"/>
    <w:rsid w:val="00145B8A"/>
    <w:rsid w:val="00145C7F"/>
    <w:rsid w:val="00145E5A"/>
    <w:rsid w:val="00145E9D"/>
    <w:rsid w:val="001461CC"/>
    <w:rsid w:val="00146253"/>
    <w:rsid w:val="0014633F"/>
    <w:rsid w:val="00146601"/>
    <w:rsid w:val="0014664A"/>
    <w:rsid w:val="0014670D"/>
    <w:rsid w:val="001467A3"/>
    <w:rsid w:val="00146AC9"/>
    <w:rsid w:val="00146E97"/>
    <w:rsid w:val="00147029"/>
    <w:rsid w:val="001470E0"/>
    <w:rsid w:val="00147146"/>
    <w:rsid w:val="001471C4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775"/>
    <w:rsid w:val="00151ACD"/>
    <w:rsid w:val="00151BAC"/>
    <w:rsid w:val="00152120"/>
    <w:rsid w:val="001522D3"/>
    <w:rsid w:val="00152567"/>
    <w:rsid w:val="0015281B"/>
    <w:rsid w:val="00152D34"/>
    <w:rsid w:val="00152D37"/>
    <w:rsid w:val="00153206"/>
    <w:rsid w:val="0015351F"/>
    <w:rsid w:val="001538FD"/>
    <w:rsid w:val="00153AF2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5F96"/>
    <w:rsid w:val="00156410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60482"/>
    <w:rsid w:val="001608C2"/>
    <w:rsid w:val="0016092E"/>
    <w:rsid w:val="00161017"/>
    <w:rsid w:val="00161019"/>
    <w:rsid w:val="00161305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0D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11"/>
    <w:rsid w:val="0016607A"/>
    <w:rsid w:val="001660CE"/>
    <w:rsid w:val="00166692"/>
    <w:rsid w:val="001668A8"/>
    <w:rsid w:val="00166D34"/>
    <w:rsid w:val="00166D3B"/>
    <w:rsid w:val="00167250"/>
    <w:rsid w:val="0016726B"/>
    <w:rsid w:val="00167400"/>
    <w:rsid w:val="00167787"/>
    <w:rsid w:val="001677AE"/>
    <w:rsid w:val="001677C3"/>
    <w:rsid w:val="00167B49"/>
    <w:rsid w:val="00167EF8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1EF8"/>
    <w:rsid w:val="001720FC"/>
    <w:rsid w:val="0017218B"/>
    <w:rsid w:val="00172281"/>
    <w:rsid w:val="0017239B"/>
    <w:rsid w:val="00172466"/>
    <w:rsid w:val="0017292D"/>
    <w:rsid w:val="00172A37"/>
    <w:rsid w:val="00172CFD"/>
    <w:rsid w:val="00172D80"/>
    <w:rsid w:val="00172DE5"/>
    <w:rsid w:val="0017360D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5CC5"/>
    <w:rsid w:val="00175D37"/>
    <w:rsid w:val="00176129"/>
    <w:rsid w:val="001761D5"/>
    <w:rsid w:val="0017623D"/>
    <w:rsid w:val="0017643B"/>
    <w:rsid w:val="00176557"/>
    <w:rsid w:val="0017683B"/>
    <w:rsid w:val="00176A4D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6B2"/>
    <w:rsid w:val="00180872"/>
    <w:rsid w:val="00180895"/>
    <w:rsid w:val="00180C10"/>
    <w:rsid w:val="001810C2"/>
    <w:rsid w:val="00181172"/>
    <w:rsid w:val="001815A8"/>
    <w:rsid w:val="00181628"/>
    <w:rsid w:val="00181E82"/>
    <w:rsid w:val="0018254B"/>
    <w:rsid w:val="0018259E"/>
    <w:rsid w:val="00182903"/>
    <w:rsid w:val="001829AA"/>
    <w:rsid w:val="00182A17"/>
    <w:rsid w:val="0018313F"/>
    <w:rsid w:val="0018346E"/>
    <w:rsid w:val="001834FF"/>
    <w:rsid w:val="001838AB"/>
    <w:rsid w:val="00183A2B"/>
    <w:rsid w:val="00183AA9"/>
    <w:rsid w:val="00183D05"/>
    <w:rsid w:val="00183E6D"/>
    <w:rsid w:val="00184042"/>
    <w:rsid w:val="00184165"/>
    <w:rsid w:val="001846B9"/>
    <w:rsid w:val="00184F70"/>
    <w:rsid w:val="00185048"/>
    <w:rsid w:val="001852B0"/>
    <w:rsid w:val="00185348"/>
    <w:rsid w:val="001854AF"/>
    <w:rsid w:val="001854B4"/>
    <w:rsid w:val="00185CFB"/>
    <w:rsid w:val="00185D35"/>
    <w:rsid w:val="001860D9"/>
    <w:rsid w:val="00186314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5D"/>
    <w:rsid w:val="00191595"/>
    <w:rsid w:val="0019191C"/>
    <w:rsid w:val="00191A9E"/>
    <w:rsid w:val="00191E69"/>
    <w:rsid w:val="00192047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1A"/>
    <w:rsid w:val="001939C2"/>
    <w:rsid w:val="00193DB0"/>
    <w:rsid w:val="00193DEA"/>
    <w:rsid w:val="00194063"/>
    <w:rsid w:val="0019461A"/>
    <w:rsid w:val="001947EF"/>
    <w:rsid w:val="00194CC4"/>
    <w:rsid w:val="00194E00"/>
    <w:rsid w:val="00194EB9"/>
    <w:rsid w:val="00195250"/>
    <w:rsid w:val="00195382"/>
    <w:rsid w:val="0019571F"/>
    <w:rsid w:val="00195AFE"/>
    <w:rsid w:val="00195E07"/>
    <w:rsid w:val="00195EAF"/>
    <w:rsid w:val="0019631E"/>
    <w:rsid w:val="00196564"/>
    <w:rsid w:val="00196845"/>
    <w:rsid w:val="00196EE3"/>
    <w:rsid w:val="0019721F"/>
    <w:rsid w:val="001974AE"/>
    <w:rsid w:val="001975EC"/>
    <w:rsid w:val="00197727"/>
    <w:rsid w:val="00197D41"/>
    <w:rsid w:val="00197D72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20E"/>
    <w:rsid w:val="001B32A9"/>
    <w:rsid w:val="001B337F"/>
    <w:rsid w:val="001B34C8"/>
    <w:rsid w:val="001B34F7"/>
    <w:rsid w:val="001B3A1A"/>
    <w:rsid w:val="001B3B04"/>
    <w:rsid w:val="001B43FC"/>
    <w:rsid w:val="001B49B9"/>
    <w:rsid w:val="001B4A38"/>
    <w:rsid w:val="001B4DD5"/>
    <w:rsid w:val="001B511A"/>
    <w:rsid w:val="001B5221"/>
    <w:rsid w:val="001B527B"/>
    <w:rsid w:val="001B576E"/>
    <w:rsid w:val="001B5B1F"/>
    <w:rsid w:val="001B5BC3"/>
    <w:rsid w:val="001B5C63"/>
    <w:rsid w:val="001B5C71"/>
    <w:rsid w:val="001B5CBD"/>
    <w:rsid w:val="001B5D05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151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3D13"/>
    <w:rsid w:val="001C41CB"/>
    <w:rsid w:val="001C41DE"/>
    <w:rsid w:val="001C438B"/>
    <w:rsid w:val="001C4581"/>
    <w:rsid w:val="001C45A9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12"/>
    <w:rsid w:val="001C6C6B"/>
    <w:rsid w:val="001C6C81"/>
    <w:rsid w:val="001C6CDC"/>
    <w:rsid w:val="001C6EF9"/>
    <w:rsid w:val="001C6FE3"/>
    <w:rsid w:val="001C77FB"/>
    <w:rsid w:val="001C7C3F"/>
    <w:rsid w:val="001C7E8D"/>
    <w:rsid w:val="001D01B8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E5C"/>
    <w:rsid w:val="001D7F71"/>
    <w:rsid w:val="001E000A"/>
    <w:rsid w:val="001E028F"/>
    <w:rsid w:val="001E030E"/>
    <w:rsid w:val="001E080B"/>
    <w:rsid w:val="001E0FD3"/>
    <w:rsid w:val="001E1210"/>
    <w:rsid w:val="001E14C9"/>
    <w:rsid w:val="001E16C8"/>
    <w:rsid w:val="001E16CC"/>
    <w:rsid w:val="001E17AC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A5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68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875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59F0"/>
    <w:rsid w:val="001F608F"/>
    <w:rsid w:val="001F638A"/>
    <w:rsid w:val="001F63BA"/>
    <w:rsid w:val="001F6424"/>
    <w:rsid w:val="001F64F2"/>
    <w:rsid w:val="001F67C8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0CE"/>
    <w:rsid w:val="00201192"/>
    <w:rsid w:val="002015D2"/>
    <w:rsid w:val="002016F8"/>
    <w:rsid w:val="00201701"/>
    <w:rsid w:val="002017AF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D27"/>
    <w:rsid w:val="00204E93"/>
    <w:rsid w:val="00204F75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14F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167"/>
    <w:rsid w:val="00211390"/>
    <w:rsid w:val="002116E4"/>
    <w:rsid w:val="00211C58"/>
    <w:rsid w:val="00212070"/>
    <w:rsid w:val="00212207"/>
    <w:rsid w:val="0021298E"/>
    <w:rsid w:val="00212A59"/>
    <w:rsid w:val="00212BFD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53E"/>
    <w:rsid w:val="0021662E"/>
    <w:rsid w:val="00216908"/>
    <w:rsid w:val="00216F2B"/>
    <w:rsid w:val="002170CC"/>
    <w:rsid w:val="00217197"/>
    <w:rsid w:val="002172E2"/>
    <w:rsid w:val="00217557"/>
    <w:rsid w:val="00217CEA"/>
    <w:rsid w:val="00217D45"/>
    <w:rsid w:val="00217ECD"/>
    <w:rsid w:val="0022033C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CF2"/>
    <w:rsid w:val="00221D44"/>
    <w:rsid w:val="00221D93"/>
    <w:rsid w:val="00222021"/>
    <w:rsid w:val="00222356"/>
    <w:rsid w:val="0022274E"/>
    <w:rsid w:val="002228C1"/>
    <w:rsid w:val="00222912"/>
    <w:rsid w:val="00222A6D"/>
    <w:rsid w:val="00222ACA"/>
    <w:rsid w:val="00222BEF"/>
    <w:rsid w:val="00222E3D"/>
    <w:rsid w:val="002230DB"/>
    <w:rsid w:val="00223257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83F"/>
    <w:rsid w:val="00225A69"/>
    <w:rsid w:val="00226E9E"/>
    <w:rsid w:val="0022744F"/>
    <w:rsid w:val="00227917"/>
    <w:rsid w:val="00227925"/>
    <w:rsid w:val="00227DBF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B97"/>
    <w:rsid w:val="00231C06"/>
    <w:rsid w:val="00231CD6"/>
    <w:rsid w:val="00231E9E"/>
    <w:rsid w:val="00231EC8"/>
    <w:rsid w:val="00231FA3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79F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2F"/>
    <w:rsid w:val="0023638A"/>
    <w:rsid w:val="002363E1"/>
    <w:rsid w:val="002364CA"/>
    <w:rsid w:val="00236626"/>
    <w:rsid w:val="00236749"/>
    <w:rsid w:val="00236933"/>
    <w:rsid w:val="00236A80"/>
    <w:rsid w:val="00236E09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AE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AA8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99D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989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971"/>
    <w:rsid w:val="00262B2D"/>
    <w:rsid w:val="00262B43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2D"/>
    <w:rsid w:val="002647DC"/>
    <w:rsid w:val="0026485B"/>
    <w:rsid w:val="0026491F"/>
    <w:rsid w:val="00264A15"/>
    <w:rsid w:val="00264D0A"/>
    <w:rsid w:val="00264DD0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1E87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577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651"/>
    <w:rsid w:val="00277D7C"/>
    <w:rsid w:val="00277F91"/>
    <w:rsid w:val="00280014"/>
    <w:rsid w:val="002802AD"/>
    <w:rsid w:val="002803AA"/>
    <w:rsid w:val="00280CBF"/>
    <w:rsid w:val="002811D4"/>
    <w:rsid w:val="00281542"/>
    <w:rsid w:val="0028155B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5AF"/>
    <w:rsid w:val="0029189D"/>
    <w:rsid w:val="00291BD3"/>
    <w:rsid w:val="00291DA9"/>
    <w:rsid w:val="00291E5F"/>
    <w:rsid w:val="00291EE6"/>
    <w:rsid w:val="00291FF3"/>
    <w:rsid w:val="00292042"/>
    <w:rsid w:val="00292061"/>
    <w:rsid w:val="002921F6"/>
    <w:rsid w:val="00292368"/>
    <w:rsid w:val="002923F4"/>
    <w:rsid w:val="00292796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3E37"/>
    <w:rsid w:val="00293EBB"/>
    <w:rsid w:val="002940AB"/>
    <w:rsid w:val="002940BF"/>
    <w:rsid w:val="00294110"/>
    <w:rsid w:val="00294365"/>
    <w:rsid w:val="002945F0"/>
    <w:rsid w:val="002947A6"/>
    <w:rsid w:val="002948D7"/>
    <w:rsid w:val="00294A28"/>
    <w:rsid w:val="00294AB6"/>
    <w:rsid w:val="00294BA7"/>
    <w:rsid w:val="00294BC5"/>
    <w:rsid w:val="00294C25"/>
    <w:rsid w:val="00295127"/>
    <w:rsid w:val="002954AD"/>
    <w:rsid w:val="00295567"/>
    <w:rsid w:val="002955CD"/>
    <w:rsid w:val="0029594D"/>
    <w:rsid w:val="00295966"/>
    <w:rsid w:val="00295A18"/>
    <w:rsid w:val="00295BAC"/>
    <w:rsid w:val="00295CDD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4C5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932"/>
    <w:rsid w:val="002A3B06"/>
    <w:rsid w:val="002A43C8"/>
    <w:rsid w:val="002A4596"/>
    <w:rsid w:val="002A49BB"/>
    <w:rsid w:val="002A4CE4"/>
    <w:rsid w:val="002A4CE8"/>
    <w:rsid w:val="002A4E8B"/>
    <w:rsid w:val="002A4EB0"/>
    <w:rsid w:val="002A4F11"/>
    <w:rsid w:val="002A5049"/>
    <w:rsid w:val="002A507F"/>
    <w:rsid w:val="002A529B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B67"/>
    <w:rsid w:val="002B2E88"/>
    <w:rsid w:val="002B2F2C"/>
    <w:rsid w:val="002B3594"/>
    <w:rsid w:val="002B3A1A"/>
    <w:rsid w:val="002B3C05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2FC"/>
    <w:rsid w:val="002B5497"/>
    <w:rsid w:val="002B566B"/>
    <w:rsid w:val="002B5697"/>
    <w:rsid w:val="002B5808"/>
    <w:rsid w:val="002B59A8"/>
    <w:rsid w:val="002B5A74"/>
    <w:rsid w:val="002B5EC8"/>
    <w:rsid w:val="002B5F17"/>
    <w:rsid w:val="002B624A"/>
    <w:rsid w:val="002B6433"/>
    <w:rsid w:val="002B64E3"/>
    <w:rsid w:val="002B673B"/>
    <w:rsid w:val="002B6D91"/>
    <w:rsid w:val="002B7093"/>
    <w:rsid w:val="002B71A5"/>
    <w:rsid w:val="002B776A"/>
    <w:rsid w:val="002B799D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992"/>
    <w:rsid w:val="002C2CE8"/>
    <w:rsid w:val="002C2D9A"/>
    <w:rsid w:val="002C2DF4"/>
    <w:rsid w:val="002C2F29"/>
    <w:rsid w:val="002C3188"/>
    <w:rsid w:val="002C32F2"/>
    <w:rsid w:val="002C32F3"/>
    <w:rsid w:val="002C33DC"/>
    <w:rsid w:val="002C3425"/>
    <w:rsid w:val="002C387F"/>
    <w:rsid w:val="002C3AC1"/>
    <w:rsid w:val="002C3CB5"/>
    <w:rsid w:val="002C3E1E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4D1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A39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5F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11D"/>
    <w:rsid w:val="002D6455"/>
    <w:rsid w:val="002D6475"/>
    <w:rsid w:val="002D6C49"/>
    <w:rsid w:val="002D6C6D"/>
    <w:rsid w:val="002D6CF3"/>
    <w:rsid w:val="002D7621"/>
    <w:rsid w:val="002D7765"/>
    <w:rsid w:val="002D782F"/>
    <w:rsid w:val="002D7908"/>
    <w:rsid w:val="002D7C69"/>
    <w:rsid w:val="002E033A"/>
    <w:rsid w:val="002E0631"/>
    <w:rsid w:val="002E07EF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6E1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71"/>
    <w:rsid w:val="002E6FF9"/>
    <w:rsid w:val="002E7370"/>
    <w:rsid w:val="002E7580"/>
    <w:rsid w:val="002E76DD"/>
    <w:rsid w:val="002E7932"/>
    <w:rsid w:val="002E7B94"/>
    <w:rsid w:val="002F0060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5"/>
    <w:rsid w:val="002F22FF"/>
    <w:rsid w:val="002F238E"/>
    <w:rsid w:val="002F23D9"/>
    <w:rsid w:val="002F24F9"/>
    <w:rsid w:val="002F2A9E"/>
    <w:rsid w:val="002F2BF5"/>
    <w:rsid w:val="002F2C68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4CF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1E9"/>
    <w:rsid w:val="00300392"/>
    <w:rsid w:val="003003F1"/>
    <w:rsid w:val="00300936"/>
    <w:rsid w:val="00300B72"/>
    <w:rsid w:val="00300D0C"/>
    <w:rsid w:val="00301140"/>
    <w:rsid w:val="00301205"/>
    <w:rsid w:val="003014CE"/>
    <w:rsid w:val="00301689"/>
    <w:rsid w:val="003018B3"/>
    <w:rsid w:val="003019BD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413"/>
    <w:rsid w:val="003046BE"/>
    <w:rsid w:val="0030480E"/>
    <w:rsid w:val="00304A94"/>
    <w:rsid w:val="00304B1B"/>
    <w:rsid w:val="00304CA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DD0"/>
    <w:rsid w:val="00306E76"/>
    <w:rsid w:val="00306F06"/>
    <w:rsid w:val="003071E5"/>
    <w:rsid w:val="0030720A"/>
    <w:rsid w:val="003073D3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9CF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522"/>
    <w:rsid w:val="00315738"/>
    <w:rsid w:val="003157B0"/>
    <w:rsid w:val="00315837"/>
    <w:rsid w:val="00315974"/>
    <w:rsid w:val="00316104"/>
    <w:rsid w:val="00316190"/>
    <w:rsid w:val="00316AAE"/>
    <w:rsid w:val="00316D5F"/>
    <w:rsid w:val="00316E7A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7F6"/>
    <w:rsid w:val="003229AE"/>
    <w:rsid w:val="003229C8"/>
    <w:rsid w:val="00322B8F"/>
    <w:rsid w:val="00323531"/>
    <w:rsid w:val="003235D4"/>
    <w:rsid w:val="00323968"/>
    <w:rsid w:val="00323A3C"/>
    <w:rsid w:val="00323A7B"/>
    <w:rsid w:val="00323BDF"/>
    <w:rsid w:val="00323C29"/>
    <w:rsid w:val="00323ED7"/>
    <w:rsid w:val="003240A4"/>
    <w:rsid w:val="003248B8"/>
    <w:rsid w:val="0032492B"/>
    <w:rsid w:val="00324AA3"/>
    <w:rsid w:val="00324AA4"/>
    <w:rsid w:val="00324AE9"/>
    <w:rsid w:val="00324FEE"/>
    <w:rsid w:val="00325749"/>
    <w:rsid w:val="00325774"/>
    <w:rsid w:val="003258A6"/>
    <w:rsid w:val="00325BA2"/>
    <w:rsid w:val="00325C93"/>
    <w:rsid w:val="00325D78"/>
    <w:rsid w:val="00325DCF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B3"/>
    <w:rsid w:val="00330FCC"/>
    <w:rsid w:val="00331057"/>
    <w:rsid w:val="003310F5"/>
    <w:rsid w:val="00331303"/>
    <w:rsid w:val="0033142C"/>
    <w:rsid w:val="00331860"/>
    <w:rsid w:val="003319C0"/>
    <w:rsid w:val="00331C47"/>
    <w:rsid w:val="00331E7E"/>
    <w:rsid w:val="0033271D"/>
    <w:rsid w:val="0033280D"/>
    <w:rsid w:val="00332890"/>
    <w:rsid w:val="00332C43"/>
    <w:rsid w:val="00332CE8"/>
    <w:rsid w:val="00333529"/>
    <w:rsid w:val="00333675"/>
    <w:rsid w:val="00333894"/>
    <w:rsid w:val="00333927"/>
    <w:rsid w:val="00333A32"/>
    <w:rsid w:val="003345F0"/>
    <w:rsid w:val="00334695"/>
    <w:rsid w:val="00334884"/>
    <w:rsid w:val="00334D3F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3A7"/>
    <w:rsid w:val="00337440"/>
    <w:rsid w:val="00337985"/>
    <w:rsid w:val="00337BF2"/>
    <w:rsid w:val="00337D9D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0D"/>
    <w:rsid w:val="0034236F"/>
    <w:rsid w:val="0034237B"/>
    <w:rsid w:val="00342821"/>
    <w:rsid w:val="003428D1"/>
    <w:rsid w:val="00342F93"/>
    <w:rsid w:val="00342FDF"/>
    <w:rsid w:val="003435E5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0F"/>
    <w:rsid w:val="003457E8"/>
    <w:rsid w:val="0034591C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878"/>
    <w:rsid w:val="003529FB"/>
    <w:rsid w:val="00352C07"/>
    <w:rsid w:val="00352CE3"/>
    <w:rsid w:val="00352F7F"/>
    <w:rsid w:val="0035301E"/>
    <w:rsid w:val="00353060"/>
    <w:rsid w:val="0035313B"/>
    <w:rsid w:val="0035360E"/>
    <w:rsid w:val="003536D1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DC5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C17"/>
    <w:rsid w:val="00366FDC"/>
    <w:rsid w:val="0036738E"/>
    <w:rsid w:val="0036744C"/>
    <w:rsid w:val="003674A3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992"/>
    <w:rsid w:val="00370B68"/>
    <w:rsid w:val="00370DA5"/>
    <w:rsid w:val="00371266"/>
    <w:rsid w:val="00372415"/>
    <w:rsid w:val="0037247E"/>
    <w:rsid w:val="003724F6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A54"/>
    <w:rsid w:val="00375C4D"/>
    <w:rsid w:val="0037623F"/>
    <w:rsid w:val="0037624E"/>
    <w:rsid w:val="003763CB"/>
    <w:rsid w:val="00376782"/>
    <w:rsid w:val="00376D03"/>
    <w:rsid w:val="00377213"/>
    <w:rsid w:val="0037735C"/>
    <w:rsid w:val="003778C1"/>
    <w:rsid w:val="00377D9C"/>
    <w:rsid w:val="00377F0A"/>
    <w:rsid w:val="00377FFE"/>
    <w:rsid w:val="003801A1"/>
    <w:rsid w:val="00380540"/>
    <w:rsid w:val="00380548"/>
    <w:rsid w:val="00380DC5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2507"/>
    <w:rsid w:val="00382B11"/>
    <w:rsid w:val="003835FF"/>
    <w:rsid w:val="00383985"/>
    <w:rsid w:val="00383AB5"/>
    <w:rsid w:val="00383C92"/>
    <w:rsid w:val="0038405C"/>
    <w:rsid w:val="00384649"/>
    <w:rsid w:val="00384713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346"/>
    <w:rsid w:val="00387727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944"/>
    <w:rsid w:val="00397E60"/>
    <w:rsid w:val="003A0151"/>
    <w:rsid w:val="003A02F8"/>
    <w:rsid w:val="003A03ED"/>
    <w:rsid w:val="003A08BE"/>
    <w:rsid w:val="003A0940"/>
    <w:rsid w:val="003A0A39"/>
    <w:rsid w:val="003A0C6C"/>
    <w:rsid w:val="003A0D4C"/>
    <w:rsid w:val="003A10AE"/>
    <w:rsid w:val="003A1431"/>
    <w:rsid w:val="003A1610"/>
    <w:rsid w:val="003A1A6E"/>
    <w:rsid w:val="003A1B00"/>
    <w:rsid w:val="003A1CA5"/>
    <w:rsid w:val="003A1FF5"/>
    <w:rsid w:val="003A2091"/>
    <w:rsid w:val="003A244F"/>
    <w:rsid w:val="003A280E"/>
    <w:rsid w:val="003A2876"/>
    <w:rsid w:val="003A2E7E"/>
    <w:rsid w:val="003A38FF"/>
    <w:rsid w:val="003A3E02"/>
    <w:rsid w:val="003A4121"/>
    <w:rsid w:val="003A427E"/>
    <w:rsid w:val="003A4546"/>
    <w:rsid w:val="003A4E48"/>
    <w:rsid w:val="003A4EE5"/>
    <w:rsid w:val="003A5164"/>
    <w:rsid w:val="003A53A0"/>
    <w:rsid w:val="003A5B17"/>
    <w:rsid w:val="003A5F6D"/>
    <w:rsid w:val="003A5FEC"/>
    <w:rsid w:val="003A62AD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750"/>
    <w:rsid w:val="003B075D"/>
    <w:rsid w:val="003B0868"/>
    <w:rsid w:val="003B0872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A36"/>
    <w:rsid w:val="003B2BA0"/>
    <w:rsid w:val="003B2E66"/>
    <w:rsid w:val="003B323F"/>
    <w:rsid w:val="003B35BC"/>
    <w:rsid w:val="003B3684"/>
    <w:rsid w:val="003B394A"/>
    <w:rsid w:val="003B3A18"/>
    <w:rsid w:val="003B3A3A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BB2"/>
    <w:rsid w:val="003C0BF5"/>
    <w:rsid w:val="003C13ED"/>
    <w:rsid w:val="003C1A03"/>
    <w:rsid w:val="003C1D60"/>
    <w:rsid w:val="003C24BB"/>
    <w:rsid w:val="003C252B"/>
    <w:rsid w:val="003C263F"/>
    <w:rsid w:val="003C2854"/>
    <w:rsid w:val="003C3068"/>
    <w:rsid w:val="003C31E9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162"/>
    <w:rsid w:val="003C491D"/>
    <w:rsid w:val="003C4AE2"/>
    <w:rsid w:val="003C4FBD"/>
    <w:rsid w:val="003C5127"/>
    <w:rsid w:val="003C5202"/>
    <w:rsid w:val="003C5285"/>
    <w:rsid w:val="003C52D7"/>
    <w:rsid w:val="003C565C"/>
    <w:rsid w:val="003C57F0"/>
    <w:rsid w:val="003C595B"/>
    <w:rsid w:val="003C5AD7"/>
    <w:rsid w:val="003C5B6A"/>
    <w:rsid w:val="003C67B4"/>
    <w:rsid w:val="003C6C36"/>
    <w:rsid w:val="003C6ED2"/>
    <w:rsid w:val="003C7462"/>
    <w:rsid w:val="003C74C1"/>
    <w:rsid w:val="003C7520"/>
    <w:rsid w:val="003C7534"/>
    <w:rsid w:val="003C757B"/>
    <w:rsid w:val="003C7656"/>
    <w:rsid w:val="003C76D1"/>
    <w:rsid w:val="003C7D9A"/>
    <w:rsid w:val="003C7F55"/>
    <w:rsid w:val="003D0744"/>
    <w:rsid w:val="003D0800"/>
    <w:rsid w:val="003D0A9B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9F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03C"/>
    <w:rsid w:val="003D6176"/>
    <w:rsid w:val="003D6445"/>
    <w:rsid w:val="003D6EEC"/>
    <w:rsid w:val="003D7303"/>
    <w:rsid w:val="003D756B"/>
    <w:rsid w:val="003D7A50"/>
    <w:rsid w:val="003D7B95"/>
    <w:rsid w:val="003D7D5B"/>
    <w:rsid w:val="003D7EAD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FC"/>
    <w:rsid w:val="003E1EF7"/>
    <w:rsid w:val="003E1FA0"/>
    <w:rsid w:val="003E236B"/>
    <w:rsid w:val="003E2473"/>
    <w:rsid w:val="003E2691"/>
    <w:rsid w:val="003E26D1"/>
    <w:rsid w:val="003E2C17"/>
    <w:rsid w:val="003E2CD0"/>
    <w:rsid w:val="003E2EBB"/>
    <w:rsid w:val="003E3247"/>
    <w:rsid w:val="003E3275"/>
    <w:rsid w:val="003E41E2"/>
    <w:rsid w:val="003E47F2"/>
    <w:rsid w:val="003E4903"/>
    <w:rsid w:val="003E4DCE"/>
    <w:rsid w:val="003E4EBB"/>
    <w:rsid w:val="003E5901"/>
    <w:rsid w:val="003E5AFC"/>
    <w:rsid w:val="003E5B41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009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31BF"/>
    <w:rsid w:val="003F354A"/>
    <w:rsid w:val="003F3B9F"/>
    <w:rsid w:val="003F3C2C"/>
    <w:rsid w:val="003F41A4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334"/>
    <w:rsid w:val="003F63FC"/>
    <w:rsid w:val="003F660F"/>
    <w:rsid w:val="003F6790"/>
    <w:rsid w:val="003F6941"/>
    <w:rsid w:val="003F6A31"/>
    <w:rsid w:val="003F6BC4"/>
    <w:rsid w:val="003F6D4C"/>
    <w:rsid w:val="003F7422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0C9"/>
    <w:rsid w:val="0040120C"/>
    <w:rsid w:val="004016A5"/>
    <w:rsid w:val="00401BB7"/>
    <w:rsid w:val="00401C0D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9D0"/>
    <w:rsid w:val="00404D7D"/>
    <w:rsid w:val="00404DA2"/>
    <w:rsid w:val="00405146"/>
    <w:rsid w:val="0040516E"/>
    <w:rsid w:val="004051D9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DA"/>
    <w:rsid w:val="00407CFE"/>
    <w:rsid w:val="00407D91"/>
    <w:rsid w:val="00407ED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5A2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A7E"/>
    <w:rsid w:val="00414DA7"/>
    <w:rsid w:val="00415520"/>
    <w:rsid w:val="00415577"/>
    <w:rsid w:val="004157A4"/>
    <w:rsid w:val="00415BFF"/>
    <w:rsid w:val="00415DCD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8D7"/>
    <w:rsid w:val="0042090F"/>
    <w:rsid w:val="00420A93"/>
    <w:rsid w:val="00420F80"/>
    <w:rsid w:val="004215FA"/>
    <w:rsid w:val="00421AA3"/>
    <w:rsid w:val="00421ABE"/>
    <w:rsid w:val="00421E96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B55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6F3"/>
    <w:rsid w:val="004309A7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7DB"/>
    <w:rsid w:val="004337EF"/>
    <w:rsid w:val="004338F3"/>
    <w:rsid w:val="00433A3A"/>
    <w:rsid w:val="00433C5A"/>
    <w:rsid w:val="00434156"/>
    <w:rsid w:val="0043444A"/>
    <w:rsid w:val="00434781"/>
    <w:rsid w:val="004347F8"/>
    <w:rsid w:val="00434857"/>
    <w:rsid w:val="00434A80"/>
    <w:rsid w:val="00434DB4"/>
    <w:rsid w:val="00435199"/>
    <w:rsid w:val="0043522D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6FE0"/>
    <w:rsid w:val="00437244"/>
    <w:rsid w:val="004375ED"/>
    <w:rsid w:val="004378B2"/>
    <w:rsid w:val="00437BDF"/>
    <w:rsid w:val="00437CBF"/>
    <w:rsid w:val="00437F67"/>
    <w:rsid w:val="004401E5"/>
    <w:rsid w:val="00440582"/>
    <w:rsid w:val="00440632"/>
    <w:rsid w:val="0044089B"/>
    <w:rsid w:val="00440BE5"/>
    <w:rsid w:val="00440D9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0F"/>
    <w:rsid w:val="004478D3"/>
    <w:rsid w:val="00447AA6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73"/>
    <w:rsid w:val="004518A8"/>
    <w:rsid w:val="00451C7A"/>
    <w:rsid w:val="004521AD"/>
    <w:rsid w:val="00452613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1E0"/>
    <w:rsid w:val="0045751A"/>
    <w:rsid w:val="00457565"/>
    <w:rsid w:val="00457E56"/>
    <w:rsid w:val="004600C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770"/>
    <w:rsid w:val="004659E8"/>
    <w:rsid w:val="00466091"/>
    <w:rsid w:val="004662E2"/>
    <w:rsid w:val="00466414"/>
    <w:rsid w:val="0046646E"/>
    <w:rsid w:val="004665F4"/>
    <w:rsid w:val="004667C2"/>
    <w:rsid w:val="004669DE"/>
    <w:rsid w:val="00467020"/>
    <w:rsid w:val="00467346"/>
    <w:rsid w:val="0046737C"/>
    <w:rsid w:val="00467399"/>
    <w:rsid w:val="004675A4"/>
    <w:rsid w:val="00467650"/>
    <w:rsid w:val="00467969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11C"/>
    <w:rsid w:val="00477377"/>
    <w:rsid w:val="0047748C"/>
    <w:rsid w:val="00477EA0"/>
    <w:rsid w:val="0048013A"/>
    <w:rsid w:val="0048031E"/>
    <w:rsid w:val="00480859"/>
    <w:rsid w:val="0048098A"/>
    <w:rsid w:val="00481AA0"/>
    <w:rsid w:val="00481C2B"/>
    <w:rsid w:val="00482178"/>
    <w:rsid w:val="00482476"/>
    <w:rsid w:val="00482C01"/>
    <w:rsid w:val="00482EBF"/>
    <w:rsid w:val="0048305E"/>
    <w:rsid w:val="0048387B"/>
    <w:rsid w:val="0048392F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2DB"/>
    <w:rsid w:val="0048542A"/>
    <w:rsid w:val="0048560F"/>
    <w:rsid w:val="00486030"/>
    <w:rsid w:val="004861E2"/>
    <w:rsid w:val="004861F1"/>
    <w:rsid w:val="0048621C"/>
    <w:rsid w:val="004866AE"/>
    <w:rsid w:val="004866E0"/>
    <w:rsid w:val="00486A41"/>
    <w:rsid w:val="00486C78"/>
    <w:rsid w:val="004870DD"/>
    <w:rsid w:val="004876C4"/>
    <w:rsid w:val="0049005D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85F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2F4"/>
    <w:rsid w:val="0049569F"/>
    <w:rsid w:val="004959E1"/>
    <w:rsid w:val="00495CC4"/>
    <w:rsid w:val="00495DEA"/>
    <w:rsid w:val="00495F0C"/>
    <w:rsid w:val="00496373"/>
    <w:rsid w:val="004964F1"/>
    <w:rsid w:val="004969FE"/>
    <w:rsid w:val="00496E0B"/>
    <w:rsid w:val="00497517"/>
    <w:rsid w:val="00497634"/>
    <w:rsid w:val="004976A1"/>
    <w:rsid w:val="00497703"/>
    <w:rsid w:val="0049780B"/>
    <w:rsid w:val="0049787A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0F7B"/>
    <w:rsid w:val="004A1493"/>
    <w:rsid w:val="004A16E6"/>
    <w:rsid w:val="004A171C"/>
    <w:rsid w:val="004A18C1"/>
    <w:rsid w:val="004A1924"/>
    <w:rsid w:val="004A1A0C"/>
    <w:rsid w:val="004A1BC2"/>
    <w:rsid w:val="004A1BFE"/>
    <w:rsid w:val="004A1C90"/>
    <w:rsid w:val="004A1D3A"/>
    <w:rsid w:val="004A1D77"/>
    <w:rsid w:val="004A1E6E"/>
    <w:rsid w:val="004A1F45"/>
    <w:rsid w:val="004A1F97"/>
    <w:rsid w:val="004A23E7"/>
    <w:rsid w:val="004A25FA"/>
    <w:rsid w:val="004A26D1"/>
    <w:rsid w:val="004A29C3"/>
    <w:rsid w:val="004A3068"/>
    <w:rsid w:val="004A3107"/>
    <w:rsid w:val="004A36EC"/>
    <w:rsid w:val="004A3958"/>
    <w:rsid w:val="004A3B56"/>
    <w:rsid w:val="004A3DD9"/>
    <w:rsid w:val="004A41A4"/>
    <w:rsid w:val="004A43D2"/>
    <w:rsid w:val="004A4410"/>
    <w:rsid w:val="004A45B8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5F7D"/>
    <w:rsid w:val="004A607E"/>
    <w:rsid w:val="004A6139"/>
    <w:rsid w:val="004A62C4"/>
    <w:rsid w:val="004A62F9"/>
    <w:rsid w:val="004A65E8"/>
    <w:rsid w:val="004A67FB"/>
    <w:rsid w:val="004A68C0"/>
    <w:rsid w:val="004A6A1F"/>
    <w:rsid w:val="004A6AD7"/>
    <w:rsid w:val="004A6D26"/>
    <w:rsid w:val="004A6D37"/>
    <w:rsid w:val="004A6DDA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0"/>
    <w:rsid w:val="004B294B"/>
    <w:rsid w:val="004B2BB8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3A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4CA"/>
    <w:rsid w:val="004B7586"/>
    <w:rsid w:val="004B7999"/>
    <w:rsid w:val="004B7A10"/>
    <w:rsid w:val="004B7CF8"/>
    <w:rsid w:val="004B7F3D"/>
    <w:rsid w:val="004C0032"/>
    <w:rsid w:val="004C0062"/>
    <w:rsid w:val="004C0338"/>
    <w:rsid w:val="004C0501"/>
    <w:rsid w:val="004C094E"/>
    <w:rsid w:val="004C09B5"/>
    <w:rsid w:val="004C0EDA"/>
    <w:rsid w:val="004C1191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92B"/>
    <w:rsid w:val="004D5DC0"/>
    <w:rsid w:val="004D5EC1"/>
    <w:rsid w:val="004D5F9B"/>
    <w:rsid w:val="004D5FCC"/>
    <w:rsid w:val="004D60AF"/>
    <w:rsid w:val="004D62D7"/>
    <w:rsid w:val="004D6804"/>
    <w:rsid w:val="004D69F8"/>
    <w:rsid w:val="004D6B0F"/>
    <w:rsid w:val="004D6B66"/>
    <w:rsid w:val="004D6E32"/>
    <w:rsid w:val="004D75F3"/>
    <w:rsid w:val="004D7926"/>
    <w:rsid w:val="004D7954"/>
    <w:rsid w:val="004D7BD1"/>
    <w:rsid w:val="004D7C17"/>
    <w:rsid w:val="004E022C"/>
    <w:rsid w:val="004E03C1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A23"/>
    <w:rsid w:val="004E3B15"/>
    <w:rsid w:val="004E3F4E"/>
    <w:rsid w:val="004E4641"/>
    <w:rsid w:val="004E4C20"/>
    <w:rsid w:val="004E4DEF"/>
    <w:rsid w:val="004E50C5"/>
    <w:rsid w:val="004E5154"/>
    <w:rsid w:val="004E5325"/>
    <w:rsid w:val="004E53BA"/>
    <w:rsid w:val="004E59F6"/>
    <w:rsid w:val="004E5B3E"/>
    <w:rsid w:val="004E5F37"/>
    <w:rsid w:val="004E61F1"/>
    <w:rsid w:val="004E637B"/>
    <w:rsid w:val="004E68F1"/>
    <w:rsid w:val="004E6B4B"/>
    <w:rsid w:val="004E7211"/>
    <w:rsid w:val="004E72A3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B7"/>
    <w:rsid w:val="004F20FD"/>
    <w:rsid w:val="004F2493"/>
    <w:rsid w:val="004F2785"/>
    <w:rsid w:val="004F2BDD"/>
    <w:rsid w:val="004F2C5F"/>
    <w:rsid w:val="004F2FDD"/>
    <w:rsid w:val="004F3151"/>
    <w:rsid w:val="004F3F73"/>
    <w:rsid w:val="004F4080"/>
    <w:rsid w:val="004F425E"/>
    <w:rsid w:val="004F4514"/>
    <w:rsid w:val="004F467D"/>
    <w:rsid w:val="004F48DC"/>
    <w:rsid w:val="004F4B7C"/>
    <w:rsid w:val="004F4D60"/>
    <w:rsid w:val="004F4F35"/>
    <w:rsid w:val="004F5175"/>
    <w:rsid w:val="004F517D"/>
    <w:rsid w:val="004F52A4"/>
    <w:rsid w:val="004F530E"/>
    <w:rsid w:val="004F5454"/>
    <w:rsid w:val="004F5624"/>
    <w:rsid w:val="004F56D6"/>
    <w:rsid w:val="004F5C1A"/>
    <w:rsid w:val="004F5D69"/>
    <w:rsid w:val="004F5D90"/>
    <w:rsid w:val="004F636C"/>
    <w:rsid w:val="004F65AD"/>
    <w:rsid w:val="004F65FC"/>
    <w:rsid w:val="004F6794"/>
    <w:rsid w:val="004F67C6"/>
    <w:rsid w:val="004F697D"/>
    <w:rsid w:val="004F6A27"/>
    <w:rsid w:val="004F6EBA"/>
    <w:rsid w:val="004F712D"/>
    <w:rsid w:val="004F71E3"/>
    <w:rsid w:val="004F743E"/>
    <w:rsid w:val="004F78D2"/>
    <w:rsid w:val="004F7B21"/>
    <w:rsid w:val="004F7B24"/>
    <w:rsid w:val="004F7E93"/>
    <w:rsid w:val="0050013C"/>
    <w:rsid w:val="00500267"/>
    <w:rsid w:val="005002E1"/>
    <w:rsid w:val="00500597"/>
    <w:rsid w:val="005006E5"/>
    <w:rsid w:val="00500853"/>
    <w:rsid w:val="00500BBB"/>
    <w:rsid w:val="00500BE1"/>
    <w:rsid w:val="00500F99"/>
    <w:rsid w:val="005011EB"/>
    <w:rsid w:val="005012E5"/>
    <w:rsid w:val="00501567"/>
    <w:rsid w:val="0050193F"/>
    <w:rsid w:val="00501F2D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822"/>
    <w:rsid w:val="00503BD6"/>
    <w:rsid w:val="00503D2C"/>
    <w:rsid w:val="005040C4"/>
    <w:rsid w:val="005043A4"/>
    <w:rsid w:val="00504785"/>
    <w:rsid w:val="005048C0"/>
    <w:rsid w:val="0050576F"/>
    <w:rsid w:val="0050601B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9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5ADD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1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157"/>
    <w:rsid w:val="005223B5"/>
    <w:rsid w:val="005223CD"/>
    <w:rsid w:val="0052249A"/>
    <w:rsid w:val="005227BD"/>
    <w:rsid w:val="00522B11"/>
    <w:rsid w:val="00522BE1"/>
    <w:rsid w:val="00523023"/>
    <w:rsid w:val="0052312B"/>
    <w:rsid w:val="005234EC"/>
    <w:rsid w:val="005235A5"/>
    <w:rsid w:val="005236E8"/>
    <w:rsid w:val="005238DD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A0A"/>
    <w:rsid w:val="00527AA0"/>
    <w:rsid w:val="00527BA5"/>
    <w:rsid w:val="00527CCC"/>
    <w:rsid w:val="00530048"/>
    <w:rsid w:val="00530237"/>
    <w:rsid w:val="00530332"/>
    <w:rsid w:val="005305C5"/>
    <w:rsid w:val="005305E7"/>
    <w:rsid w:val="005305FE"/>
    <w:rsid w:val="00530766"/>
    <w:rsid w:val="005309F0"/>
    <w:rsid w:val="00530D0A"/>
    <w:rsid w:val="00530E77"/>
    <w:rsid w:val="00530FB9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0D3"/>
    <w:rsid w:val="005332E2"/>
    <w:rsid w:val="00533737"/>
    <w:rsid w:val="00533841"/>
    <w:rsid w:val="00533FC9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2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D23"/>
    <w:rsid w:val="00537E44"/>
    <w:rsid w:val="00537F0E"/>
    <w:rsid w:val="00537F40"/>
    <w:rsid w:val="00540086"/>
    <w:rsid w:val="00540583"/>
    <w:rsid w:val="00540585"/>
    <w:rsid w:val="00540638"/>
    <w:rsid w:val="00540714"/>
    <w:rsid w:val="005407AB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0CD"/>
    <w:rsid w:val="00542312"/>
    <w:rsid w:val="00542381"/>
    <w:rsid w:val="0054250E"/>
    <w:rsid w:val="00542558"/>
    <w:rsid w:val="00542809"/>
    <w:rsid w:val="0054283F"/>
    <w:rsid w:val="0054288F"/>
    <w:rsid w:val="005428AC"/>
    <w:rsid w:val="0054294B"/>
    <w:rsid w:val="005430A8"/>
    <w:rsid w:val="00543974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547"/>
    <w:rsid w:val="0054663F"/>
    <w:rsid w:val="00546947"/>
    <w:rsid w:val="00546ACF"/>
    <w:rsid w:val="00546B08"/>
    <w:rsid w:val="00546D56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2CC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6624"/>
    <w:rsid w:val="00556B5F"/>
    <w:rsid w:val="00557033"/>
    <w:rsid w:val="005571B0"/>
    <w:rsid w:val="00557301"/>
    <w:rsid w:val="00557504"/>
    <w:rsid w:val="00557563"/>
    <w:rsid w:val="005579AC"/>
    <w:rsid w:val="005579D3"/>
    <w:rsid w:val="00557C0C"/>
    <w:rsid w:val="00557CBB"/>
    <w:rsid w:val="00557D84"/>
    <w:rsid w:val="00557F03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0AD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BCB"/>
    <w:rsid w:val="00566EC9"/>
    <w:rsid w:val="00566FB7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B64"/>
    <w:rsid w:val="00571C2B"/>
    <w:rsid w:val="00571FE1"/>
    <w:rsid w:val="00572017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B7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990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02"/>
    <w:rsid w:val="00577D31"/>
    <w:rsid w:val="00577D45"/>
    <w:rsid w:val="00577EF6"/>
    <w:rsid w:val="00577F44"/>
    <w:rsid w:val="00577FAD"/>
    <w:rsid w:val="0058009F"/>
    <w:rsid w:val="00580430"/>
    <w:rsid w:val="005807F8"/>
    <w:rsid w:val="005808A0"/>
    <w:rsid w:val="005820BC"/>
    <w:rsid w:val="00582492"/>
    <w:rsid w:val="005830E2"/>
    <w:rsid w:val="00583409"/>
    <w:rsid w:val="00583605"/>
    <w:rsid w:val="005839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B73"/>
    <w:rsid w:val="00584BBE"/>
    <w:rsid w:val="00584F42"/>
    <w:rsid w:val="00585078"/>
    <w:rsid w:val="0058529B"/>
    <w:rsid w:val="00585C07"/>
    <w:rsid w:val="00585E81"/>
    <w:rsid w:val="0058669A"/>
    <w:rsid w:val="0058673F"/>
    <w:rsid w:val="00586965"/>
    <w:rsid w:val="00586971"/>
    <w:rsid w:val="00586E10"/>
    <w:rsid w:val="00586E1A"/>
    <w:rsid w:val="00587249"/>
    <w:rsid w:val="0058742A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1A"/>
    <w:rsid w:val="0059278A"/>
    <w:rsid w:val="00592937"/>
    <w:rsid w:val="00592F72"/>
    <w:rsid w:val="00593419"/>
    <w:rsid w:val="00593552"/>
    <w:rsid w:val="005936E9"/>
    <w:rsid w:val="00593856"/>
    <w:rsid w:val="005938E5"/>
    <w:rsid w:val="00593A98"/>
    <w:rsid w:val="00593AFA"/>
    <w:rsid w:val="00593C93"/>
    <w:rsid w:val="005940C3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C92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46A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017"/>
    <w:rsid w:val="005A2470"/>
    <w:rsid w:val="005A267D"/>
    <w:rsid w:val="005A28B4"/>
    <w:rsid w:val="005A29DC"/>
    <w:rsid w:val="005A30E9"/>
    <w:rsid w:val="005A349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C0"/>
    <w:rsid w:val="005A59EC"/>
    <w:rsid w:val="005A5C35"/>
    <w:rsid w:val="005A5DE7"/>
    <w:rsid w:val="005A5E24"/>
    <w:rsid w:val="005A6090"/>
    <w:rsid w:val="005A6147"/>
    <w:rsid w:val="005A61B0"/>
    <w:rsid w:val="005A621F"/>
    <w:rsid w:val="005A6431"/>
    <w:rsid w:val="005A6653"/>
    <w:rsid w:val="005A6888"/>
    <w:rsid w:val="005A6C35"/>
    <w:rsid w:val="005A6D2B"/>
    <w:rsid w:val="005A6E16"/>
    <w:rsid w:val="005A737C"/>
    <w:rsid w:val="005A7553"/>
    <w:rsid w:val="005A78CB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BCE"/>
    <w:rsid w:val="005C3C78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27D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8C4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5A39"/>
    <w:rsid w:val="005D6263"/>
    <w:rsid w:val="005D647C"/>
    <w:rsid w:val="005D66D1"/>
    <w:rsid w:val="005D705E"/>
    <w:rsid w:val="005D72EB"/>
    <w:rsid w:val="005D766B"/>
    <w:rsid w:val="005D7D27"/>
    <w:rsid w:val="005D7E11"/>
    <w:rsid w:val="005D7E5C"/>
    <w:rsid w:val="005D7EF0"/>
    <w:rsid w:val="005E0007"/>
    <w:rsid w:val="005E03EA"/>
    <w:rsid w:val="005E06EE"/>
    <w:rsid w:val="005E0838"/>
    <w:rsid w:val="005E0B49"/>
    <w:rsid w:val="005E16B9"/>
    <w:rsid w:val="005E17B8"/>
    <w:rsid w:val="005E1B95"/>
    <w:rsid w:val="005E1E89"/>
    <w:rsid w:val="005E1FC2"/>
    <w:rsid w:val="005E2225"/>
    <w:rsid w:val="005E2581"/>
    <w:rsid w:val="005E28A2"/>
    <w:rsid w:val="005E2939"/>
    <w:rsid w:val="005E2BBE"/>
    <w:rsid w:val="005E2BE7"/>
    <w:rsid w:val="005E2E5F"/>
    <w:rsid w:val="005E336E"/>
    <w:rsid w:val="005E33E6"/>
    <w:rsid w:val="005E3A38"/>
    <w:rsid w:val="005E3DB6"/>
    <w:rsid w:val="005E3FDF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BD"/>
    <w:rsid w:val="005F20D9"/>
    <w:rsid w:val="005F2152"/>
    <w:rsid w:val="005F2365"/>
    <w:rsid w:val="005F2398"/>
    <w:rsid w:val="005F2862"/>
    <w:rsid w:val="005F2B05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6D88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ECE"/>
    <w:rsid w:val="0060204C"/>
    <w:rsid w:val="00602103"/>
    <w:rsid w:val="00602280"/>
    <w:rsid w:val="0060229A"/>
    <w:rsid w:val="006023B2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2EA"/>
    <w:rsid w:val="0060699C"/>
    <w:rsid w:val="00606AEB"/>
    <w:rsid w:val="00606BD4"/>
    <w:rsid w:val="00606D5B"/>
    <w:rsid w:val="00607143"/>
    <w:rsid w:val="006071DA"/>
    <w:rsid w:val="0060725F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090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E0"/>
    <w:rsid w:val="0061756A"/>
    <w:rsid w:val="00617872"/>
    <w:rsid w:val="006208BB"/>
    <w:rsid w:val="00620A24"/>
    <w:rsid w:val="00620A30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2E60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8E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6D80"/>
    <w:rsid w:val="0062724B"/>
    <w:rsid w:val="00627533"/>
    <w:rsid w:val="006275B8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CF7"/>
    <w:rsid w:val="00641E7D"/>
    <w:rsid w:val="00642096"/>
    <w:rsid w:val="00642116"/>
    <w:rsid w:val="0064227C"/>
    <w:rsid w:val="006422BE"/>
    <w:rsid w:val="006422D6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3E04"/>
    <w:rsid w:val="00643FA1"/>
    <w:rsid w:val="00644118"/>
    <w:rsid w:val="00644145"/>
    <w:rsid w:val="0064450C"/>
    <w:rsid w:val="0064452B"/>
    <w:rsid w:val="00644684"/>
    <w:rsid w:val="00644972"/>
    <w:rsid w:val="00644C9B"/>
    <w:rsid w:val="00644FAF"/>
    <w:rsid w:val="00645C86"/>
    <w:rsid w:val="00646671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09F"/>
    <w:rsid w:val="0065036F"/>
    <w:rsid w:val="006503C5"/>
    <w:rsid w:val="00650F20"/>
    <w:rsid w:val="00650F27"/>
    <w:rsid w:val="0065118D"/>
    <w:rsid w:val="00651263"/>
    <w:rsid w:val="00651300"/>
    <w:rsid w:val="00651438"/>
    <w:rsid w:val="00651723"/>
    <w:rsid w:val="00651728"/>
    <w:rsid w:val="0065195C"/>
    <w:rsid w:val="00651C83"/>
    <w:rsid w:val="0065216D"/>
    <w:rsid w:val="0065253E"/>
    <w:rsid w:val="006529F1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D65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2A2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092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30"/>
    <w:rsid w:val="006632F9"/>
    <w:rsid w:val="0066336B"/>
    <w:rsid w:val="00663AE1"/>
    <w:rsid w:val="00664690"/>
    <w:rsid w:val="00664997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91"/>
    <w:rsid w:val="00666BC6"/>
    <w:rsid w:val="00666CA0"/>
    <w:rsid w:val="00666EA1"/>
    <w:rsid w:val="006672C4"/>
    <w:rsid w:val="006672E7"/>
    <w:rsid w:val="006673A0"/>
    <w:rsid w:val="00667652"/>
    <w:rsid w:val="00667895"/>
    <w:rsid w:val="00667A9B"/>
    <w:rsid w:val="00667BDE"/>
    <w:rsid w:val="00667CC9"/>
    <w:rsid w:val="00667CF2"/>
    <w:rsid w:val="00667D83"/>
    <w:rsid w:val="00667F5F"/>
    <w:rsid w:val="0067033C"/>
    <w:rsid w:val="00670440"/>
    <w:rsid w:val="00670B55"/>
    <w:rsid w:val="00670D9D"/>
    <w:rsid w:val="00671505"/>
    <w:rsid w:val="00671561"/>
    <w:rsid w:val="0067161C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49"/>
    <w:rsid w:val="00673CE1"/>
    <w:rsid w:val="00673F8C"/>
    <w:rsid w:val="00673FCE"/>
    <w:rsid w:val="00674520"/>
    <w:rsid w:val="006746E8"/>
    <w:rsid w:val="00674A91"/>
    <w:rsid w:val="00675671"/>
    <w:rsid w:val="00675853"/>
    <w:rsid w:val="00675CCA"/>
    <w:rsid w:val="00675F93"/>
    <w:rsid w:val="00676229"/>
    <w:rsid w:val="0067670A"/>
    <w:rsid w:val="0067681E"/>
    <w:rsid w:val="00676A24"/>
    <w:rsid w:val="00676E4B"/>
    <w:rsid w:val="0067710B"/>
    <w:rsid w:val="0067735C"/>
    <w:rsid w:val="006774E0"/>
    <w:rsid w:val="00677662"/>
    <w:rsid w:val="00677D42"/>
    <w:rsid w:val="00677E70"/>
    <w:rsid w:val="0068034F"/>
    <w:rsid w:val="00680959"/>
    <w:rsid w:val="00680FDB"/>
    <w:rsid w:val="0068121A"/>
    <w:rsid w:val="006812E4"/>
    <w:rsid w:val="006812ED"/>
    <w:rsid w:val="0068138B"/>
    <w:rsid w:val="006813ED"/>
    <w:rsid w:val="0068144B"/>
    <w:rsid w:val="0068145D"/>
    <w:rsid w:val="00681B21"/>
    <w:rsid w:val="00681F3D"/>
    <w:rsid w:val="0068229F"/>
    <w:rsid w:val="006823EE"/>
    <w:rsid w:val="006827BF"/>
    <w:rsid w:val="00682A49"/>
    <w:rsid w:val="00683080"/>
    <w:rsid w:val="0068312D"/>
    <w:rsid w:val="006831C2"/>
    <w:rsid w:val="00683319"/>
    <w:rsid w:val="00683448"/>
    <w:rsid w:val="006837A4"/>
    <w:rsid w:val="006839EA"/>
    <w:rsid w:val="00683AEF"/>
    <w:rsid w:val="00683D6C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5D12"/>
    <w:rsid w:val="0068601C"/>
    <w:rsid w:val="006860AD"/>
    <w:rsid w:val="00686293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EF8"/>
    <w:rsid w:val="00693F2A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93C"/>
    <w:rsid w:val="00695AE8"/>
    <w:rsid w:val="00696257"/>
    <w:rsid w:val="0069640F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77A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2F6A"/>
    <w:rsid w:val="006A3113"/>
    <w:rsid w:val="006A3142"/>
    <w:rsid w:val="006A33AA"/>
    <w:rsid w:val="006A3868"/>
    <w:rsid w:val="006A3AD4"/>
    <w:rsid w:val="006A3C14"/>
    <w:rsid w:val="006A3D3D"/>
    <w:rsid w:val="006A429D"/>
    <w:rsid w:val="006A45D1"/>
    <w:rsid w:val="006A4B9D"/>
    <w:rsid w:val="006A4BCE"/>
    <w:rsid w:val="006A4FBA"/>
    <w:rsid w:val="006A5563"/>
    <w:rsid w:val="006A5573"/>
    <w:rsid w:val="006A5584"/>
    <w:rsid w:val="006A5710"/>
    <w:rsid w:val="006A58CE"/>
    <w:rsid w:val="006A5B48"/>
    <w:rsid w:val="006A5C65"/>
    <w:rsid w:val="006A5C85"/>
    <w:rsid w:val="006A5E5F"/>
    <w:rsid w:val="006A6016"/>
    <w:rsid w:val="006A630B"/>
    <w:rsid w:val="006A6348"/>
    <w:rsid w:val="006A6440"/>
    <w:rsid w:val="006A661F"/>
    <w:rsid w:val="006A6A8F"/>
    <w:rsid w:val="006A6ADC"/>
    <w:rsid w:val="006A6C1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0F6B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3F6A"/>
    <w:rsid w:val="006B4273"/>
    <w:rsid w:val="006B443F"/>
    <w:rsid w:val="006B4574"/>
    <w:rsid w:val="006B45FA"/>
    <w:rsid w:val="006B47EC"/>
    <w:rsid w:val="006B4841"/>
    <w:rsid w:val="006B4A29"/>
    <w:rsid w:val="006B4DA0"/>
    <w:rsid w:val="006B4ECD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05"/>
    <w:rsid w:val="006C121D"/>
    <w:rsid w:val="006C12C2"/>
    <w:rsid w:val="006C13F0"/>
    <w:rsid w:val="006C1675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E61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C4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9E0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C62"/>
    <w:rsid w:val="006D4D09"/>
    <w:rsid w:val="006D4DF4"/>
    <w:rsid w:val="006D4F2E"/>
    <w:rsid w:val="006D522A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D7E9F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580"/>
    <w:rsid w:val="006E2660"/>
    <w:rsid w:val="006E26CC"/>
    <w:rsid w:val="006E2769"/>
    <w:rsid w:val="006E27B9"/>
    <w:rsid w:val="006E27E0"/>
    <w:rsid w:val="006E2934"/>
    <w:rsid w:val="006E2A35"/>
    <w:rsid w:val="006E2D40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4E2"/>
    <w:rsid w:val="006E454C"/>
    <w:rsid w:val="006E4787"/>
    <w:rsid w:val="006E49E8"/>
    <w:rsid w:val="006E4BA0"/>
    <w:rsid w:val="006E4C2B"/>
    <w:rsid w:val="006E4DB9"/>
    <w:rsid w:val="006E4FA2"/>
    <w:rsid w:val="006E53F3"/>
    <w:rsid w:val="006E579D"/>
    <w:rsid w:val="006E5AC4"/>
    <w:rsid w:val="006E5BED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6E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836"/>
    <w:rsid w:val="006F0C56"/>
    <w:rsid w:val="006F0F3C"/>
    <w:rsid w:val="006F10F4"/>
    <w:rsid w:val="006F1137"/>
    <w:rsid w:val="006F12D7"/>
    <w:rsid w:val="006F15A5"/>
    <w:rsid w:val="006F16A6"/>
    <w:rsid w:val="006F177B"/>
    <w:rsid w:val="006F198E"/>
    <w:rsid w:val="006F1CD0"/>
    <w:rsid w:val="006F1E5B"/>
    <w:rsid w:val="006F218E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263"/>
    <w:rsid w:val="006F7920"/>
    <w:rsid w:val="006F7A7A"/>
    <w:rsid w:val="006F7C10"/>
    <w:rsid w:val="00700240"/>
    <w:rsid w:val="00700340"/>
    <w:rsid w:val="00700357"/>
    <w:rsid w:val="00700600"/>
    <w:rsid w:val="00700D8C"/>
    <w:rsid w:val="00700E36"/>
    <w:rsid w:val="00700FE8"/>
    <w:rsid w:val="00701347"/>
    <w:rsid w:val="0070154F"/>
    <w:rsid w:val="007015D2"/>
    <w:rsid w:val="00701A75"/>
    <w:rsid w:val="007022FC"/>
    <w:rsid w:val="00702340"/>
    <w:rsid w:val="007024B7"/>
    <w:rsid w:val="0070291D"/>
    <w:rsid w:val="00702CD8"/>
    <w:rsid w:val="00702ECA"/>
    <w:rsid w:val="00702F4E"/>
    <w:rsid w:val="00702F87"/>
    <w:rsid w:val="0070304E"/>
    <w:rsid w:val="00703540"/>
    <w:rsid w:val="007039C6"/>
    <w:rsid w:val="00703AE2"/>
    <w:rsid w:val="0070439F"/>
    <w:rsid w:val="0070442E"/>
    <w:rsid w:val="007046E9"/>
    <w:rsid w:val="00704C3D"/>
    <w:rsid w:val="00704D2B"/>
    <w:rsid w:val="00704DB3"/>
    <w:rsid w:val="00704E55"/>
    <w:rsid w:val="0070502E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425"/>
    <w:rsid w:val="00707AA7"/>
    <w:rsid w:val="00707B05"/>
    <w:rsid w:val="00707B7D"/>
    <w:rsid w:val="00707C37"/>
    <w:rsid w:val="00707CDE"/>
    <w:rsid w:val="00710095"/>
    <w:rsid w:val="00710125"/>
    <w:rsid w:val="007106E7"/>
    <w:rsid w:val="007107AE"/>
    <w:rsid w:val="00710813"/>
    <w:rsid w:val="00710907"/>
    <w:rsid w:val="007110F3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30"/>
    <w:rsid w:val="00720FF9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705"/>
    <w:rsid w:val="00722855"/>
    <w:rsid w:val="00722AF3"/>
    <w:rsid w:val="00722C2D"/>
    <w:rsid w:val="00722E94"/>
    <w:rsid w:val="00722EA0"/>
    <w:rsid w:val="00722F1C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1E"/>
    <w:rsid w:val="00726EAA"/>
    <w:rsid w:val="00726FCF"/>
    <w:rsid w:val="007274D8"/>
    <w:rsid w:val="007275A1"/>
    <w:rsid w:val="00727781"/>
    <w:rsid w:val="00727CEB"/>
    <w:rsid w:val="00727D6E"/>
    <w:rsid w:val="00727F6E"/>
    <w:rsid w:val="00730191"/>
    <w:rsid w:val="007301C7"/>
    <w:rsid w:val="007302E3"/>
    <w:rsid w:val="00730417"/>
    <w:rsid w:val="0073041F"/>
    <w:rsid w:val="00730A06"/>
    <w:rsid w:val="007312BA"/>
    <w:rsid w:val="00731342"/>
    <w:rsid w:val="0073165B"/>
    <w:rsid w:val="00731703"/>
    <w:rsid w:val="0073173D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103D"/>
    <w:rsid w:val="007513A8"/>
    <w:rsid w:val="007513C2"/>
    <w:rsid w:val="00751527"/>
    <w:rsid w:val="00751551"/>
    <w:rsid w:val="00751653"/>
    <w:rsid w:val="00751839"/>
    <w:rsid w:val="007518EC"/>
    <w:rsid w:val="00751932"/>
    <w:rsid w:val="00751EE1"/>
    <w:rsid w:val="0075246D"/>
    <w:rsid w:val="0075288C"/>
    <w:rsid w:val="007529E3"/>
    <w:rsid w:val="0075361E"/>
    <w:rsid w:val="0075387D"/>
    <w:rsid w:val="00753B7D"/>
    <w:rsid w:val="00753D89"/>
    <w:rsid w:val="0075409E"/>
    <w:rsid w:val="0075442F"/>
    <w:rsid w:val="007548DA"/>
    <w:rsid w:val="00754917"/>
    <w:rsid w:val="00754A35"/>
    <w:rsid w:val="007550F0"/>
    <w:rsid w:val="007551D3"/>
    <w:rsid w:val="007556F6"/>
    <w:rsid w:val="007557EE"/>
    <w:rsid w:val="0075591B"/>
    <w:rsid w:val="00755D32"/>
    <w:rsid w:val="00755F3A"/>
    <w:rsid w:val="007563E6"/>
    <w:rsid w:val="00756724"/>
    <w:rsid w:val="00756ACE"/>
    <w:rsid w:val="00756BF1"/>
    <w:rsid w:val="00756D2B"/>
    <w:rsid w:val="00756E72"/>
    <w:rsid w:val="00756FAD"/>
    <w:rsid w:val="007571C1"/>
    <w:rsid w:val="007572CA"/>
    <w:rsid w:val="0075747F"/>
    <w:rsid w:val="0075771C"/>
    <w:rsid w:val="00757B35"/>
    <w:rsid w:val="00757C9A"/>
    <w:rsid w:val="00757F91"/>
    <w:rsid w:val="0076077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589"/>
    <w:rsid w:val="007617D1"/>
    <w:rsid w:val="00761B92"/>
    <w:rsid w:val="00761C1E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9E6"/>
    <w:rsid w:val="00763C4C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3BA"/>
    <w:rsid w:val="00766568"/>
    <w:rsid w:val="00766775"/>
    <w:rsid w:val="00766910"/>
    <w:rsid w:val="00766AA1"/>
    <w:rsid w:val="00766AA4"/>
    <w:rsid w:val="00766D8F"/>
    <w:rsid w:val="00766DE3"/>
    <w:rsid w:val="00766F41"/>
    <w:rsid w:val="00766FC7"/>
    <w:rsid w:val="00767340"/>
    <w:rsid w:val="0076734C"/>
    <w:rsid w:val="0076796F"/>
    <w:rsid w:val="00767BE8"/>
    <w:rsid w:val="00767E88"/>
    <w:rsid w:val="00770584"/>
    <w:rsid w:val="00770939"/>
    <w:rsid w:val="00770C4E"/>
    <w:rsid w:val="00770D12"/>
    <w:rsid w:val="00771219"/>
    <w:rsid w:val="00771394"/>
    <w:rsid w:val="007715CF"/>
    <w:rsid w:val="007717D0"/>
    <w:rsid w:val="00771F5A"/>
    <w:rsid w:val="00772B6D"/>
    <w:rsid w:val="00772E59"/>
    <w:rsid w:val="00773D8E"/>
    <w:rsid w:val="00773E18"/>
    <w:rsid w:val="00774051"/>
    <w:rsid w:val="007740C7"/>
    <w:rsid w:val="0077420D"/>
    <w:rsid w:val="007742B1"/>
    <w:rsid w:val="0077439F"/>
    <w:rsid w:val="00774774"/>
    <w:rsid w:val="00774B4C"/>
    <w:rsid w:val="00774EF5"/>
    <w:rsid w:val="00774F3D"/>
    <w:rsid w:val="00774FD3"/>
    <w:rsid w:val="00774FEB"/>
    <w:rsid w:val="00775088"/>
    <w:rsid w:val="007750B4"/>
    <w:rsid w:val="007756AC"/>
    <w:rsid w:val="0077572F"/>
    <w:rsid w:val="007757AA"/>
    <w:rsid w:val="00775EC2"/>
    <w:rsid w:val="00775ECC"/>
    <w:rsid w:val="0077667B"/>
    <w:rsid w:val="00776737"/>
    <w:rsid w:val="00776AC6"/>
    <w:rsid w:val="007772E8"/>
    <w:rsid w:val="007774DB"/>
    <w:rsid w:val="0077751B"/>
    <w:rsid w:val="00777BF3"/>
    <w:rsid w:val="00777D96"/>
    <w:rsid w:val="00780136"/>
    <w:rsid w:val="0078016D"/>
    <w:rsid w:val="0078048A"/>
    <w:rsid w:val="00780902"/>
    <w:rsid w:val="0078092B"/>
    <w:rsid w:val="00780D7C"/>
    <w:rsid w:val="00781067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42B3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2C94"/>
    <w:rsid w:val="0079329A"/>
    <w:rsid w:val="00793378"/>
    <w:rsid w:val="007933DA"/>
    <w:rsid w:val="00793434"/>
    <w:rsid w:val="007938F2"/>
    <w:rsid w:val="00793986"/>
    <w:rsid w:val="00793ECC"/>
    <w:rsid w:val="007943A2"/>
    <w:rsid w:val="00794460"/>
    <w:rsid w:val="00794552"/>
    <w:rsid w:val="00794C95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880"/>
    <w:rsid w:val="007A09C5"/>
    <w:rsid w:val="007A0D34"/>
    <w:rsid w:val="007A0D92"/>
    <w:rsid w:val="007A0F1A"/>
    <w:rsid w:val="007A1160"/>
    <w:rsid w:val="007A1A16"/>
    <w:rsid w:val="007A1BD3"/>
    <w:rsid w:val="007A1BDA"/>
    <w:rsid w:val="007A1F03"/>
    <w:rsid w:val="007A21F1"/>
    <w:rsid w:val="007A22DE"/>
    <w:rsid w:val="007A2663"/>
    <w:rsid w:val="007A26B1"/>
    <w:rsid w:val="007A2A02"/>
    <w:rsid w:val="007A2E08"/>
    <w:rsid w:val="007A2E64"/>
    <w:rsid w:val="007A2EF4"/>
    <w:rsid w:val="007A31CC"/>
    <w:rsid w:val="007A35B5"/>
    <w:rsid w:val="007A3752"/>
    <w:rsid w:val="007A39E8"/>
    <w:rsid w:val="007A3B11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1D9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042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8F5"/>
    <w:rsid w:val="007B4D31"/>
    <w:rsid w:val="007B56A6"/>
    <w:rsid w:val="007B57C8"/>
    <w:rsid w:val="007B580E"/>
    <w:rsid w:val="007B58A9"/>
    <w:rsid w:val="007B5AF4"/>
    <w:rsid w:val="007B5D47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CC2"/>
    <w:rsid w:val="007C4E41"/>
    <w:rsid w:val="007C549A"/>
    <w:rsid w:val="007C5A34"/>
    <w:rsid w:val="007C5C65"/>
    <w:rsid w:val="007C5CEF"/>
    <w:rsid w:val="007C5D83"/>
    <w:rsid w:val="007C5E5C"/>
    <w:rsid w:val="007C6201"/>
    <w:rsid w:val="007C6247"/>
    <w:rsid w:val="007C62B5"/>
    <w:rsid w:val="007C6469"/>
    <w:rsid w:val="007C68EB"/>
    <w:rsid w:val="007C69AF"/>
    <w:rsid w:val="007C6DFB"/>
    <w:rsid w:val="007C72B3"/>
    <w:rsid w:val="007C7338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0F8F"/>
    <w:rsid w:val="007D11DE"/>
    <w:rsid w:val="007D1ABD"/>
    <w:rsid w:val="007D1AD3"/>
    <w:rsid w:val="007D1B5A"/>
    <w:rsid w:val="007D25BA"/>
    <w:rsid w:val="007D2695"/>
    <w:rsid w:val="007D28C9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6B4"/>
    <w:rsid w:val="007D3812"/>
    <w:rsid w:val="007D39A1"/>
    <w:rsid w:val="007D3C04"/>
    <w:rsid w:val="007D3C05"/>
    <w:rsid w:val="007D3C76"/>
    <w:rsid w:val="007D3CE1"/>
    <w:rsid w:val="007D4040"/>
    <w:rsid w:val="007D4152"/>
    <w:rsid w:val="007D44C3"/>
    <w:rsid w:val="007D452D"/>
    <w:rsid w:val="007D49BD"/>
    <w:rsid w:val="007D4BBB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384"/>
    <w:rsid w:val="007D64C5"/>
    <w:rsid w:val="007D6575"/>
    <w:rsid w:val="007D66D8"/>
    <w:rsid w:val="007D674D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4B7"/>
    <w:rsid w:val="007E286D"/>
    <w:rsid w:val="007E29B2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002"/>
    <w:rsid w:val="007E510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3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90B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0B3"/>
    <w:rsid w:val="008001AE"/>
    <w:rsid w:val="0080026A"/>
    <w:rsid w:val="00800353"/>
    <w:rsid w:val="0080084B"/>
    <w:rsid w:val="00800D50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AB3"/>
    <w:rsid w:val="00803C6B"/>
    <w:rsid w:val="00803E0F"/>
    <w:rsid w:val="00803E69"/>
    <w:rsid w:val="00803F17"/>
    <w:rsid w:val="008040B6"/>
    <w:rsid w:val="00804354"/>
    <w:rsid w:val="00804627"/>
    <w:rsid w:val="0080496F"/>
    <w:rsid w:val="008049BC"/>
    <w:rsid w:val="00804A09"/>
    <w:rsid w:val="00804D02"/>
    <w:rsid w:val="0080518D"/>
    <w:rsid w:val="008052AE"/>
    <w:rsid w:val="00805579"/>
    <w:rsid w:val="0080564A"/>
    <w:rsid w:val="00805AA7"/>
    <w:rsid w:val="00805AF3"/>
    <w:rsid w:val="008060C8"/>
    <w:rsid w:val="008061A9"/>
    <w:rsid w:val="008064D6"/>
    <w:rsid w:val="00806526"/>
    <w:rsid w:val="0080669C"/>
    <w:rsid w:val="00806B79"/>
    <w:rsid w:val="00806D83"/>
    <w:rsid w:val="00806DCC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5D1"/>
    <w:rsid w:val="0081162C"/>
    <w:rsid w:val="00811633"/>
    <w:rsid w:val="00811728"/>
    <w:rsid w:val="00811BD7"/>
    <w:rsid w:val="00811DC4"/>
    <w:rsid w:val="00811DC6"/>
    <w:rsid w:val="00811F0A"/>
    <w:rsid w:val="008120E5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0A4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A87"/>
    <w:rsid w:val="00815D97"/>
    <w:rsid w:val="00816225"/>
    <w:rsid w:val="00816239"/>
    <w:rsid w:val="0081649D"/>
    <w:rsid w:val="00816576"/>
    <w:rsid w:val="0081670B"/>
    <w:rsid w:val="00816712"/>
    <w:rsid w:val="008168CE"/>
    <w:rsid w:val="00816B35"/>
    <w:rsid w:val="00816D40"/>
    <w:rsid w:val="0081707A"/>
    <w:rsid w:val="00817548"/>
    <w:rsid w:val="008177B0"/>
    <w:rsid w:val="00817981"/>
    <w:rsid w:val="00817BF3"/>
    <w:rsid w:val="00817DCD"/>
    <w:rsid w:val="00817E82"/>
    <w:rsid w:val="00817EEB"/>
    <w:rsid w:val="00820402"/>
    <w:rsid w:val="0082059D"/>
    <w:rsid w:val="008205B7"/>
    <w:rsid w:val="0082085D"/>
    <w:rsid w:val="0082090B"/>
    <w:rsid w:val="00820A65"/>
    <w:rsid w:val="00820C6F"/>
    <w:rsid w:val="00820D63"/>
    <w:rsid w:val="00820EBD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4FF"/>
    <w:rsid w:val="00823607"/>
    <w:rsid w:val="00823CB9"/>
    <w:rsid w:val="008243D8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5E"/>
    <w:rsid w:val="00826796"/>
    <w:rsid w:val="0082687C"/>
    <w:rsid w:val="00826A32"/>
    <w:rsid w:val="00826F3D"/>
    <w:rsid w:val="008272F8"/>
    <w:rsid w:val="00827362"/>
    <w:rsid w:val="008274CD"/>
    <w:rsid w:val="008274EB"/>
    <w:rsid w:val="008276C2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15"/>
    <w:rsid w:val="00834763"/>
    <w:rsid w:val="008347B9"/>
    <w:rsid w:val="008348F6"/>
    <w:rsid w:val="008349E8"/>
    <w:rsid w:val="00834DB2"/>
    <w:rsid w:val="0083515C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E34"/>
    <w:rsid w:val="00836F33"/>
    <w:rsid w:val="008371C1"/>
    <w:rsid w:val="008371D9"/>
    <w:rsid w:val="0083734D"/>
    <w:rsid w:val="008375F2"/>
    <w:rsid w:val="008378AA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A56"/>
    <w:rsid w:val="00841CD1"/>
    <w:rsid w:val="00841CD4"/>
    <w:rsid w:val="00841D5E"/>
    <w:rsid w:val="008420C5"/>
    <w:rsid w:val="008421A8"/>
    <w:rsid w:val="00842847"/>
    <w:rsid w:val="00842850"/>
    <w:rsid w:val="00842895"/>
    <w:rsid w:val="00842C3F"/>
    <w:rsid w:val="00842C99"/>
    <w:rsid w:val="008432DC"/>
    <w:rsid w:val="00843374"/>
    <w:rsid w:val="00843678"/>
    <w:rsid w:val="0084389B"/>
    <w:rsid w:val="00843B74"/>
    <w:rsid w:val="00843C9B"/>
    <w:rsid w:val="00843F1C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1F4"/>
    <w:rsid w:val="00851295"/>
    <w:rsid w:val="00851A1A"/>
    <w:rsid w:val="00851E01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A39"/>
    <w:rsid w:val="00855B27"/>
    <w:rsid w:val="00855C26"/>
    <w:rsid w:val="00855CEF"/>
    <w:rsid w:val="00855E23"/>
    <w:rsid w:val="00855E2E"/>
    <w:rsid w:val="008561FB"/>
    <w:rsid w:val="008564C7"/>
    <w:rsid w:val="00856B3A"/>
    <w:rsid w:val="00856EA0"/>
    <w:rsid w:val="00856F86"/>
    <w:rsid w:val="008572E9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1FBF"/>
    <w:rsid w:val="00862194"/>
    <w:rsid w:val="00862313"/>
    <w:rsid w:val="00862428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893"/>
    <w:rsid w:val="00865927"/>
    <w:rsid w:val="00865996"/>
    <w:rsid w:val="00865D72"/>
    <w:rsid w:val="00865E35"/>
    <w:rsid w:val="00865FBA"/>
    <w:rsid w:val="0086634E"/>
    <w:rsid w:val="008665A7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9F"/>
    <w:rsid w:val="008710D2"/>
    <w:rsid w:val="008712D7"/>
    <w:rsid w:val="0087138E"/>
    <w:rsid w:val="0087154D"/>
    <w:rsid w:val="00871795"/>
    <w:rsid w:val="008719F0"/>
    <w:rsid w:val="00871CD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3F38"/>
    <w:rsid w:val="00874533"/>
    <w:rsid w:val="008745CA"/>
    <w:rsid w:val="00874666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D1C"/>
    <w:rsid w:val="00876E5B"/>
    <w:rsid w:val="0087707A"/>
    <w:rsid w:val="008773F2"/>
    <w:rsid w:val="00877468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5D"/>
    <w:rsid w:val="00881B9A"/>
    <w:rsid w:val="00881EED"/>
    <w:rsid w:val="00881F41"/>
    <w:rsid w:val="008827CD"/>
    <w:rsid w:val="008829F4"/>
    <w:rsid w:val="00882C26"/>
    <w:rsid w:val="00882E0A"/>
    <w:rsid w:val="008830A5"/>
    <w:rsid w:val="008832AF"/>
    <w:rsid w:val="008837C8"/>
    <w:rsid w:val="0088392B"/>
    <w:rsid w:val="00883AB7"/>
    <w:rsid w:val="00883DCA"/>
    <w:rsid w:val="00883E2F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5EE4"/>
    <w:rsid w:val="008862C1"/>
    <w:rsid w:val="00886636"/>
    <w:rsid w:val="00886943"/>
    <w:rsid w:val="00886B0C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84C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95A"/>
    <w:rsid w:val="00896D49"/>
    <w:rsid w:val="00896FC7"/>
    <w:rsid w:val="008970A1"/>
    <w:rsid w:val="0089727C"/>
    <w:rsid w:val="0089729F"/>
    <w:rsid w:val="00897566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09"/>
    <w:rsid w:val="008A4C94"/>
    <w:rsid w:val="008A4D71"/>
    <w:rsid w:val="008A4EC1"/>
    <w:rsid w:val="008A4F29"/>
    <w:rsid w:val="008A5030"/>
    <w:rsid w:val="008A50AC"/>
    <w:rsid w:val="008A523E"/>
    <w:rsid w:val="008A52A6"/>
    <w:rsid w:val="008A53D3"/>
    <w:rsid w:val="008A5650"/>
    <w:rsid w:val="008A566C"/>
    <w:rsid w:val="008A5C46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15"/>
    <w:rsid w:val="008B158B"/>
    <w:rsid w:val="008B1A3B"/>
    <w:rsid w:val="008B1D17"/>
    <w:rsid w:val="008B226A"/>
    <w:rsid w:val="008B2476"/>
    <w:rsid w:val="008B264E"/>
    <w:rsid w:val="008B2668"/>
    <w:rsid w:val="008B2CEA"/>
    <w:rsid w:val="008B3062"/>
    <w:rsid w:val="008B3416"/>
    <w:rsid w:val="008B376E"/>
    <w:rsid w:val="008B3C87"/>
    <w:rsid w:val="008B3CDE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A4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DA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38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7E2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C70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951"/>
    <w:rsid w:val="008D0E1B"/>
    <w:rsid w:val="008D1039"/>
    <w:rsid w:val="008D11CF"/>
    <w:rsid w:val="008D1352"/>
    <w:rsid w:val="008D1388"/>
    <w:rsid w:val="008D157E"/>
    <w:rsid w:val="008D15D6"/>
    <w:rsid w:val="008D1603"/>
    <w:rsid w:val="008D186B"/>
    <w:rsid w:val="008D1954"/>
    <w:rsid w:val="008D196A"/>
    <w:rsid w:val="008D1BB4"/>
    <w:rsid w:val="008D1CB8"/>
    <w:rsid w:val="008D1CF4"/>
    <w:rsid w:val="008D1F6C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34"/>
    <w:rsid w:val="008D3DD1"/>
    <w:rsid w:val="008D3E55"/>
    <w:rsid w:val="008D3F9B"/>
    <w:rsid w:val="008D4258"/>
    <w:rsid w:val="008D42D2"/>
    <w:rsid w:val="008D4732"/>
    <w:rsid w:val="008D4B90"/>
    <w:rsid w:val="008D4DF6"/>
    <w:rsid w:val="008D4EA2"/>
    <w:rsid w:val="008D50A4"/>
    <w:rsid w:val="008D50C3"/>
    <w:rsid w:val="008D51CE"/>
    <w:rsid w:val="008D543F"/>
    <w:rsid w:val="008D5DF9"/>
    <w:rsid w:val="008D5F61"/>
    <w:rsid w:val="008D61BE"/>
    <w:rsid w:val="008D6860"/>
    <w:rsid w:val="008D6C0A"/>
    <w:rsid w:val="008D6CC3"/>
    <w:rsid w:val="008D6F6F"/>
    <w:rsid w:val="008D70C3"/>
    <w:rsid w:val="008D7124"/>
    <w:rsid w:val="008D7895"/>
    <w:rsid w:val="008D7998"/>
    <w:rsid w:val="008E02AA"/>
    <w:rsid w:val="008E0404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6E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8E"/>
    <w:rsid w:val="008F36F6"/>
    <w:rsid w:val="008F386B"/>
    <w:rsid w:val="008F38B7"/>
    <w:rsid w:val="008F3951"/>
    <w:rsid w:val="008F3AE5"/>
    <w:rsid w:val="008F3BA8"/>
    <w:rsid w:val="008F3EA8"/>
    <w:rsid w:val="008F3ED1"/>
    <w:rsid w:val="008F44E1"/>
    <w:rsid w:val="008F4AB3"/>
    <w:rsid w:val="008F4FAF"/>
    <w:rsid w:val="008F4FCB"/>
    <w:rsid w:val="008F524B"/>
    <w:rsid w:val="008F5370"/>
    <w:rsid w:val="008F5453"/>
    <w:rsid w:val="008F553C"/>
    <w:rsid w:val="008F5821"/>
    <w:rsid w:val="008F58CF"/>
    <w:rsid w:val="008F59DE"/>
    <w:rsid w:val="008F5B94"/>
    <w:rsid w:val="008F5C22"/>
    <w:rsid w:val="008F5C46"/>
    <w:rsid w:val="008F5C4C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3B5"/>
    <w:rsid w:val="0090677E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53D"/>
    <w:rsid w:val="00911E9F"/>
    <w:rsid w:val="00911FE0"/>
    <w:rsid w:val="009120F0"/>
    <w:rsid w:val="00912186"/>
    <w:rsid w:val="0091232B"/>
    <w:rsid w:val="00912474"/>
    <w:rsid w:val="009124A8"/>
    <w:rsid w:val="00912B98"/>
    <w:rsid w:val="00912C23"/>
    <w:rsid w:val="00912EBE"/>
    <w:rsid w:val="009130AA"/>
    <w:rsid w:val="00913783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77A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5"/>
    <w:rsid w:val="0091730F"/>
    <w:rsid w:val="00917788"/>
    <w:rsid w:val="00917BC3"/>
    <w:rsid w:val="00917C1F"/>
    <w:rsid w:val="00917D61"/>
    <w:rsid w:val="00917DF7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AF7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7BD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3E5"/>
    <w:rsid w:val="00931556"/>
    <w:rsid w:val="00931886"/>
    <w:rsid w:val="009318AE"/>
    <w:rsid w:val="009322AB"/>
    <w:rsid w:val="00932959"/>
    <w:rsid w:val="00932BFA"/>
    <w:rsid w:val="00932E8F"/>
    <w:rsid w:val="00933007"/>
    <w:rsid w:val="009330EB"/>
    <w:rsid w:val="0093376B"/>
    <w:rsid w:val="00933841"/>
    <w:rsid w:val="00933A39"/>
    <w:rsid w:val="00933BC4"/>
    <w:rsid w:val="0093414A"/>
    <w:rsid w:val="009341BD"/>
    <w:rsid w:val="0093439B"/>
    <w:rsid w:val="009343BB"/>
    <w:rsid w:val="0093496B"/>
    <w:rsid w:val="00934D68"/>
    <w:rsid w:val="00934DE1"/>
    <w:rsid w:val="00934F5E"/>
    <w:rsid w:val="00934F80"/>
    <w:rsid w:val="009351CB"/>
    <w:rsid w:val="0093544C"/>
    <w:rsid w:val="00935731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1F66"/>
    <w:rsid w:val="00952BB3"/>
    <w:rsid w:val="00952C38"/>
    <w:rsid w:val="00952CFC"/>
    <w:rsid w:val="00952FAA"/>
    <w:rsid w:val="0095318C"/>
    <w:rsid w:val="00953522"/>
    <w:rsid w:val="009536FB"/>
    <w:rsid w:val="00953881"/>
    <w:rsid w:val="009538AA"/>
    <w:rsid w:val="00953EAB"/>
    <w:rsid w:val="0095417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57B8C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2FC3"/>
    <w:rsid w:val="009633B1"/>
    <w:rsid w:val="00963661"/>
    <w:rsid w:val="00963685"/>
    <w:rsid w:val="009644EE"/>
    <w:rsid w:val="00964D29"/>
    <w:rsid w:val="00964DD9"/>
    <w:rsid w:val="00965210"/>
    <w:rsid w:val="0096526A"/>
    <w:rsid w:val="009652B5"/>
    <w:rsid w:val="0096532F"/>
    <w:rsid w:val="009658BB"/>
    <w:rsid w:val="00965CA8"/>
    <w:rsid w:val="00965D19"/>
    <w:rsid w:val="00965FE2"/>
    <w:rsid w:val="00966210"/>
    <w:rsid w:val="009662E0"/>
    <w:rsid w:val="009663B1"/>
    <w:rsid w:val="0096689D"/>
    <w:rsid w:val="009669CA"/>
    <w:rsid w:val="00966B87"/>
    <w:rsid w:val="00966BAD"/>
    <w:rsid w:val="00966E1D"/>
    <w:rsid w:val="00967097"/>
    <w:rsid w:val="009676E3"/>
    <w:rsid w:val="0096794A"/>
    <w:rsid w:val="00967AD8"/>
    <w:rsid w:val="00967CEB"/>
    <w:rsid w:val="00967D14"/>
    <w:rsid w:val="00967E78"/>
    <w:rsid w:val="0097015C"/>
    <w:rsid w:val="009701B8"/>
    <w:rsid w:val="009701FA"/>
    <w:rsid w:val="009702AF"/>
    <w:rsid w:val="00970416"/>
    <w:rsid w:val="00970447"/>
    <w:rsid w:val="00970B0A"/>
    <w:rsid w:val="00970E15"/>
    <w:rsid w:val="00970F79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23B"/>
    <w:rsid w:val="009753B0"/>
    <w:rsid w:val="00975891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1C94"/>
    <w:rsid w:val="00982011"/>
    <w:rsid w:val="009822BE"/>
    <w:rsid w:val="00982603"/>
    <w:rsid w:val="00982736"/>
    <w:rsid w:val="0098337F"/>
    <w:rsid w:val="009833EA"/>
    <w:rsid w:val="0098340F"/>
    <w:rsid w:val="0098354F"/>
    <w:rsid w:val="009836A1"/>
    <w:rsid w:val="0098389A"/>
    <w:rsid w:val="00983970"/>
    <w:rsid w:val="00983AB8"/>
    <w:rsid w:val="00984191"/>
    <w:rsid w:val="00984263"/>
    <w:rsid w:val="00984436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62F8"/>
    <w:rsid w:val="0098650B"/>
    <w:rsid w:val="00986874"/>
    <w:rsid w:val="00986A3B"/>
    <w:rsid w:val="00986AE3"/>
    <w:rsid w:val="00986B55"/>
    <w:rsid w:val="00986C18"/>
    <w:rsid w:val="00986D4C"/>
    <w:rsid w:val="00986F1E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890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7AE"/>
    <w:rsid w:val="00993CB6"/>
    <w:rsid w:val="00993D1A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CE8"/>
    <w:rsid w:val="00996DC4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45A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1B3B"/>
    <w:rsid w:val="009B2043"/>
    <w:rsid w:val="009B2359"/>
    <w:rsid w:val="009B2610"/>
    <w:rsid w:val="009B2699"/>
    <w:rsid w:val="009B285F"/>
    <w:rsid w:val="009B28F8"/>
    <w:rsid w:val="009B296A"/>
    <w:rsid w:val="009B2CCF"/>
    <w:rsid w:val="009B3224"/>
    <w:rsid w:val="009B372B"/>
    <w:rsid w:val="009B3829"/>
    <w:rsid w:val="009B3D69"/>
    <w:rsid w:val="009B3ED6"/>
    <w:rsid w:val="009B41A3"/>
    <w:rsid w:val="009B4625"/>
    <w:rsid w:val="009B46CE"/>
    <w:rsid w:val="009B493D"/>
    <w:rsid w:val="009B4B93"/>
    <w:rsid w:val="009B4BA3"/>
    <w:rsid w:val="009B5103"/>
    <w:rsid w:val="009B556D"/>
    <w:rsid w:val="009B55CA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00"/>
    <w:rsid w:val="009B6D31"/>
    <w:rsid w:val="009B6D65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5A2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E0E"/>
    <w:rsid w:val="009C2002"/>
    <w:rsid w:val="009C21CD"/>
    <w:rsid w:val="009C2262"/>
    <w:rsid w:val="009C2692"/>
    <w:rsid w:val="009C2A0E"/>
    <w:rsid w:val="009C2A27"/>
    <w:rsid w:val="009C2B38"/>
    <w:rsid w:val="009C2EA4"/>
    <w:rsid w:val="009C320F"/>
    <w:rsid w:val="009C3240"/>
    <w:rsid w:val="009C32FE"/>
    <w:rsid w:val="009C3380"/>
    <w:rsid w:val="009C35DA"/>
    <w:rsid w:val="009C3976"/>
    <w:rsid w:val="009C3ABD"/>
    <w:rsid w:val="009C419B"/>
    <w:rsid w:val="009C435C"/>
    <w:rsid w:val="009C46B8"/>
    <w:rsid w:val="009C4810"/>
    <w:rsid w:val="009C483B"/>
    <w:rsid w:val="009C4A83"/>
    <w:rsid w:val="009C5317"/>
    <w:rsid w:val="009C5365"/>
    <w:rsid w:val="009C57CF"/>
    <w:rsid w:val="009C5ADC"/>
    <w:rsid w:val="009C5D2B"/>
    <w:rsid w:val="009C5D57"/>
    <w:rsid w:val="009C5F23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564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809"/>
    <w:rsid w:val="009D3DDD"/>
    <w:rsid w:val="009D4552"/>
    <w:rsid w:val="009D47DE"/>
    <w:rsid w:val="009D4A5E"/>
    <w:rsid w:val="009D4CE8"/>
    <w:rsid w:val="009D4EA5"/>
    <w:rsid w:val="009D51AB"/>
    <w:rsid w:val="009D5399"/>
    <w:rsid w:val="009D556A"/>
    <w:rsid w:val="009D557B"/>
    <w:rsid w:val="009D5CAE"/>
    <w:rsid w:val="009D5ED3"/>
    <w:rsid w:val="009D5F08"/>
    <w:rsid w:val="009D64E9"/>
    <w:rsid w:val="009D677B"/>
    <w:rsid w:val="009D6FC3"/>
    <w:rsid w:val="009D6FCA"/>
    <w:rsid w:val="009D721A"/>
    <w:rsid w:val="009D77DE"/>
    <w:rsid w:val="009D787A"/>
    <w:rsid w:val="009D7CEA"/>
    <w:rsid w:val="009D7D15"/>
    <w:rsid w:val="009D7E39"/>
    <w:rsid w:val="009E03A0"/>
    <w:rsid w:val="009E05F2"/>
    <w:rsid w:val="009E0B45"/>
    <w:rsid w:val="009E101E"/>
    <w:rsid w:val="009E1042"/>
    <w:rsid w:val="009E1144"/>
    <w:rsid w:val="009E1476"/>
    <w:rsid w:val="009E1980"/>
    <w:rsid w:val="009E1C24"/>
    <w:rsid w:val="009E1ED0"/>
    <w:rsid w:val="009E2174"/>
    <w:rsid w:val="009E21E7"/>
    <w:rsid w:val="009E22E2"/>
    <w:rsid w:val="009E23D7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77F"/>
    <w:rsid w:val="009E3825"/>
    <w:rsid w:val="009E3AEF"/>
    <w:rsid w:val="009E3B0B"/>
    <w:rsid w:val="009E3CC7"/>
    <w:rsid w:val="009E4492"/>
    <w:rsid w:val="009E452D"/>
    <w:rsid w:val="009E46CF"/>
    <w:rsid w:val="009E4889"/>
    <w:rsid w:val="009E48AF"/>
    <w:rsid w:val="009E4956"/>
    <w:rsid w:val="009E4B06"/>
    <w:rsid w:val="009E4B3A"/>
    <w:rsid w:val="009E4B59"/>
    <w:rsid w:val="009E4C59"/>
    <w:rsid w:val="009E55E4"/>
    <w:rsid w:val="009E567F"/>
    <w:rsid w:val="009E56B5"/>
    <w:rsid w:val="009E5A36"/>
    <w:rsid w:val="009E5E04"/>
    <w:rsid w:val="009E5E5F"/>
    <w:rsid w:val="009E60B2"/>
    <w:rsid w:val="009E6332"/>
    <w:rsid w:val="009E650F"/>
    <w:rsid w:val="009E66E4"/>
    <w:rsid w:val="009E70B3"/>
    <w:rsid w:val="009E78DC"/>
    <w:rsid w:val="009E79F5"/>
    <w:rsid w:val="009E7A0A"/>
    <w:rsid w:val="009E7DEF"/>
    <w:rsid w:val="009F0353"/>
    <w:rsid w:val="009F0470"/>
    <w:rsid w:val="009F059D"/>
    <w:rsid w:val="009F0D53"/>
    <w:rsid w:val="009F1238"/>
    <w:rsid w:val="009F1533"/>
    <w:rsid w:val="009F16C7"/>
    <w:rsid w:val="009F17E9"/>
    <w:rsid w:val="009F1A7F"/>
    <w:rsid w:val="009F212C"/>
    <w:rsid w:val="009F251B"/>
    <w:rsid w:val="009F2816"/>
    <w:rsid w:val="009F29E6"/>
    <w:rsid w:val="009F2D39"/>
    <w:rsid w:val="009F307B"/>
    <w:rsid w:val="009F321B"/>
    <w:rsid w:val="009F3473"/>
    <w:rsid w:val="009F356D"/>
    <w:rsid w:val="009F3920"/>
    <w:rsid w:val="009F3970"/>
    <w:rsid w:val="009F3C22"/>
    <w:rsid w:val="009F3CF8"/>
    <w:rsid w:val="009F3FFF"/>
    <w:rsid w:val="009F46AE"/>
    <w:rsid w:val="009F4804"/>
    <w:rsid w:val="009F4851"/>
    <w:rsid w:val="009F48FC"/>
    <w:rsid w:val="009F4FF5"/>
    <w:rsid w:val="009F54C5"/>
    <w:rsid w:val="009F5544"/>
    <w:rsid w:val="009F5752"/>
    <w:rsid w:val="009F5834"/>
    <w:rsid w:val="009F5991"/>
    <w:rsid w:val="009F5A3D"/>
    <w:rsid w:val="009F5C02"/>
    <w:rsid w:val="009F5D2B"/>
    <w:rsid w:val="009F5E4A"/>
    <w:rsid w:val="009F68F1"/>
    <w:rsid w:val="009F6B2C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197"/>
    <w:rsid w:val="00A041A8"/>
    <w:rsid w:val="00A0425A"/>
    <w:rsid w:val="00A042E8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61D"/>
    <w:rsid w:val="00A10EC7"/>
    <w:rsid w:val="00A10F90"/>
    <w:rsid w:val="00A10FA3"/>
    <w:rsid w:val="00A1102E"/>
    <w:rsid w:val="00A1142E"/>
    <w:rsid w:val="00A114A1"/>
    <w:rsid w:val="00A11651"/>
    <w:rsid w:val="00A1184E"/>
    <w:rsid w:val="00A119AD"/>
    <w:rsid w:val="00A119EA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23"/>
    <w:rsid w:val="00A141F4"/>
    <w:rsid w:val="00A1439D"/>
    <w:rsid w:val="00A14411"/>
    <w:rsid w:val="00A1462D"/>
    <w:rsid w:val="00A146A6"/>
    <w:rsid w:val="00A1494B"/>
    <w:rsid w:val="00A14960"/>
    <w:rsid w:val="00A14B5F"/>
    <w:rsid w:val="00A14B6F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CC8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361"/>
    <w:rsid w:val="00A215BF"/>
    <w:rsid w:val="00A21798"/>
    <w:rsid w:val="00A217A5"/>
    <w:rsid w:val="00A217E1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91"/>
    <w:rsid w:val="00A23AE6"/>
    <w:rsid w:val="00A23E91"/>
    <w:rsid w:val="00A23F11"/>
    <w:rsid w:val="00A23F4B"/>
    <w:rsid w:val="00A24299"/>
    <w:rsid w:val="00A246E4"/>
    <w:rsid w:val="00A24C12"/>
    <w:rsid w:val="00A253F3"/>
    <w:rsid w:val="00A2549E"/>
    <w:rsid w:val="00A25512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49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364"/>
    <w:rsid w:val="00A33704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02B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88F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6C38"/>
    <w:rsid w:val="00A47523"/>
    <w:rsid w:val="00A47554"/>
    <w:rsid w:val="00A4756F"/>
    <w:rsid w:val="00A47790"/>
    <w:rsid w:val="00A47C31"/>
    <w:rsid w:val="00A47CCB"/>
    <w:rsid w:val="00A502AC"/>
    <w:rsid w:val="00A50505"/>
    <w:rsid w:val="00A506C6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6B"/>
    <w:rsid w:val="00A529DB"/>
    <w:rsid w:val="00A52B6F"/>
    <w:rsid w:val="00A52C19"/>
    <w:rsid w:val="00A52C6D"/>
    <w:rsid w:val="00A52DA2"/>
    <w:rsid w:val="00A52DF3"/>
    <w:rsid w:val="00A52EE6"/>
    <w:rsid w:val="00A538F9"/>
    <w:rsid w:val="00A53EC5"/>
    <w:rsid w:val="00A5419D"/>
    <w:rsid w:val="00A541A8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543"/>
    <w:rsid w:val="00A566CC"/>
    <w:rsid w:val="00A567F8"/>
    <w:rsid w:val="00A569FA"/>
    <w:rsid w:val="00A56A25"/>
    <w:rsid w:val="00A56CF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1D77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248"/>
    <w:rsid w:val="00A67331"/>
    <w:rsid w:val="00A6755B"/>
    <w:rsid w:val="00A67662"/>
    <w:rsid w:val="00A67715"/>
    <w:rsid w:val="00A678D3"/>
    <w:rsid w:val="00A678DF"/>
    <w:rsid w:val="00A679CB"/>
    <w:rsid w:val="00A67B08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3C3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C89"/>
    <w:rsid w:val="00A77217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2020"/>
    <w:rsid w:val="00A82643"/>
    <w:rsid w:val="00A82A81"/>
    <w:rsid w:val="00A82BDB"/>
    <w:rsid w:val="00A82C66"/>
    <w:rsid w:val="00A82D6E"/>
    <w:rsid w:val="00A82F56"/>
    <w:rsid w:val="00A83037"/>
    <w:rsid w:val="00A83076"/>
    <w:rsid w:val="00A831CD"/>
    <w:rsid w:val="00A832EB"/>
    <w:rsid w:val="00A8388F"/>
    <w:rsid w:val="00A83979"/>
    <w:rsid w:val="00A839E6"/>
    <w:rsid w:val="00A83A30"/>
    <w:rsid w:val="00A83B87"/>
    <w:rsid w:val="00A83BEE"/>
    <w:rsid w:val="00A83F84"/>
    <w:rsid w:val="00A83FE8"/>
    <w:rsid w:val="00A840EC"/>
    <w:rsid w:val="00A842CB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982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839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2CCB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8AF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73C"/>
    <w:rsid w:val="00A977C4"/>
    <w:rsid w:val="00AA00FA"/>
    <w:rsid w:val="00AA0282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79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AA3"/>
    <w:rsid w:val="00AA5B6A"/>
    <w:rsid w:val="00AA5E29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503"/>
    <w:rsid w:val="00AB18AC"/>
    <w:rsid w:val="00AB1957"/>
    <w:rsid w:val="00AB1B9C"/>
    <w:rsid w:val="00AB1BCC"/>
    <w:rsid w:val="00AB1C03"/>
    <w:rsid w:val="00AB1C8E"/>
    <w:rsid w:val="00AB1F2D"/>
    <w:rsid w:val="00AB1F6B"/>
    <w:rsid w:val="00AB215E"/>
    <w:rsid w:val="00AB24BD"/>
    <w:rsid w:val="00AB29E8"/>
    <w:rsid w:val="00AB2BA6"/>
    <w:rsid w:val="00AB2F26"/>
    <w:rsid w:val="00AB30E7"/>
    <w:rsid w:val="00AB33B2"/>
    <w:rsid w:val="00AB3A3D"/>
    <w:rsid w:val="00AB4027"/>
    <w:rsid w:val="00AB40AE"/>
    <w:rsid w:val="00AB41E6"/>
    <w:rsid w:val="00AB44B3"/>
    <w:rsid w:val="00AB451C"/>
    <w:rsid w:val="00AB4920"/>
    <w:rsid w:val="00AB494A"/>
    <w:rsid w:val="00AB4A7C"/>
    <w:rsid w:val="00AB4C8C"/>
    <w:rsid w:val="00AB55B8"/>
    <w:rsid w:val="00AB563D"/>
    <w:rsid w:val="00AB59C6"/>
    <w:rsid w:val="00AB5B66"/>
    <w:rsid w:val="00AB5BAF"/>
    <w:rsid w:val="00AB5C5B"/>
    <w:rsid w:val="00AB5EE3"/>
    <w:rsid w:val="00AB5F88"/>
    <w:rsid w:val="00AB6280"/>
    <w:rsid w:val="00AB62EA"/>
    <w:rsid w:val="00AB6393"/>
    <w:rsid w:val="00AB7459"/>
    <w:rsid w:val="00AB7696"/>
    <w:rsid w:val="00AB7865"/>
    <w:rsid w:val="00AB78C0"/>
    <w:rsid w:val="00AB7CC9"/>
    <w:rsid w:val="00AC00EC"/>
    <w:rsid w:val="00AC07B2"/>
    <w:rsid w:val="00AC0AD4"/>
    <w:rsid w:val="00AC0AF3"/>
    <w:rsid w:val="00AC0CAC"/>
    <w:rsid w:val="00AC1481"/>
    <w:rsid w:val="00AC15BF"/>
    <w:rsid w:val="00AC1909"/>
    <w:rsid w:val="00AC1EAC"/>
    <w:rsid w:val="00AC279D"/>
    <w:rsid w:val="00AC285E"/>
    <w:rsid w:val="00AC2C22"/>
    <w:rsid w:val="00AC2C73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B3A"/>
    <w:rsid w:val="00AC4DA4"/>
    <w:rsid w:val="00AC4DD8"/>
    <w:rsid w:val="00AC50DC"/>
    <w:rsid w:val="00AC5364"/>
    <w:rsid w:val="00AC5442"/>
    <w:rsid w:val="00AC5513"/>
    <w:rsid w:val="00AC564E"/>
    <w:rsid w:val="00AC565A"/>
    <w:rsid w:val="00AC580E"/>
    <w:rsid w:val="00AC60DA"/>
    <w:rsid w:val="00AC686B"/>
    <w:rsid w:val="00AC6C3D"/>
    <w:rsid w:val="00AC6FC5"/>
    <w:rsid w:val="00AC7228"/>
    <w:rsid w:val="00AC7305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A3"/>
    <w:rsid w:val="00AD0BE2"/>
    <w:rsid w:val="00AD1073"/>
    <w:rsid w:val="00AD10B6"/>
    <w:rsid w:val="00AD16AA"/>
    <w:rsid w:val="00AD18F8"/>
    <w:rsid w:val="00AD1AA7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2B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A28"/>
    <w:rsid w:val="00AE1CA1"/>
    <w:rsid w:val="00AE1D33"/>
    <w:rsid w:val="00AE1D55"/>
    <w:rsid w:val="00AE1DDD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863"/>
    <w:rsid w:val="00AF1BEA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BAE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85"/>
    <w:rsid w:val="00AF66B8"/>
    <w:rsid w:val="00AF6A95"/>
    <w:rsid w:val="00AF6AB8"/>
    <w:rsid w:val="00AF6C8E"/>
    <w:rsid w:val="00AF721E"/>
    <w:rsid w:val="00AF7386"/>
    <w:rsid w:val="00AF7580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580"/>
    <w:rsid w:val="00B02A77"/>
    <w:rsid w:val="00B02B68"/>
    <w:rsid w:val="00B02C68"/>
    <w:rsid w:val="00B038C1"/>
    <w:rsid w:val="00B03E4E"/>
    <w:rsid w:val="00B040EB"/>
    <w:rsid w:val="00B04325"/>
    <w:rsid w:val="00B044EC"/>
    <w:rsid w:val="00B04509"/>
    <w:rsid w:val="00B045D4"/>
    <w:rsid w:val="00B046D7"/>
    <w:rsid w:val="00B049E2"/>
    <w:rsid w:val="00B05384"/>
    <w:rsid w:val="00B0583F"/>
    <w:rsid w:val="00B05F57"/>
    <w:rsid w:val="00B06191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1FE"/>
    <w:rsid w:val="00B1022E"/>
    <w:rsid w:val="00B10945"/>
    <w:rsid w:val="00B10DC7"/>
    <w:rsid w:val="00B10EEA"/>
    <w:rsid w:val="00B1140D"/>
    <w:rsid w:val="00B116D6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7B2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68F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25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27B8"/>
    <w:rsid w:val="00B22E18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3D"/>
    <w:rsid w:val="00B254BB"/>
    <w:rsid w:val="00B25568"/>
    <w:rsid w:val="00B2568E"/>
    <w:rsid w:val="00B256B3"/>
    <w:rsid w:val="00B25960"/>
    <w:rsid w:val="00B25D74"/>
    <w:rsid w:val="00B25F13"/>
    <w:rsid w:val="00B2616A"/>
    <w:rsid w:val="00B26B3D"/>
    <w:rsid w:val="00B26B9D"/>
    <w:rsid w:val="00B26CBD"/>
    <w:rsid w:val="00B26D0A"/>
    <w:rsid w:val="00B26D34"/>
    <w:rsid w:val="00B26DE5"/>
    <w:rsid w:val="00B26F30"/>
    <w:rsid w:val="00B270B0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993"/>
    <w:rsid w:val="00B31C67"/>
    <w:rsid w:val="00B31F37"/>
    <w:rsid w:val="00B320E1"/>
    <w:rsid w:val="00B3233D"/>
    <w:rsid w:val="00B3258E"/>
    <w:rsid w:val="00B327B8"/>
    <w:rsid w:val="00B32A7D"/>
    <w:rsid w:val="00B32E33"/>
    <w:rsid w:val="00B33089"/>
    <w:rsid w:val="00B3318D"/>
    <w:rsid w:val="00B33377"/>
    <w:rsid w:val="00B336AB"/>
    <w:rsid w:val="00B33F96"/>
    <w:rsid w:val="00B34247"/>
    <w:rsid w:val="00B3441D"/>
    <w:rsid w:val="00B34745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B2D"/>
    <w:rsid w:val="00B40C1D"/>
    <w:rsid w:val="00B40D69"/>
    <w:rsid w:val="00B40D92"/>
    <w:rsid w:val="00B40E0A"/>
    <w:rsid w:val="00B40EF6"/>
    <w:rsid w:val="00B411B9"/>
    <w:rsid w:val="00B41A42"/>
    <w:rsid w:val="00B42030"/>
    <w:rsid w:val="00B421E0"/>
    <w:rsid w:val="00B42ACA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AC2"/>
    <w:rsid w:val="00B44CA2"/>
    <w:rsid w:val="00B44E51"/>
    <w:rsid w:val="00B44EFD"/>
    <w:rsid w:val="00B456A0"/>
    <w:rsid w:val="00B45711"/>
    <w:rsid w:val="00B458E6"/>
    <w:rsid w:val="00B45AE2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47F22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17C"/>
    <w:rsid w:val="00B52398"/>
    <w:rsid w:val="00B523E7"/>
    <w:rsid w:val="00B52538"/>
    <w:rsid w:val="00B52548"/>
    <w:rsid w:val="00B52810"/>
    <w:rsid w:val="00B52E70"/>
    <w:rsid w:val="00B533AE"/>
    <w:rsid w:val="00B535DD"/>
    <w:rsid w:val="00B535E7"/>
    <w:rsid w:val="00B53B6D"/>
    <w:rsid w:val="00B53DF3"/>
    <w:rsid w:val="00B53FBD"/>
    <w:rsid w:val="00B540C3"/>
    <w:rsid w:val="00B5447B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25E"/>
    <w:rsid w:val="00B617A6"/>
    <w:rsid w:val="00B61AC6"/>
    <w:rsid w:val="00B61D15"/>
    <w:rsid w:val="00B61EF4"/>
    <w:rsid w:val="00B62233"/>
    <w:rsid w:val="00B6236C"/>
    <w:rsid w:val="00B62440"/>
    <w:rsid w:val="00B629FF"/>
    <w:rsid w:val="00B62AE3"/>
    <w:rsid w:val="00B62EE4"/>
    <w:rsid w:val="00B633FB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5B7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78E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603"/>
    <w:rsid w:val="00B7385F"/>
    <w:rsid w:val="00B73C7D"/>
    <w:rsid w:val="00B73E2A"/>
    <w:rsid w:val="00B73E66"/>
    <w:rsid w:val="00B73F4D"/>
    <w:rsid w:val="00B741FC"/>
    <w:rsid w:val="00B743A7"/>
    <w:rsid w:val="00B74570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A64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4F2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0FB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AD0"/>
    <w:rsid w:val="00B94D2D"/>
    <w:rsid w:val="00B94F26"/>
    <w:rsid w:val="00B94F99"/>
    <w:rsid w:val="00B95552"/>
    <w:rsid w:val="00B957D4"/>
    <w:rsid w:val="00B958C6"/>
    <w:rsid w:val="00B958D8"/>
    <w:rsid w:val="00B95E1C"/>
    <w:rsid w:val="00B9616A"/>
    <w:rsid w:val="00B96547"/>
    <w:rsid w:val="00B96734"/>
    <w:rsid w:val="00B96794"/>
    <w:rsid w:val="00B967E4"/>
    <w:rsid w:val="00B96919"/>
    <w:rsid w:val="00B96A3D"/>
    <w:rsid w:val="00B96AD8"/>
    <w:rsid w:val="00B96BED"/>
    <w:rsid w:val="00B971B3"/>
    <w:rsid w:val="00B97213"/>
    <w:rsid w:val="00B972D7"/>
    <w:rsid w:val="00B9783A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571C"/>
    <w:rsid w:val="00BA5892"/>
    <w:rsid w:val="00BA5D08"/>
    <w:rsid w:val="00BA5EA6"/>
    <w:rsid w:val="00BA5F55"/>
    <w:rsid w:val="00BA6740"/>
    <w:rsid w:val="00BA68C0"/>
    <w:rsid w:val="00BA6A03"/>
    <w:rsid w:val="00BA6ED3"/>
    <w:rsid w:val="00BA6EFA"/>
    <w:rsid w:val="00BA6FF6"/>
    <w:rsid w:val="00BA77D5"/>
    <w:rsid w:val="00BA79BF"/>
    <w:rsid w:val="00BA7A63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287E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B7A91"/>
    <w:rsid w:val="00BC0053"/>
    <w:rsid w:val="00BC0377"/>
    <w:rsid w:val="00BC03AA"/>
    <w:rsid w:val="00BC0C89"/>
    <w:rsid w:val="00BC0DC1"/>
    <w:rsid w:val="00BC14AE"/>
    <w:rsid w:val="00BC14B4"/>
    <w:rsid w:val="00BC1936"/>
    <w:rsid w:val="00BC1A58"/>
    <w:rsid w:val="00BC1BFF"/>
    <w:rsid w:val="00BC1D03"/>
    <w:rsid w:val="00BC2246"/>
    <w:rsid w:val="00BC23C9"/>
    <w:rsid w:val="00BC23EC"/>
    <w:rsid w:val="00BC2991"/>
    <w:rsid w:val="00BC2A1C"/>
    <w:rsid w:val="00BC2E35"/>
    <w:rsid w:val="00BC2EBF"/>
    <w:rsid w:val="00BC410F"/>
    <w:rsid w:val="00BC4592"/>
    <w:rsid w:val="00BC4A21"/>
    <w:rsid w:val="00BC4DE7"/>
    <w:rsid w:val="00BC52E3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297"/>
    <w:rsid w:val="00BD3AA8"/>
    <w:rsid w:val="00BD3ADD"/>
    <w:rsid w:val="00BD3B64"/>
    <w:rsid w:val="00BD3BD6"/>
    <w:rsid w:val="00BD3D25"/>
    <w:rsid w:val="00BD3DCB"/>
    <w:rsid w:val="00BD3EF6"/>
    <w:rsid w:val="00BD4653"/>
    <w:rsid w:val="00BD4720"/>
    <w:rsid w:val="00BD4949"/>
    <w:rsid w:val="00BD49B4"/>
    <w:rsid w:val="00BD4D23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2FCC"/>
    <w:rsid w:val="00BE35B9"/>
    <w:rsid w:val="00BE366F"/>
    <w:rsid w:val="00BE40B4"/>
    <w:rsid w:val="00BE450B"/>
    <w:rsid w:val="00BE4819"/>
    <w:rsid w:val="00BE4BF7"/>
    <w:rsid w:val="00BE5155"/>
    <w:rsid w:val="00BE568A"/>
    <w:rsid w:val="00BE5C37"/>
    <w:rsid w:val="00BE5FD9"/>
    <w:rsid w:val="00BE60C8"/>
    <w:rsid w:val="00BE6299"/>
    <w:rsid w:val="00BE641F"/>
    <w:rsid w:val="00BE6608"/>
    <w:rsid w:val="00BE665C"/>
    <w:rsid w:val="00BE69DA"/>
    <w:rsid w:val="00BE6F01"/>
    <w:rsid w:val="00BE6F30"/>
    <w:rsid w:val="00BE7443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F36"/>
    <w:rsid w:val="00BF3163"/>
    <w:rsid w:val="00BF33BC"/>
    <w:rsid w:val="00BF395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E90"/>
    <w:rsid w:val="00BF63DB"/>
    <w:rsid w:val="00BF65E3"/>
    <w:rsid w:val="00BF69E9"/>
    <w:rsid w:val="00BF6B60"/>
    <w:rsid w:val="00BF6B9B"/>
    <w:rsid w:val="00BF71B5"/>
    <w:rsid w:val="00BF7431"/>
    <w:rsid w:val="00BF7468"/>
    <w:rsid w:val="00BF74C5"/>
    <w:rsid w:val="00BF75BF"/>
    <w:rsid w:val="00BF7C7F"/>
    <w:rsid w:val="00BF7E73"/>
    <w:rsid w:val="00BF7E9D"/>
    <w:rsid w:val="00BF7EE5"/>
    <w:rsid w:val="00BF7FD1"/>
    <w:rsid w:val="00C004EE"/>
    <w:rsid w:val="00C00BCA"/>
    <w:rsid w:val="00C00DE6"/>
    <w:rsid w:val="00C00EC5"/>
    <w:rsid w:val="00C01091"/>
    <w:rsid w:val="00C01259"/>
    <w:rsid w:val="00C01773"/>
    <w:rsid w:val="00C01B9E"/>
    <w:rsid w:val="00C01BA5"/>
    <w:rsid w:val="00C01C87"/>
    <w:rsid w:val="00C01D25"/>
    <w:rsid w:val="00C01DC3"/>
    <w:rsid w:val="00C0216C"/>
    <w:rsid w:val="00C02362"/>
    <w:rsid w:val="00C02666"/>
    <w:rsid w:val="00C0296C"/>
    <w:rsid w:val="00C02A1D"/>
    <w:rsid w:val="00C02FF1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3F90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9"/>
    <w:rsid w:val="00C11FDF"/>
    <w:rsid w:val="00C12024"/>
    <w:rsid w:val="00C12093"/>
    <w:rsid w:val="00C12827"/>
    <w:rsid w:val="00C12AB3"/>
    <w:rsid w:val="00C12B3F"/>
    <w:rsid w:val="00C12C19"/>
    <w:rsid w:val="00C12DFF"/>
    <w:rsid w:val="00C12EBB"/>
    <w:rsid w:val="00C13022"/>
    <w:rsid w:val="00C13091"/>
    <w:rsid w:val="00C130F1"/>
    <w:rsid w:val="00C131FC"/>
    <w:rsid w:val="00C13ADD"/>
    <w:rsid w:val="00C13B5F"/>
    <w:rsid w:val="00C13B90"/>
    <w:rsid w:val="00C13D02"/>
    <w:rsid w:val="00C13E85"/>
    <w:rsid w:val="00C14115"/>
    <w:rsid w:val="00C14992"/>
    <w:rsid w:val="00C14A7F"/>
    <w:rsid w:val="00C14B09"/>
    <w:rsid w:val="00C150C7"/>
    <w:rsid w:val="00C155B8"/>
    <w:rsid w:val="00C15605"/>
    <w:rsid w:val="00C15804"/>
    <w:rsid w:val="00C15EA2"/>
    <w:rsid w:val="00C16004"/>
    <w:rsid w:val="00C16063"/>
    <w:rsid w:val="00C160D7"/>
    <w:rsid w:val="00C162E2"/>
    <w:rsid w:val="00C1699B"/>
    <w:rsid w:val="00C16B7F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B13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14D"/>
    <w:rsid w:val="00C215DC"/>
    <w:rsid w:val="00C21605"/>
    <w:rsid w:val="00C21D04"/>
    <w:rsid w:val="00C224FD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C1A"/>
    <w:rsid w:val="00C25E5D"/>
    <w:rsid w:val="00C25F29"/>
    <w:rsid w:val="00C26656"/>
    <w:rsid w:val="00C26785"/>
    <w:rsid w:val="00C26D6A"/>
    <w:rsid w:val="00C26FF8"/>
    <w:rsid w:val="00C2723D"/>
    <w:rsid w:val="00C27246"/>
    <w:rsid w:val="00C274B7"/>
    <w:rsid w:val="00C27503"/>
    <w:rsid w:val="00C278F2"/>
    <w:rsid w:val="00C279EA"/>
    <w:rsid w:val="00C27A76"/>
    <w:rsid w:val="00C27B60"/>
    <w:rsid w:val="00C27DA0"/>
    <w:rsid w:val="00C27E0F"/>
    <w:rsid w:val="00C30005"/>
    <w:rsid w:val="00C30210"/>
    <w:rsid w:val="00C3035A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1E5B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C34"/>
    <w:rsid w:val="00C33D38"/>
    <w:rsid w:val="00C33ED1"/>
    <w:rsid w:val="00C33F2F"/>
    <w:rsid w:val="00C33FA7"/>
    <w:rsid w:val="00C33FBB"/>
    <w:rsid w:val="00C34002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6D83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CA4"/>
    <w:rsid w:val="00C41EB2"/>
    <w:rsid w:val="00C42189"/>
    <w:rsid w:val="00C421CB"/>
    <w:rsid w:val="00C42246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CFA"/>
    <w:rsid w:val="00C43F94"/>
    <w:rsid w:val="00C443AC"/>
    <w:rsid w:val="00C445F8"/>
    <w:rsid w:val="00C448DF"/>
    <w:rsid w:val="00C44C6C"/>
    <w:rsid w:val="00C44CA9"/>
    <w:rsid w:val="00C44CD8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4BC"/>
    <w:rsid w:val="00C479AA"/>
    <w:rsid w:val="00C47DB7"/>
    <w:rsid w:val="00C47FA9"/>
    <w:rsid w:val="00C47FC4"/>
    <w:rsid w:val="00C50381"/>
    <w:rsid w:val="00C5052D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87A"/>
    <w:rsid w:val="00C54BE5"/>
    <w:rsid w:val="00C54E23"/>
    <w:rsid w:val="00C54EC1"/>
    <w:rsid w:val="00C55010"/>
    <w:rsid w:val="00C555AC"/>
    <w:rsid w:val="00C555AD"/>
    <w:rsid w:val="00C5575C"/>
    <w:rsid w:val="00C56938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0C2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89D"/>
    <w:rsid w:val="00C62908"/>
    <w:rsid w:val="00C62D0D"/>
    <w:rsid w:val="00C62F62"/>
    <w:rsid w:val="00C6309E"/>
    <w:rsid w:val="00C63152"/>
    <w:rsid w:val="00C63736"/>
    <w:rsid w:val="00C6382C"/>
    <w:rsid w:val="00C63B2B"/>
    <w:rsid w:val="00C63B3C"/>
    <w:rsid w:val="00C63C02"/>
    <w:rsid w:val="00C63F3C"/>
    <w:rsid w:val="00C64471"/>
    <w:rsid w:val="00C648F7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209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D6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BEC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2F7"/>
    <w:rsid w:val="00C7555F"/>
    <w:rsid w:val="00C75760"/>
    <w:rsid w:val="00C75794"/>
    <w:rsid w:val="00C75B8E"/>
    <w:rsid w:val="00C75C1B"/>
    <w:rsid w:val="00C75C9C"/>
    <w:rsid w:val="00C75EA6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19E"/>
    <w:rsid w:val="00C775E3"/>
    <w:rsid w:val="00C7767F"/>
    <w:rsid w:val="00C77B8E"/>
    <w:rsid w:val="00C77BD8"/>
    <w:rsid w:val="00C77E86"/>
    <w:rsid w:val="00C77FB9"/>
    <w:rsid w:val="00C80008"/>
    <w:rsid w:val="00C801B1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5EB"/>
    <w:rsid w:val="00C83870"/>
    <w:rsid w:val="00C83957"/>
    <w:rsid w:val="00C83DCB"/>
    <w:rsid w:val="00C84018"/>
    <w:rsid w:val="00C8421C"/>
    <w:rsid w:val="00C84424"/>
    <w:rsid w:val="00C84491"/>
    <w:rsid w:val="00C8471E"/>
    <w:rsid w:val="00C847FC"/>
    <w:rsid w:val="00C8492A"/>
    <w:rsid w:val="00C84A07"/>
    <w:rsid w:val="00C850C8"/>
    <w:rsid w:val="00C8526C"/>
    <w:rsid w:val="00C85384"/>
    <w:rsid w:val="00C85522"/>
    <w:rsid w:val="00C857D6"/>
    <w:rsid w:val="00C857FC"/>
    <w:rsid w:val="00C858CA"/>
    <w:rsid w:val="00C85AE2"/>
    <w:rsid w:val="00C85E1B"/>
    <w:rsid w:val="00C8653D"/>
    <w:rsid w:val="00C86AF7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0D3B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3AE"/>
    <w:rsid w:val="00C93977"/>
    <w:rsid w:val="00C93CC8"/>
    <w:rsid w:val="00C942D8"/>
    <w:rsid w:val="00C9430B"/>
    <w:rsid w:val="00C94359"/>
    <w:rsid w:val="00C943AC"/>
    <w:rsid w:val="00C9441B"/>
    <w:rsid w:val="00C947A0"/>
    <w:rsid w:val="00C9493B"/>
    <w:rsid w:val="00C94BC6"/>
    <w:rsid w:val="00C94C25"/>
    <w:rsid w:val="00C94C65"/>
    <w:rsid w:val="00C95659"/>
    <w:rsid w:val="00C956FE"/>
    <w:rsid w:val="00C957A3"/>
    <w:rsid w:val="00C9595E"/>
    <w:rsid w:val="00C95A3A"/>
    <w:rsid w:val="00C95B49"/>
    <w:rsid w:val="00C95ECB"/>
    <w:rsid w:val="00C95F07"/>
    <w:rsid w:val="00C96353"/>
    <w:rsid w:val="00C9647E"/>
    <w:rsid w:val="00C965EF"/>
    <w:rsid w:val="00C96A78"/>
    <w:rsid w:val="00C96AC0"/>
    <w:rsid w:val="00C975B6"/>
    <w:rsid w:val="00C975D0"/>
    <w:rsid w:val="00C978BC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A9"/>
    <w:rsid w:val="00CA2FB2"/>
    <w:rsid w:val="00CA30DD"/>
    <w:rsid w:val="00CA3106"/>
    <w:rsid w:val="00CA310B"/>
    <w:rsid w:val="00CA3144"/>
    <w:rsid w:val="00CA3223"/>
    <w:rsid w:val="00CA396C"/>
    <w:rsid w:val="00CA3CD6"/>
    <w:rsid w:val="00CA3DAD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8E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BC5"/>
    <w:rsid w:val="00CA7EA3"/>
    <w:rsid w:val="00CB0130"/>
    <w:rsid w:val="00CB03F5"/>
    <w:rsid w:val="00CB0673"/>
    <w:rsid w:val="00CB0726"/>
    <w:rsid w:val="00CB08D3"/>
    <w:rsid w:val="00CB09D8"/>
    <w:rsid w:val="00CB0C06"/>
    <w:rsid w:val="00CB1688"/>
    <w:rsid w:val="00CB190A"/>
    <w:rsid w:val="00CB1A77"/>
    <w:rsid w:val="00CB1B53"/>
    <w:rsid w:val="00CB1C4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2AE"/>
    <w:rsid w:val="00CB63DC"/>
    <w:rsid w:val="00CB6B79"/>
    <w:rsid w:val="00CB6F66"/>
    <w:rsid w:val="00CB7347"/>
    <w:rsid w:val="00CB73D3"/>
    <w:rsid w:val="00CB7585"/>
    <w:rsid w:val="00CB795D"/>
    <w:rsid w:val="00CB7BAC"/>
    <w:rsid w:val="00CB7E09"/>
    <w:rsid w:val="00CB7FAF"/>
    <w:rsid w:val="00CC01CA"/>
    <w:rsid w:val="00CC0208"/>
    <w:rsid w:val="00CC02E2"/>
    <w:rsid w:val="00CC0360"/>
    <w:rsid w:val="00CC03BF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483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5C4"/>
    <w:rsid w:val="00CC764D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A59"/>
    <w:rsid w:val="00CD1C44"/>
    <w:rsid w:val="00CD1C62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6D2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279"/>
    <w:rsid w:val="00CD633A"/>
    <w:rsid w:val="00CD6471"/>
    <w:rsid w:val="00CD660B"/>
    <w:rsid w:val="00CD6927"/>
    <w:rsid w:val="00CD6935"/>
    <w:rsid w:val="00CD6A3F"/>
    <w:rsid w:val="00CD6FCC"/>
    <w:rsid w:val="00CD731F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61C"/>
    <w:rsid w:val="00CE17D3"/>
    <w:rsid w:val="00CE2058"/>
    <w:rsid w:val="00CE220A"/>
    <w:rsid w:val="00CE2304"/>
    <w:rsid w:val="00CE23B9"/>
    <w:rsid w:val="00CE2445"/>
    <w:rsid w:val="00CE26D9"/>
    <w:rsid w:val="00CE2B0B"/>
    <w:rsid w:val="00CE3200"/>
    <w:rsid w:val="00CE34CC"/>
    <w:rsid w:val="00CE3685"/>
    <w:rsid w:val="00CE3994"/>
    <w:rsid w:val="00CE39F3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608"/>
    <w:rsid w:val="00CE7765"/>
    <w:rsid w:val="00CE78C8"/>
    <w:rsid w:val="00CE7AF0"/>
    <w:rsid w:val="00CE7C9B"/>
    <w:rsid w:val="00CE7DA2"/>
    <w:rsid w:val="00CF0061"/>
    <w:rsid w:val="00CF0094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92B"/>
    <w:rsid w:val="00D02C1C"/>
    <w:rsid w:val="00D02D83"/>
    <w:rsid w:val="00D0300A"/>
    <w:rsid w:val="00D0317B"/>
    <w:rsid w:val="00D034FB"/>
    <w:rsid w:val="00D038A6"/>
    <w:rsid w:val="00D03ABE"/>
    <w:rsid w:val="00D03B53"/>
    <w:rsid w:val="00D03D61"/>
    <w:rsid w:val="00D03D95"/>
    <w:rsid w:val="00D03E22"/>
    <w:rsid w:val="00D03F76"/>
    <w:rsid w:val="00D04049"/>
    <w:rsid w:val="00D040DC"/>
    <w:rsid w:val="00D042AD"/>
    <w:rsid w:val="00D04430"/>
    <w:rsid w:val="00D0448F"/>
    <w:rsid w:val="00D04A8D"/>
    <w:rsid w:val="00D04B8B"/>
    <w:rsid w:val="00D04C79"/>
    <w:rsid w:val="00D04D47"/>
    <w:rsid w:val="00D05150"/>
    <w:rsid w:val="00D055A9"/>
    <w:rsid w:val="00D05A44"/>
    <w:rsid w:val="00D05B6F"/>
    <w:rsid w:val="00D05FEE"/>
    <w:rsid w:val="00D065C0"/>
    <w:rsid w:val="00D068B7"/>
    <w:rsid w:val="00D06AA1"/>
    <w:rsid w:val="00D06CD1"/>
    <w:rsid w:val="00D070F9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409"/>
    <w:rsid w:val="00D116F8"/>
    <w:rsid w:val="00D117C6"/>
    <w:rsid w:val="00D12058"/>
    <w:rsid w:val="00D12204"/>
    <w:rsid w:val="00D12229"/>
    <w:rsid w:val="00D12774"/>
    <w:rsid w:val="00D12EBF"/>
    <w:rsid w:val="00D12EEB"/>
    <w:rsid w:val="00D130F4"/>
    <w:rsid w:val="00D134E8"/>
    <w:rsid w:val="00D13511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6EB"/>
    <w:rsid w:val="00D17835"/>
    <w:rsid w:val="00D17954"/>
    <w:rsid w:val="00D17D36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BFD"/>
    <w:rsid w:val="00D21EDD"/>
    <w:rsid w:val="00D21FB5"/>
    <w:rsid w:val="00D22038"/>
    <w:rsid w:val="00D22981"/>
    <w:rsid w:val="00D2304A"/>
    <w:rsid w:val="00D2315E"/>
    <w:rsid w:val="00D23A91"/>
    <w:rsid w:val="00D23CED"/>
    <w:rsid w:val="00D23EB2"/>
    <w:rsid w:val="00D23F5F"/>
    <w:rsid w:val="00D23FEB"/>
    <w:rsid w:val="00D242F7"/>
    <w:rsid w:val="00D244E1"/>
    <w:rsid w:val="00D245BE"/>
    <w:rsid w:val="00D24634"/>
    <w:rsid w:val="00D24BE0"/>
    <w:rsid w:val="00D24CF5"/>
    <w:rsid w:val="00D24F31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778"/>
    <w:rsid w:val="00D2681C"/>
    <w:rsid w:val="00D269FE"/>
    <w:rsid w:val="00D26B9B"/>
    <w:rsid w:val="00D26D79"/>
    <w:rsid w:val="00D26DD0"/>
    <w:rsid w:val="00D2731A"/>
    <w:rsid w:val="00D275D4"/>
    <w:rsid w:val="00D27823"/>
    <w:rsid w:val="00D278BA"/>
    <w:rsid w:val="00D27E96"/>
    <w:rsid w:val="00D306E2"/>
    <w:rsid w:val="00D308E9"/>
    <w:rsid w:val="00D30C79"/>
    <w:rsid w:val="00D31283"/>
    <w:rsid w:val="00D31336"/>
    <w:rsid w:val="00D31A17"/>
    <w:rsid w:val="00D31FAB"/>
    <w:rsid w:val="00D32217"/>
    <w:rsid w:val="00D32BCC"/>
    <w:rsid w:val="00D32F01"/>
    <w:rsid w:val="00D331CE"/>
    <w:rsid w:val="00D33243"/>
    <w:rsid w:val="00D334E8"/>
    <w:rsid w:val="00D335EE"/>
    <w:rsid w:val="00D3360A"/>
    <w:rsid w:val="00D3367F"/>
    <w:rsid w:val="00D33822"/>
    <w:rsid w:val="00D33AAF"/>
    <w:rsid w:val="00D33CDF"/>
    <w:rsid w:val="00D33CE0"/>
    <w:rsid w:val="00D33E97"/>
    <w:rsid w:val="00D33FF6"/>
    <w:rsid w:val="00D341CD"/>
    <w:rsid w:val="00D3436D"/>
    <w:rsid w:val="00D35439"/>
    <w:rsid w:val="00D35664"/>
    <w:rsid w:val="00D357CE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1C8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A90"/>
    <w:rsid w:val="00D41BE7"/>
    <w:rsid w:val="00D41C91"/>
    <w:rsid w:val="00D41D8A"/>
    <w:rsid w:val="00D41DE8"/>
    <w:rsid w:val="00D41EB7"/>
    <w:rsid w:val="00D41F58"/>
    <w:rsid w:val="00D42026"/>
    <w:rsid w:val="00D42230"/>
    <w:rsid w:val="00D426B1"/>
    <w:rsid w:val="00D429DB"/>
    <w:rsid w:val="00D42A12"/>
    <w:rsid w:val="00D430BE"/>
    <w:rsid w:val="00D43193"/>
    <w:rsid w:val="00D4344D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E6F"/>
    <w:rsid w:val="00D46FAA"/>
    <w:rsid w:val="00D47061"/>
    <w:rsid w:val="00D470AF"/>
    <w:rsid w:val="00D47434"/>
    <w:rsid w:val="00D475ED"/>
    <w:rsid w:val="00D47746"/>
    <w:rsid w:val="00D47AB6"/>
    <w:rsid w:val="00D47C51"/>
    <w:rsid w:val="00D47F7B"/>
    <w:rsid w:val="00D500AF"/>
    <w:rsid w:val="00D506FE"/>
    <w:rsid w:val="00D50DB5"/>
    <w:rsid w:val="00D51265"/>
    <w:rsid w:val="00D5140A"/>
    <w:rsid w:val="00D51703"/>
    <w:rsid w:val="00D517B9"/>
    <w:rsid w:val="00D51C02"/>
    <w:rsid w:val="00D51CBC"/>
    <w:rsid w:val="00D51D7E"/>
    <w:rsid w:val="00D52007"/>
    <w:rsid w:val="00D520D8"/>
    <w:rsid w:val="00D523EA"/>
    <w:rsid w:val="00D5240E"/>
    <w:rsid w:val="00D527B5"/>
    <w:rsid w:val="00D528F9"/>
    <w:rsid w:val="00D52B9E"/>
    <w:rsid w:val="00D52E97"/>
    <w:rsid w:val="00D53113"/>
    <w:rsid w:val="00D53260"/>
    <w:rsid w:val="00D53A88"/>
    <w:rsid w:val="00D53DD5"/>
    <w:rsid w:val="00D53E27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1B0"/>
    <w:rsid w:val="00D5620C"/>
    <w:rsid w:val="00D56355"/>
    <w:rsid w:val="00D563C1"/>
    <w:rsid w:val="00D566EC"/>
    <w:rsid w:val="00D5675D"/>
    <w:rsid w:val="00D56DA9"/>
    <w:rsid w:val="00D56DEF"/>
    <w:rsid w:val="00D57696"/>
    <w:rsid w:val="00D57B3B"/>
    <w:rsid w:val="00D57F99"/>
    <w:rsid w:val="00D600F5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CEE"/>
    <w:rsid w:val="00D63F81"/>
    <w:rsid w:val="00D642EF"/>
    <w:rsid w:val="00D643D6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4E93"/>
    <w:rsid w:val="00D650AC"/>
    <w:rsid w:val="00D653B8"/>
    <w:rsid w:val="00D654CE"/>
    <w:rsid w:val="00D65923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27"/>
    <w:rsid w:val="00D71158"/>
    <w:rsid w:val="00D71296"/>
    <w:rsid w:val="00D716EB"/>
    <w:rsid w:val="00D71B7B"/>
    <w:rsid w:val="00D71FF6"/>
    <w:rsid w:val="00D721DB"/>
    <w:rsid w:val="00D72229"/>
    <w:rsid w:val="00D72248"/>
    <w:rsid w:val="00D725C1"/>
    <w:rsid w:val="00D72FA7"/>
    <w:rsid w:val="00D72FCD"/>
    <w:rsid w:val="00D73EB1"/>
    <w:rsid w:val="00D73EF4"/>
    <w:rsid w:val="00D740A9"/>
    <w:rsid w:val="00D74131"/>
    <w:rsid w:val="00D7439E"/>
    <w:rsid w:val="00D74579"/>
    <w:rsid w:val="00D7480B"/>
    <w:rsid w:val="00D74A8B"/>
    <w:rsid w:val="00D74D04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6B9C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DD4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5B"/>
    <w:rsid w:val="00D85AF4"/>
    <w:rsid w:val="00D86786"/>
    <w:rsid w:val="00D86A27"/>
    <w:rsid w:val="00D871CB"/>
    <w:rsid w:val="00D87330"/>
    <w:rsid w:val="00D875EB"/>
    <w:rsid w:val="00D87A19"/>
    <w:rsid w:val="00D87E43"/>
    <w:rsid w:val="00D904B3"/>
    <w:rsid w:val="00D9081F"/>
    <w:rsid w:val="00D90AA5"/>
    <w:rsid w:val="00D90C47"/>
    <w:rsid w:val="00D9136C"/>
    <w:rsid w:val="00D915B9"/>
    <w:rsid w:val="00D918AA"/>
    <w:rsid w:val="00D918BB"/>
    <w:rsid w:val="00D91B7B"/>
    <w:rsid w:val="00D91ED6"/>
    <w:rsid w:val="00D92287"/>
    <w:rsid w:val="00D92538"/>
    <w:rsid w:val="00D92607"/>
    <w:rsid w:val="00D926A2"/>
    <w:rsid w:val="00D92719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CC9"/>
    <w:rsid w:val="00DA0D80"/>
    <w:rsid w:val="00DA10AF"/>
    <w:rsid w:val="00DA1488"/>
    <w:rsid w:val="00DA196A"/>
    <w:rsid w:val="00DA1A7D"/>
    <w:rsid w:val="00DA1ACD"/>
    <w:rsid w:val="00DA21DD"/>
    <w:rsid w:val="00DA22E7"/>
    <w:rsid w:val="00DA23D0"/>
    <w:rsid w:val="00DA2489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4E7D"/>
    <w:rsid w:val="00DA52AA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A2A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5E5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699"/>
    <w:rsid w:val="00DB7978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1F24"/>
    <w:rsid w:val="00DC21B9"/>
    <w:rsid w:val="00DC23F9"/>
    <w:rsid w:val="00DC2820"/>
    <w:rsid w:val="00DC2A7E"/>
    <w:rsid w:val="00DC2AD7"/>
    <w:rsid w:val="00DC2D9D"/>
    <w:rsid w:val="00DC2FE1"/>
    <w:rsid w:val="00DC3030"/>
    <w:rsid w:val="00DC3371"/>
    <w:rsid w:val="00DC3550"/>
    <w:rsid w:val="00DC3652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61CC"/>
    <w:rsid w:val="00DC62E3"/>
    <w:rsid w:val="00DC65F7"/>
    <w:rsid w:val="00DC66FD"/>
    <w:rsid w:val="00DC72FA"/>
    <w:rsid w:val="00DC7347"/>
    <w:rsid w:val="00DC7636"/>
    <w:rsid w:val="00DC7654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47B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CAB"/>
    <w:rsid w:val="00DD3D43"/>
    <w:rsid w:val="00DD469D"/>
    <w:rsid w:val="00DD4C69"/>
    <w:rsid w:val="00DD4F02"/>
    <w:rsid w:val="00DD508B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3BB"/>
    <w:rsid w:val="00DE05E1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7E3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2BD"/>
    <w:rsid w:val="00DE63AF"/>
    <w:rsid w:val="00DE68BC"/>
    <w:rsid w:val="00DE6A5B"/>
    <w:rsid w:val="00DE6A93"/>
    <w:rsid w:val="00DE6AD2"/>
    <w:rsid w:val="00DE6CDA"/>
    <w:rsid w:val="00DE6FCD"/>
    <w:rsid w:val="00DE7005"/>
    <w:rsid w:val="00DE7258"/>
    <w:rsid w:val="00DE76F1"/>
    <w:rsid w:val="00DE7802"/>
    <w:rsid w:val="00DE79CC"/>
    <w:rsid w:val="00DE7F7C"/>
    <w:rsid w:val="00DF002D"/>
    <w:rsid w:val="00DF00FC"/>
    <w:rsid w:val="00DF0258"/>
    <w:rsid w:val="00DF032B"/>
    <w:rsid w:val="00DF042B"/>
    <w:rsid w:val="00DF04CB"/>
    <w:rsid w:val="00DF05F7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672"/>
    <w:rsid w:val="00DF3741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324"/>
    <w:rsid w:val="00DF556D"/>
    <w:rsid w:val="00DF5718"/>
    <w:rsid w:val="00DF5964"/>
    <w:rsid w:val="00DF619A"/>
    <w:rsid w:val="00DF62D0"/>
    <w:rsid w:val="00DF6316"/>
    <w:rsid w:val="00DF6CD1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345"/>
    <w:rsid w:val="00E02618"/>
    <w:rsid w:val="00E02758"/>
    <w:rsid w:val="00E02D7F"/>
    <w:rsid w:val="00E02F7E"/>
    <w:rsid w:val="00E030AD"/>
    <w:rsid w:val="00E03596"/>
    <w:rsid w:val="00E03C1F"/>
    <w:rsid w:val="00E03D6A"/>
    <w:rsid w:val="00E03DFB"/>
    <w:rsid w:val="00E03E3B"/>
    <w:rsid w:val="00E040F3"/>
    <w:rsid w:val="00E04190"/>
    <w:rsid w:val="00E04220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0E2"/>
    <w:rsid w:val="00E06816"/>
    <w:rsid w:val="00E0706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0BF"/>
    <w:rsid w:val="00E11167"/>
    <w:rsid w:val="00E1185E"/>
    <w:rsid w:val="00E11E09"/>
    <w:rsid w:val="00E11E2C"/>
    <w:rsid w:val="00E123CD"/>
    <w:rsid w:val="00E123FC"/>
    <w:rsid w:val="00E12477"/>
    <w:rsid w:val="00E12509"/>
    <w:rsid w:val="00E1274D"/>
    <w:rsid w:val="00E12808"/>
    <w:rsid w:val="00E1280B"/>
    <w:rsid w:val="00E12B21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74E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3B2"/>
    <w:rsid w:val="00E1785D"/>
    <w:rsid w:val="00E1791B"/>
    <w:rsid w:val="00E201F6"/>
    <w:rsid w:val="00E2082F"/>
    <w:rsid w:val="00E20D27"/>
    <w:rsid w:val="00E20DAD"/>
    <w:rsid w:val="00E2128C"/>
    <w:rsid w:val="00E2130B"/>
    <w:rsid w:val="00E216E4"/>
    <w:rsid w:val="00E219C7"/>
    <w:rsid w:val="00E21B73"/>
    <w:rsid w:val="00E21FE1"/>
    <w:rsid w:val="00E22037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16"/>
    <w:rsid w:val="00E23730"/>
    <w:rsid w:val="00E237A1"/>
    <w:rsid w:val="00E239CE"/>
    <w:rsid w:val="00E241DA"/>
    <w:rsid w:val="00E24BD6"/>
    <w:rsid w:val="00E24DA3"/>
    <w:rsid w:val="00E24DDD"/>
    <w:rsid w:val="00E24FF2"/>
    <w:rsid w:val="00E2506C"/>
    <w:rsid w:val="00E251B0"/>
    <w:rsid w:val="00E25317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1FE"/>
    <w:rsid w:val="00E276E2"/>
    <w:rsid w:val="00E277D7"/>
    <w:rsid w:val="00E2782B"/>
    <w:rsid w:val="00E27B19"/>
    <w:rsid w:val="00E27E7F"/>
    <w:rsid w:val="00E30669"/>
    <w:rsid w:val="00E30738"/>
    <w:rsid w:val="00E30764"/>
    <w:rsid w:val="00E307A6"/>
    <w:rsid w:val="00E30831"/>
    <w:rsid w:val="00E308D8"/>
    <w:rsid w:val="00E30AB8"/>
    <w:rsid w:val="00E30DAF"/>
    <w:rsid w:val="00E31330"/>
    <w:rsid w:val="00E31375"/>
    <w:rsid w:val="00E3137D"/>
    <w:rsid w:val="00E313A2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6A7"/>
    <w:rsid w:val="00E34DA5"/>
    <w:rsid w:val="00E3513D"/>
    <w:rsid w:val="00E351DB"/>
    <w:rsid w:val="00E35690"/>
    <w:rsid w:val="00E35854"/>
    <w:rsid w:val="00E35A84"/>
    <w:rsid w:val="00E3659D"/>
    <w:rsid w:val="00E36E9A"/>
    <w:rsid w:val="00E3700C"/>
    <w:rsid w:val="00E375AA"/>
    <w:rsid w:val="00E37674"/>
    <w:rsid w:val="00E37A63"/>
    <w:rsid w:val="00E37B0E"/>
    <w:rsid w:val="00E37D16"/>
    <w:rsid w:val="00E40239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64A"/>
    <w:rsid w:val="00E42731"/>
    <w:rsid w:val="00E4289C"/>
    <w:rsid w:val="00E4292A"/>
    <w:rsid w:val="00E43002"/>
    <w:rsid w:val="00E436D5"/>
    <w:rsid w:val="00E43802"/>
    <w:rsid w:val="00E4382E"/>
    <w:rsid w:val="00E43A1F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6B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5D6"/>
    <w:rsid w:val="00E4773A"/>
    <w:rsid w:val="00E47897"/>
    <w:rsid w:val="00E47C1C"/>
    <w:rsid w:val="00E47D77"/>
    <w:rsid w:val="00E47EE7"/>
    <w:rsid w:val="00E505F5"/>
    <w:rsid w:val="00E5061E"/>
    <w:rsid w:val="00E50754"/>
    <w:rsid w:val="00E5083A"/>
    <w:rsid w:val="00E50A2A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6E9"/>
    <w:rsid w:val="00E527F6"/>
    <w:rsid w:val="00E52842"/>
    <w:rsid w:val="00E52CCA"/>
    <w:rsid w:val="00E53659"/>
    <w:rsid w:val="00E53721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CDF"/>
    <w:rsid w:val="00E57FA8"/>
    <w:rsid w:val="00E602A6"/>
    <w:rsid w:val="00E60502"/>
    <w:rsid w:val="00E605C7"/>
    <w:rsid w:val="00E60974"/>
    <w:rsid w:val="00E6098C"/>
    <w:rsid w:val="00E60C04"/>
    <w:rsid w:val="00E60F46"/>
    <w:rsid w:val="00E61771"/>
    <w:rsid w:val="00E61AD8"/>
    <w:rsid w:val="00E6246A"/>
    <w:rsid w:val="00E628E8"/>
    <w:rsid w:val="00E62968"/>
    <w:rsid w:val="00E62B05"/>
    <w:rsid w:val="00E62CE8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910"/>
    <w:rsid w:val="00E65A8C"/>
    <w:rsid w:val="00E65E5A"/>
    <w:rsid w:val="00E65F22"/>
    <w:rsid w:val="00E6600B"/>
    <w:rsid w:val="00E66030"/>
    <w:rsid w:val="00E668C9"/>
    <w:rsid w:val="00E669A0"/>
    <w:rsid w:val="00E669E1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59F"/>
    <w:rsid w:val="00E67671"/>
    <w:rsid w:val="00E6769D"/>
    <w:rsid w:val="00E677CF"/>
    <w:rsid w:val="00E67A8C"/>
    <w:rsid w:val="00E67C52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2BD"/>
    <w:rsid w:val="00E7734E"/>
    <w:rsid w:val="00E77435"/>
    <w:rsid w:val="00E7755C"/>
    <w:rsid w:val="00E7757A"/>
    <w:rsid w:val="00E77588"/>
    <w:rsid w:val="00E775F9"/>
    <w:rsid w:val="00E776D9"/>
    <w:rsid w:val="00E776FE"/>
    <w:rsid w:val="00E807EC"/>
    <w:rsid w:val="00E80ADB"/>
    <w:rsid w:val="00E810B7"/>
    <w:rsid w:val="00E81225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2"/>
    <w:rsid w:val="00E84A5E"/>
    <w:rsid w:val="00E84DF7"/>
    <w:rsid w:val="00E8519A"/>
    <w:rsid w:val="00E851CA"/>
    <w:rsid w:val="00E851D8"/>
    <w:rsid w:val="00E8521C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7E5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FEA"/>
    <w:rsid w:val="00E94264"/>
    <w:rsid w:val="00E94266"/>
    <w:rsid w:val="00E94627"/>
    <w:rsid w:val="00E94985"/>
    <w:rsid w:val="00E94A41"/>
    <w:rsid w:val="00E94C84"/>
    <w:rsid w:val="00E94CF6"/>
    <w:rsid w:val="00E952EA"/>
    <w:rsid w:val="00E955B9"/>
    <w:rsid w:val="00E95978"/>
    <w:rsid w:val="00E95AA0"/>
    <w:rsid w:val="00E95C73"/>
    <w:rsid w:val="00E95DF5"/>
    <w:rsid w:val="00E95E08"/>
    <w:rsid w:val="00E961B0"/>
    <w:rsid w:val="00E96294"/>
    <w:rsid w:val="00E962C5"/>
    <w:rsid w:val="00E96301"/>
    <w:rsid w:val="00E96801"/>
    <w:rsid w:val="00E969FF"/>
    <w:rsid w:val="00E96B06"/>
    <w:rsid w:val="00E970F3"/>
    <w:rsid w:val="00E9710F"/>
    <w:rsid w:val="00E97379"/>
    <w:rsid w:val="00E97393"/>
    <w:rsid w:val="00E97484"/>
    <w:rsid w:val="00E97CCE"/>
    <w:rsid w:val="00EA004E"/>
    <w:rsid w:val="00EA01A8"/>
    <w:rsid w:val="00EA08AB"/>
    <w:rsid w:val="00EA0923"/>
    <w:rsid w:val="00EA0D1A"/>
    <w:rsid w:val="00EA0EA9"/>
    <w:rsid w:val="00EA132D"/>
    <w:rsid w:val="00EA1460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72E9"/>
    <w:rsid w:val="00EA739A"/>
    <w:rsid w:val="00EA776D"/>
    <w:rsid w:val="00EA7798"/>
    <w:rsid w:val="00EA786F"/>
    <w:rsid w:val="00EA7DFD"/>
    <w:rsid w:val="00EB01D1"/>
    <w:rsid w:val="00EB03CF"/>
    <w:rsid w:val="00EB0563"/>
    <w:rsid w:val="00EB05F3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1CBA"/>
    <w:rsid w:val="00EB1E69"/>
    <w:rsid w:val="00EB2370"/>
    <w:rsid w:val="00EB23CA"/>
    <w:rsid w:val="00EB2A28"/>
    <w:rsid w:val="00EB2C9D"/>
    <w:rsid w:val="00EB2E89"/>
    <w:rsid w:val="00EB2F35"/>
    <w:rsid w:val="00EB32AD"/>
    <w:rsid w:val="00EB3676"/>
    <w:rsid w:val="00EB3771"/>
    <w:rsid w:val="00EB3C08"/>
    <w:rsid w:val="00EB3C70"/>
    <w:rsid w:val="00EB3D45"/>
    <w:rsid w:val="00EB3DB8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428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91E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C7FB1"/>
    <w:rsid w:val="00ED0102"/>
    <w:rsid w:val="00ED037B"/>
    <w:rsid w:val="00ED0598"/>
    <w:rsid w:val="00ED05A6"/>
    <w:rsid w:val="00ED06FA"/>
    <w:rsid w:val="00ED0C6F"/>
    <w:rsid w:val="00ED0CBC"/>
    <w:rsid w:val="00ED0F35"/>
    <w:rsid w:val="00ED0F9E"/>
    <w:rsid w:val="00ED1012"/>
    <w:rsid w:val="00ED105D"/>
    <w:rsid w:val="00ED113C"/>
    <w:rsid w:val="00ED1215"/>
    <w:rsid w:val="00ED14C3"/>
    <w:rsid w:val="00ED1651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EC3"/>
    <w:rsid w:val="00ED4EEA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34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8C1"/>
    <w:rsid w:val="00EE1A48"/>
    <w:rsid w:val="00EE1B37"/>
    <w:rsid w:val="00EE1C45"/>
    <w:rsid w:val="00EE21AC"/>
    <w:rsid w:val="00EE2261"/>
    <w:rsid w:val="00EE22EA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3"/>
    <w:rsid w:val="00EE36A6"/>
    <w:rsid w:val="00EE379B"/>
    <w:rsid w:val="00EE39FC"/>
    <w:rsid w:val="00EE3CA7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94B"/>
    <w:rsid w:val="00EE5C68"/>
    <w:rsid w:val="00EE5C8A"/>
    <w:rsid w:val="00EE5EC1"/>
    <w:rsid w:val="00EE6076"/>
    <w:rsid w:val="00EE624F"/>
    <w:rsid w:val="00EE64CC"/>
    <w:rsid w:val="00EE6845"/>
    <w:rsid w:val="00EE6BBF"/>
    <w:rsid w:val="00EE6FAA"/>
    <w:rsid w:val="00EE7157"/>
    <w:rsid w:val="00EE75D5"/>
    <w:rsid w:val="00EE75EF"/>
    <w:rsid w:val="00EE798B"/>
    <w:rsid w:val="00EE7CF0"/>
    <w:rsid w:val="00EF04CC"/>
    <w:rsid w:val="00EF0828"/>
    <w:rsid w:val="00EF083D"/>
    <w:rsid w:val="00EF0909"/>
    <w:rsid w:val="00EF0AD2"/>
    <w:rsid w:val="00EF14D5"/>
    <w:rsid w:val="00EF157B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4D47"/>
    <w:rsid w:val="00EF520E"/>
    <w:rsid w:val="00EF52C6"/>
    <w:rsid w:val="00EF54F8"/>
    <w:rsid w:val="00EF5798"/>
    <w:rsid w:val="00EF5886"/>
    <w:rsid w:val="00EF5924"/>
    <w:rsid w:val="00EF5C10"/>
    <w:rsid w:val="00EF5C15"/>
    <w:rsid w:val="00EF5F99"/>
    <w:rsid w:val="00EF6603"/>
    <w:rsid w:val="00EF6876"/>
    <w:rsid w:val="00EF6BC9"/>
    <w:rsid w:val="00EF72A9"/>
    <w:rsid w:val="00EF736D"/>
    <w:rsid w:val="00EF7389"/>
    <w:rsid w:val="00EF73B0"/>
    <w:rsid w:val="00EF73E8"/>
    <w:rsid w:val="00EF75FE"/>
    <w:rsid w:val="00EF773F"/>
    <w:rsid w:val="00EF7AB6"/>
    <w:rsid w:val="00EF7AE0"/>
    <w:rsid w:val="00EF7DBF"/>
    <w:rsid w:val="00F000AA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1A6"/>
    <w:rsid w:val="00F053B7"/>
    <w:rsid w:val="00F05D11"/>
    <w:rsid w:val="00F05E33"/>
    <w:rsid w:val="00F05EC9"/>
    <w:rsid w:val="00F05F60"/>
    <w:rsid w:val="00F0608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002"/>
    <w:rsid w:val="00F13189"/>
    <w:rsid w:val="00F1324D"/>
    <w:rsid w:val="00F13452"/>
    <w:rsid w:val="00F1378F"/>
    <w:rsid w:val="00F1382C"/>
    <w:rsid w:val="00F139CE"/>
    <w:rsid w:val="00F139FA"/>
    <w:rsid w:val="00F13A47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5AC8"/>
    <w:rsid w:val="00F16294"/>
    <w:rsid w:val="00F163AE"/>
    <w:rsid w:val="00F16487"/>
    <w:rsid w:val="00F164C5"/>
    <w:rsid w:val="00F1656F"/>
    <w:rsid w:val="00F168E7"/>
    <w:rsid w:val="00F16A89"/>
    <w:rsid w:val="00F16E30"/>
    <w:rsid w:val="00F171C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6"/>
    <w:rsid w:val="00F21549"/>
    <w:rsid w:val="00F21E34"/>
    <w:rsid w:val="00F22011"/>
    <w:rsid w:val="00F2219A"/>
    <w:rsid w:val="00F221DD"/>
    <w:rsid w:val="00F22788"/>
    <w:rsid w:val="00F227F9"/>
    <w:rsid w:val="00F228B6"/>
    <w:rsid w:val="00F22900"/>
    <w:rsid w:val="00F22ADA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DDB"/>
    <w:rsid w:val="00F24EAF"/>
    <w:rsid w:val="00F24FB5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DE0"/>
    <w:rsid w:val="00F30E29"/>
    <w:rsid w:val="00F311F6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3B1"/>
    <w:rsid w:val="00F343EF"/>
    <w:rsid w:val="00F34511"/>
    <w:rsid w:val="00F348C6"/>
    <w:rsid w:val="00F34C4D"/>
    <w:rsid w:val="00F34F00"/>
    <w:rsid w:val="00F35489"/>
    <w:rsid w:val="00F35903"/>
    <w:rsid w:val="00F35DD0"/>
    <w:rsid w:val="00F36123"/>
    <w:rsid w:val="00F362D4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635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CE9"/>
    <w:rsid w:val="00F41D7A"/>
    <w:rsid w:val="00F41DE1"/>
    <w:rsid w:val="00F42265"/>
    <w:rsid w:val="00F423C1"/>
    <w:rsid w:val="00F42457"/>
    <w:rsid w:val="00F4245E"/>
    <w:rsid w:val="00F4259B"/>
    <w:rsid w:val="00F425B7"/>
    <w:rsid w:val="00F42859"/>
    <w:rsid w:val="00F42867"/>
    <w:rsid w:val="00F4292A"/>
    <w:rsid w:val="00F42B59"/>
    <w:rsid w:val="00F42C91"/>
    <w:rsid w:val="00F42D29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B80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891"/>
    <w:rsid w:val="00F47AE2"/>
    <w:rsid w:val="00F47F46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1F08"/>
    <w:rsid w:val="00F528AA"/>
    <w:rsid w:val="00F52D3A"/>
    <w:rsid w:val="00F52ED3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53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975"/>
    <w:rsid w:val="00F62AC8"/>
    <w:rsid w:val="00F62BD7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282"/>
    <w:rsid w:val="00F64644"/>
    <w:rsid w:val="00F64A08"/>
    <w:rsid w:val="00F64A20"/>
    <w:rsid w:val="00F64C9F"/>
    <w:rsid w:val="00F6506F"/>
    <w:rsid w:val="00F653F2"/>
    <w:rsid w:val="00F655BB"/>
    <w:rsid w:val="00F6560A"/>
    <w:rsid w:val="00F65B8C"/>
    <w:rsid w:val="00F66A41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1F2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574"/>
    <w:rsid w:val="00F74863"/>
    <w:rsid w:val="00F74E28"/>
    <w:rsid w:val="00F75976"/>
    <w:rsid w:val="00F76227"/>
    <w:rsid w:val="00F763CA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526"/>
    <w:rsid w:val="00F807AD"/>
    <w:rsid w:val="00F80A0A"/>
    <w:rsid w:val="00F80CBD"/>
    <w:rsid w:val="00F80FD6"/>
    <w:rsid w:val="00F81024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3E40"/>
    <w:rsid w:val="00F84174"/>
    <w:rsid w:val="00F84293"/>
    <w:rsid w:val="00F844F6"/>
    <w:rsid w:val="00F8457C"/>
    <w:rsid w:val="00F8464F"/>
    <w:rsid w:val="00F84698"/>
    <w:rsid w:val="00F848F6"/>
    <w:rsid w:val="00F849CC"/>
    <w:rsid w:val="00F84C5E"/>
    <w:rsid w:val="00F84E25"/>
    <w:rsid w:val="00F84E32"/>
    <w:rsid w:val="00F84EF3"/>
    <w:rsid w:val="00F850A4"/>
    <w:rsid w:val="00F85116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545"/>
    <w:rsid w:val="00F86A42"/>
    <w:rsid w:val="00F86E9E"/>
    <w:rsid w:val="00F86F09"/>
    <w:rsid w:val="00F87108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814"/>
    <w:rsid w:val="00F94F6D"/>
    <w:rsid w:val="00F95084"/>
    <w:rsid w:val="00F95119"/>
    <w:rsid w:val="00F954BD"/>
    <w:rsid w:val="00F954CE"/>
    <w:rsid w:val="00F954DA"/>
    <w:rsid w:val="00F9596D"/>
    <w:rsid w:val="00F95D2D"/>
    <w:rsid w:val="00F95E4B"/>
    <w:rsid w:val="00F9616E"/>
    <w:rsid w:val="00F962A7"/>
    <w:rsid w:val="00F96332"/>
    <w:rsid w:val="00F9647B"/>
    <w:rsid w:val="00F965A3"/>
    <w:rsid w:val="00F96BEC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BC7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34A"/>
    <w:rsid w:val="00FA5A20"/>
    <w:rsid w:val="00FA5B97"/>
    <w:rsid w:val="00FA5BC7"/>
    <w:rsid w:val="00FA5D89"/>
    <w:rsid w:val="00FA5E3F"/>
    <w:rsid w:val="00FA61B3"/>
    <w:rsid w:val="00FA6269"/>
    <w:rsid w:val="00FA652D"/>
    <w:rsid w:val="00FA65B1"/>
    <w:rsid w:val="00FA6D72"/>
    <w:rsid w:val="00FA6E5F"/>
    <w:rsid w:val="00FA6FE4"/>
    <w:rsid w:val="00FA7140"/>
    <w:rsid w:val="00FA7214"/>
    <w:rsid w:val="00FA72F6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A6B"/>
    <w:rsid w:val="00FB0B8B"/>
    <w:rsid w:val="00FB0C4C"/>
    <w:rsid w:val="00FB11C1"/>
    <w:rsid w:val="00FB175E"/>
    <w:rsid w:val="00FB1ADF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CAA"/>
    <w:rsid w:val="00FB3E4D"/>
    <w:rsid w:val="00FB3E5F"/>
    <w:rsid w:val="00FB402B"/>
    <w:rsid w:val="00FB431C"/>
    <w:rsid w:val="00FB457D"/>
    <w:rsid w:val="00FB4DC0"/>
    <w:rsid w:val="00FB4E0D"/>
    <w:rsid w:val="00FB4E95"/>
    <w:rsid w:val="00FB524D"/>
    <w:rsid w:val="00FB5272"/>
    <w:rsid w:val="00FB585F"/>
    <w:rsid w:val="00FB59A4"/>
    <w:rsid w:val="00FB59C8"/>
    <w:rsid w:val="00FB5A18"/>
    <w:rsid w:val="00FB5A75"/>
    <w:rsid w:val="00FB5B9F"/>
    <w:rsid w:val="00FB5BA2"/>
    <w:rsid w:val="00FB5D81"/>
    <w:rsid w:val="00FB5FFB"/>
    <w:rsid w:val="00FB6033"/>
    <w:rsid w:val="00FB60EC"/>
    <w:rsid w:val="00FB61FD"/>
    <w:rsid w:val="00FB62CB"/>
    <w:rsid w:val="00FB6476"/>
    <w:rsid w:val="00FB6606"/>
    <w:rsid w:val="00FB6622"/>
    <w:rsid w:val="00FB6792"/>
    <w:rsid w:val="00FB6848"/>
    <w:rsid w:val="00FB6A8C"/>
    <w:rsid w:val="00FB6BFD"/>
    <w:rsid w:val="00FB6C82"/>
    <w:rsid w:val="00FB7524"/>
    <w:rsid w:val="00FB76B8"/>
    <w:rsid w:val="00FB7747"/>
    <w:rsid w:val="00FB7849"/>
    <w:rsid w:val="00FB7867"/>
    <w:rsid w:val="00FB796D"/>
    <w:rsid w:val="00FB7D1F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4DA9"/>
    <w:rsid w:val="00FC53A6"/>
    <w:rsid w:val="00FC5680"/>
    <w:rsid w:val="00FC573F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40"/>
    <w:rsid w:val="00FD039B"/>
    <w:rsid w:val="00FD05B0"/>
    <w:rsid w:val="00FD0BAF"/>
    <w:rsid w:val="00FD0F04"/>
    <w:rsid w:val="00FD11BF"/>
    <w:rsid w:val="00FD131A"/>
    <w:rsid w:val="00FD136A"/>
    <w:rsid w:val="00FD143C"/>
    <w:rsid w:val="00FD14BC"/>
    <w:rsid w:val="00FD153C"/>
    <w:rsid w:val="00FD1916"/>
    <w:rsid w:val="00FD191D"/>
    <w:rsid w:val="00FD1CF2"/>
    <w:rsid w:val="00FD1E47"/>
    <w:rsid w:val="00FD27A6"/>
    <w:rsid w:val="00FD2F98"/>
    <w:rsid w:val="00FD3345"/>
    <w:rsid w:val="00FD36B8"/>
    <w:rsid w:val="00FD3A82"/>
    <w:rsid w:val="00FD4027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BC6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D96"/>
    <w:rsid w:val="00FE1E01"/>
    <w:rsid w:val="00FE1EE9"/>
    <w:rsid w:val="00FE22FE"/>
    <w:rsid w:val="00FE249D"/>
    <w:rsid w:val="00FE264E"/>
    <w:rsid w:val="00FE2D10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AF6"/>
    <w:rsid w:val="00FE4C35"/>
    <w:rsid w:val="00FE514A"/>
    <w:rsid w:val="00FE553A"/>
    <w:rsid w:val="00FE57AD"/>
    <w:rsid w:val="00FE5BBF"/>
    <w:rsid w:val="00FE5F7C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F17"/>
    <w:rsid w:val="00FF00F3"/>
    <w:rsid w:val="00FF037C"/>
    <w:rsid w:val="00FF05F0"/>
    <w:rsid w:val="00FF0640"/>
    <w:rsid w:val="00FF07A4"/>
    <w:rsid w:val="00FF0A79"/>
    <w:rsid w:val="00FF0DF5"/>
    <w:rsid w:val="00FF0F52"/>
    <w:rsid w:val="00FF10F3"/>
    <w:rsid w:val="00FF1242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0D8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2F4"/>
    <w:rsid w:val="00FF7326"/>
    <w:rsid w:val="00FF79C7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AF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58521-2E2B-4B33-921A-5DAAFE04C9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DA34E-0B5E-4C42-83A1-EB6FFD9B23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30AA90-718D-48EB-95D1-F2769D9BB09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FCA2B5A-21BC-4C8B-9A0B-610516FB0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2775</TotalTime>
  <Pages>7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cp:lastModifiedBy>Kornsiri, Chongaksorn</cp:lastModifiedBy>
  <cp:revision>276</cp:revision>
  <cp:lastPrinted>2023-02-16T06:56:00Z</cp:lastPrinted>
  <dcterms:created xsi:type="dcterms:W3CDTF">2023-08-29T09:41:00Z</dcterms:created>
  <dcterms:modified xsi:type="dcterms:W3CDTF">2024-02-21T02:26:00Z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