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footer9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701"/>
        <w:gridCol w:w="7832"/>
      </w:tblGrid>
      <w:tr w:rsidR="0002037C" w:rsidRPr="00722C2D" w14:paraId="74B56760" w14:textId="77777777" w:rsidTr="0002037C">
        <w:trPr>
          <w:tblHeader/>
        </w:trPr>
        <w:tc>
          <w:tcPr>
            <w:tcW w:w="1701" w:type="dxa"/>
          </w:tcPr>
          <w:p w14:paraId="5A500311" w14:textId="77777777" w:rsidR="0002037C" w:rsidRPr="00722C2D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832" w:type="dxa"/>
          </w:tcPr>
          <w:p w14:paraId="4A9296F1" w14:textId="77777777" w:rsidR="0002037C" w:rsidRPr="00722C2D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2037C" w:rsidRPr="00722C2D" w14:paraId="6A1EF094" w14:textId="77777777" w:rsidTr="0002037C">
        <w:trPr>
          <w:tblHeader/>
        </w:trPr>
        <w:tc>
          <w:tcPr>
            <w:tcW w:w="1701" w:type="dxa"/>
          </w:tcPr>
          <w:p w14:paraId="6E4BC72E" w14:textId="77777777" w:rsidR="0002037C" w:rsidRPr="00722C2D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32" w:type="dxa"/>
          </w:tcPr>
          <w:p w14:paraId="6C2532E8" w14:textId="77777777" w:rsidR="0002037C" w:rsidRPr="00722C2D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2037C" w:rsidRPr="00722C2D" w14:paraId="3DEBF397" w14:textId="77777777" w:rsidTr="0002037C">
        <w:trPr>
          <w:tblHeader/>
        </w:trPr>
        <w:tc>
          <w:tcPr>
            <w:tcW w:w="1701" w:type="dxa"/>
          </w:tcPr>
          <w:p w14:paraId="4000592C" w14:textId="1DDEB374" w:rsidR="0002037C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6869CD0A" w14:textId="77777777" w:rsidR="0002037C" w:rsidRPr="00722C2D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02037C" w:rsidRPr="00722C2D" w14:paraId="1FB45997" w14:textId="77777777" w:rsidTr="0002037C">
        <w:trPr>
          <w:tblHeader/>
        </w:trPr>
        <w:tc>
          <w:tcPr>
            <w:tcW w:w="1701" w:type="dxa"/>
          </w:tcPr>
          <w:p w14:paraId="1FECC478" w14:textId="66AD8BC5" w:rsidR="0002037C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5939F68D" w14:textId="77777777" w:rsidR="0002037C" w:rsidRPr="00722C2D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F3C22" w:rsidRPr="00722C2D" w14:paraId="198DAA56" w14:textId="77777777" w:rsidTr="0002037C">
        <w:trPr>
          <w:tblHeader/>
        </w:trPr>
        <w:tc>
          <w:tcPr>
            <w:tcW w:w="1701" w:type="dxa"/>
          </w:tcPr>
          <w:p w14:paraId="64DDAB94" w14:textId="1076932E" w:rsidR="009F3C22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270C2FAC" w14:textId="77777777" w:rsidR="009F3C22" w:rsidRPr="00722C2D" w:rsidRDefault="009F3C2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C131FC" w:rsidRPr="00722C2D" w14:paraId="6C0E3904" w14:textId="77777777" w:rsidTr="0002037C">
        <w:trPr>
          <w:tblHeader/>
        </w:trPr>
        <w:tc>
          <w:tcPr>
            <w:tcW w:w="1701" w:type="dxa"/>
          </w:tcPr>
          <w:p w14:paraId="40A8060D" w14:textId="0F8BAA92" w:rsidR="00C131FC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08FCF9F7" w14:textId="77777777" w:rsidR="00C131FC" w:rsidRPr="00722C2D" w:rsidRDefault="00C131F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E3192" w:rsidRPr="00722C2D" w14:paraId="24A8F342" w14:textId="77777777" w:rsidTr="0002037C">
        <w:trPr>
          <w:tblHeader/>
        </w:trPr>
        <w:tc>
          <w:tcPr>
            <w:tcW w:w="1701" w:type="dxa"/>
          </w:tcPr>
          <w:p w14:paraId="78AE48CF" w14:textId="58AE3481" w:rsidR="002E3192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512C1EDD" w14:textId="77777777" w:rsidR="002E3192" w:rsidRPr="00722C2D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E3192" w:rsidRPr="00722C2D" w14:paraId="0DE0A33A" w14:textId="77777777" w:rsidTr="0002037C">
        <w:trPr>
          <w:tblHeader/>
        </w:trPr>
        <w:tc>
          <w:tcPr>
            <w:tcW w:w="1701" w:type="dxa"/>
          </w:tcPr>
          <w:p w14:paraId="1E681926" w14:textId="6818B861" w:rsidR="002E3192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1A99806D" w14:textId="4E70F7D7" w:rsidR="002E3192" w:rsidRPr="00722C2D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2172E2" w:rsidRPr="00722C2D" w14:paraId="476AC1CC" w14:textId="77777777" w:rsidTr="0002037C">
        <w:trPr>
          <w:tblHeader/>
        </w:trPr>
        <w:tc>
          <w:tcPr>
            <w:tcW w:w="1701" w:type="dxa"/>
          </w:tcPr>
          <w:p w14:paraId="6F40095D" w14:textId="51ED29F1" w:rsidR="002172E2" w:rsidRPr="00722C2D" w:rsidRDefault="00683D6C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06B42136" w14:textId="58F37FF3" w:rsidR="002172E2" w:rsidRPr="00722C2D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2172E2" w:rsidRPr="00722C2D" w14:paraId="1E53930A" w14:textId="77777777" w:rsidTr="0002037C">
        <w:trPr>
          <w:tblHeader/>
        </w:trPr>
        <w:tc>
          <w:tcPr>
            <w:tcW w:w="1701" w:type="dxa"/>
          </w:tcPr>
          <w:p w14:paraId="65999D41" w14:textId="76FEA1DF" w:rsidR="002172E2" w:rsidRPr="00722C2D" w:rsidRDefault="00683D6C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832" w:type="dxa"/>
          </w:tcPr>
          <w:p w14:paraId="5132A0E7" w14:textId="19FFE183" w:rsidR="002172E2" w:rsidRPr="00722C2D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172E2" w:rsidRPr="00722C2D" w14:paraId="197D059E" w14:textId="77777777" w:rsidTr="0002037C">
        <w:trPr>
          <w:tblHeader/>
        </w:trPr>
        <w:tc>
          <w:tcPr>
            <w:tcW w:w="1701" w:type="dxa"/>
          </w:tcPr>
          <w:p w14:paraId="073CA74D" w14:textId="761CC0DC" w:rsidR="002172E2" w:rsidRPr="00722C2D" w:rsidRDefault="00683D6C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832" w:type="dxa"/>
          </w:tcPr>
          <w:p w14:paraId="3CEADF15" w14:textId="42BFC421" w:rsidR="002172E2" w:rsidRPr="00722C2D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172E2" w:rsidRPr="00722C2D" w14:paraId="52825A7F" w14:textId="77777777" w:rsidTr="0002037C">
        <w:trPr>
          <w:tblHeader/>
        </w:trPr>
        <w:tc>
          <w:tcPr>
            <w:tcW w:w="1701" w:type="dxa"/>
          </w:tcPr>
          <w:p w14:paraId="7B2206D1" w14:textId="1A2E9EF9" w:rsidR="002172E2" w:rsidRPr="00722C2D" w:rsidRDefault="00683D6C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832" w:type="dxa"/>
          </w:tcPr>
          <w:p w14:paraId="636C72F0" w14:textId="6E3FBCB6" w:rsidR="002172E2" w:rsidRPr="00722C2D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อสังหาริมทรัพย์เพื่อการลงทุน</w:t>
            </w:r>
          </w:p>
        </w:tc>
      </w:tr>
      <w:tr w:rsidR="002172E2" w:rsidRPr="00722C2D" w14:paraId="465C068B" w14:textId="77777777" w:rsidTr="0002037C">
        <w:trPr>
          <w:tblHeader/>
        </w:trPr>
        <w:tc>
          <w:tcPr>
            <w:tcW w:w="1701" w:type="dxa"/>
          </w:tcPr>
          <w:p w14:paraId="1CC7D01D" w14:textId="1AFC5517" w:rsidR="002172E2" w:rsidRPr="00722C2D" w:rsidRDefault="00683D6C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832" w:type="dxa"/>
          </w:tcPr>
          <w:p w14:paraId="3887A1EE" w14:textId="4B604040" w:rsidR="002172E2" w:rsidRPr="00722C2D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2172E2" w:rsidRPr="00722C2D" w14:paraId="7C8B4393" w14:textId="77777777" w:rsidTr="0002037C">
        <w:trPr>
          <w:tblHeader/>
        </w:trPr>
        <w:tc>
          <w:tcPr>
            <w:tcW w:w="1701" w:type="dxa"/>
          </w:tcPr>
          <w:p w14:paraId="6E123D63" w14:textId="3978AB0E" w:rsidR="002172E2" w:rsidRPr="00722C2D" w:rsidRDefault="00683D6C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832" w:type="dxa"/>
          </w:tcPr>
          <w:p w14:paraId="4CCA00BD" w14:textId="742456A9" w:rsidR="002172E2" w:rsidRPr="00722C2D" w:rsidRDefault="002172E2" w:rsidP="002172E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</w:tr>
      <w:tr w:rsidR="002172E2" w:rsidRPr="00722C2D" w14:paraId="24FF584C" w14:textId="77777777" w:rsidTr="0002037C">
        <w:trPr>
          <w:tblHeader/>
        </w:trPr>
        <w:tc>
          <w:tcPr>
            <w:tcW w:w="1701" w:type="dxa"/>
          </w:tcPr>
          <w:p w14:paraId="05AC5458" w14:textId="7CA7FA06" w:rsidR="002172E2" w:rsidRPr="00722C2D" w:rsidRDefault="00683D6C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832" w:type="dxa"/>
          </w:tcPr>
          <w:p w14:paraId="3F2C63D9" w14:textId="49C75B44" w:rsidR="002172E2" w:rsidRPr="00722C2D" w:rsidRDefault="002172E2" w:rsidP="002172E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172E2" w:rsidRPr="00722C2D" w14:paraId="24906B73" w14:textId="77777777" w:rsidTr="0002037C">
        <w:trPr>
          <w:tblHeader/>
        </w:trPr>
        <w:tc>
          <w:tcPr>
            <w:tcW w:w="1701" w:type="dxa"/>
          </w:tcPr>
          <w:p w14:paraId="23BEE609" w14:textId="3F711C06" w:rsidR="002172E2" w:rsidRPr="00722C2D" w:rsidRDefault="00683D6C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7832" w:type="dxa"/>
          </w:tcPr>
          <w:p w14:paraId="6D8BBAF6" w14:textId="3EC74D81" w:rsidR="002172E2" w:rsidRPr="00722C2D" w:rsidRDefault="002172E2" w:rsidP="002172E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2172E2" w:rsidRPr="00722C2D" w14:paraId="7C1A3E4C" w14:textId="77777777" w:rsidTr="0002037C">
        <w:trPr>
          <w:tblHeader/>
        </w:trPr>
        <w:tc>
          <w:tcPr>
            <w:tcW w:w="1701" w:type="dxa"/>
          </w:tcPr>
          <w:p w14:paraId="5376ECD3" w14:textId="4509CE46" w:rsidR="002172E2" w:rsidRPr="00722C2D" w:rsidRDefault="00683D6C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832" w:type="dxa"/>
          </w:tcPr>
          <w:p w14:paraId="14683086" w14:textId="1F033644" w:rsidR="002172E2" w:rsidRPr="00722C2D" w:rsidRDefault="002172E2" w:rsidP="002172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  <w:r w:rsidR="00E53721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C12024" w:rsidRPr="00722C2D" w14:paraId="117370C4" w14:textId="77777777" w:rsidTr="0002037C">
        <w:trPr>
          <w:tblHeader/>
        </w:trPr>
        <w:tc>
          <w:tcPr>
            <w:tcW w:w="1701" w:type="dxa"/>
          </w:tcPr>
          <w:p w14:paraId="76D93B9C" w14:textId="4DA97E3D" w:rsidR="00C12024" w:rsidRPr="00722C2D" w:rsidRDefault="00683D6C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7832" w:type="dxa"/>
          </w:tcPr>
          <w:p w14:paraId="06D0C071" w14:textId="405C2FCB" w:rsidR="00C12024" w:rsidRPr="00722C2D" w:rsidRDefault="00C12024" w:rsidP="00C120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C12024" w:rsidRPr="00722C2D" w14:paraId="4E5026C3" w14:textId="77777777" w:rsidTr="0002037C">
        <w:trPr>
          <w:tblHeader/>
        </w:trPr>
        <w:tc>
          <w:tcPr>
            <w:tcW w:w="1701" w:type="dxa"/>
          </w:tcPr>
          <w:p w14:paraId="14B9CE25" w14:textId="40DBE794" w:rsidR="00C12024" w:rsidRPr="00722C2D" w:rsidRDefault="00683D6C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7832" w:type="dxa"/>
          </w:tcPr>
          <w:p w14:paraId="37262B19" w14:textId="0DE3D655" w:rsidR="00C12024" w:rsidRPr="00722C2D" w:rsidRDefault="00C12024" w:rsidP="00C120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C12024" w:rsidRPr="00722C2D" w14:paraId="03245B00" w14:textId="77777777" w:rsidTr="0002037C">
        <w:trPr>
          <w:tblHeader/>
        </w:trPr>
        <w:tc>
          <w:tcPr>
            <w:tcW w:w="1701" w:type="dxa"/>
          </w:tcPr>
          <w:p w14:paraId="7BF142DE" w14:textId="688C1880" w:rsidR="00C12024" w:rsidRPr="00722C2D" w:rsidRDefault="00683D6C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7832" w:type="dxa"/>
          </w:tcPr>
          <w:p w14:paraId="719F30E9" w14:textId="0370EBFE" w:rsidR="00C12024" w:rsidRPr="00722C2D" w:rsidRDefault="00C12024" w:rsidP="00C120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</w:p>
        </w:tc>
      </w:tr>
      <w:tr w:rsidR="00C12024" w:rsidRPr="00722C2D" w14:paraId="4E96AB23" w14:textId="77777777" w:rsidTr="0002037C">
        <w:trPr>
          <w:tblHeader/>
        </w:trPr>
        <w:tc>
          <w:tcPr>
            <w:tcW w:w="1701" w:type="dxa"/>
          </w:tcPr>
          <w:p w14:paraId="24C3C852" w14:textId="04071407" w:rsidR="00C12024" w:rsidRPr="00722C2D" w:rsidRDefault="00683D6C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832" w:type="dxa"/>
          </w:tcPr>
          <w:p w14:paraId="05E8C9E9" w14:textId="68EC4030" w:rsidR="00C12024" w:rsidRPr="00722C2D" w:rsidRDefault="00C12024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C12024" w:rsidRPr="00722C2D" w14:paraId="560128E7" w14:textId="77777777" w:rsidTr="0002037C">
        <w:trPr>
          <w:tblHeader/>
        </w:trPr>
        <w:tc>
          <w:tcPr>
            <w:tcW w:w="1701" w:type="dxa"/>
          </w:tcPr>
          <w:p w14:paraId="05304019" w14:textId="434D3029" w:rsidR="00C12024" w:rsidRPr="00722C2D" w:rsidRDefault="00683D6C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832" w:type="dxa"/>
          </w:tcPr>
          <w:p w14:paraId="2717C584" w14:textId="3D15405B" w:rsidR="00C12024" w:rsidRPr="00722C2D" w:rsidRDefault="00C12024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12024" w:rsidRPr="00722C2D" w14:paraId="21D976CD" w14:textId="77777777" w:rsidTr="0002037C">
        <w:trPr>
          <w:tblHeader/>
        </w:trPr>
        <w:tc>
          <w:tcPr>
            <w:tcW w:w="1701" w:type="dxa"/>
          </w:tcPr>
          <w:p w14:paraId="058AF87E" w14:textId="5B7AC079" w:rsidR="00C12024" w:rsidRPr="00722C2D" w:rsidRDefault="00683D6C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7832" w:type="dxa"/>
          </w:tcPr>
          <w:p w14:paraId="3F6BB3B2" w14:textId="7A768009" w:rsidR="00C12024" w:rsidRPr="00722C2D" w:rsidRDefault="00C12024" w:rsidP="00C120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C12024" w:rsidRPr="00722C2D" w14:paraId="3BF9D9AF" w14:textId="77777777" w:rsidTr="0002037C">
        <w:trPr>
          <w:tblHeader/>
        </w:trPr>
        <w:tc>
          <w:tcPr>
            <w:tcW w:w="1701" w:type="dxa"/>
          </w:tcPr>
          <w:p w14:paraId="2EAF66B9" w14:textId="130EFB4A" w:rsidR="00C12024" w:rsidRPr="00722C2D" w:rsidRDefault="00683D6C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7832" w:type="dxa"/>
          </w:tcPr>
          <w:p w14:paraId="1A048F4A" w14:textId="5EC13275" w:rsidR="00C12024" w:rsidRPr="00722C2D" w:rsidRDefault="00C12024" w:rsidP="00C120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12024" w:rsidRPr="00722C2D" w14:paraId="5F803B1E" w14:textId="77777777" w:rsidTr="0002037C">
        <w:trPr>
          <w:tblHeader/>
        </w:trPr>
        <w:tc>
          <w:tcPr>
            <w:tcW w:w="1701" w:type="dxa"/>
          </w:tcPr>
          <w:p w14:paraId="7B20D335" w14:textId="660F7862" w:rsidR="00C12024" w:rsidRPr="00722C2D" w:rsidRDefault="00683D6C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7832" w:type="dxa"/>
          </w:tcPr>
          <w:p w14:paraId="355380C8" w14:textId="273291A2" w:rsidR="00C12024" w:rsidRPr="00722C2D" w:rsidRDefault="00C12024" w:rsidP="00C120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</w:tbl>
    <w:p w14:paraId="55EAB6C0" w14:textId="77777777" w:rsidR="00CC0C2C" w:rsidRPr="00722C2D" w:rsidRDefault="00CC0C2C" w:rsidP="001B34C8">
      <w:pPr>
        <w:rPr>
          <w:rFonts w:asciiTheme="majorBidi" w:hAnsiTheme="majorBidi" w:cstheme="majorBidi"/>
          <w:sz w:val="30"/>
          <w:szCs w:val="30"/>
          <w:cs/>
        </w:rPr>
        <w:sectPr w:rsidR="00CC0C2C" w:rsidRPr="00722C2D" w:rsidSect="008B0FBC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18"/>
          <w:cols w:space="720"/>
          <w:titlePg/>
        </w:sectPr>
      </w:pPr>
    </w:p>
    <w:p w14:paraId="2871BF8A" w14:textId="77777777" w:rsidR="00030124" w:rsidRPr="00722C2D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2ECDD82B" w14:textId="77777777" w:rsidR="00F00B7F" w:rsidRPr="00722C2D" w:rsidRDefault="00F00B7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29EAA497" w14:textId="4AA4C443" w:rsidR="0009391B" w:rsidRPr="00722C2D" w:rsidRDefault="0009391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FB6606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</w:rPr>
        <w:t>21</w:t>
      </w:r>
      <w:r w:rsidR="006774E0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6774E0" w:rsidRPr="00722C2D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83D6C" w:rsidRPr="00683D6C">
        <w:rPr>
          <w:rFonts w:asciiTheme="majorBidi" w:hAnsiTheme="majorBidi" w:cstheme="majorBidi"/>
          <w:sz w:val="30"/>
          <w:szCs w:val="30"/>
        </w:rPr>
        <w:t>2567</w:t>
      </w:r>
    </w:p>
    <w:p w14:paraId="29B90CD3" w14:textId="77777777" w:rsidR="00D64DE4" w:rsidRPr="00722C2D" w:rsidRDefault="00D64DE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2DB792" w14:textId="3F877D0E" w:rsidR="00030124" w:rsidRPr="00722C2D" w:rsidRDefault="00683D6C" w:rsidP="001B34C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</w:rPr>
      </w:pPr>
      <w:r w:rsidRPr="00683D6C">
        <w:rPr>
          <w:rFonts w:asciiTheme="majorBidi" w:hAnsiTheme="majorBidi" w:cstheme="majorBidi"/>
          <w:b/>
          <w:bCs/>
          <w:lang w:val="en-US"/>
        </w:rPr>
        <w:t>1</w:t>
      </w:r>
      <w:r w:rsidR="00030124" w:rsidRPr="00722C2D">
        <w:rPr>
          <w:rFonts w:asciiTheme="majorBidi" w:hAnsiTheme="majorBidi" w:cstheme="majorBidi"/>
          <w:b/>
          <w:bCs/>
          <w:cs/>
        </w:rPr>
        <w:tab/>
        <w:t>ข้อมูลทั่วไป</w:t>
      </w:r>
    </w:p>
    <w:p w14:paraId="63E8295D" w14:textId="77777777" w:rsidR="00030124" w:rsidRPr="00722C2D" w:rsidRDefault="00030124" w:rsidP="001B34C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722C2D">
        <w:rPr>
          <w:rFonts w:asciiTheme="majorBidi" w:hAnsiTheme="majorBidi" w:cstheme="majorBidi"/>
          <w:cs/>
        </w:rPr>
        <w:tab/>
      </w:r>
    </w:p>
    <w:p w14:paraId="57A42808" w14:textId="2752455A" w:rsidR="00F425B7" w:rsidRPr="00722C2D" w:rsidRDefault="00F425B7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</w:rPr>
      </w:pPr>
      <w:r w:rsidRPr="00722C2D">
        <w:rPr>
          <w:rFonts w:asciiTheme="majorBidi" w:hAnsiTheme="majorBidi" w:cstheme="majorBidi"/>
          <w:cs/>
        </w:rPr>
        <w:t>บริษัท สมบูรณ์ แอ๊ดวานซ์ เทคโนโลยี จำกัด (มหาชน) “บริษัท”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Pr="00722C2D">
        <w:rPr>
          <w:rFonts w:asciiTheme="majorBidi" w:hAnsiTheme="majorBidi" w:cstheme="majorBidi"/>
          <w:cs/>
          <w:lang w:val="en-US"/>
        </w:rPr>
        <w:t xml:space="preserve">เมื่อเดือนมกราคม </w:t>
      </w:r>
      <w:r w:rsidR="00683D6C" w:rsidRPr="00683D6C">
        <w:rPr>
          <w:rFonts w:asciiTheme="majorBidi" w:hAnsiTheme="majorBidi" w:cstheme="majorBidi"/>
          <w:lang w:val="en-US"/>
        </w:rPr>
        <w:t>2548</w:t>
      </w:r>
      <w:r w:rsidRPr="00722C2D">
        <w:rPr>
          <w:rFonts w:asciiTheme="majorBidi" w:hAnsiTheme="majorBidi" w:cstheme="majorBidi"/>
          <w:cs/>
        </w:rPr>
        <w:t xml:space="preserve"> โดยมีที่อยู่จดทะเบียนของบริษัทตั้งอยู่เลขที่</w:t>
      </w:r>
    </w:p>
    <w:p w14:paraId="4FA0902D" w14:textId="77777777" w:rsidR="00F425B7" w:rsidRPr="00722C2D" w:rsidRDefault="00F425B7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5DC7DCF2" w14:textId="33291F8A" w:rsidR="00F425B7" w:rsidRPr="00722C2D" w:rsidRDefault="00F425B7" w:rsidP="00D242F7">
      <w:pPr>
        <w:pStyle w:val="a"/>
        <w:tabs>
          <w:tab w:val="clear" w:pos="1080"/>
          <w:tab w:val="left" w:pos="1980"/>
          <w:tab w:val="left" w:pos="2340"/>
        </w:tabs>
        <w:ind w:left="540"/>
        <w:jc w:val="both"/>
        <w:rPr>
          <w:rFonts w:asciiTheme="majorBidi" w:hAnsiTheme="majorBidi" w:cstheme="majorBidi"/>
          <w:cs/>
          <w:lang w:val="en-US"/>
        </w:rPr>
      </w:pPr>
      <w:r w:rsidRPr="00722C2D">
        <w:rPr>
          <w:rFonts w:asciiTheme="majorBidi" w:hAnsiTheme="majorBidi" w:cstheme="majorBidi"/>
          <w:cs/>
          <w:lang w:val="en-US"/>
        </w:rPr>
        <w:t>สำนักงานใหญ่</w:t>
      </w:r>
      <w:r w:rsidRPr="00722C2D">
        <w:rPr>
          <w:rFonts w:asciiTheme="majorBidi" w:hAnsiTheme="majorBidi" w:cstheme="majorBidi"/>
          <w:lang w:val="en-US"/>
        </w:rPr>
        <w:tab/>
        <w:t>:</w:t>
      </w:r>
      <w:r w:rsidRPr="00722C2D">
        <w:rPr>
          <w:rFonts w:asciiTheme="majorBidi" w:hAnsiTheme="majorBidi" w:cstheme="majorBidi"/>
          <w:lang w:val="en-US"/>
        </w:rPr>
        <w:tab/>
      </w:r>
      <w:r w:rsidR="00683D6C" w:rsidRPr="00683D6C">
        <w:rPr>
          <w:rFonts w:asciiTheme="majorBidi" w:hAnsiTheme="majorBidi" w:cstheme="majorBidi"/>
          <w:lang w:val="en-US"/>
        </w:rPr>
        <w:t>215</w:t>
      </w:r>
      <w:r w:rsidRPr="00722C2D">
        <w:rPr>
          <w:rFonts w:asciiTheme="majorBidi" w:hAnsiTheme="majorBidi" w:cstheme="majorBidi"/>
          <w:cs/>
          <w:lang w:val="en-US"/>
        </w:rPr>
        <w:t xml:space="preserve"> หมู่ที่ </w:t>
      </w:r>
      <w:r w:rsidR="00683D6C" w:rsidRPr="00683D6C">
        <w:rPr>
          <w:rFonts w:asciiTheme="majorBidi" w:hAnsiTheme="majorBidi" w:cstheme="majorBidi"/>
          <w:lang w:val="en-US"/>
        </w:rPr>
        <w:t>2</w:t>
      </w:r>
      <w:r w:rsidRPr="00722C2D">
        <w:rPr>
          <w:rFonts w:asciiTheme="majorBidi" w:hAnsiTheme="majorBidi" w:cstheme="majorBidi"/>
          <w:cs/>
          <w:lang w:val="en-US"/>
        </w:rPr>
        <w:t xml:space="preserve"> ถนน</w:t>
      </w:r>
      <w:r w:rsidR="00FC573F">
        <w:rPr>
          <w:rFonts w:asciiTheme="majorBidi" w:hAnsiTheme="majorBidi" w:cstheme="majorBidi" w:hint="cs"/>
          <w:cs/>
        </w:rPr>
        <w:t>เทพรัตน</w:t>
      </w:r>
      <w:r w:rsidRPr="00722C2D">
        <w:rPr>
          <w:rFonts w:asciiTheme="majorBidi" w:hAnsiTheme="majorBidi" w:cstheme="majorBidi"/>
          <w:cs/>
        </w:rPr>
        <w:t xml:space="preserve"> ตำบลบางโฉลง อำเภอบางพลี จังหวัดสมุทรปราการ</w:t>
      </w:r>
      <w:r w:rsidRPr="00722C2D">
        <w:rPr>
          <w:rFonts w:asciiTheme="majorBidi" w:hAnsiTheme="majorBidi" w:cstheme="majorBidi"/>
          <w:lang w:val="en-US"/>
        </w:rPr>
        <w:t xml:space="preserve"> </w:t>
      </w:r>
      <w:r w:rsidR="00683D6C" w:rsidRPr="00683D6C">
        <w:rPr>
          <w:rFonts w:asciiTheme="majorBidi" w:hAnsiTheme="majorBidi" w:cstheme="majorBidi"/>
          <w:lang w:val="en-US"/>
        </w:rPr>
        <w:t>10540</w:t>
      </w:r>
    </w:p>
    <w:p w14:paraId="57741E82" w14:textId="77777777" w:rsidR="00F425B7" w:rsidRPr="00722C2D" w:rsidRDefault="00F425B7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5AB5FC89" w14:textId="16BF1957" w:rsidR="00F425B7" w:rsidRPr="00722C2D" w:rsidRDefault="00F425B7" w:rsidP="00D242F7">
      <w:pPr>
        <w:pStyle w:val="a"/>
        <w:tabs>
          <w:tab w:val="clear" w:pos="1080"/>
          <w:tab w:val="left" w:pos="1658"/>
          <w:tab w:val="left" w:pos="1980"/>
          <w:tab w:val="left" w:pos="2340"/>
        </w:tabs>
        <w:ind w:left="540"/>
        <w:jc w:val="both"/>
        <w:rPr>
          <w:rFonts w:asciiTheme="majorBidi" w:hAnsiTheme="majorBidi" w:cstheme="majorBidi"/>
          <w:lang w:val="en-US"/>
        </w:rPr>
      </w:pPr>
      <w:r w:rsidRPr="00722C2D">
        <w:rPr>
          <w:rFonts w:asciiTheme="majorBidi" w:hAnsiTheme="majorBidi" w:cstheme="majorBidi"/>
          <w:cs/>
          <w:lang w:val="en-US"/>
        </w:rPr>
        <w:t>สาขา</w:t>
      </w:r>
      <w:r w:rsidRPr="00722C2D">
        <w:rPr>
          <w:rFonts w:asciiTheme="majorBidi" w:hAnsiTheme="majorBidi" w:cstheme="majorBidi"/>
          <w:cs/>
          <w:lang w:val="en-US"/>
        </w:rPr>
        <w:tab/>
      </w:r>
      <w:r w:rsidRPr="00722C2D">
        <w:rPr>
          <w:rFonts w:asciiTheme="majorBidi" w:hAnsiTheme="majorBidi" w:cstheme="majorBidi"/>
          <w:cs/>
          <w:lang w:val="en-US"/>
        </w:rPr>
        <w:tab/>
      </w:r>
      <w:r w:rsidRPr="00722C2D">
        <w:rPr>
          <w:rFonts w:asciiTheme="majorBidi" w:hAnsiTheme="majorBidi" w:cstheme="majorBidi"/>
          <w:lang w:val="en-US"/>
        </w:rPr>
        <w:t>:</w:t>
      </w:r>
      <w:r w:rsidRPr="00722C2D">
        <w:rPr>
          <w:rFonts w:asciiTheme="majorBidi" w:hAnsiTheme="majorBidi" w:cstheme="majorBidi"/>
          <w:lang w:val="en-US"/>
        </w:rPr>
        <w:tab/>
      </w:r>
      <w:r w:rsidR="00683D6C" w:rsidRPr="00683D6C">
        <w:rPr>
          <w:rFonts w:asciiTheme="majorBidi" w:hAnsiTheme="majorBidi" w:cstheme="majorBidi"/>
          <w:lang w:val="en-US"/>
        </w:rPr>
        <w:t>7</w:t>
      </w:r>
      <w:r w:rsidRPr="00722C2D">
        <w:rPr>
          <w:rFonts w:asciiTheme="majorBidi" w:hAnsiTheme="majorBidi" w:cstheme="majorBidi"/>
          <w:cs/>
        </w:rPr>
        <w:t>/</w:t>
      </w:r>
      <w:r w:rsidR="00683D6C" w:rsidRPr="00683D6C">
        <w:rPr>
          <w:rFonts w:asciiTheme="majorBidi" w:hAnsiTheme="majorBidi" w:cstheme="majorBidi"/>
          <w:lang w:val="en-US"/>
        </w:rPr>
        <w:t>389</w:t>
      </w:r>
      <w:r w:rsidRPr="00722C2D">
        <w:rPr>
          <w:rFonts w:asciiTheme="majorBidi" w:hAnsiTheme="majorBidi" w:cstheme="majorBidi"/>
          <w:cs/>
        </w:rPr>
        <w:t xml:space="preserve"> หมู่ที่ </w:t>
      </w:r>
      <w:r w:rsidR="00683D6C" w:rsidRPr="00683D6C">
        <w:rPr>
          <w:rFonts w:asciiTheme="majorBidi" w:hAnsiTheme="majorBidi" w:cstheme="majorBidi"/>
          <w:lang w:val="en-US"/>
        </w:rPr>
        <w:t>6</w:t>
      </w:r>
      <w:r w:rsidRPr="00722C2D">
        <w:rPr>
          <w:rFonts w:asciiTheme="majorBidi" w:hAnsiTheme="majorBidi" w:cstheme="majorBidi"/>
          <w:cs/>
        </w:rPr>
        <w:t xml:space="preserve"> ตำบล</w:t>
      </w:r>
      <w:r w:rsidRPr="00722C2D">
        <w:rPr>
          <w:rFonts w:asciiTheme="majorBidi" w:hAnsiTheme="majorBidi" w:cstheme="majorBidi"/>
          <w:cs/>
          <w:lang w:val="en-US"/>
        </w:rPr>
        <w:t>มาบยางพร</w:t>
      </w:r>
      <w:r w:rsidRPr="00722C2D">
        <w:rPr>
          <w:rFonts w:asciiTheme="majorBidi" w:hAnsiTheme="majorBidi" w:cstheme="majorBidi"/>
          <w:cs/>
        </w:rPr>
        <w:t xml:space="preserve"> อำเภอปลวกแดง จังหวัดระยอง</w:t>
      </w:r>
      <w:r w:rsidRPr="00722C2D">
        <w:rPr>
          <w:rFonts w:asciiTheme="majorBidi" w:hAnsiTheme="majorBidi" w:cstheme="majorBidi"/>
          <w:lang w:val="en-US"/>
        </w:rPr>
        <w:t xml:space="preserve"> </w:t>
      </w:r>
      <w:r w:rsidR="00683D6C" w:rsidRPr="00683D6C">
        <w:rPr>
          <w:rFonts w:asciiTheme="majorBidi" w:hAnsiTheme="majorBidi" w:cstheme="majorBidi"/>
          <w:lang w:val="en-US"/>
        </w:rPr>
        <w:t>21140</w:t>
      </w:r>
    </w:p>
    <w:p w14:paraId="12A5F57B" w14:textId="77777777" w:rsidR="00F425B7" w:rsidRPr="00722C2D" w:rsidRDefault="00F425B7" w:rsidP="00D242F7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03C71DC5" w14:textId="12B44FEF" w:rsidR="00F425B7" w:rsidRPr="00722C2D" w:rsidRDefault="00F425B7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lang w:val="en-US"/>
        </w:rPr>
      </w:pPr>
      <w:r w:rsidRPr="00722C2D">
        <w:rPr>
          <w:rFonts w:asciiTheme="majorBidi" w:hAnsiTheme="majorBidi" w:cstheme="majorBidi"/>
          <w:cs/>
          <w:lang w:val="en-US"/>
        </w:rPr>
        <w:t xml:space="preserve">ผู้ถือหุ้นรายใหญ่ในระหว่างปีได้แก่ </w:t>
      </w:r>
      <w:r w:rsidRPr="00751653">
        <w:rPr>
          <w:rFonts w:asciiTheme="majorBidi" w:hAnsiTheme="majorBidi" w:cstheme="majorBidi"/>
          <w:cs/>
          <w:lang w:val="en-US"/>
        </w:rPr>
        <w:t>บริษัท ส</w:t>
      </w:r>
      <w:r w:rsidRPr="00751653">
        <w:rPr>
          <w:rFonts w:asciiTheme="majorBidi" w:hAnsiTheme="majorBidi" w:cstheme="majorBidi"/>
          <w:cs/>
        </w:rPr>
        <w:t xml:space="preserve">มบูรณ์ โฮลดิ้ง จำกัด (ถือหุ้นร้อยละ </w:t>
      </w:r>
      <w:r w:rsidR="00683D6C" w:rsidRPr="00683D6C">
        <w:rPr>
          <w:rFonts w:asciiTheme="majorBidi" w:hAnsiTheme="majorBidi" w:cstheme="majorBidi"/>
          <w:lang w:val="en-US"/>
        </w:rPr>
        <w:t>29</w:t>
      </w:r>
      <w:r w:rsidRPr="00751653">
        <w:rPr>
          <w:rFonts w:asciiTheme="majorBidi" w:hAnsiTheme="majorBidi" w:cstheme="majorBidi"/>
          <w:lang w:val="en-US"/>
        </w:rPr>
        <w:t>.</w:t>
      </w:r>
      <w:r w:rsidR="00683D6C" w:rsidRPr="00683D6C">
        <w:rPr>
          <w:rFonts w:asciiTheme="majorBidi" w:hAnsiTheme="majorBidi" w:cstheme="majorBidi"/>
          <w:lang w:val="en-US"/>
        </w:rPr>
        <w:t>92</w:t>
      </w:r>
      <w:r w:rsidRPr="00751653">
        <w:rPr>
          <w:rFonts w:asciiTheme="majorBidi" w:hAnsiTheme="majorBidi" w:cstheme="majorBidi"/>
          <w:cs/>
          <w:lang w:val="en-US"/>
        </w:rPr>
        <w:t xml:space="preserve">) </w:t>
      </w:r>
      <w:r w:rsidRPr="00751653">
        <w:rPr>
          <w:rFonts w:asciiTheme="majorBidi" w:hAnsiTheme="majorBidi" w:cstheme="majorBidi"/>
          <w:cs/>
        </w:rPr>
        <w:t xml:space="preserve">ซึ่งเป็นนิติบุคคลที่จัดตั้งขึ้นในประเทศไทย </w:t>
      </w:r>
      <w:r w:rsidRPr="00751653">
        <w:rPr>
          <w:rFonts w:asciiTheme="majorBidi" w:hAnsiTheme="majorBidi" w:cstheme="majorBidi"/>
          <w:cs/>
          <w:lang w:val="en-US"/>
        </w:rPr>
        <w:t xml:space="preserve">และกลุ่มตระกูลกิตะพาณิชย์ (ถือหุ้นร้อยละ </w:t>
      </w:r>
      <w:r w:rsidR="00683D6C" w:rsidRPr="00683D6C">
        <w:rPr>
          <w:rFonts w:asciiTheme="majorBidi" w:hAnsiTheme="majorBidi" w:cstheme="majorBidi"/>
          <w:lang w:val="en-US"/>
        </w:rPr>
        <w:t>13</w:t>
      </w:r>
      <w:r w:rsidRPr="00751653">
        <w:rPr>
          <w:rFonts w:asciiTheme="majorBidi" w:hAnsiTheme="majorBidi" w:cstheme="majorBidi"/>
          <w:lang w:val="en-US"/>
        </w:rPr>
        <w:t>.</w:t>
      </w:r>
      <w:r w:rsidR="00683D6C" w:rsidRPr="00683D6C">
        <w:rPr>
          <w:rFonts w:asciiTheme="majorBidi" w:hAnsiTheme="majorBidi" w:cstheme="majorBidi"/>
          <w:lang w:val="en-US"/>
        </w:rPr>
        <w:t>37</w:t>
      </w:r>
      <w:r w:rsidRPr="00751653">
        <w:rPr>
          <w:rFonts w:asciiTheme="majorBidi" w:hAnsiTheme="majorBidi" w:cstheme="majorBidi"/>
          <w:cs/>
          <w:lang w:val="en-US"/>
        </w:rPr>
        <w:t>)</w:t>
      </w:r>
    </w:p>
    <w:p w14:paraId="08CDB6E2" w14:textId="28CA14B1" w:rsidR="00F425B7" w:rsidRPr="00722C2D" w:rsidRDefault="00F425B7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6EDA4F0" w14:textId="6F1B4C4C" w:rsidR="00F425B7" w:rsidRPr="00722C2D" w:rsidRDefault="00122175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pacing w:val="6"/>
          <w:lang w:val="en-US"/>
        </w:rPr>
      </w:pPr>
      <w:r w:rsidRPr="00722C2D">
        <w:rPr>
          <w:rFonts w:asciiTheme="majorBidi" w:hAnsiTheme="majorBidi" w:cstheme="majorBidi"/>
          <w:spacing w:val="6"/>
          <w:cs/>
          <w:lang w:val="en-US"/>
        </w:rPr>
        <w:t>กลุ่ม</w:t>
      </w:r>
      <w:r w:rsidR="00F425B7" w:rsidRPr="00722C2D">
        <w:rPr>
          <w:rFonts w:asciiTheme="majorBidi" w:hAnsiTheme="majorBidi" w:cstheme="majorBidi"/>
          <w:spacing w:val="6"/>
          <w:cs/>
        </w:rPr>
        <w:t>บริษัทดำเนินธุรกิจหลักเกี่ยวกับการผลิตเพลา</w:t>
      </w:r>
      <w:r w:rsidRPr="00722C2D">
        <w:rPr>
          <w:rFonts w:asciiTheme="majorBidi" w:hAnsiTheme="majorBidi" w:cstheme="majorBidi"/>
          <w:spacing w:val="6"/>
          <w:cs/>
        </w:rPr>
        <w:t>ข้าง</w:t>
      </w:r>
      <w:r w:rsidR="00F425B7" w:rsidRPr="00722C2D">
        <w:rPr>
          <w:rFonts w:asciiTheme="majorBidi" w:hAnsiTheme="majorBidi" w:cstheme="majorBidi"/>
          <w:spacing w:val="6"/>
          <w:cs/>
        </w:rPr>
        <w:t>และ</w:t>
      </w:r>
      <w:r w:rsidRPr="00722C2D">
        <w:rPr>
          <w:rFonts w:asciiTheme="majorBidi" w:hAnsiTheme="majorBidi" w:cstheme="majorBidi"/>
          <w:spacing w:val="6"/>
          <w:cs/>
        </w:rPr>
        <w:t>เพลารอง</w:t>
      </w:r>
      <w:r w:rsidR="00F425B7" w:rsidRPr="00722C2D">
        <w:rPr>
          <w:rFonts w:asciiTheme="majorBidi" w:hAnsiTheme="majorBidi" w:cstheme="majorBidi"/>
          <w:spacing w:val="6"/>
          <w:cs/>
        </w:rPr>
        <w:t xml:space="preserve">แหนบ รายละเอียดของบริษัทย่อย ณ </w:t>
      </w:r>
      <w:r w:rsidR="00F425B7" w:rsidRPr="00722C2D">
        <w:rPr>
          <w:rFonts w:asciiTheme="majorBidi" w:hAnsiTheme="majorBidi" w:cstheme="majorBidi"/>
          <w:spacing w:val="6"/>
          <w:cs/>
          <w:lang w:val="en-US"/>
        </w:rPr>
        <w:t xml:space="preserve">วันที่ </w:t>
      </w:r>
      <w:r w:rsidR="00683D6C" w:rsidRPr="00683D6C">
        <w:rPr>
          <w:rFonts w:asciiTheme="majorBidi" w:hAnsiTheme="majorBidi" w:cstheme="majorBidi"/>
          <w:spacing w:val="6"/>
          <w:lang w:val="en-US"/>
        </w:rPr>
        <w:t>31</w:t>
      </w:r>
      <w:r w:rsidR="00F425B7" w:rsidRPr="00722C2D">
        <w:rPr>
          <w:rFonts w:asciiTheme="majorBidi" w:hAnsiTheme="majorBidi" w:cstheme="majorBidi"/>
          <w:spacing w:val="6"/>
          <w:cs/>
          <w:lang w:val="en-US"/>
        </w:rPr>
        <w:t xml:space="preserve"> ธันวาคม </w:t>
      </w:r>
      <w:r w:rsidR="00683D6C" w:rsidRPr="00683D6C">
        <w:rPr>
          <w:rFonts w:asciiTheme="majorBidi" w:hAnsiTheme="majorBidi" w:cstheme="majorBidi"/>
          <w:spacing w:val="6"/>
          <w:lang w:val="en-US"/>
        </w:rPr>
        <w:t>2566</w:t>
      </w:r>
      <w:r w:rsidR="00F425B7" w:rsidRPr="00722C2D">
        <w:rPr>
          <w:rFonts w:asciiTheme="majorBidi" w:hAnsiTheme="majorBidi" w:cstheme="majorBidi"/>
          <w:spacing w:val="6"/>
          <w:cs/>
          <w:lang w:val="en-US"/>
        </w:rPr>
        <w:t xml:space="preserve"> และ </w:t>
      </w:r>
      <w:r w:rsidR="00683D6C" w:rsidRPr="00683D6C">
        <w:rPr>
          <w:rFonts w:asciiTheme="majorBidi" w:hAnsiTheme="majorBidi" w:cstheme="majorBidi"/>
          <w:spacing w:val="6"/>
          <w:lang w:val="en-US"/>
        </w:rPr>
        <w:t>2565</w:t>
      </w:r>
      <w:r w:rsidR="00F425B7" w:rsidRPr="00722C2D">
        <w:rPr>
          <w:rFonts w:asciiTheme="majorBidi" w:hAnsiTheme="majorBidi" w:cstheme="majorBidi"/>
          <w:spacing w:val="6"/>
          <w:lang w:val="en-US"/>
        </w:rPr>
        <w:t xml:space="preserve"> </w:t>
      </w:r>
      <w:r w:rsidR="00F425B7" w:rsidRPr="00722C2D">
        <w:rPr>
          <w:rFonts w:asciiTheme="majorBidi" w:hAnsiTheme="majorBidi" w:cstheme="majorBidi"/>
          <w:spacing w:val="6"/>
          <w:cs/>
          <w:lang w:val="en-US"/>
        </w:rPr>
        <w:t>ได้</w:t>
      </w:r>
      <w:r w:rsidR="00F425B7" w:rsidRPr="00722C2D">
        <w:rPr>
          <w:rFonts w:asciiTheme="majorBidi" w:hAnsiTheme="majorBidi" w:cstheme="majorBidi"/>
          <w:spacing w:val="6"/>
          <w:cs/>
        </w:rPr>
        <w:t>เปิดเผยไว้ในหมายเหตุประกอบงบการเงินข้</w:t>
      </w:r>
      <w:r w:rsidR="00F425B7" w:rsidRPr="00722C2D">
        <w:rPr>
          <w:rFonts w:asciiTheme="majorBidi" w:hAnsiTheme="majorBidi" w:cstheme="majorBidi"/>
          <w:spacing w:val="6"/>
          <w:cs/>
          <w:lang w:val="en-US"/>
        </w:rPr>
        <w:t xml:space="preserve">อ </w:t>
      </w:r>
      <w:r w:rsidR="00683D6C" w:rsidRPr="00683D6C">
        <w:rPr>
          <w:rFonts w:asciiTheme="majorBidi" w:hAnsiTheme="majorBidi" w:cstheme="majorBidi"/>
          <w:spacing w:val="6"/>
          <w:lang w:val="en-US"/>
        </w:rPr>
        <w:t>9</w:t>
      </w:r>
    </w:p>
    <w:p w14:paraId="75DD64CC" w14:textId="77777777" w:rsidR="00F425B7" w:rsidRPr="00722C2D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E68A82F" w14:textId="010BB3D2" w:rsidR="00030124" w:rsidRPr="00722C2D" w:rsidRDefault="00030124" w:rsidP="001B34C8">
      <w:pPr>
        <w:pStyle w:val="Heading8"/>
        <w:numPr>
          <w:ilvl w:val="0"/>
          <w:numId w:val="48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22C2D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186DDFD2" w14:textId="77777777" w:rsidR="00923345" w:rsidRPr="00722C2D" w:rsidRDefault="0092334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A1649E7" w14:textId="1509DE27" w:rsidR="00F425B7" w:rsidRPr="00722C2D" w:rsidRDefault="00A35482" w:rsidP="00871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871795" w:rsidRPr="00722C2D">
        <w:rPr>
          <w:rFonts w:asciiTheme="majorBidi" w:hAnsiTheme="majorBidi" w:cstheme="majorBidi"/>
          <w:sz w:val="30"/>
          <w:szCs w:val="30"/>
        </w:rPr>
        <w:br/>
      </w:r>
      <w:r w:rsidRPr="00722C2D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</w:t>
      </w:r>
      <w:r w:rsidR="0077751B" w:rsidRPr="00722C2D">
        <w:rPr>
          <w:rFonts w:asciiTheme="majorBidi" w:hAnsiTheme="majorBidi" w:cstheme="majorBidi"/>
          <w:sz w:val="30"/>
          <w:szCs w:val="30"/>
          <w:cs/>
        </w:rPr>
        <w:t>ักทรัพย์และ</w:t>
      </w:r>
      <w:r w:rsidRPr="00722C2D">
        <w:rPr>
          <w:rFonts w:asciiTheme="majorBidi" w:hAnsiTheme="majorBidi" w:cstheme="majorBidi"/>
          <w:sz w:val="30"/>
          <w:szCs w:val="30"/>
          <w:cs/>
        </w:rPr>
        <w:t>ตลาดหลักทรัพย์ที่เกี่ยวข้อง</w:t>
      </w:r>
      <w:r w:rsidR="00871795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871795" w:rsidRPr="00722C2D">
        <w:rPr>
          <w:rFonts w:asciiTheme="majorBidi" w:hAnsiTheme="majorBidi" w:cstheme="majorBidi"/>
          <w:sz w:val="30"/>
          <w:szCs w:val="30"/>
        </w:rPr>
        <w:br/>
      </w:r>
      <w:r w:rsidRPr="00722C2D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0B25D8" w:rsidRPr="00722C2D">
        <w:rPr>
          <w:rFonts w:asciiTheme="majorBidi" w:hAnsiTheme="majorBidi" w:cstheme="majorBidi"/>
          <w:sz w:val="30"/>
          <w:szCs w:val="30"/>
          <w:cs/>
        </w:rPr>
        <w:t>นำเสนอ</w:t>
      </w:r>
      <w:r w:rsidRPr="00722C2D">
        <w:rPr>
          <w:rFonts w:asciiTheme="majorBidi" w:hAnsiTheme="majorBidi" w:cstheme="majorBidi"/>
          <w:sz w:val="30"/>
          <w:szCs w:val="30"/>
          <w:cs/>
        </w:rPr>
        <w:t>เป็นเงินบาท</w:t>
      </w:r>
      <w:r w:rsidR="0098488E" w:rsidRPr="00722C2D">
        <w:rPr>
          <w:rFonts w:asciiTheme="majorBidi" w:hAnsiTheme="majorBidi" w:cstheme="majorBidi"/>
          <w:sz w:val="30"/>
          <w:szCs w:val="30"/>
          <w:cs/>
        </w:rPr>
        <w:t>ซึ่งเป็นสกุล</w:t>
      </w:r>
      <w:r w:rsidR="004659E8" w:rsidRPr="00722C2D">
        <w:rPr>
          <w:rFonts w:asciiTheme="majorBidi" w:hAnsiTheme="majorBidi" w:cstheme="majorBidi"/>
          <w:sz w:val="30"/>
          <w:szCs w:val="30"/>
          <w:cs/>
        </w:rPr>
        <w:t>เงินที่ใช้ในการดำเนินงานของ</w:t>
      </w:r>
      <w:r w:rsidR="00337D9D" w:rsidRPr="00722C2D">
        <w:rPr>
          <w:rFonts w:asciiTheme="majorBidi" w:hAnsiTheme="majorBidi" w:cstheme="majorBidi"/>
          <w:sz w:val="30"/>
          <w:szCs w:val="30"/>
          <w:cs/>
        </w:rPr>
        <w:t>กลุ่ม</w:t>
      </w:r>
      <w:r w:rsidR="002B7C8E" w:rsidRPr="00722C2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71795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871795" w:rsidRPr="00722C2D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683D6C" w:rsidRPr="00683D6C">
        <w:rPr>
          <w:rFonts w:asciiTheme="majorBidi" w:hAnsiTheme="majorBidi" w:cstheme="majorBidi"/>
          <w:sz w:val="30"/>
          <w:szCs w:val="30"/>
        </w:rPr>
        <w:t>3</w:t>
      </w:r>
      <w:r w:rsidR="00871795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871795" w:rsidRPr="00722C2D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48F2A34E" w14:textId="77777777" w:rsidR="00952C38" w:rsidRPr="00722C2D" w:rsidRDefault="00952C38" w:rsidP="00871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A49246C" w14:textId="0F5A6142" w:rsidR="00871795" w:rsidRPr="00722C2D" w:rsidRDefault="00A3548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</w:t>
      </w:r>
      <w:r w:rsidR="00A434B8" w:rsidRPr="00722C2D">
        <w:rPr>
          <w:rFonts w:asciiTheme="majorBidi" w:hAnsiTheme="majorBidi" w:cstheme="majorBidi"/>
          <w:sz w:val="30"/>
          <w:szCs w:val="30"/>
          <w:cs/>
        </w:rPr>
        <w:t>ิจารณญาณ การประมาณ</w:t>
      </w:r>
      <w:r w:rsidR="00E0552B" w:rsidRPr="00722C2D">
        <w:rPr>
          <w:rFonts w:asciiTheme="majorBidi" w:hAnsiTheme="majorBidi" w:cstheme="majorBidi"/>
          <w:sz w:val="30"/>
          <w:szCs w:val="30"/>
          <w:cs/>
        </w:rPr>
        <w:t>การ</w:t>
      </w:r>
      <w:r w:rsidR="00A434B8" w:rsidRPr="00722C2D">
        <w:rPr>
          <w:rFonts w:asciiTheme="majorBidi" w:hAnsiTheme="majorBidi" w:cstheme="majorBidi"/>
          <w:sz w:val="30"/>
          <w:szCs w:val="30"/>
          <w:cs/>
        </w:rPr>
        <w:t>และข้อสมมติ</w:t>
      </w:r>
      <w:r w:rsidRPr="00722C2D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</w:t>
      </w:r>
      <w:r w:rsidR="00516C76" w:rsidRPr="00722C2D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722C2D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AF0F05" w:rsidRPr="00722C2D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 ทั้งนี้ ผลที่เกิดขึ้นจริงอาจแตกต่างจากที่ประมาณการไว้ </w:t>
      </w:r>
      <w:r w:rsidR="00C01B9E" w:rsidRPr="00722C2D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</w:t>
      </w:r>
      <w:r w:rsidR="00DC72FA" w:rsidRPr="00722C2D">
        <w:rPr>
          <w:rFonts w:asciiTheme="majorBidi" w:hAnsiTheme="majorBidi" w:cstheme="majorBidi"/>
          <w:sz w:val="30"/>
          <w:szCs w:val="30"/>
          <w:cs/>
        </w:rPr>
        <w:t>ที่ใช้ในการจัดทำงบการเงินจะได้รับการทบทวนอย่างต่อเนื่อง</w:t>
      </w:r>
      <w:r w:rsidR="00F5506B" w:rsidRPr="00722C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72FA" w:rsidRPr="00722C2D">
        <w:rPr>
          <w:rFonts w:asciiTheme="majorBidi" w:hAnsiTheme="majorBidi" w:cstheme="majorBidi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7268989B" w14:textId="548BA7C2" w:rsidR="00952C38" w:rsidRDefault="00952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CAFA6E7" w14:textId="49A2B533" w:rsidR="00571B64" w:rsidRDefault="0057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0E31BC" w14:textId="77777777" w:rsidR="00571B64" w:rsidRPr="00722C2D" w:rsidRDefault="0057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3CC6548" w14:textId="20CD5CC1" w:rsidR="00030124" w:rsidRPr="00722C2D" w:rsidRDefault="00683D6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E2B70" w:rsidRPr="00722C2D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722C2D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</w:t>
      </w:r>
      <w:r w:rsidR="0009386B">
        <w:rPr>
          <w:rFonts w:asciiTheme="majorBidi" w:hAnsiTheme="majorBidi" w:cstheme="majorBidi" w:hint="cs"/>
          <w:b/>
          <w:bCs/>
          <w:sz w:val="30"/>
          <w:szCs w:val="30"/>
          <w:cs/>
        </w:rPr>
        <w:t>ที่สำคัญ</w:t>
      </w:r>
    </w:p>
    <w:p w14:paraId="16CBDA0C" w14:textId="1538A536" w:rsidR="007B3C08" w:rsidRPr="00C26FF8" w:rsidRDefault="007B3C08" w:rsidP="002B3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630" w:right="-385" w:hanging="90"/>
        <w:jc w:val="thaiDistribute"/>
        <w:rPr>
          <w:rFonts w:asciiTheme="majorBidi" w:hAnsiTheme="majorBidi" w:cstheme="majorBidi"/>
          <w:sz w:val="24"/>
          <w:szCs w:val="24"/>
        </w:rPr>
      </w:pPr>
    </w:p>
    <w:p w14:paraId="3926B414" w14:textId="65EBC03B" w:rsidR="0009386B" w:rsidRPr="0009386B" w:rsidRDefault="0009386B" w:rsidP="002B3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630" w:right="-385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09386B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Pr="0009386B">
        <w:rPr>
          <w:rFonts w:asciiTheme="majorBidi" w:hAnsiTheme="majorBidi" w:cstheme="majorBidi" w:hint="cs"/>
          <w:sz w:val="30"/>
          <w:szCs w:val="30"/>
          <w:cs/>
        </w:rPr>
        <w:t>นำเสนอต่อไปนี้ได้ถือปฏิบัติโดยสม่ำเสมอ สำหรับงบการเงินทุกรอบระยะเวลาที่รายงาน</w:t>
      </w:r>
    </w:p>
    <w:p w14:paraId="0495B16C" w14:textId="77777777" w:rsidR="0009386B" w:rsidRPr="00C26FF8" w:rsidRDefault="0009386B" w:rsidP="002B3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630" w:right="-385" w:hanging="9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578B43C" w14:textId="77777777" w:rsidR="00030124" w:rsidRPr="00722C2D" w:rsidRDefault="00030124" w:rsidP="001B34C8">
      <w:pPr>
        <w:pStyle w:val="BodyText2"/>
        <w:numPr>
          <w:ilvl w:val="1"/>
          <w:numId w:val="16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2A72C47" w14:textId="77777777" w:rsidR="00030124" w:rsidRPr="00C26FF8" w:rsidRDefault="00030124" w:rsidP="0065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630" w:right="-385" w:hanging="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5A6867" w14:textId="77777777" w:rsidR="00030124" w:rsidRPr="00722C2D" w:rsidRDefault="00030124" w:rsidP="001B34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722C2D">
        <w:rPr>
          <w:rFonts w:asciiTheme="majorBidi" w:hAnsiTheme="majorBidi" w:cstheme="majorBidi"/>
          <w:sz w:val="30"/>
          <w:szCs w:val="30"/>
        </w:rPr>
        <w:t>“</w:t>
      </w:r>
      <w:r w:rsidRPr="00722C2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22C2D">
        <w:rPr>
          <w:rFonts w:asciiTheme="majorBidi" w:hAnsiTheme="majorBidi" w:cstheme="majorBidi"/>
          <w:sz w:val="30"/>
          <w:szCs w:val="30"/>
        </w:rPr>
        <w:t>”</w:t>
      </w:r>
      <w:r w:rsidRPr="00722C2D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  <w:r w:rsidR="0014633F" w:rsidRPr="00722C2D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</w:p>
    <w:p w14:paraId="6163EB44" w14:textId="77777777" w:rsidR="00C20BC1" w:rsidRPr="00C26FF8" w:rsidRDefault="00C20BC1" w:rsidP="001B34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3DA7957" w14:textId="25EC8354" w:rsidR="002B3C05" w:rsidRPr="00722C2D" w:rsidRDefault="002B3C05" w:rsidP="001B34C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212E1BE" w14:textId="0A3EB011" w:rsidR="002B3C05" w:rsidRPr="006562A2" w:rsidRDefault="002B3C05" w:rsidP="0065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630" w:right="-385" w:hanging="90"/>
        <w:jc w:val="thaiDistribute"/>
        <w:rPr>
          <w:rFonts w:asciiTheme="majorBidi" w:hAnsiTheme="majorBidi" w:cstheme="majorBidi"/>
          <w:sz w:val="24"/>
          <w:szCs w:val="24"/>
        </w:rPr>
      </w:pPr>
    </w:p>
    <w:p w14:paraId="21F5325A" w14:textId="5DD36454" w:rsidR="00881B5D" w:rsidRPr="00722C2D" w:rsidRDefault="00881B5D" w:rsidP="001B34C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270FCD6" w14:textId="21B4D141" w:rsidR="00881B5D" w:rsidRPr="00C26FF8" w:rsidRDefault="00881B5D" w:rsidP="005F2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30CC72B2" w14:textId="1F6FBA82" w:rsidR="00661092" w:rsidRPr="00722C2D" w:rsidRDefault="00661092" w:rsidP="00661092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C52D888" w14:textId="77777777" w:rsidR="00952C38" w:rsidRPr="00C26FF8" w:rsidRDefault="00952C38" w:rsidP="00661092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5072BF0" w14:textId="4EBCFBE6" w:rsidR="00486A41" w:rsidRDefault="00661092" w:rsidP="0048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4318814B" w14:textId="77777777" w:rsidR="00C26FF8" w:rsidRPr="00C26FF8" w:rsidRDefault="00C26FF8" w:rsidP="0048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8B52DC4" w14:textId="1E2C781C" w:rsidR="00E67C52" w:rsidRPr="00722C2D" w:rsidRDefault="00E67C52" w:rsidP="00E67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12EA6CF" w14:textId="5389F7C7" w:rsidR="00783E20" w:rsidRPr="00722C2D" w:rsidRDefault="00783E20" w:rsidP="001B34C8">
      <w:pPr>
        <w:pStyle w:val="BodyText2"/>
        <w:numPr>
          <w:ilvl w:val="1"/>
          <w:numId w:val="16"/>
        </w:numPr>
        <w:tabs>
          <w:tab w:val="clear" w:pos="518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เงินลงทุนในบริษัทย่อย </w:t>
      </w:r>
      <w:r w:rsidR="00420F80"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บริษัทร่วม</w:t>
      </w: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และการร่วมค้า</w:t>
      </w:r>
    </w:p>
    <w:p w14:paraId="58F9DE1F" w14:textId="28C35857" w:rsidR="00783E20" w:rsidRPr="00722C2D" w:rsidRDefault="00783E20" w:rsidP="001B34C8">
      <w:pPr>
        <w:pStyle w:val="BodyText2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2AD7A9E0" w14:textId="293B32BD" w:rsidR="00F84E25" w:rsidRPr="00722C2D" w:rsidRDefault="00F84E2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</w:t>
      </w:r>
      <w:r w:rsidR="00420F80" w:rsidRPr="00722C2D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Pr="00722C2D">
        <w:rPr>
          <w:rFonts w:asciiTheme="majorBidi" w:hAnsiTheme="majorBidi" w:cstheme="majorBidi"/>
          <w:sz w:val="30"/>
          <w:szCs w:val="30"/>
          <w:cs/>
        </w:rPr>
        <w:t>และการร่วมค้าในงบการเงินเฉพาะกิจการวัดมูลค่าด้วยราคาทุนหักค่าเผื่อ</w:t>
      </w:r>
      <w:r w:rsidR="000D205D" w:rsidRPr="00722C2D">
        <w:rPr>
          <w:rFonts w:asciiTheme="majorBidi" w:hAnsiTheme="majorBidi" w:cstheme="majorBidi"/>
          <w:sz w:val="30"/>
          <w:szCs w:val="30"/>
          <w:cs/>
        </w:rPr>
        <w:br/>
      </w:r>
      <w:r w:rsidRPr="00722C2D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420F80" w:rsidRPr="00722C2D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  <w:r w:rsidR="000D205D" w:rsidRPr="00722C2D">
        <w:rPr>
          <w:rFonts w:asciiTheme="majorBidi" w:hAnsiTheme="majorBidi" w:cstheme="majorBidi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17EEDA90" w14:textId="77777777" w:rsidR="005C3AA6" w:rsidRPr="00722C2D" w:rsidRDefault="005C3AA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4521CD9" w14:textId="32D51158" w:rsidR="00783E20" w:rsidRPr="00722C2D" w:rsidRDefault="00783E20" w:rsidP="001B34C8">
      <w:pPr>
        <w:pStyle w:val="BodyText2"/>
        <w:numPr>
          <w:ilvl w:val="1"/>
          <w:numId w:val="16"/>
        </w:numPr>
        <w:tabs>
          <w:tab w:val="clear" w:pos="518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59A33497" w14:textId="5628D5E8" w:rsidR="003665DD" w:rsidRPr="00722C2D" w:rsidRDefault="003665DD" w:rsidP="001B34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5203506C" w14:textId="7C573E76" w:rsidR="000D205D" w:rsidRPr="00722C2D" w:rsidRDefault="000D205D" w:rsidP="003F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64311C38" w14:textId="77777777" w:rsidR="000D205D" w:rsidRPr="00722C2D" w:rsidRDefault="000D205D" w:rsidP="000D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A2FF91" w14:textId="3ABE65D8" w:rsidR="000D205D" w:rsidRPr="00722C2D" w:rsidRDefault="000D205D" w:rsidP="003F41A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22C2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174EE93" w14:textId="72B7913C" w:rsidR="00DD147B" w:rsidRPr="00722C2D" w:rsidRDefault="00DD1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B84B866" w14:textId="77777777" w:rsidR="00CE3B10" w:rsidRPr="00722C2D" w:rsidRDefault="00CE3B10" w:rsidP="001B34C8">
      <w:pPr>
        <w:pStyle w:val="Heading8"/>
        <w:numPr>
          <w:ilvl w:val="1"/>
          <w:numId w:val="16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22C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14:paraId="3DA2FCB1" w14:textId="7DC0F5F4" w:rsidR="00CE3B10" w:rsidRPr="00722C2D" w:rsidRDefault="00CE3B10" w:rsidP="001B34C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A297CD" w14:textId="19232649" w:rsidR="0038500D" w:rsidRPr="00722C2D" w:rsidRDefault="0098559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22C2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2C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="00683D6C" w:rsidRPr="00683D6C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722C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38500D" w:rsidRPr="00722C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7B6E426" w14:textId="77777777" w:rsidR="0098559B" w:rsidRPr="00722C2D" w:rsidRDefault="0098559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B2E19B5" w14:textId="2B781556" w:rsidR="00A215BF" w:rsidRPr="00722C2D" w:rsidRDefault="0038500D" w:rsidP="00DD147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622E60" w:rsidRPr="00722C2D">
        <w:rPr>
          <w:rFonts w:asciiTheme="majorBidi" w:hAnsiTheme="majorBidi" w:cstheme="majorBidi"/>
          <w:color w:val="000000"/>
          <w:sz w:val="30"/>
          <w:szCs w:val="30"/>
          <w:cs/>
        </w:rPr>
        <w:t>อื่น</w:t>
      </w:r>
      <w:r w:rsidR="003373A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622E60" w:rsidRPr="00722C2D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(นอกเหนือจากลูกหนี้การค้า (ดูหมายเหตุข้อ</w:t>
      </w:r>
      <w:r w:rsidRPr="00722C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83D6C" w:rsidRPr="00683D6C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>(ฉ)) รับรู้รายการเมื่อเริ่มแรกเมื่อกลุ่มบริษัท</w:t>
      </w:r>
      <w:r w:rsidR="00F962A7" w:rsidRPr="00722C2D">
        <w:rPr>
          <w:rFonts w:asciiTheme="majorBidi" w:hAnsiTheme="majorBidi" w:cstheme="majorBidi"/>
          <w:color w:val="000000"/>
          <w:sz w:val="30"/>
          <w:szCs w:val="30"/>
          <w:cs/>
        </w:rPr>
        <w:t>เ</w:t>
      </w: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>ป็นคู่สัญญาตามข้อกำหนดของเครื่องมือทางการเงินนั้น</w:t>
      </w:r>
      <w:r w:rsidRPr="00722C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</w:t>
      </w:r>
      <w:r w:rsidR="00622E60" w:rsidRPr="00722C2D">
        <w:rPr>
          <w:rFonts w:asciiTheme="majorBidi" w:hAnsiTheme="majorBidi" w:cstheme="majorBidi"/>
          <w:color w:val="000000"/>
          <w:sz w:val="30"/>
          <w:szCs w:val="30"/>
          <w:cs/>
        </w:rPr>
        <w:t>เมื่อเริ่มแรก</w:t>
      </w: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622E60" w:rsidRPr="00722C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22E60" w:rsidRPr="00722C2D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สินทรัพย์ทางการเงินและหนี้สิน</w:t>
      </w:r>
      <w:r w:rsidR="00622E60" w:rsidRPr="00722C2D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ทางการเงินที่ไม่ได้วัดมูลค่าด้วยมูลค่ายุติธรรมผ่านกำไรหรือขาดทุน</w:t>
      </w:r>
      <w:r w:rsidR="00622E60" w:rsidRPr="00722C2D">
        <w:rPr>
          <w:rFonts w:asciiTheme="majorBidi" w:hAnsiTheme="majorBidi" w:cstheme="majorBidi"/>
          <w:sz w:val="30"/>
          <w:szCs w:val="30"/>
          <w:cs/>
        </w:rPr>
        <w:t>จะรวมหรือหักต้นทุนการทำรายการที่เกี่ยวข้องโดยตรงกับการได้มาด้วย</w:t>
      </w:r>
    </w:p>
    <w:p w14:paraId="78E9FE6E" w14:textId="77777777" w:rsidR="00DD147B" w:rsidRPr="00722C2D" w:rsidRDefault="00DD147B" w:rsidP="00DD147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5EE874" w14:textId="0811EC8F" w:rsidR="00622E60" w:rsidRPr="00722C2D" w:rsidRDefault="00622E60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722C2D">
        <w:rPr>
          <w:rFonts w:asciiTheme="majorBidi" w:hAnsiTheme="majorBidi" w:cs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6296C74" w14:textId="4D364DCE" w:rsidR="00622E60" w:rsidRPr="00722C2D" w:rsidRDefault="00622E60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753B1E7" w14:textId="7596A25B" w:rsidR="00622E60" w:rsidRPr="00722C2D" w:rsidRDefault="00622E60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722C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722C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ABBAD10" w14:textId="7CEB02D8" w:rsidR="0046182F" w:rsidRPr="00722C2D" w:rsidRDefault="0046182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5ED915F9" w14:textId="279231A3" w:rsidR="0046182F" w:rsidRPr="00722C2D" w:rsidRDefault="0046182F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3A3DB4C1" w14:textId="6C4C1FE9" w:rsidR="00FD5BC6" w:rsidRPr="00722C2D" w:rsidRDefault="00FD5BC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F7118A4" w14:textId="37EA7421" w:rsidR="00FD5BC6" w:rsidRPr="00722C2D" w:rsidRDefault="00FD5BC6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22C2D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722C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22E60" w:rsidRPr="00722C2D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BAF1565" w14:textId="074BA59C" w:rsidR="00DD147B" w:rsidRPr="00722C2D" w:rsidRDefault="00DD1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9767CE" w14:textId="1789F095" w:rsidR="0098559B" w:rsidRPr="00722C2D" w:rsidRDefault="0098559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22C2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2C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="00683D6C" w:rsidRPr="00683D6C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722C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22C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384D5B2" w14:textId="77777777" w:rsidR="0098559B" w:rsidRPr="00571B64" w:rsidRDefault="0098559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5DB29F55" w14:textId="5F42F8D2" w:rsidR="0098559B" w:rsidRPr="00722C2D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722C2D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7507D16" w14:textId="56A9306C" w:rsidR="005223B5" w:rsidRPr="00571B64" w:rsidRDefault="005223B5" w:rsidP="0057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5A58144C" w14:textId="48242435" w:rsidR="0098559B" w:rsidRPr="00722C2D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22C2D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</w:t>
      </w: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>เปลี่ยนแปลงแล้ว</w:t>
      </w:r>
      <w:r w:rsidRPr="00722C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D8DE9CF" w14:textId="77777777" w:rsidR="00467650" w:rsidRPr="00571B64" w:rsidRDefault="00467650" w:rsidP="0019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72105A77" w14:textId="2A8DD836" w:rsidR="0098559B" w:rsidRPr="00722C2D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EAC4D5C" w14:textId="53208FAC" w:rsidR="0098559B" w:rsidRPr="00571B64" w:rsidRDefault="0098559B" w:rsidP="0019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23349DBE" w14:textId="59B2B3EE" w:rsidR="0098559B" w:rsidRPr="00722C2D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922F5CC" w14:textId="77777777" w:rsidR="00005ACD" w:rsidRPr="00571B64" w:rsidRDefault="00005ACD" w:rsidP="0019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19D30986" w14:textId="36C8C541" w:rsidR="0098559B" w:rsidRPr="00722C2D" w:rsidRDefault="0098559B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22C2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2C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22C2D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683D6C" w:rsidRPr="00683D6C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722C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22C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D18A667" w14:textId="77777777" w:rsidR="0098559B" w:rsidRPr="00571B64" w:rsidRDefault="0098559B" w:rsidP="0057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1DED27F3" w14:textId="3577568E" w:rsidR="0098559B" w:rsidRPr="00722C2D" w:rsidRDefault="0098559B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7DA52C67" w14:textId="0850D956" w:rsidR="0098559B" w:rsidRPr="003C31E9" w:rsidRDefault="0098559B" w:rsidP="0057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16811F44" w14:textId="0FB4D553" w:rsidR="001846B9" w:rsidRPr="00722C2D" w:rsidRDefault="00467650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846B9" w:rsidRPr="00722C2D">
        <w:rPr>
          <w:rFonts w:asciiTheme="majorBidi" w:hAnsiTheme="majorBidi" w:cstheme="majorBidi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19155D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</w:rPr>
        <w:t>12</w:t>
      </w:r>
      <w:r w:rsidR="001846B9" w:rsidRPr="00722C2D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FB3A7EF" w14:textId="77777777" w:rsidR="00DB1742" w:rsidRPr="00571B64" w:rsidRDefault="00DB1742" w:rsidP="0057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5FB32B3E" w14:textId="6EBECA7A" w:rsidR="001846B9" w:rsidRPr="00722C2D" w:rsidRDefault="001846B9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22EB6D1" w14:textId="77777777" w:rsidR="003C31E9" w:rsidRPr="003C31E9" w:rsidRDefault="003C31E9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0D9A40AA" w14:textId="6E33B77D" w:rsidR="0019155D" w:rsidRPr="00722C2D" w:rsidRDefault="0019155D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683D6C" w:rsidRPr="00683D6C">
        <w:rPr>
          <w:rFonts w:asciiTheme="majorBidi" w:hAnsiTheme="majorBidi" w:cstheme="majorBidi"/>
          <w:sz w:val="30"/>
          <w:szCs w:val="30"/>
        </w:rPr>
        <w:t>12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</w:p>
    <w:p w14:paraId="716EAEEF" w14:textId="77777777" w:rsidR="0019155D" w:rsidRPr="003C31E9" w:rsidRDefault="0019155D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36A77374" w14:textId="7CE665AC" w:rsidR="008A6324" w:rsidRPr="00722C2D" w:rsidRDefault="008A6324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683D6C" w:rsidRPr="00683D6C">
        <w:rPr>
          <w:rFonts w:asciiTheme="majorBidi" w:hAnsiTheme="majorBidi" w:cstheme="majorBidi"/>
          <w:sz w:val="30"/>
          <w:szCs w:val="30"/>
        </w:rPr>
        <w:t>30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1050CCB" w14:textId="77777777" w:rsidR="008A6324" w:rsidRPr="003C31E9" w:rsidRDefault="008A6324" w:rsidP="00D242F7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49C8B7EA" w14:textId="77777777" w:rsidR="008A6324" w:rsidRPr="00722C2D" w:rsidRDefault="008A6324" w:rsidP="001B34C8">
      <w:pPr>
        <w:tabs>
          <w:tab w:val="clear" w:pos="454"/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44462A0" w14:textId="77777777" w:rsidR="008A6324" w:rsidRPr="00722C2D" w:rsidRDefault="008A6324" w:rsidP="001B34C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3DA4FE46" w14:textId="3CCCDB7B" w:rsidR="00DB1742" w:rsidRPr="00722C2D" w:rsidRDefault="008A6324" w:rsidP="007742B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683D6C" w:rsidRPr="00683D6C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722C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3BBA7880" w14:textId="77777777" w:rsidR="005223B5" w:rsidRPr="003C31E9" w:rsidRDefault="005223B5" w:rsidP="00522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15074AB6" w14:textId="0F6D3305" w:rsidR="008A6324" w:rsidRPr="00722C2D" w:rsidRDefault="008A6324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22C2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2C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22C2D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683D6C" w:rsidRPr="00683D6C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722C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1AD251B7" w14:textId="77777777" w:rsidR="008A6324" w:rsidRPr="003C31E9" w:rsidRDefault="008A6324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5240E031" w14:textId="3A6D0043" w:rsidR="00467650" w:rsidRPr="00722C2D" w:rsidRDefault="008A6324" w:rsidP="003F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9C2555F" w14:textId="77777777" w:rsidR="008B1515" w:rsidRDefault="008B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2957A7D3" w14:textId="4681B9D1" w:rsidR="00467650" w:rsidRPr="00722C2D" w:rsidRDefault="00467650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22C2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2C2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22C2D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683D6C" w:rsidRPr="00683D6C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722C2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22CE012D" w14:textId="77777777" w:rsidR="00467650" w:rsidRPr="00722C2D" w:rsidRDefault="00467650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00C6A52" w14:textId="74D8A1C4" w:rsidR="00467650" w:rsidRPr="00722C2D" w:rsidRDefault="00467650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35C2D6A3" w14:textId="0F3A7FDD" w:rsidR="00467650" w:rsidRPr="00722C2D" w:rsidRDefault="0046765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8432A65" w14:textId="77777777" w:rsidR="00030124" w:rsidRPr="00722C2D" w:rsidRDefault="00030124" w:rsidP="001B34C8">
      <w:pPr>
        <w:pStyle w:val="Heading8"/>
        <w:numPr>
          <w:ilvl w:val="1"/>
          <w:numId w:val="16"/>
        </w:numPr>
        <w:tabs>
          <w:tab w:val="clear" w:pos="518"/>
          <w:tab w:val="left" w:pos="540"/>
        </w:tabs>
        <w:spacing w:line="240" w:lineRule="auto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3BE1A0B" w14:textId="77777777" w:rsidR="00DC72FA" w:rsidRPr="00722C2D" w:rsidRDefault="00DC72FA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18101CF" w14:textId="77571E37" w:rsidR="00DC7654" w:rsidRPr="00722C2D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</w:rPr>
        <w:tab/>
      </w:r>
      <w:r w:rsidR="00DC7654" w:rsidRPr="00722C2D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เงินสดและรายการเทียบเท่าเงินสดประกอบด้วยยอดเงินสด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55F550E3" w14:textId="0EB0FD90" w:rsidR="00467650" w:rsidRPr="00722C2D" w:rsidRDefault="0046765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DAA21A8" w14:textId="67CB72AE" w:rsidR="00D75094" w:rsidRPr="00722C2D" w:rsidRDefault="00030124" w:rsidP="001B34C8">
      <w:pPr>
        <w:pStyle w:val="BodyText2"/>
        <w:numPr>
          <w:ilvl w:val="1"/>
          <w:numId w:val="16"/>
        </w:numPr>
        <w:tabs>
          <w:tab w:val="clear" w:pos="518"/>
        </w:tabs>
        <w:spacing w:line="240" w:lineRule="atLeast"/>
        <w:ind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</w:t>
      </w:r>
      <w:r w:rsidR="00725852"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า</w:t>
      </w:r>
    </w:p>
    <w:p w14:paraId="02DA1EC6" w14:textId="17385582" w:rsidR="00030124" w:rsidRPr="00722C2D" w:rsidRDefault="00030124" w:rsidP="001B34C8">
      <w:pPr>
        <w:pStyle w:val="BodyText2"/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2DC350" w14:textId="2AA0A6A7" w:rsidR="005B6902" w:rsidRPr="00722C2D" w:rsidRDefault="00725852" w:rsidP="0062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571B64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A948B1" w:rsidRPr="00722C2D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571B64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="00A948B1" w:rsidRPr="00722C2D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FEDCD96" w14:textId="30F4A4A5" w:rsidR="005E713E" w:rsidRPr="00722C2D" w:rsidRDefault="005E713E" w:rsidP="001B34C8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45D2DC7" w14:textId="346DF920" w:rsidR="00EF29AB" w:rsidRPr="00722C2D" w:rsidRDefault="005E713E" w:rsidP="006259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62598E" w:rsidRPr="00722C2D">
        <w:rPr>
          <w:rFonts w:asciiTheme="majorBidi" w:hAnsiTheme="majorBidi" w:cstheme="majorBidi"/>
          <w:sz w:val="30"/>
          <w:szCs w:val="30"/>
        </w:rPr>
        <w:br/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62598E" w:rsidRPr="00722C2D">
        <w:rPr>
          <w:rFonts w:asciiTheme="majorBidi" w:hAnsiTheme="majorBidi" w:cstheme="majorBidi"/>
          <w:sz w:val="30"/>
          <w:szCs w:val="30"/>
        </w:rPr>
        <w:br/>
      </w:r>
      <w:r w:rsidRPr="00722C2D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="003373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05D7C39" w14:textId="77777777" w:rsidR="005223B5" w:rsidRPr="00722C2D" w:rsidRDefault="005223B5" w:rsidP="006259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50A695" w14:textId="758180B8" w:rsidR="00030124" w:rsidRPr="00722C2D" w:rsidRDefault="00030124" w:rsidP="001B34C8">
      <w:pPr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64137D17" w14:textId="77777777" w:rsidR="006C2638" w:rsidRPr="00722C2D" w:rsidRDefault="006C263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9A18E" w14:textId="1888BBCD" w:rsidR="00FD0340" w:rsidRDefault="00030124" w:rsidP="0062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B63F95" w:rsidRPr="00722C2D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722C2D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62598E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ต้นทุนของสินค้าสำเร็จรูปและงานระหว่างผลิตคำนวณโดยใช้วิธี</w:t>
      </w:r>
      <w:r w:rsidR="00DE0942" w:rsidRPr="00722C2D">
        <w:rPr>
          <w:rFonts w:asciiTheme="majorBidi" w:hAnsiTheme="majorBidi" w:cstheme="majorBidi"/>
          <w:sz w:val="30"/>
          <w:szCs w:val="30"/>
          <w:cs/>
        </w:rPr>
        <w:t>ถัวเฉลี่ย สำหรับวัตถุดิบ</w:t>
      </w:r>
      <w:r w:rsidR="00A66352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วัสดุโรงงาน</w:t>
      </w:r>
      <w:r w:rsidR="00A66352" w:rsidRPr="00722C2D">
        <w:rPr>
          <w:rFonts w:asciiTheme="majorBidi" w:hAnsiTheme="majorBidi" w:cstheme="majorBidi"/>
          <w:sz w:val="30"/>
          <w:szCs w:val="30"/>
          <w:cs/>
        </w:rPr>
        <w:t>และอะไหล่เครื่องจักร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คำนวณโดยใช้วิธีเข้าก่อนออกก่อน </w:t>
      </w:r>
      <w:r w:rsidR="005E713E" w:rsidRPr="00722C2D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สินค้าสำเร็จรูปและสินค้าระหว่างผลิตที่ผลิตเอง </w:t>
      </w:r>
      <w:r w:rsidR="005E713E" w:rsidRPr="00722C2D">
        <w:rPr>
          <w:rFonts w:asciiTheme="majorBidi" w:hAnsiTheme="majorBidi" w:cstheme="majorBidi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323A5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1323A5" w:rsidRPr="00722C2D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50996836" w14:textId="77777777" w:rsidR="00FD0340" w:rsidRDefault="00FD0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EFFDD8" w14:textId="77777777" w:rsidR="00A459F1" w:rsidRPr="00722C2D" w:rsidRDefault="005F1481" w:rsidP="001B34C8">
      <w:pPr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3CA0034" w14:textId="77777777" w:rsidR="00E14DDA" w:rsidRPr="00722C2D" w:rsidRDefault="00E14DD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53E4B4" w14:textId="752E506E" w:rsidR="00B60A0A" w:rsidRPr="00722C2D" w:rsidRDefault="00803E6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696967" w:rsidRPr="00722C2D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722C2D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7B741B" w:rsidRPr="00722C2D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  <w:r w:rsidR="001323A5" w:rsidRPr="00722C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4C74" w:rsidRPr="00722C2D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</w:t>
      </w:r>
      <w:r w:rsidR="001323A5" w:rsidRPr="00722C2D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C74C74" w:rsidRPr="00722C2D">
        <w:rPr>
          <w:rFonts w:asciiTheme="majorBidi" w:hAnsiTheme="majorBidi" w:cstheme="majorBidi"/>
          <w:sz w:val="30"/>
          <w:szCs w:val="30"/>
          <w:cs/>
        </w:rPr>
        <w:t>ที่กิจการก่อสร้างเองรวมถึงต้นทุนการกู้ยืม</w:t>
      </w:r>
      <w:r w:rsidR="00D84F46" w:rsidRPr="00722C2D">
        <w:rPr>
          <w:rFonts w:asciiTheme="majorBidi" w:hAnsiTheme="majorBidi" w:cstheme="majorBidi"/>
          <w:sz w:val="30"/>
          <w:szCs w:val="30"/>
        </w:rPr>
        <w:t xml:space="preserve"> </w:t>
      </w:r>
    </w:p>
    <w:p w14:paraId="060AFA41" w14:textId="2C5B6551" w:rsidR="004852BE" w:rsidRPr="00722C2D" w:rsidRDefault="004852B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4AA965" w14:textId="03398438" w:rsidR="001323A5" w:rsidRPr="00722C2D" w:rsidRDefault="001323A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5CFAB15F" w14:textId="77777777" w:rsidR="001323A5" w:rsidRPr="00722C2D" w:rsidRDefault="001323A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33DABF" w14:textId="4C3EBBCD" w:rsidR="00AF01B1" w:rsidRPr="00722C2D" w:rsidRDefault="0001410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0F8969DB" w14:textId="25335E14" w:rsidR="005223B5" w:rsidRPr="00722C2D" w:rsidRDefault="00522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11C69779" w14:textId="3D7368D4" w:rsidR="00E239CE" w:rsidRPr="00722C2D" w:rsidRDefault="00E239CE" w:rsidP="001B34C8">
      <w:pPr>
        <w:pStyle w:val="a4"/>
        <w:numPr>
          <w:ilvl w:val="1"/>
          <w:numId w:val="16"/>
        </w:numPr>
        <w:tabs>
          <w:tab w:val="clear" w:pos="518"/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22C2D">
        <w:rPr>
          <w:rFonts w:asciiTheme="majorBidi" w:hAnsiTheme="majorBidi" w:cstheme="majorBidi"/>
          <w:b/>
          <w:bCs/>
          <w:i/>
          <w:iCs/>
          <w:cs/>
        </w:rPr>
        <w:t xml:space="preserve">ที่ดิน </w:t>
      </w:r>
      <w:r w:rsidRPr="00722C2D">
        <w:rPr>
          <w:rFonts w:asciiTheme="majorBidi" w:hAnsiTheme="majorBidi" w:cstheme="majorBidi"/>
          <w:b/>
          <w:bCs/>
          <w:i/>
          <w:iCs/>
          <w:cs/>
          <w:lang w:val="en-US"/>
        </w:rPr>
        <w:t>อาคารและอุปกรณ์</w:t>
      </w:r>
    </w:p>
    <w:p w14:paraId="0AADA80B" w14:textId="77777777" w:rsidR="000A1E5A" w:rsidRPr="00722C2D" w:rsidRDefault="000A1E5A" w:rsidP="00C60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6EA140" w14:textId="77777777" w:rsidR="00D94BAC" w:rsidRPr="00722C2D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F227F9" w:rsidRPr="00722C2D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1E2CDA16" w14:textId="77777777" w:rsidR="0044437F" w:rsidRPr="00722C2D" w:rsidRDefault="0044437F" w:rsidP="00C60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B74806" w14:textId="5B028D7B" w:rsidR="00D94BAC" w:rsidRPr="00722C2D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ต้นทุนของการก่อสร้างสินทรัพย์ที่กิจการก่อสร้างเองรวมถึงต้นทุนการกู้ยืม</w:t>
      </w:r>
      <w:r w:rsidR="00C600C2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C600C2" w:rsidRPr="00722C2D">
        <w:rPr>
          <w:rFonts w:asciiTheme="majorBidi" w:hAnsiTheme="majorBidi" w:cstheme="majorBidi"/>
          <w:sz w:val="30"/>
          <w:szCs w:val="30"/>
          <w:cs/>
        </w:rPr>
        <w:t>และต้นทุนในการรื้อถอน การขนย้าย การบูรณะสถานที่ตั้งของสินทรัพย์</w:t>
      </w:r>
      <w:r w:rsidR="005040C4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</w:p>
    <w:p w14:paraId="4752D357" w14:textId="77777777" w:rsidR="00D94BAC" w:rsidRPr="00722C2D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3D88275E" w14:textId="0BFA9B00" w:rsidR="001F608F" w:rsidRPr="00722C2D" w:rsidRDefault="008072A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</w:t>
      </w:r>
    </w:p>
    <w:p w14:paraId="390B8973" w14:textId="77777777" w:rsidR="005223B5" w:rsidRPr="00722C2D" w:rsidRDefault="005223B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5B23E8" w14:textId="25AEAC0F" w:rsidR="00D94BAC" w:rsidRPr="00722C2D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27D3E31" w14:textId="77777777" w:rsidR="00D94BAC" w:rsidRPr="00722C2D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9C7BF81" w14:textId="746B23B2" w:rsidR="00D94BAC" w:rsidRPr="00722C2D" w:rsidRDefault="00D94BAC" w:rsidP="001B34C8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722C2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722C2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22C2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อาคารและอุปกรณ์ </w:t>
      </w:r>
      <w:r w:rsidR="009544AC" w:rsidRPr="00722C2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เมื่อกลุ่มบริษัท</w:t>
      </w:r>
      <w:r w:rsidRPr="00722C2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C600C2" w:rsidRPr="00722C2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เป็นประจำ</w:t>
      </w:r>
      <w:r w:rsidRPr="00722C2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ในการซ่อมบำรุงที่ดิน</w:t>
      </w:r>
      <w:r w:rsidRPr="00722C2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22C2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อาคารและอุปกรณ์จะรับรู้ใน</w:t>
      </w:r>
      <w:r w:rsidRPr="00722C2D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722C2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เมื่อเกิดขึ้น</w:t>
      </w:r>
    </w:p>
    <w:p w14:paraId="7F0AB2AB" w14:textId="125A6D70" w:rsidR="00853DFD" w:rsidRDefault="00853DFD" w:rsidP="001B34C8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3FBCFE36" w14:textId="77777777" w:rsidR="00C26FF8" w:rsidRDefault="00C26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8753F3C" w14:textId="17CA1CBB" w:rsidR="00D94BAC" w:rsidRPr="00722C2D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2507B70B" w14:textId="77777777" w:rsidR="00D94BAC" w:rsidRPr="00722C2D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62A46" w14:textId="434459BE" w:rsidR="000676C7" w:rsidRPr="00722C2D" w:rsidRDefault="00D94BAC" w:rsidP="0006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ค่าเสื่อมราคาคำนวณโดยวิธีเส้นตรงตามเกณฑ์อายุการให้ประโยชน์โดยประมาณของส่วนประกอบของสินทรัพย์ </w:t>
      </w:r>
      <w:r w:rsidR="00AF3D12" w:rsidRPr="00722C2D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</w:t>
      </w:r>
      <w:r w:rsidR="000676C7" w:rsidRPr="00722C2D">
        <w:rPr>
          <w:rFonts w:asciiTheme="majorBidi" w:hAnsiTheme="majorBidi" w:cstheme="majorBidi"/>
          <w:sz w:val="30"/>
          <w:szCs w:val="30"/>
          <w:cs/>
        </w:rPr>
        <w:t xml:space="preserve"> ทั้งนี้กลุ่มบริษัทไม่คิดค่าเสื่อมราคาสำหรับที่ดิน สินทรัพย์ที่อยู่ระหว่างการก่อสร้าง</w:t>
      </w:r>
      <w:r w:rsidR="008D1954" w:rsidRPr="00571B64">
        <w:rPr>
          <w:rFonts w:asciiTheme="majorBidi" w:hAnsiTheme="majorBidi" w:cstheme="majorBidi" w:hint="cs"/>
          <w:sz w:val="30"/>
          <w:szCs w:val="30"/>
          <w:cs/>
        </w:rPr>
        <w:t xml:space="preserve">และติดตั้ง </w:t>
      </w:r>
      <w:r w:rsidR="000676C7" w:rsidRPr="00571B64">
        <w:rPr>
          <w:rFonts w:asciiTheme="majorBidi" w:hAnsiTheme="majorBidi" w:cstheme="majorBidi"/>
          <w:sz w:val="30"/>
          <w:szCs w:val="30"/>
          <w:cs/>
        </w:rPr>
        <w:t>และอะไหล่เครื่องจักร</w:t>
      </w:r>
    </w:p>
    <w:p w14:paraId="3FBF5CD6" w14:textId="77777777" w:rsidR="000676C7" w:rsidRPr="00722C2D" w:rsidRDefault="000676C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2D2F0C" w14:textId="6BCF32FF" w:rsidR="00D94BAC" w:rsidRPr="00722C2D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2070"/>
        <w:gridCol w:w="2313"/>
      </w:tblGrid>
      <w:tr w:rsidR="00C27A76" w:rsidRPr="00722C2D" w14:paraId="4AD654DF" w14:textId="77777777" w:rsidTr="005D7CB7">
        <w:tc>
          <w:tcPr>
            <w:tcW w:w="4590" w:type="dxa"/>
          </w:tcPr>
          <w:p w14:paraId="23660AC5" w14:textId="2638B1C0" w:rsidR="00C27A76" w:rsidRPr="00722C2D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070" w:type="dxa"/>
          </w:tcPr>
          <w:p w14:paraId="1CB7E0F7" w14:textId="7BAC0AB7" w:rsidR="00C27A76" w:rsidRPr="00722C2D" w:rsidRDefault="00683D6C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27A76"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13" w:type="dxa"/>
          </w:tcPr>
          <w:p w14:paraId="553E1C73" w14:textId="77777777" w:rsidR="00C27A76" w:rsidRPr="00722C2D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27A76" w:rsidRPr="00722C2D" w14:paraId="137FEA9B" w14:textId="77777777" w:rsidTr="005D7CB7">
        <w:tc>
          <w:tcPr>
            <w:tcW w:w="4590" w:type="dxa"/>
          </w:tcPr>
          <w:p w14:paraId="67DEA885" w14:textId="237C0CA1" w:rsidR="00C27A76" w:rsidRPr="00722C2D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2070" w:type="dxa"/>
          </w:tcPr>
          <w:p w14:paraId="63F3E73B" w14:textId="0D6AF4B4" w:rsidR="00C27A76" w:rsidRPr="00722C2D" w:rsidRDefault="00683D6C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7A76"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13" w:type="dxa"/>
          </w:tcPr>
          <w:p w14:paraId="1EFAB860" w14:textId="44E62424" w:rsidR="00C27A76" w:rsidRPr="00722C2D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27A76" w:rsidRPr="00722C2D" w14:paraId="2F402CB8" w14:textId="77777777" w:rsidTr="005D7CB7">
        <w:tc>
          <w:tcPr>
            <w:tcW w:w="4590" w:type="dxa"/>
          </w:tcPr>
          <w:p w14:paraId="5933C216" w14:textId="08430D30" w:rsidR="00C27A76" w:rsidRPr="00722C2D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070" w:type="dxa"/>
          </w:tcPr>
          <w:p w14:paraId="31A99890" w14:textId="143A112D" w:rsidR="00C27A76" w:rsidRPr="00722C2D" w:rsidRDefault="00683D6C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7A76"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13" w:type="dxa"/>
          </w:tcPr>
          <w:p w14:paraId="524EAC98" w14:textId="6E815BA9" w:rsidR="00C27A76" w:rsidRPr="00722C2D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27A76" w:rsidRPr="00722C2D" w14:paraId="39793D70" w14:textId="77777777" w:rsidTr="005D7CB7">
        <w:tc>
          <w:tcPr>
            <w:tcW w:w="4590" w:type="dxa"/>
          </w:tcPr>
          <w:p w14:paraId="7A0CE510" w14:textId="17E6E6E7" w:rsidR="00C27A76" w:rsidRPr="00722C2D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0" w:type="dxa"/>
          </w:tcPr>
          <w:p w14:paraId="5BBC7F56" w14:textId="44630819" w:rsidR="00C27A76" w:rsidRPr="00722C2D" w:rsidRDefault="00683D6C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13" w:type="dxa"/>
          </w:tcPr>
          <w:p w14:paraId="696DEF11" w14:textId="2EFAB1A7" w:rsidR="00C27A76" w:rsidRPr="00722C2D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27A76" w:rsidRPr="00722C2D" w14:paraId="6F634166" w14:textId="77777777" w:rsidTr="005D7CB7">
        <w:tc>
          <w:tcPr>
            <w:tcW w:w="4590" w:type="dxa"/>
          </w:tcPr>
          <w:p w14:paraId="5BCE19CF" w14:textId="590E54EF" w:rsidR="00C27A76" w:rsidRPr="00722C2D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070" w:type="dxa"/>
          </w:tcPr>
          <w:p w14:paraId="0CC0F910" w14:textId="3BB4F638" w:rsidR="00C27A76" w:rsidRPr="00722C2D" w:rsidRDefault="00683D6C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7A76"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13" w:type="dxa"/>
          </w:tcPr>
          <w:p w14:paraId="621F8CA3" w14:textId="40EDEFCD" w:rsidR="00C27A76" w:rsidRPr="00722C2D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2D509F7" w14:textId="4D6FF70B" w:rsidR="005223B5" w:rsidRPr="00722C2D" w:rsidRDefault="00522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9031913" w14:textId="46E5CFE9" w:rsidR="00C27A76" w:rsidRPr="00722C2D" w:rsidRDefault="00C27A76" w:rsidP="001B34C8">
      <w:pPr>
        <w:pStyle w:val="a4"/>
        <w:numPr>
          <w:ilvl w:val="1"/>
          <w:numId w:val="16"/>
        </w:numPr>
        <w:tabs>
          <w:tab w:val="clear" w:pos="518"/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22C2D">
        <w:rPr>
          <w:rFonts w:asciiTheme="majorBidi" w:hAnsiTheme="majorBidi" w:cstheme="majorBidi"/>
          <w:b/>
          <w:bCs/>
          <w:i/>
          <w:iCs/>
          <w:cs/>
        </w:rPr>
        <w:t>ค่าความนิยม</w:t>
      </w:r>
    </w:p>
    <w:p w14:paraId="7965E798" w14:textId="444F1495" w:rsidR="00C27A76" w:rsidRPr="00722C2D" w:rsidRDefault="00C27A76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28D566A8" w14:textId="71F834D0" w:rsidR="00C27A76" w:rsidRPr="00722C2D" w:rsidRDefault="00DD147B" w:rsidP="00C27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</w:t>
      </w:r>
      <w:r w:rsidR="00571B64">
        <w:rPr>
          <w:rFonts w:asciiTheme="majorBidi" w:hAnsiTheme="majorBidi" w:cstheme="majorBidi" w:hint="cs"/>
          <w:sz w:val="30"/>
          <w:szCs w:val="30"/>
          <w:cs/>
        </w:rPr>
        <w:t>ด้วยวิธีราคาทุนหักขาดทุนจากการด้อยค่าสะสม</w:t>
      </w:r>
    </w:p>
    <w:p w14:paraId="4F323229" w14:textId="77777777" w:rsidR="00C27A76" w:rsidRPr="00722C2D" w:rsidRDefault="00C27A76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1052ABCD" w14:textId="2CFF3E3E" w:rsidR="00D94BAC" w:rsidRPr="00722C2D" w:rsidRDefault="00D94BAC" w:rsidP="001B34C8">
      <w:pPr>
        <w:pStyle w:val="a4"/>
        <w:numPr>
          <w:ilvl w:val="1"/>
          <w:numId w:val="16"/>
        </w:numPr>
        <w:tabs>
          <w:tab w:val="clear" w:pos="518"/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22C2D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  <w:r w:rsidR="00C27A76" w:rsidRPr="00722C2D">
        <w:rPr>
          <w:rFonts w:asciiTheme="majorBidi" w:hAnsiTheme="majorBidi" w:cstheme="majorBidi"/>
          <w:b/>
          <w:bCs/>
          <w:i/>
          <w:iCs/>
          <w:cs/>
          <w:lang w:val="en-US"/>
        </w:rPr>
        <w:t>อื่น</w:t>
      </w:r>
    </w:p>
    <w:p w14:paraId="4E959417" w14:textId="77777777" w:rsidR="000A1E5A" w:rsidRPr="00722C2D" w:rsidRDefault="000A1E5A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0DA73EB5" w14:textId="79FB052E" w:rsidR="00C27A76" w:rsidRPr="00722C2D" w:rsidRDefault="00C27A76" w:rsidP="00C27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="003373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ๆ วัดมูลค่าด้วยราคาทุนหักค่าตัดจำหน่ายสะสมและขาดทุนจากการด้อยค่า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C769248" w14:textId="77777777" w:rsidR="00467650" w:rsidRPr="00722C2D" w:rsidRDefault="00467650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707100A1" w14:textId="62DD8519" w:rsidR="00FF1258" w:rsidRPr="00722C2D" w:rsidRDefault="00C27A76" w:rsidP="001B34C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</w:t>
      </w:r>
      <w:r w:rsidR="00B73E2A" w:rsidRPr="00722C2D">
        <w:rPr>
          <w:rFonts w:asciiTheme="majorBidi" w:hAnsiTheme="majorBidi" w:cstheme="majorBidi"/>
          <w:sz w:val="30"/>
          <w:szCs w:val="30"/>
          <w:cs/>
        </w:rPr>
        <w:t>้</w:t>
      </w:r>
      <w:r w:rsidRPr="00722C2D">
        <w:rPr>
          <w:rFonts w:asciiTheme="majorBidi" w:hAnsiTheme="majorBidi" w:cstheme="majorBidi"/>
          <w:sz w:val="30"/>
          <w:szCs w:val="30"/>
          <w:cs/>
        </w:rPr>
        <w:t>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2070"/>
        <w:gridCol w:w="2313"/>
      </w:tblGrid>
      <w:tr w:rsidR="00030124" w:rsidRPr="00722C2D" w14:paraId="533CD1A1" w14:textId="77777777" w:rsidTr="00537F0E">
        <w:tc>
          <w:tcPr>
            <w:tcW w:w="4590" w:type="dxa"/>
          </w:tcPr>
          <w:p w14:paraId="2D7F3642" w14:textId="77777777" w:rsidR="00030124" w:rsidRPr="00722C2D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</w:t>
            </w:r>
            <w:r w:rsidR="00E775F9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070" w:type="dxa"/>
          </w:tcPr>
          <w:p w14:paraId="04514411" w14:textId="6A81A0AF" w:rsidR="00030124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761A"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D72FA7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13" w:type="dxa"/>
          </w:tcPr>
          <w:p w14:paraId="3CACFB98" w14:textId="77777777" w:rsidR="00030124" w:rsidRPr="00722C2D" w:rsidRDefault="00A90AB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C0DED5B" w14:textId="5B6536F0" w:rsidR="00DB5542" w:rsidRDefault="00DB5542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3DDEB490" w14:textId="77777777" w:rsidR="001538FD" w:rsidRPr="00722C2D" w:rsidRDefault="001538FD" w:rsidP="001B34C8">
      <w:pPr>
        <w:pStyle w:val="Heading8"/>
        <w:numPr>
          <w:ilvl w:val="1"/>
          <w:numId w:val="1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644714D4" w14:textId="77777777" w:rsidR="001538FD" w:rsidRPr="00722C2D" w:rsidRDefault="001538FD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14C60DCA" w14:textId="7DC7EAC1" w:rsidR="00BB217A" w:rsidRPr="00722C2D" w:rsidRDefault="001538FD" w:rsidP="001B34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BB217A" w:rsidRPr="00722C2D">
        <w:rPr>
          <w:rFonts w:asciiTheme="majorBidi" w:hAnsiTheme="majorBidi" w:cstheme="majorBidi"/>
          <w:sz w:val="30"/>
          <w:szCs w:val="30"/>
          <w:cs/>
        </w:rPr>
        <w:t xml:space="preserve">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227696A" w14:textId="0D0BAE1E" w:rsidR="00014363" w:rsidRPr="00722C2D" w:rsidRDefault="00014363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21E51B20" w14:textId="77777777" w:rsidR="00C26FF8" w:rsidRDefault="00C26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3C1A674" w14:textId="50713402" w:rsidR="001538FD" w:rsidRPr="00722C2D" w:rsidRDefault="001538FD" w:rsidP="001B34C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771B8F5F" w14:textId="77777777" w:rsidR="001538FD" w:rsidRPr="00722C2D" w:rsidRDefault="001538FD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6C29FFBC" w14:textId="071CDB4E" w:rsidR="00611BA1" w:rsidRPr="00722C2D" w:rsidRDefault="00611BA1" w:rsidP="002D6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C64FA3B" w14:textId="77777777" w:rsidR="001538FD" w:rsidRPr="00722C2D" w:rsidRDefault="001538FD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cs/>
        </w:rPr>
      </w:pPr>
    </w:p>
    <w:p w14:paraId="18E053EC" w14:textId="1049CB7D" w:rsidR="001538FD" w:rsidRPr="00722C2D" w:rsidRDefault="001538FD" w:rsidP="002D64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22C2D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401CA49" w14:textId="2D794808" w:rsidR="00DF3741" w:rsidRPr="00722C2D" w:rsidRDefault="00DF3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80FC47E" w14:textId="15DFC128" w:rsidR="00465770" w:rsidRPr="00722C2D" w:rsidRDefault="00611BA1" w:rsidP="00ED0C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</w:t>
      </w:r>
      <w:r w:rsidR="00ED0C6F" w:rsidRPr="00722C2D">
        <w:rPr>
          <w:rFonts w:asciiTheme="majorBidi" w:hAnsiTheme="majorBidi" w:cstheme="majorBidi"/>
          <w:sz w:val="30"/>
          <w:szCs w:val="30"/>
          <w:cs/>
        </w:rPr>
        <w:br/>
      </w:r>
      <w:r w:rsidRPr="00722C2D">
        <w:rPr>
          <w:rFonts w:asciiTheme="majorBidi" w:hAnsiTheme="majorBidi" w:cstheme="majorBidi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0626992" w14:textId="77777777" w:rsidR="00467650" w:rsidRPr="00722C2D" w:rsidRDefault="00467650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cs/>
        </w:rPr>
      </w:pPr>
    </w:p>
    <w:p w14:paraId="770221D4" w14:textId="6992686D" w:rsidR="001538FD" w:rsidRPr="00722C2D" w:rsidRDefault="001538FD" w:rsidP="00536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</w:t>
      </w:r>
      <w:r w:rsidR="00465770" w:rsidRPr="00722C2D">
        <w:rPr>
          <w:rFonts w:asciiTheme="majorBidi" w:hAnsiTheme="majorBidi" w:cstheme="majorBidi"/>
          <w:sz w:val="30"/>
          <w:szCs w:val="30"/>
          <w:cs/>
        </w:rPr>
        <w:t xml:space="preserve">ของค่าเช่าที่ต้องจ่ายทั้งหมดตามสัญญา </w:t>
      </w:r>
      <w:r w:rsidR="00ED0C6F" w:rsidRPr="00722C2D">
        <w:rPr>
          <w:rFonts w:asciiTheme="majorBidi" w:hAnsiTheme="majorBidi" w:cstheme="majorBidi"/>
          <w:sz w:val="30"/>
          <w:szCs w:val="30"/>
          <w:cs/>
        </w:rPr>
        <w:t>ทั้งนี้ กลุ่มบริษัทใช้</w:t>
      </w:r>
      <w:r w:rsidRPr="00722C2D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</w:t>
      </w:r>
      <w:r w:rsidR="00277651" w:rsidRPr="00722C2D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="00F922C1" w:rsidRPr="00722C2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465770" w:rsidRPr="00722C2D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DCB9332" w14:textId="77777777" w:rsidR="001538FD" w:rsidRPr="00722C2D" w:rsidRDefault="001538FD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cs/>
          <w:lang w:val="en-US"/>
        </w:rPr>
      </w:pPr>
    </w:p>
    <w:p w14:paraId="45DAAE4B" w14:textId="320F3FAE" w:rsidR="001538FD" w:rsidRPr="00722C2D" w:rsidRDefault="001538FD" w:rsidP="00536B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536B32" w:rsidRPr="00722C2D">
        <w:rPr>
          <w:rFonts w:asciiTheme="majorBidi" w:hAnsiTheme="majorBidi" w:cstheme="majorBidi"/>
          <w:b/>
          <w:sz w:val="30"/>
          <w:szCs w:val="30"/>
          <w:cs/>
        </w:rPr>
        <w:t>วิธี</w:t>
      </w:r>
      <w:r w:rsidRPr="00722C2D">
        <w:rPr>
          <w:rFonts w:asciiTheme="majorBidi" w:hAnsiTheme="majorBidi" w:cstheme="majorBidi"/>
          <w:b/>
          <w:sz w:val="30"/>
          <w:szCs w:val="30"/>
          <w:cs/>
        </w:rPr>
        <w:t>ดอกเบี้ยที่แท้จริง และหนี้สินตามสัญญาเช่าจะถูก</w:t>
      </w:r>
      <w:r w:rsidRPr="00722C2D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465770" w:rsidRPr="00722C2D">
        <w:rPr>
          <w:rFonts w:asciiTheme="majorBidi" w:hAnsiTheme="majorBidi" w:cstheme="majorBidi"/>
          <w:b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465770" w:rsidRPr="00722C2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722C2D">
        <w:rPr>
          <w:rFonts w:asciiTheme="majorBidi" w:hAnsiTheme="majorBidi" w:cstheme="majorBidi"/>
          <w:b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497C2DDC" w14:textId="4A910492" w:rsidR="007D11DE" w:rsidRPr="00722C2D" w:rsidRDefault="007D11DE" w:rsidP="00536B32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cs/>
        </w:rPr>
      </w:pPr>
    </w:p>
    <w:p w14:paraId="5D4DC9F8" w14:textId="2FCF9462" w:rsidR="001538FD" w:rsidRPr="00722C2D" w:rsidRDefault="001538FD" w:rsidP="006E4F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0C4A1094" w14:textId="77777777" w:rsidR="001538FD" w:rsidRPr="00722C2D" w:rsidRDefault="001538FD" w:rsidP="00536B32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106ABD4F" w14:textId="3A9020BA" w:rsidR="001538FD" w:rsidRPr="00722C2D" w:rsidRDefault="001538FD" w:rsidP="006E4F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22C2D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0FA731D1" w14:textId="7F3F0D86" w:rsidR="006E4FA2" w:rsidRPr="00722C2D" w:rsidRDefault="006E4FA2" w:rsidP="006E4F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22C2D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4BEE63B8" w14:textId="77777777" w:rsidR="006E4FA2" w:rsidRPr="00722C2D" w:rsidRDefault="006E4FA2" w:rsidP="006E4FA2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494EA65A" w14:textId="7ACE19DD" w:rsidR="00DF3741" w:rsidRPr="00722C2D" w:rsidRDefault="006E4FA2" w:rsidP="006E4F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722C2D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4FC31D15" w14:textId="20CD2BAE" w:rsidR="00DF3741" w:rsidRPr="00722C2D" w:rsidRDefault="00DF3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222A9609" w14:textId="77777777" w:rsidR="007138A8" w:rsidRPr="00722C2D" w:rsidRDefault="007138A8" w:rsidP="001B34C8">
      <w:pPr>
        <w:pStyle w:val="Heading8"/>
        <w:numPr>
          <w:ilvl w:val="1"/>
          <w:numId w:val="1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56CA9024" w14:textId="77777777" w:rsidR="007138A8" w:rsidRPr="00722C2D" w:rsidRDefault="007138A8" w:rsidP="00536B32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340889C0" w14:textId="11DA7917" w:rsidR="007138A8" w:rsidRPr="00722C2D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306DD0" w:rsidRPr="00722C2D">
        <w:rPr>
          <w:rFonts w:asciiTheme="majorBidi" w:hAnsiTheme="majorBidi" w:cstheme="majorBidi"/>
          <w:sz w:val="30"/>
          <w:szCs w:val="30"/>
        </w:rPr>
        <w:br/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 </w:t>
      </w:r>
    </w:p>
    <w:p w14:paraId="469947F7" w14:textId="77777777" w:rsidR="007138A8" w:rsidRPr="00722C2D" w:rsidRDefault="007138A8" w:rsidP="00536B32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016AB7EF" w14:textId="30DF07E2" w:rsidR="007138A8" w:rsidRPr="00722C2D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22C2D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ขาดทุนจากการด้อยค่ารับรู้</w:t>
      </w:r>
      <w:r w:rsidR="00C710A2" w:rsidRPr="00722C2D">
        <w:rPr>
          <w:rFonts w:asciiTheme="majorBidi" w:hAnsiTheme="majorBidi" w:cstheme="majorBidi"/>
          <w:spacing w:val="-4"/>
          <w:sz w:val="30"/>
          <w:szCs w:val="30"/>
          <w:cs/>
        </w:rPr>
        <w:t>ในกำไรหรือขาดทุน</w:t>
      </w:r>
      <w:r w:rsidRPr="00722C2D">
        <w:rPr>
          <w:rFonts w:asciiTheme="majorBidi" w:hAnsiTheme="majorBidi" w:cstheme="majorBidi"/>
          <w:spacing w:val="-4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</w:t>
      </w:r>
    </w:p>
    <w:p w14:paraId="761F0032" w14:textId="77777777" w:rsidR="007138A8" w:rsidRPr="00722C2D" w:rsidRDefault="007138A8" w:rsidP="00536B32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cs/>
        </w:rPr>
      </w:pPr>
    </w:p>
    <w:p w14:paraId="0E01CEA0" w14:textId="0B3F9AC1" w:rsidR="007138A8" w:rsidRPr="00722C2D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356F6BFC" w14:textId="77777777" w:rsidR="003F7422" w:rsidRPr="00722C2D" w:rsidRDefault="003F7422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0913ED" w14:textId="7C9C2987" w:rsidR="004E1659" w:rsidRPr="00722C2D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="00644118" w:rsidRPr="00722C2D">
        <w:rPr>
          <w:rFonts w:asciiTheme="majorBidi" w:hAnsiTheme="majorBidi" w:cstheme="majorBidi"/>
          <w:sz w:val="30"/>
          <w:szCs w:val="30"/>
          <w:cs/>
        </w:rPr>
        <w:br/>
      </w:r>
      <w:r w:rsidRPr="00722C2D">
        <w:rPr>
          <w:rFonts w:asciiTheme="majorBidi" w:hAnsiTheme="majorBidi" w:cstheme="majorBidi"/>
          <w:sz w:val="30"/>
          <w:szCs w:val="30"/>
          <w:cs/>
        </w:rPr>
        <w:t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</w:p>
    <w:p w14:paraId="367AB1D4" w14:textId="6D4E71C4" w:rsidR="00C26FF8" w:rsidRDefault="00C26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76300F4" w14:textId="44C92521" w:rsidR="000A1E5A" w:rsidRPr="00722C2D" w:rsidRDefault="001C2038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7C2836B3" w14:textId="77777777" w:rsidR="009862F8" w:rsidRPr="00C26FF8" w:rsidRDefault="009862F8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2DC77BB9" w14:textId="77777777" w:rsidR="00317192" w:rsidRPr="00722C2D" w:rsidRDefault="0031719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722C2D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8E22413" w14:textId="77777777" w:rsidR="00317192" w:rsidRPr="00C26FF8" w:rsidRDefault="00317192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3DAED3DB" w14:textId="6E5FD17F" w:rsidR="00467650" w:rsidRPr="00722C2D" w:rsidRDefault="0051299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CF4D44B" w14:textId="77777777" w:rsidR="00EA2C14" w:rsidRPr="00C26FF8" w:rsidRDefault="00EA2C14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ED894CE" w14:textId="61C79479" w:rsidR="00317192" w:rsidRPr="00722C2D" w:rsidRDefault="00317192" w:rsidP="001B34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722C2D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45D16AC4" w14:textId="77777777" w:rsidR="00317192" w:rsidRPr="00C26FF8" w:rsidRDefault="00317192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2A6D3159" w14:textId="09248C36" w:rsidR="00DF3741" w:rsidRDefault="00AE1A28" w:rsidP="00DF3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Pr="00722C2D">
        <w:rPr>
          <w:rFonts w:asciiTheme="majorBidi" w:hAnsiTheme="majorBidi" w:cstheme="majorBidi"/>
          <w:sz w:val="30"/>
          <w:szCs w:val="30"/>
          <w:cs/>
        </w:rPr>
        <w:br/>
        <w:t>ในอนาคตที่เกิดจากการทำงานของพนักงานในงวดปัจจุบันและงวดก่อน</w:t>
      </w:r>
      <w:r w:rsidR="003373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5A23B661" w14:textId="77777777" w:rsidR="003F7422" w:rsidRPr="00C26FF8" w:rsidRDefault="003F7422" w:rsidP="00DF3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AF8F686" w14:textId="1303D84A" w:rsidR="001B09B0" w:rsidRPr="00722C2D" w:rsidRDefault="001B09B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3373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373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6C166039" w14:textId="77777777" w:rsidR="001B09B0" w:rsidRPr="00C26FF8" w:rsidRDefault="001B09B0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31765A20" w14:textId="26439B2A" w:rsidR="003B3FA2" w:rsidRPr="00722C2D" w:rsidRDefault="001B09B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</w:t>
      </w:r>
      <w:r w:rsidR="00516B25" w:rsidRPr="00722C2D">
        <w:rPr>
          <w:rFonts w:asciiTheme="majorBidi" w:hAnsiTheme="majorBidi" w:cstheme="majorBidi"/>
          <w:sz w:val="30"/>
          <w:szCs w:val="30"/>
          <w:cs/>
        </w:rPr>
        <w:t>์ของโครงการหรือการลดขนาดโครงการ</w:t>
      </w:r>
      <w:r w:rsidR="00516B25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B25D74" w:rsidRPr="00722C2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22C2D">
        <w:rPr>
          <w:rFonts w:asciiTheme="majorBidi" w:hAnsiTheme="majorBidi" w:cstheme="majorBidi"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246C5B5D" w14:textId="528D160C" w:rsidR="00F909BF" w:rsidRPr="00C26FF8" w:rsidRDefault="00F909BF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0735338C" w14:textId="20337E15" w:rsidR="000A1E5A" w:rsidRPr="00722C2D" w:rsidRDefault="00FE5F7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F85DC1" w:rsidRPr="00722C2D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722C2D">
        <w:rPr>
          <w:rFonts w:asciiTheme="majorBidi" w:hAnsiTheme="majorBidi" w:cstheme="majorBidi"/>
          <w:sz w:val="30"/>
          <w:szCs w:val="30"/>
          <w:cs/>
        </w:rPr>
        <w:t>การทำงานของพนักงานในงวดปัจจุบันและงวดก่อน</w:t>
      </w:r>
      <w:r w:rsidR="003373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F0736E9" w14:textId="77777777" w:rsidR="00DC50BD" w:rsidRPr="00C26FF8" w:rsidRDefault="00DC50BD" w:rsidP="001B34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56210AB0" w14:textId="359967BD" w:rsidR="00036B90" w:rsidRPr="00722C2D" w:rsidRDefault="003B394A" w:rsidP="00CE3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912C23" w:rsidRPr="00722C2D">
        <w:rPr>
          <w:rFonts w:asciiTheme="majorBidi" w:hAnsiTheme="majorBidi" w:cstheme="majorBidi"/>
          <w:sz w:val="30"/>
          <w:szCs w:val="30"/>
        </w:rPr>
        <w:br/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683D6C" w:rsidRPr="00683D6C">
        <w:rPr>
          <w:rFonts w:asciiTheme="majorBidi" w:hAnsiTheme="majorBidi" w:cstheme="majorBidi"/>
          <w:sz w:val="30"/>
          <w:szCs w:val="30"/>
        </w:rPr>
        <w:t>12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4587F595" w14:textId="441875CD" w:rsidR="000F7E14" w:rsidRPr="00722C2D" w:rsidRDefault="003B394A" w:rsidP="00CE3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B7673A" w:rsidRPr="00722C2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22C2D">
        <w:rPr>
          <w:rFonts w:asciiTheme="majorBidi" w:hAnsiTheme="majorBidi" w:cstheme="majorBidi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96C23B8" w14:textId="77777777" w:rsidR="00467650" w:rsidRPr="00722C2D" w:rsidRDefault="00467650" w:rsidP="00912C2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B495D4" w14:textId="7A31A23D" w:rsidR="00030124" w:rsidRPr="00722C2D" w:rsidRDefault="00030124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4EE4DDFA" w14:textId="77777777" w:rsidR="00030124" w:rsidRPr="00722C2D" w:rsidRDefault="00030124" w:rsidP="00912C2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D249251" w14:textId="391EF667" w:rsidR="00EA2C14" w:rsidRPr="00722C2D" w:rsidRDefault="00317192" w:rsidP="001B34C8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22C2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ประมาณการหนี้สินจะรับรู้ก็</w:t>
      </w:r>
      <w:r w:rsidR="00E668C9" w:rsidRPr="00722C2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ต่อเมื่อกลุ่มบริษัทมีภาระ</w:t>
      </w:r>
      <w:r w:rsidR="00A20909" w:rsidRPr="00722C2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ผูกพัน</w:t>
      </w:r>
      <w:r w:rsidRPr="00722C2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ตามกฎหมาย</w:t>
      </w:r>
      <w:r w:rsidR="00A20909" w:rsidRPr="00722C2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หรือภาระผูกพันจากการอนุมาน</w:t>
      </w:r>
      <w:r w:rsidRPr="00722C2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ที่เกิ</w:t>
      </w:r>
      <w:r w:rsidR="00A20909" w:rsidRPr="00722C2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ดขึ้นในปัจจุบัน</w:t>
      </w:r>
      <w:r w:rsidRPr="00722C2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อันเป็นผลมาจากเหตุการณ์ในอดีต</w:t>
      </w:r>
      <w:r w:rsidR="00A20909" w:rsidRPr="00722C2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722C2D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875144" w:rsidRPr="00722C2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ผูกพัน</w:t>
      </w:r>
      <w:r w:rsidRPr="00722C2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ดังกล่าว</w:t>
      </w:r>
      <w:r w:rsidR="000360F2" w:rsidRPr="00722C2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B17294" w:rsidRPr="00722C2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ถึง</w:t>
      </w:r>
      <w:r w:rsidRPr="00722C2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ภาษีเงินได้</w:t>
      </w:r>
      <w:r w:rsidR="00912C23" w:rsidRPr="00722C2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3DF9712" w14:textId="77777777" w:rsidR="00912C23" w:rsidRPr="00722C2D" w:rsidRDefault="00912C23" w:rsidP="009D53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4"/>
          <w:szCs w:val="4"/>
        </w:rPr>
      </w:pPr>
    </w:p>
    <w:p w14:paraId="18256E48" w14:textId="77777777" w:rsidR="008E0E7E" w:rsidRPr="00722C2D" w:rsidRDefault="008E0E7E" w:rsidP="001B34C8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6F049007" w14:textId="77777777" w:rsidR="008E0E7E" w:rsidRPr="00722C2D" w:rsidRDefault="008E0E7E" w:rsidP="00912C2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21BD68" w14:textId="0EEFD191" w:rsidR="0019571F" w:rsidRPr="00722C2D" w:rsidRDefault="0019571F" w:rsidP="00CE36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="00B40B2D" w:rsidRPr="00722C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0B2D" w:rsidRPr="00722C2D">
        <w:rPr>
          <w:rFonts w:asciiTheme="majorBidi" w:hAnsiTheme="majorBidi" w:cstheme="majorBidi"/>
          <w:sz w:val="30"/>
          <w:szCs w:val="30"/>
          <w:cs/>
        </w:rPr>
        <w:br/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097EC76" w14:textId="77777777" w:rsidR="0016726B" w:rsidRPr="00722C2D" w:rsidRDefault="0016726B" w:rsidP="00912C2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B82BB3" w14:textId="22EA42DB" w:rsidR="00A67E4D" w:rsidRPr="00722C2D" w:rsidRDefault="008E0E7E" w:rsidP="00CE36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กลุ่มบริษัทใ</w:t>
      </w:r>
      <w:r w:rsidRPr="00722C2D">
        <w:rPr>
          <w:rFonts w:asciiTheme="majorBidi" w:hAnsiTheme="majorBidi" w:cstheme="majorBidi"/>
          <w:sz w:val="30"/>
          <w:szCs w:val="30"/>
          <w:cs/>
        </w:rPr>
        <w:t>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30713FF4" w14:textId="77777777" w:rsidR="0016726B" w:rsidRPr="00722C2D" w:rsidRDefault="0016726B" w:rsidP="00912C2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5E816A" w14:textId="528535C9" w:rsidR="00CE3685" w:rsidRPr="003B2A36" w:rsidRDefault="00947BB0" w:rsidP="00CE3685">
      <w:pPr>
        <w:pStyle w:val="block"/>
        <w:numPr>
          <w:ilvl w:val="0"/>
          <w:numId w:val="33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3B2A36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="008E0E7E" w:rsidRPr="003B2A3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8E0E7E" w:rsidRPr="003B2A3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E0E7E" w:rsidRPr="003B2A3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E0E7E" w:rsidRPr="003B2A36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C685467" w14:textId="4578B6E7" w:rsidR="00CE3685" w:rsidRPr="003B2A36" w:rsidRDefault="008E0E7E" w:rsidP="003F7422">
      <w:pPr>
        <w:pStyle w:val="block"/>
        <w:numPr>
          <w:ilvl w:val="0"/>
          <w:numId w:val="33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3B2A36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3B2A3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3B2A36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3B2A36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2512E1" w:rsidRPr="003B2A36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Pr="003B2A3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683D6C" w:rsidRPr="00683D6C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F3D56B3" w14:textId="7C15D7B6" w:rsidR="008E0E7E" w:rsidRPr="003B2A36" w:rsidRDefault="008E0E7E" w:rsidP="00CE3685">
      <w:pPr>
        <w:pStyle w:val="block"/>
        <w:numPr>
          <w:ilvl w:val="0"/>
          <w:numId w:val="33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3B2A36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3B2A3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3B2A36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3B2A36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F33CD58" w14:textId="77777777" w:rsidR="008E0E7E" w:rsidRPr="00722C2D" w:rsidRDefault="008E0E7E" w:rsidP="00912C2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34D20C" w14:textId="4E02A59D" w:rsidR="00EA2C14" w:rsidRPr="00722C2D" w:rsidRDefault="008E0E7E" w:rsidP="00B73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18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D087DD4" w14:textId="77777777" w:rsidR="00C26FF8" w:rsidRDefault="00C26FF8" w:rsidP="00B73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2FEAA20" w14:textId="5950D501" w:rsidR="00B73C7D" w:rsidRPr="00722C2D" w:rsidRDefault="00B73C7D" w:rsidP="00B73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722C2D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2C2D" w:rsidDel="001A6CC8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D2BDDE6" w14:textId="56EC8CE8" w:rsidR="00B73C7D" w:rsidRPr="00722C2D" w:rsidRDefault="00B73C7D" w:rsidP="00B73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377DA22" w14:textId="14A060EC" w:rsidR="00B40B2D" w:rsidRPr="00722C2D" w:rsidRDefault="00B73C7D" w:rsidP="00B40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22C2D" w:rsidDel="001A6CC8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67B2F913" w14:textId="77777777" w:rsidR="00292796" w:rsidRPr="00722C2D" w:rsidRDefault="00292796" w:rsidP="00B40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1BE0003D" w14:textId="77777777" w:rsidR="009D5399" w:rsidRPr="00722C2D" w:rsidRDefault="00030124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</w:p>
    <w:p w14:paraId="298DBE81" w14:textId="77777777" w:rsidR="009D5399" w:rsidRPr="00722C2D" w:rsidRDefault="009D5399" w:rsidP="009D5399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34687364" w14:textId="229F5F0B" w:rsidR="00030124" w:rsidRPr="00722C2D" w:rsidRDefault="009D5399" w:rsidP="009D5399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</w:pPr>
      <w:r w:rsidRPr="00722C2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รายได้</w:t>
      </w:r>
      <w:r w:rsidR="000D5C03" w:rsidRPr="00722C2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26111DB3" w14:textId="77777777" w:rsidR="007D4F00" w:rsidRPr="00722C2D" w:rsidRDefault="007D4F00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9AD1FC2" w14:textId="4885F8EE" w:rsidR="007D4F00" w:rsidRPr="00722C2D" w:rsidRDefault="007D4F00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</w:t>
      </w:r>
      <w:r w:rsidR="007A6690" w:rsidRPr="00722C2D">
        <w:rPr>
          <w:rFonts w:asciiTheme="majorBidi" w:hAnsiTheme="majorBidi" w:cstheme="majorBidi"/>
          <w:sz w:val="30"/>
          <w:szCs w:val="30"/>
          <w:cs/>
        </w:rPr>
        <w:t>ัท</w:t>
      </w:r>
      <w:r w:rsidR="003A2876" w:rsidRPr="00722C2D">
        <w:rPr>
          <w:rFonts w:asciiTheme="majorBidi" w:hAnsiTheme="majorBidi" w:cstheme="majorBidi"/>
          <w:sz w:val="30"/>
          <w:szCs w:val="30"/>
          <w:cs/>
        </w:rPr>
        <w:br/>
      </w:r>
      <w:r w:rsidR="007A6690" w:rsidRPr="00722C2D">
        <w:rPr>
          <w:rFonts w:asciiTheme="majorBidi" w:hAnsiTheme="majorBidi" w:cstheme="majorBidi"/>
          <w:sz w:val="30"/>
          <w:szCs w:val="30"/>
          <w:cs/>
        </w:rPr>
        <w:t>คา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ดว่าจะมีสิทธิได้รับซึ่งไม่รวมจำนวนเงินที่เก็บแทนบุคคลที่สาม </w:t>
      </w:r>
      <w:r w:rsidR="003A2876" w:rsidRPr="00722C2D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</w:t>
      </w:r>
      <w:r w:rsidRPr="00722C2D">
        <w:rPr>
          <w:rFonts w:asciiTheme="majorBidi" w:hAnsiTheme="majorBidi" w:cstheme="majorBidi"/>
          <w:sz w:val="30"/>
          <w:szCs w:val="30"/>
          <w:cs/>
        </w:rPr>
        <w:t>ภาษีมูลค่าเพิ่มและแสดงสุทธิจากส่วนลดการค้า และส่วนลดตามปริมาณ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</w:p>
    <w:p w14:paraId="01A85D7A" w14:textId="10AFB34D" w:rsidR="00345E52" w:rsidRPr="00722C2D" w:rsidRDefault="00345E52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7E27A" w14:textId="71A3CD8A" w:rsidR="007D4F00" w:rsidRPr="00722C2D" w:rsidRDefault="00794552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976BFA" w:rsidRPr="00722C2D">
        <w:rPr>
          <w:rFonts w:asciiTheme="majorBidi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3A2876" w:rsidRPr="00722C2D">
        <w:rPr>
          <w:rFonts w:asciiTheme="majorBidi" w:hAnsiTheme="majorBidi" w:cstheme="majorBidi"/>
          <w:sz w:val="30"/>
          <w:szCs w:val="30"/>
          <w:cs/>
        </w:rPr>
        <w:t>และต้นทุนขาย</w:t>
      </w:r>
      <w:r w:rsidR="00976BFA" w:rsidRPr="00722C2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3A2876" w:rsidRPr="00722C2D">
        <w:rPr>
          <w:rFonts w:asciiTheme="majorBidi" w:hAnsiTheme="majorBidi" w:cstheme="majorBidi"/>
          <w:sz w:val="30"/>
          <w:szCs w:val="30"/>
          <w:cs/>
        </w:rPr>
        <w:t>สินค้าที่คาดว่าจะได้รับคืน</w:t>
      </w:r>
    </w:p>
    <w:p w14:paraId="48584E7B" w14:textId="693DA17B" w:rsidR="007D4F00" w:rsidRPr="00722C2D" w:rsidRDefault="007D4F00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AC8F3" w14:textId="4186226C" w:rsidR="00BC0DC1" w:rsidRPr="00722C2D" w:rsidRDefault="00BC0DC1" w:rsidP="00BC0D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33984BE1" w14:textId="4208FD99" w:rsidR="003D7EAD" w:rsidRPr="00722C2D" w:rsidRDefault="003D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09DE5E9" w14:textId="0FD32DFF" w:rsidR="003D7EAD" w:rsidRPr="00722C2D" w:rsidRDefault="003D7EAD" w:rsidP="00BC0D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รายได้เงินปันผล</w:t>
      </w:r>
    </w:p>
    <w:p w14:paraId="0B6EA177" w14:textId="2E3512BF" w:rsidR="003D7EAD" w:rsidRPr="00722C2D" w:rsidRDefault="003D7EAD" w:rsidP="00BC0D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78F062" w14:textId="19CFE82A" w:rsidR="00BC0DC1" w:rsidRDefault="003D7EAD" w:rsidP="003F74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</w:t>
      </w:r>
      <w:r w:rsidR="00BE6299" w:rsidRPr="00722C2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722C2D">
        <w:rPr>
          <w:rFonts w:asciiTheme="majorBidi" w:hAnsiTheme="majorBidi" w:cstheme="majorBidi"/>
          <w:sz w:val="30"/>
          <w:szCs w:val="30"/>
          <w:cs/>
        </w:rPr>
        <w:t>บริษัทมีสิทธิได้รับเงินปันผล</w:t>
      </w:r>
    </w:p>
    <w:p w14:paraId="580A44EF" w14:textId="77777777" w:rsidR="00C26FF8" w:rsidRPr="00722C2D" w:rsidRDefault="00C26FF8" w:rsidP="003F74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1DF768" w14:textId="77777777" w:rsidR="00030124" w:rsidRPr="00722C2D" w:rsidRDefault="00030124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24A950E9" w14:textId="77777777" w:rsidR="000A1E5A" w:rsidRPr="00722C2D" w:rsidRDefault="000A1E5A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E91C580" w14:textId="41E77B97" w:rsidR="00883F90" w:rsidRPr="00722C2D" w:rsidRDefault="00883F9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976BFA" w:rsidRPr="00722C2D">
        <w:rPr>
          <w:rFonts w:asciiTheme="majorBidi" w:hAnsiTheme="majorBidi" w:cstheme="majorBidi"/>
          <w:sz w:val="30"/>
          <w:szCs w:val="30"/>
          <w:cs/>
        </w:rPr>
        <w:t>ซึ่ง</w:t>
      </w:r>
      <w:r w:rsidRPr="00722C2D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</w:t>
      </w:r>
      <w:r w:rsidR="00FA3737" w:rsidRPr="00722C2D">
        <w:rPr>
          <w:rFonts w:asciiTheme="majorBidi" w:hAnsiTheme="majorBidi" w:cstheme="majorBidi"/>
          <w:sz w:val="30"/>
          <w:szCs w:val="30"/>
          <w:cs/>
        </w:rPr>
        <w:t>ี่เกี่ยวข้องในการรวมธุรกิจ หรือ</w:t>
      </w:r>
      <w:r w:rsidRPr="00722C2D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09528496" w14:textId="77777777" w:rsidR="00857344" w:rsidRPr="00722C2D" w:rsidRDefault="00857344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C9977" w14:textId="7278B1D5" w:rsidR="000A1E5A" w:rsidRPr="00722C2D" w:rsidRDefault="00976BFA" w:rsidP="00B53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3373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ๆ</w:t>
      </w:r>
    </w:p>
    <w:p w14:paraId="5389F0BF" w14:textId="77777777" w:rsidR="00976BFA" w:rsidRPr="00C26FF8" w:rsidRDefault="00976BFA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1396F256" w14:textId="4686851B" w:rsidR="008A523E" w:rsidRPr="00722C2D" w:rsidRDefault="00883F90" w:rsidP="00B53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0102D8" w:rsidRPr="00722C2D">
        <w:rPr>
          <w:rFonts w:asciiTheme="majorBidi" w:hAnsiTheme="majorBidi" w:cstheme="majorBidi"/>
          <w:sz w:val="30"/>
          <w:szCs w:val="30"/>
          <w:cs/>
        </w:rPr>
        <w:br/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ผลแตกต่างชั่วคราว </w:t>
      </w:r>
      <w:r w:rsidR="00976BFA" w:rsidRPr="00722C2D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722C2D">
        <w:rPr>
          <w:rFonts w:asciiTheme="majorBidi" w:hAnsiTheme="majorBidi" w:cstheme="majorBidi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="000102D8" w:rsidRPr="00722C2D">
        <w:rPr>
          <w:rFonts w:asciiTheme="majorBidi" w:hAnsiTheme="majorBidi" w:cstheme="majorBidi"/>
          <w:sz w:val="30"/>
          <w:szCs w:val="30"/>
          <w:cs/>
        </w:rPr>
        <w:br/>
      </w:r>
      <w:r w:rsidRPr="00722C2D">
        <w:rPr>
          <w:rFonts w:asciiTheme="majorBidi" w:hAnsiTheme="majorBidi" w:cstheme="majorBidi"/>
          <w:sz w:val="30"/>
          <w:szCs w:val="30"/>
          <w:cs/>
        </w:rPr>
        <w:t>ที่เกี่ยวข้องกับเงินล</w:t>
      </w:r>
      <w:r w:rsidR="00E02D7F" w:rsidRPr="00722C2D">
        <w:rPr>
          <w:rFonts w:asciiTheme="majorBidi" w:hAnsiTheme="majorBidi" w:cstheme="majorBidi"/>
          <w:sz w:val="30"/>
          <w:szCs w:val="30"/>
          <w:cs/>
        </w:rPr>
        <w:t>งทุนในบริษัทย่อย</w:t>
      </w:r>
      <w:r w:rsidR="000102D8" w:rsidRPr="00722C2D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722C2D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31AD42DD" w14:textId="1C25847E" w:rsidR="008A523E" w:rsidRPr="00C26FF8" w:rsidRDefault="008A5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708310B7" w14:textId="31B404F4" w:rsidR="00883F90" w:rsidRPr="00722C2D" w:rsidRDefault="00883F90" w:rsidP="008A52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การวัด</w:t>
      </w:r>
      <w:r w:rsidR="004128DD" w:rsidRPr="00722C2D">
        <w:rPr>
          <w:rFonts w:asciiTheme="majorBidi" w:hAnsiTheme="majorBidi" w:cstheme="majorBidi"/>
          <w:sz w:val="30"/>
          <w:szCs w:val="30"/>
          <w:cs/>
        </w:rPr>
        <w:t>มู</w:t>
      </w:r>
      <w:r w:rsidRPr="00722C2D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</w:t>
      </w:r>
      <w:r w:rsidR="00B2119F" w:rsidRPr="00722C2D">
        <w:rPr>
          <w:rFonts w:asciiTheme="majorBidi" w:hAnsiTheme="majorBidi" w:cstheme="majorBidi"/>
          <w:sz w:val="30"/>
          <w:szCs w:val="30"/>
          <w:cs/>
        </w:rPr>
        <w:t>กษณะวิธีการ</w:t>
      </w:r>
      <w:r w:rsidR="000102D8" w:rsidRPr="00722C2D">
        <w:rPr>
          <w:rFonts w:asciiTheme="majorBidi" w:hAnsiTheme="majorBidi" w:cstheme="majorBidi"/>
          <w:sz w:val="30"/>
          <w:szCs w:val="30"/>
          <w:cs/>
        </w:rPr>
        <w:br/>
      </w:r>
      <w:r w:rsidR="00B2119F" w:rsidRPr="00722C2D">
        <w:rPr>
          <w:rFonts w:asciiTheme="majorBidi" w:hAnsiTheme="majorBidi" w:cstheme="majorBidi"/>
          <w:sz w:val="30"/>
          <w:szCs w:val="30"/>
          <w:cs/>
        </w:rPr>
        <w:t>ที่กลุ่มบริษัท</w:t>
      </w:r>
      <w:r w:rsidRPr="00722C2D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="000102D8" w:rsidRPr="00722C2D">
        <w:rPr>
          <w:rFonts w:asciiTheme="majorBidi" w:hAnsiTheme="majorBidi" w:cstheme="majorBidi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 ณ วันที่รายงาน </w:t>
      </w:r>
      <w:r w:rsidR="00976BFA" w:rsidRPr="00722C2D">
        <w:rPr>
          <w:rFonts w:asciiTheme="majorBidi" w:hAnsiTheme="majorBidi" w:cstheme="majorBidi"/>
          <w:sz w:val="28"/>
          <w:szCs w:val="28"/>
          <w:cs/>
        </w:rPr>
        <w:t>ทั้ง</w:t>
      </w:r>
      <w:r w:rsidR="00976BFA" w:rsidRPr="00722C2D">
        <w:rPr>
          <w:rFonts w:asciiTheme="majorBidi" w:hAnsiTheme="majorBidi" w:cstheme="majorBidi"/>
          <w:sz w:val="30"/>
          <w:szCs w:val="30"/>
          <w:cs/>
        </w:rPr>
        <w:t>นี้ สินทรัพย์ภาษี</w:t>
      </w:r>
      <w:r w:rsidR="000102D8" w:rsidRPr="00722C2D">
        <w:rPr>
          <w:rFonts w:asciiTheme="majorBidi" w:hAnsiTheme="majorBidi" w:cstheme="majorBidi"/>
          <w:sz w:val="30"/>
          <w:szCs w:val="30"/>
          <w:cs/>
        </w:rPr>
        <w:br/>
      </w:r>
      <w:r w:rsidR="00976BFA" w:rsidRPr="00722C2D">
        <w:rPr>
          <w:rFonts w:asciiTheme="majorBidi" w:hAnsiTheme="majorBidi" w:cstheme="majorBidi"/>
          <w:sz w:val="30"/>
          <w:szCs w:val="30"/>
          <w:cs/>
        </w:rPr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619B452" w14:textId="77777777" w:rsidR="000A1E5A" w:rsidRPr="00C26FF8" w:rsidRDefault="000A1E5A" w:rsidP="001B34C8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0FE7BB53" w14:textId="1385E779" w:rsidR="00B816E4" w:rsidRPr="00722C2D" w:rsidRDefault="00D71296" w:rsidP="008A52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30DBD83" w14:textId="77777777" w:rsidR="00D71296" w:rsidRPr="00C26FF8" w:rsidRDefault="00D71296" w:rsidP="001B34C8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4EA539F6" w14:textId="77777777" w:rsidR="00B816E4" w:rsidRPr="00722C2D" w:rsidRDefault="00B816E4" w:rsidP="001B34C8">
      <w:pPr>
        <w:pStyle w:val="Heading8"/>
        <w:numPr>
          <w:ilvl w:val="1"/>
          <w:numId w:val="16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กำไรต่อหุ้น</w:t>
      </w:r>
    </w:p>
    <w:p w14:paraId="33AD6B4F" w14:textId="77777777" w:rsidR="00B816E4" w:rsidRPr="00C26FF8" w:rsidRDefault="00B816E4" w:rsidP="00161305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D41CC37" w14:textId="005214BE" w:rsidR="00951F66" w:rsidRPr="00722C2D" w:rsidRDefault="00B816E4" w:rsidP="008A523E">
      <w:pPr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722C2D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0102D8" w:rsidRPr="00722C2D">
        <w:rPr>
          <w:rFonts w:asciiTheme="majorBidi" w:hAnsiTheme="majorBidi" w:cstheme="majorBidi"/>
          <w:b/>
          <w:sz w:val="30"/>
          <w:szCs w:val="30"/>
          <w:cs/>
        </w:rPr>
        <w:br/>
      </w:r>
      <w:r w:rsidRPr="00722C2D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29682A32" w14:textId="636FF867" w:rsidR="00C26FF8" w:rsidRPr="00C26FF8" w:rsidRDefault="00C26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6A106BC2" w14:textId="1AD86999" w:rsidR="00030124" w:rsidRPr="00722C2D" w:rsidRDefault="00683D6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5865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83D6C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4</w:t>
      </w:r>
      <w:r w:rsidR="00B816E4" w:rsidRPr="00722C2D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30124" w:rsidRPr="00722C2D">
        <w:rPr>
          <w:rFonts w:asciiTheme="majorBidi" w:hAnsiTheme="majorBidi" w:cstheme="majorBidi"/>
          <w:bCs/>
          <w:sz w:val="30"/>
          <w:szCs w:val="30"/>
          <w:cs/>
        </w:rPr>
        <w:t>บุคคลหรือกิจการที่เกี่ยวข้องกัน</w:t>
      </w:r>
    </w:p>
    <w:p w14:paraId="1302EAB7" w14:textId="7AAC67C2" w:rsidR="00030124" w:rsidRPr="00C26FF8" w:rsidRDefault="00030124" w:rsidP="00161305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431571C4" w14:textId="0EF2519D" w:rsidR="000102D8" w:rsidRPr="00722C2D" w:rsidRDefault="000102D8" w:rsidP="0001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722C2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161305" w:rsidRPr="00722C2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722C2D">
        <w:rPr>
          <w:rFonts w:asciiTheme="majorBidi" w:hAnsiTheme="majorBidi" w:cstheme="majorBidi"/>
          <w:b/>
          <w:sz w:val="30"/>
          <w:szCs w:val="30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5DF3FEE" w14:textId="77777777" w:rsidR="000102D8" w:rsidRPr="00C26FF8" w:rsidRDefault="000102D8" w:rsidP="00161305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1F31DE8" w14:textId="10CC05B3" w:rsidR="004521AD" w:rsidRPr="00722C2D" w:rsidRDefault="00D117C6" w:rsidP="0001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22C2D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</w:t>
      </w:r>
      <w:r w:rsidR="00BF1E3D" w:rsidRPr="00722C2D">
        <w:rPr>
          <w:rFonts w:asciiTheme="majorBidi" w:hAnsiTheme="majorBidi" w:cstheme="majorBidi"/>
          <w:b/>
          <w:sz w:val="30"/>
          <w:szCs w:val="30"/>
          <w:cs/>
        </w:rPr>
        <w:t>ย่อย</w:t>
      </w:r>
      <w:r w:rsidR="00B23E20" w:rsidRPr="00722C2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BF1E3D" w:rsidRPr="00722C2D">
        <w:rPr>
          <w:rFonts w:asciiTheme="majorBidi" w:hAnsiTheme="majorBidi" w:cstheme="majorBidi"/>
          <w:b/>
          <w:sz w:val="30"/>
          <w:szCs w:val="30"/>
          <w:cs/>
        </w:rPr>
        <w:t>บริษัทร่วมและการร่วมค้าได้</w:t>
      </w:r>
      <w:r w:rsidR="008E62F8" w:rsidRPr="00722C2D">
        <w:rPr>
          <w:rFonts w:asciiTheme="majorBidi" w:hAnsiTheme="majorBidi" w:cstheme="majorBidi"/>
          <w:b/>
          <w:sz w:val="30"/>
          <w:szCs w:val="30"/>
          <w:cs/>
        </w:rPr>
        <w:t>เปิดเผ</w:t>
      </w:r>
      <w:r w:rsidR="0034649A" w:rsidRPr="00722C2D">
        <w:rPr>
          <w:rFonts w:asciiTheme="majorBidi" w:hAnsiTheme="majorBidi" w:cstheme="majorBidi"/>
          <w:b/>
          <w:sz w:val="30"/>
          <w:szCs w:val="30"/>
          <w:cs/>
        </w:rPr>
        <w:t xml:space="preserve">ยในหมายเหตุประกอบงบการเงินข้อ </w:t>
      </w:r>
      <w:r w:rsidR="00683D6C" w:rsidRPr="00683D6C">
        <w:rPr>
          <w:rFonts w:asciiTheme="majorBidi" w:hAnsiTheme="majorBidi" w:cstheme="majorBidi"/>
          <w:bCs/>
          <w:sz w:val="30"/>
          <w:szCs w:val="30"/>
        </w:rPr>
        <w:t>8</w:t>
      </w:r>
      <w:r w:rsidR="008E62F8" w:rsidRPr="00722C2D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8E62F8" w:rsidRPr="00722C2D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683D6C" w:rsidRPr="00683D6C">
        <w:rPr>
          <w:rFonts w:asciiTheme="majorBidi" w:hAnsiTheme="majorBidi" w:cstheme="majorBidi"/>
          <w:bCs/>
          <w:sz w:val="30"/>
          <w:szCs w:val="30"/>
        </w:rPr>
        <w:t>9</w:t>
      </w:r>
      <w:r w:rsidR="008E62F8" w:rsidRPr="00722C2D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0440F2" w:rsidRPr="00722C2D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BF1E3D" w:rsidRPr="00722C2D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710"/>
        <w:gridCol w:w="4050"/>
      </w:tblGrid>
      <w:tr w:rsidR="00030124" w:rsidRPr="00722C2D" w14:paraId="6C5633DF" w14:textId="77777777" w:rsidTr="00D41D8A">
        <w:tc>
          <w:tcPr>
            <w:tcW w:w="3510" w:type="dxa"/>
          </w:tcPr>
          <w:p w14:paraId="29BCC125" w14:textId="77777777" w:rsidR="000A1E5A" w:rsidRPr="00722C2D" w:rsidRDefault="000A1E5A" w:rsidP="001B34C8">
            <w:pPr>
              <w:tabs>
                <w:tab w:val="clear" w:pos="907"/>
                <w:tab w:val="left" w:pos="1422"/>
              </w:tabs>
              <w:spacing w:line="240" w:lineRule="auto"/>
              <w:ind w:left="522" w:right="-108" w:hanging="5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494A6270" w14:textId="77777777" w:rsidR="00D70A53" w:rsidRPr="00722C2D" w:rsidRDefault="0082511D" w:rsidP="00D242F7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50" w:type="dxa"/>
          </w:tcPr>
          <w:p w14:paraId="45AF2CCB" w14:textId="77777777" w:rsidR="000A1E5A" w:rsidRPr="00722C2D" w:rsidRDefault="000A1E5A" w:rsidP="001B34C8">
            <w:pPr>
              <w:tabs>
                <w:tab w:val="clear" w:pos="227"/>
              </w:tabs>
              <w:spacing w:line="240" w:lineRule="auto"/>
              <w:ind w:left="252" w:right="-18" w:firstLine="7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2511D" w:rsidRPr="00722C2D" w14:paraId="062FA987" w14:textId="77777777" w:rsidTr="00D41D8A">
        <w:tc>
          <w:tcPr>
            <w:tcW w:w="3510" w:type="dxa"/>
          </w:tcPr>
          <w:p w14:paraId="4210E0D5" w14:textId="77777777" w:rsidR="0082511D" w:rsidRPr="00722C2D" w:rsidRDefault="0082511D" w:rsidP="001B34C8">
            <w:pPr>
              <w:tabs>
                <w:tab w:val="clear" w:pos="907"/>
                <w:tab w:val="left" w:pos="1422"/>
              </w:tabs>
              <w:spacing w:line="240" w:lineRule="auto"/>
              <w:ind w:left="522" w:right="-108" w:hanging="5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</w:tcPr>
          <w:p w14:paraId="1C8E17BC" w14:textId="77777777" w:rsidR="0082511D" w:rsidRPr="00722C2D" w:rsidRDefault="0082511D" w:rsidP="00D242F7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12313E4C" w14:textId="77777777" w:rsidR="0082511D" w:rsidRPr="00722C2D" w:rsidRDefault="0082511D" w:rsidP="001B34C8">
            <w:pPr>
              <w:tabs>
                <w:tab w:val="clear" w:pos="227"/>
              </w:tabs>
              <w:spacing w:line="240" w:lineRule="auto"/>
              <w:ind w:left="252" w:right="-18" w:firstLine="7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2511D" w:rsidRPr="00722C2D" w14:paraId="5F75EEDB" w14:textId="77777777" w:rsidTr="00D41D8A">
        <w:tc>
          <w:tcPr>
            <w:tcW w:w="3510" w:type="dxa"/>
          </w:tcPr>
          <w:p w14:paraId="6D875132" w14:textId="77777777" w:rsidR="0082511D" w:rsidRPr="00722C2D" w:rsidRDefault="0082511D" w:rsidP="001B34C8">
            <w:pPr>
              <w:tabs>
                <w:tab w:val="clear" w:pos="227"/>
                <w:tab w:val="left" w:pos="1440"/>
              </w:tabs>
              <w:spacing w:line="240" w:lineRule="auto"/>
              <w:ind w:left="162" w:right="-10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สมบูรณ์ โฮลดิ้ง จำกัด</w:t>
            </w:r>
          </w:p>
        </w:tc>
        <w:tc>
          <w:tcPr>
            <w:tcW w:w="1710" w:type="dxa"/>
          </w:tcPr>
          <w:p w14:paraId="7B42CAFE" w14:textId="77777777" w:rsidR="0082511D" w:rsidRPr="00722C2D" w:rsidRDefault="0082511D" w:rsidP="001B34C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C727EC3" w14:textId="3C249355" w:rsidR="0082511D" w:rsidRPr="00722C2D" w:rsidRDefault="0082511D" w:rsidP="001B34C8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เป็นบริษัทที่ถือหุ้น</w:t>
            </w:r>
            <w:r w:rsidRPr="009E5E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933A39" w:rsidRPr="009E5E0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376782" w:rsidRPr="009E5E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5E04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</w:t>
            </w:r>
          </w:p>
        </w:tc>
      </w:tr>
      <w:tr w:rsidR="006D3930" w:rsidRPr="00722C2D" w14:paraId="60713BF9" w14:textId="77777777" w:rsidTr="00D41D8A">
        <w:tc>
          <w:tcPr>
            <w:tcW w:w="3510" w:type="dxa"/>
          </w:tcPr>
          <w:p w14:paraId="4A59369A" w14:textId="77777777" w:rsidR="006D3930" w:rsidRPr="00722C2D" w:rsidRDefault="006D3930" w:rsidP="001B34C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ย่งกี่  จำกัด</w:t>
            </w:r>
          </w:p>
        </w:tc>
        <w:tc>
          <w:tcPr>
            <w:tcW w:w="1710" w:type="dxa"/>
          </w:tcPr>
          <w:p w14:paraId="5B909320" w14:textId="77777777" w:rsidR="006D3930" w:rsidRPr="00722C2D" w:rsidRDefault="006D3930" w:rsidP="001B34C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4692304" w14:textId="77777777" w:rsidR="006D3930" w:rsidRPr="00722C2D" w:rsidRDefault="006D3930" w:rsidP="001B34C8">
            <w:pPr>
              <w:tabs>
                <w:tab w:val="clear" w:pos="227"/>
                <w:tab w:val="clear" w:pos="3742"/>
              </w:tabs>
              <w:spacing w:line="240" w:lineRule="auto"/>
              <w:ind w:righ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เป</w:t>
            </w:r>
            <w:r w:rsidR="00FD69A4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็น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บริษัทที่มีผู้ถือหุ้นรายใหญ่ร่วมกัน</w:t>
            </w:r>
          </w:p>
        </w:tc>
      </w:tr>
    </w:tbl>
    <w:p w14:paraId="13C42C9D" w14:textId="59998153" w:rsidR="00951F66" w:rsidRPr="00C26FF8" w:rsidRDefault="00951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6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"/>
        <w:gridCol w:w="4213"/>
        <w:gridCol w:w="272"/>
        <w:gridCol w:w="990"/>
        <w:gridCol w:w="270"/>
        <w:gridCol w:w="990"/>
        <w:gridCol w:w="270"/>
        <w:gridCol w:w="990"/>
        <w:gridCol w:w="270"/>
        <w:gridCol w:w="990"/>
      </w:tblGrid>
      <w:tr w:rsidR="00554CC6" w:rsidRPr="00722C2D" w14:paraId="3FF713DA" w14:textId="77777777" w:rsidTr="008B226A">
        <w:trPr>
          <w:gridBefore w:val="1"/>
          <w:wBefore w:w="6" w:type="dxa"/>
          <w:trHeight w:val="87"/>
          <w:tblHeader/>
        </w:trPr>
        <w:tc>
          <w:tcPr>
            <w:tcW w:w="4213" w:type="dxa"/>
          </w:tcPr>
          <w:p w14:paraId="77E56DE1" w14:textId="45366EFD" w:rsidR="00554CC6" w:rsidRPr="00722C2D" w:rsidRDefault="00951F6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2" w:type="dxa"/>
          </w:tcPr>
          <w:p w14:paraId="37B54840" w14:textId="5A48CED6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0A18E4D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CEBA7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6492AAE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CC6" w:rsidRPr="00722C2D" w14:paraId="5F97B8F0" w14:textId="77777777" w:rsidTr="008B226A">
        <w:trPr>
          <w:gridBefore w:val="1"/>
          <w:wBefore w:w="6" w:type="dxa"/>
          <w:tblHeader/>
        </w:trPr>
        <w:tc>
          <w:tcPr>
            <w:tcW w:w="4213" w:type="dxa"/>
          </w:tcPr>
          <w:p w14:paraId="04C16658" w14:textId="698F1211" w:rsidR="00554CC6" w:rsidRPr="00722C2D" w:rsidRDefault="00951F6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="00554CC6"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554CC6"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4CC6"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</w:tcPr>
          <w:p w14:paraId="0A7FF0C6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44953F" w14:textId="32272F53" w:rsidR="00554CC6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71E905F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53101" w14:textId="0F961D27" w:rsidR="00554CC6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885B873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01D964" w14:textId="3BF62F4E" w:rsidR="00554CC6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AFD7AFE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641574" w14:textId="79CBA34E" w:rsidR="00554CC6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54CC6" w:rsidRPr="00722C2D" w14:paraId="75E40C20" w14:textId="77777777" w:rsidTr="008B226A">
        <w:trPr>
          <w:gridBefore w:val="1"/>
          <w:wBefore w:w="6" w:type="dxa"/>
          <w:tblHeader/>
        </w:trPr>
        <w:tc>
          <w:tcPr>
            <w:tcW w:w="4213" w:type="dxa"/>
          </w:tcPr>
          <w:p w14:paraId="5A9EB90F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62E678B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0D46F2FA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4CC6" w:rsidRPr="00722C2D" w14:paraId="7F13C222" w14:textId="77777777" w:rsidTr="008B226A">
        <w:trPr>
          <w:gridBefore w:val="1"/>
          <w:wBefore w:w="6" w:type="dxa"/>
          <w:trHeight w:val="60"/>
        </w:trPr>
        <w:tc>
          <w:tcPr>
            <w:tcW w:w="4213" w:type="dxa"/>
          </w:tcPr>
          <w:p w14:paraId="48B22761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2" w:type="dxa"/>
          </w:tcPr>
          <w:p w14:paraId="759D8289" w14:textId="77777777" w:rsidR="00554CC6" w:rsidRPr="00722C2D" w:rsidRDefault="00554CC6" w:rsidP="001B34C8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A5BADB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E2B6B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462C4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DCA34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A2EDEF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E9069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6FAE4" w14:textId="77777777" w:rsidR="00554CC6" w:rsidRPr="00722C2D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03D7" w:rsidRPr="00722C2D" w14:paraId="008E20FE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189D5236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2" w:type="dxa"/>
          </w:tcPr>
          <w:p w14:paraId="6667A799" w14:textId="79F54A0A" w:rsidR="000303D7" w:rsidRPr="00722C2D" w:rsidRDefault="000303D7" w:rsidP="000303D7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1958B73" w14:textId="4DBAD4B3" w:rsidR="000303D7" w:rsidRPr="00722C2D" w:rsidRDefault="000303D7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137FB6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174726" w14:textId="3DF9A14B" w:rsidR="000303D7" w:rsidRPr="00722C2D" w:rsidRDefault="000303D7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117B6F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B92A45" w14:textId="251057DD" w:rsidR="000303D7" w:rsidRPr="00722C2D" w:rsidRDefault="00683D6C" w:rsidP="00030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270" w:type="dxa"/>
          </w:tcPr>
          <w:p w14:paraId="2B973D7C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1E7C29" w14:textId="7C376AF0" w:rsidR="000303D7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</w:tr>
      <w:tr w:rsidR="000303D7" w:rsidRPr="00722C2D" w14:paraId="05A6C202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6794598F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2" w:type="dxa"/>
          </w:tcPr>
          <w:p w14:paraId="413CA003" w14:textId="522661FC" w:rsidR="000303D7" w:rsidRPr="00722C2D" w:rsidRDefault="000303D7" w:rsidP="000303D7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D368F5" w14:textId="137EC4CD" w:rsidR="000303D7" w:rsidRPr="00722C2D" w:rsidRDefault="000303D7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6E5EFD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3EDD8A" w14:textId="46DCBAB8" w:rsidR="000303D7" w:rsidRPr="00722C2D" w:rsidRDefault="000303D7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5B180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376872" w14:textId="68F2AC8C" w:rsidR="000303D7" w:rsidRPr="00722C2D" w:rsidRDefault="00683D6C" w:rsidP="00030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8AEBB4D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54434D" w14:textId="72E86D03" w:rsidR="000303D7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303D7" w:rsidRPr="00722C2D" w14:paraId="1E385982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29407FB1" w14:textId="18296104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2" w:type="dxa"/>
          </w:tcPr>
          <w:p w14:paraId="10ED45F0" w14:textId="2589E03B" w:rsidR="000303D7" w:rsidRPr="00722C2D" w:rsidRDefault="000303D7" w:rsidP="000303D7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C5563" w14:textId="0150A3EC" w:rsidR="000303D7" w:rsidRPr="00722C2D" w:rsidRDefault="000303D7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24892A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1623C5" w14:textId="4AA88701" w:rsidR="000303D7" w:rsidRPr="00722C2D" w:rsidRDefault="000303D7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670B04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E791C" w14:textId="20849002" w:rsidR="000303D7" w:rsidRPr="00722C2D" w:rsidRDefault="00683D6C" w:rsidP="00030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23190D27" w14:textId="77777777" w:rsidR="000303D7" w:rsidRPr="00722C2D" w:rsidRDefault="000303D7" w:rsidP="00030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019184" w14:textId="3DD90FD5" w:rsidR="000303D7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0303D7" w:rsidRPr="00722C2D" w14:paraId="5C51FCA2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6C717467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2" w:type="dxa"/>
          </w:tcPr>
          <w:p w14:paraId="578B7BCB" w14:textId="0D9D5F14" w:rsidR="000303D7" w:rsidRPr="00722C2D" w:rsidRDefault="000303D7" w:rsidP="000303D7">
            <w:pPr>
              <w:pStyle w:val="Heading6"/>
              <w:tabs>
                <w:tab w:val="left" w:pos="75"/>
                <w:tab w:val="center" w:pos="10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18F5A3" w14:textId="4E1975DF" w:rsidR="000303D7" w:rsidRPr="00722C2D" w:rsidRDefault="000303D7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942E5A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C31F1F" w14:textId="5BE5B5CA" w:rsidR="000303D7" w:rsidRPr="00722C2D" w:rsidRDefault="000303D7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D955F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A81E53" w14:textId="6A50470F" w:rsidR="000303D7" w:rsidRPr="00722C2D" w:rsidRDefault="00683D6C" w:rsidP="00030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AA0348F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0D4D0F" w14:textId="6588A7DC" w:rsidR="000303D7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303D7" w:rsidRPr="00722C2D" w14:paraId="5C031271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2E53C1BB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272" w:type="dxa"/>
          </w:tcPr>
          <w:p w14:paraId="5E3BDDD3" w14:textId="079F0D4F" w:rsidR="000303D7" w:rsidRPr="00722C2D" w:rsidRDefault="000303D7" w:rsidP="000303D7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9B9DF04" w14:textId="41CBD998" w:rsidR="000303D7" w:rsidRPr="00722C2D" w:rsidRDefault="000303D7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AD5D7E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877B9" w14:textId="7932F501" w:rsidR="000303D7" w:rsidRPr="00722C2D" w:rsidRDefault="000303D7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5E2F4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206FF2" w14:textId="7409F3A9" w:rsidR="000303D7" w:rsidRPr="00722C2D" w:rsidRDefault="00683D6C" w:rsidP="00030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77397CB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930A69" w14:textId="66CCF19B" w:rsidR="000303D7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303D7" w:rsidRPr="00722C2D" w14:paraId="523C451E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7CE77102" w14:textId="618B42BA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2" w:type="dxa"/>
          </w:tcPr>
          <w:p w14:paraId="55E75283" w14:textId="2FBC88CA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553DF0" w14:textId="44677BD4" w:rsidR="000303D7" w:rsidRPr="00722C2D" w:rsidRDefault="000303D7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35EB91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9AE92D" w14:textId="798E3BFB" w:rsidR="000303D7" w:rsidRPr="00722C2D" w:rsidRDefault="000303D7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F03279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CD1E9A" w14:textId="70BD7ECF" w:rsidR="000303D7" w:rsidRPr="00722C2D" w:rsidRDefault="00683D6C" w:rsidP="00030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01BE132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9B208A" w14:textId="6FA6002A" w:rsidR="000303D7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303D7" w:rsidRPr="00722C2D" w14:paraId="133EA434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6D347AD2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72" w:type="dxa"/>
          </w:tcPr>
          <w:p w14:paraId="1158ABD9" w14:textId="6ED875FC" w:rsidR="000303D7" w:rsidRPr="00722C2D" w:rsidRDefault="000303D7" w:rsidP="000303D7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C56A7E" w14:textId="5106452A" w:rsidR="000303D7" w:rsidRPr="00722C2D" w:rsidRDefault="000303D7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32243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9650E9" w14:textId="1F2ADC22" w:rsidR="000303D7" w:rsidRPr="00722C2D" w:rsidRDefault="000303D7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ADC0D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C8BDA9" w14:textId="00D316A8" w:rsidR="000303D7" w:rsidRPr="00722C2D" w:rsidRDefault="00683D6C" w:rsidP="00030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A20B532" w14:textId="77777777" w:rsidR="000303D7" w:rsidRPr="00722C2D" w:rsidRDefault="000303D7" w:rsidP="0003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D3E681" w14:textId="64949A58" w:rsidR="000303D7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45AE2" w:rsidRPr="00722C2D" w14:paraId="6BE6A819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3F3495C5" w14:textId="21302714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2" w:type="dxa"/>
          </w:tcPr>
          <w:p w14:paraId="5F627E28" w14:textId="77777777" w:rsidR="00B45AE2" w:rsidRPr="00722C2D" w:rsidRDefault="00B45AE2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8EAB55" w14:textId="5C1C5C32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4FBDCF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31978C" w14:textId="4709DC48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8FBE88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8D5E2B" w14:textId="6AD3A6A1" w:rsidR="00B45AE2" w:rsidRPr="00722C2D" w:rsidRDefault="00683D6C" w:rsidP="00B45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E626DA4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14F423" w14:textId="6DEE6960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5AE2" w:rsidRPr="00C26FF8" w14:paraId="089A6FBB" w14:textId="77777777" w:rsidTr="00C26FF8">
        <w:trPr>
          <w:gridBefore w:val="1"/>
          <w:wBefore w:w="6" w:type="dxa"/>
          <w:trHeight w:val="288"/>
        </w:trPr>
        <w:tc>
          <w:tcPr>
            <w:tcW w:w="4213" w:type="dxa"/>
          </w:tcPr>
          <w:p w14:paraId="688CAFD2" w14:textId="77777777" w:rsidR="00B45AE2" w:rsidRPr="00C26FF8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8420A97" w14:textId="77777777" w:rsidR="00B45AE2" w:rsidRPr="00C26FF8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9D3400" w14:textId="77777777" w:rsidR="00B45AE2" w:rsidRPr="00C26FF8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0A243" w14:textId="77777777" w:rsidR="00B45AE2" w:rsidRPr="00C26FF8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DE260" w14:textId="77777777" w:rsidR="00B45AE2" w:rsidRPr="00C26FF8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A21DEA" w14:textId="77777777" w:rsidR="00B45AE2" w:rsidRPr="00C26FF8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629E30" w14:textId="462A738D" w:rsidR="00B45AE2" w:rsidRPr="00C26FF8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B4B83" w14:textId="77777777" w:rsidR="00B45AE2" w:rsidRPr="00C26FF8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CC3A6" w14:textId="77777777" w:rsidR="00B45AE2" w:rsidRPr="00C26FF8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B45AE2" w:rsidRPr="00722C2D" w14:paraId="46E6F1D9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51A001D8" w14:textId="3FBF8604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2" w:type="dxa"/>
          </w:tcPr>
          <w:p w14:paraId="02738C3F" w14:textId="77777777" w:rsidR="00B45AE2" w:rsidRPr="00722C2D" w:rsidRDefault="00B45AE2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D7F905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790E22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200C9C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0A9D8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08FE6" w14:textId="77777777" w:rsidR="00B45AE2" w:rsidRPr="00722C2D" w:rsidRDefault="00B45AE2" w:rsidP="00B45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D2886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785878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5AE2" w:rsidRPr="00722C2D" w14:paraId="66D0E858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3A3A390D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2" w:type="dxa"/>
          </w:tcPr>
          <w:p w14:paraId="66AB82E9" w14:textId="26EFAAC7" w:rsidR="00B45AE2" w:rsidRPr="00722C2D" w:rsidRDefault="00B45AE2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CA00A8" w14:textId="2816B880" w:rsidR="00B45AE2" w:rsidRPr="00722C2D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8808F8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CCE711" w14:textId="7D0EF616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4C929E6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595BA3" w14:textId="1EF6AD23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1D3217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1766D5" w14:textId="733F20FA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5AE2" w:rsidRPr="00722C2D" w14:paraId="28D470BE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40A8668C" w14:textId="4C5753AF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2" w:type="dxa"/>
          </w:tcPr>
          <w:p w14:paraId="1772D6F0" w14:textId="53775914" w:rsidR="00B45AE2" w:rsidRPr="00722C2D" w:rsidRDefault="00B45AE2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AC7301" w14:textId="1350C75B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1C4C196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35143" w14:textId="7E259282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59152E6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264069" w14:textId="06E2B8D3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D81C37A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34F62A" w14:textId="22BE884E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45AE2" w:rsidRPr="00722C2D" w14:paraId="3BEB2463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37DFFC7A" w14:textId="5E3E24CD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2" w:type="dxa"/>
          </w:tcPr>
          <w:p w14:paraId="26E59E20" w14:textId="24A12FDE" w:rsidR="00B45AE2" w:rsidRPr="00722C2D" w:rsidRDefault="00B45AE2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F0083E" w14:textId="7F32F445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0790B78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B99F02" w14:textId="7E41E108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215F434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466A72" w14:textId="71739C65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B6E857B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03B95E" w14:textId="2F3AA412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45AE2" w:rsidRPr="00722C2D" w14:paraId="153E8C43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5E15193E" w14:textId="702E78B0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2" w:type="dxa"/>
          </w:tcPr>
          <w:p w14:paraId="6A764234" w14:textId="56B6207A" w:rsidR="00B45AE2" w:rsidRPr="00722C2D" w:rsidRDefault="00B45AE2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D6A732" w14:textId="0105A17E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D90EFE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20FA57" w14:textId="7649CD37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C30D42A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483323" w14:textId="39A5768B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4DEA46D" w14:textId="77777777" w:rsidR="00B45AE2" w:rsidRPr="00722C2D" w:rsidRDefault="00B45AE2" w:rsidP="00B45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56B3DA" w14:textId="6702A690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45AE2" w:rsidRPr="00722C2D" w14:paraId="070EFD0C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1F620842" w14:textId="641330CB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2" w:type="dxa"/>
          </w:tcPr>
          <w:p w14:paraId="0EE38227" w14:textId="2408D771" w:rsidR="00B45AE2" w:rsidRPr="00722C2D" w:rsidRDefault="00B45AE2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04D228" w14:textId="49C2CC4E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8FF2704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8A02A" w14:textId="2B7F03A9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77551AF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CB8C06" w14:textId="21AEBBA7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DC7C022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22BF3B" w14:textId="0CDB917D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45AE2" w:rsidRPr="00722C2D" w14:paraId="1A47C864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741257B3" w14:textId="7E36F9C2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2" w:type="dxa"/>
          </w:tcPr>
          <w:p w14:paraId="7EBB6E4D" w14:textId="77777777" w:rsidR="00B45AE2" w:rsidRPr="00722C2D" w:rsidRDefault="00B45AE2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837EF9" w14:textId="20C1FC0E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AB122B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E4AAE6" w14:textId="2A37FD6A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7D2AFF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E7529F" w14:textId="518CA0FB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59A3BC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EB3472" w14:textId="6AAE0D52" w:rsidR="00B45AE2" w:rsidRPr="00722C2D" w:rsidRDefault="008B226A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5AE2" w:rsidRPr="00722C2D" w14:paraId="4E0937D0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52D77053" w14:textId="08A503AE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ซื้อสินทรัพย์</w:t>
            </w:r>
          </w:p>
        </w:tc>
        <w:tc>
          <w:tcPr>
            <w:tcW w:w="272" w:type="dxa"/>
          </w:tcPr>
          <w:p w14:paraId="2DFCFFC3" w14:textId="023DCBD8" w:rsidR="00B45AE2" w:rsidRPr="00722C2D" w:rsidRDefault="00B45AE2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DECACFC" w14:textId="46DDE874" w:rsidR="00B45AE2" w:rsidRPr="00722C2D" w:rsidRDefault="00683D6C" w:rsidP="00D65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BB534E2" w14:textId="77777777" w:rsidR="00B45AE2" w:rsidRPr="00722C2D" w:rsidRDefault="00B45AE2" w:rsidP="00B45AE2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BAAD2C" w14:textId="450530E9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92607B" w14:textId="77777777" w:rsidR="00B45AE2" w:rsidRPr="00722C2D" w:rsidRDefault="00B45AE2" w:rsidP="00B45AE2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990" w:type="dxa"/>
          </w:tcPr>
          <w:p w14:paraId="678C0CF2" w14:textId="1B08A21D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99DF3" w14:textId="77777777" w:rsidR="00B45AE2" w:rsidRPr="00722C2D" w:rsidRDefault="00B45AE2" w:rsidP="00B45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8D1FC8" w14:textId="1C7EAD4F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5AE2" w:rsidRPr="00722C2D" w14:paraId="0DCFBBF3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4E09FEB2" w14:textId="368BC82A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2" w:type="dxa"/>
          </w:tcPr>
          <w:p w14:paraId="707CC575" w14:textId="17C1BD04" w:rsidR="00B45AE2" w:rsidRPr="00722C2D" w:rsidRDefault="00B45AE2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DB00EB0" w14:textId="17DFDE90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30796F" w14:textId="77777777" w:rsidR="00B45AE2" w:rsidRPr="00722C2D" w:rsidRDefault="00B45AE2" w:rsidP="00B45AE2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AF8F22" w14:textId="49311EE3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612F634" w14:textId="77777777" w:rsidR="00B45AE2" w:rsidRPr="00722C2D" w:rsidRDefault="00B45AE2" w:rsidP="00B45AE2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407BDD44" w14:textId="353FFFB6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E45244" w14:textId="77777777" w:rsidR="00B45AE2" w:rsidRPr="00722C2D" w:rsidRDefault="00B45AE2" w:rsidP="00B45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4EF5E" w14:textId="64BDD149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5AE2" w:rsidRPr="00722C2D" w14:paraId="608FEF8C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3E79162F" w14:textId="27C4D961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72" w:type="dxa"/>
          </w:tcPr>
          <w:p w14:paraId="4654D700" w14:textId="77777777" w:rsidR="00B45AE2" w:rsidRPr="00722C2D" w:rsidRDefault="00B45AE2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FC8F13E" w14:textId="44EF3A4B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DBB3FD" w14:textId="77777777" w:rsidR="00B45AE2" w:rsidRPr="00722C2D" w:rsidRDefault="00B45AE2" w:rsidP="00B45AE2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94A9ED" w14:textId="6D2D117F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47F211" w14:textId="77777777" w:rsidR="00B45AE2" w:rsidRPr="00722C2D" w:rsidRDefault="00B45AE2" w:rsidP="00B45AE2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7E1E5183" w14:textId="7341C666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29F889" w14:textId="77777777" w:rsidR="00B45AE2" w:rsidRPr="00722C2D" w:rsidRDefault="00B45AE2" w:rsidP="00B45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3099FB" w14:textId="3DF72D1C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5AE2" w:rsidRPr="00722C2D" w14:paraId="123DA006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0B2C9F96" w14:textId="190835A1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2" w:type="dxa"/>
          </w:tcPr>
          <w:p w14:paraId="49F2E248" w14:textId="77777777" w:rsidR="00B45AE2" w:rsidRPr="00722C2D" w:rsidRDefault="00B45AE2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5DFC51E" w14:textId="0A81FB6D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499C505" w14:textId="77777777" w:rsidR="00B45AE2" w:rsidRPr="00722C2D" w:rsidRDefault="00B45AE2" w:rsidP="00B45AE2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2848B4" w14:textId="003CB110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79ECD9" w14:textId="77777777" w:rsidR="00B45AE2" w:rsidRPr="00722C2D" w:rsidRDefault="00B45AE2" w:rsidP="00B45AE2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0E7FF0F0" w14:textId="3D653CBA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4AF230" w14:textId="77777777" w:rsidR="00B45AE2" w:rsidRPr="00722C2D" w:rsidRDefault="00B45AE2" w:rsidP="00B45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3A14D3" w14:textId="4E8A57AC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5AE2" w:rsidRPr="00722C2D" w14:paraId="39023816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0E66F021" w14:textId="77777777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E16D88A" w14:textId="77777777" w:rsidR="00B45AE2" w:rsidRPr="00722C2D" w:rsidRDefault="00B45AE2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7DE299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6AF7D4" w14:textId="77777777" w:rsidR="00B45AE2" w:rsidRPr="00722C2D" w:rsidRDefault="00B45AE2" w:rsidP="00B45AE2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B23763" w14:textId="77777777" w:rsidR="00B45AE2" w:rsidRPr="00722C2D" w:rsidRDefault="00B45AE2" w:rsidP="00B45AE2">
            <w:pPr>
              <w:tabs>
                <w:tab w:val="clear" w:pos="227"/>
                <w:tab w:val="clear" w:pos="680"/>
                <w:tab w:val="clear" w:pos="907"/>
                <w:tab w:val="left" w:pos="606"/>
                <w:tab w:val="left" w:pos="1440"/>
              </w:tabs>
              <w:spacing w:line="240" w:lineRule="auto"/>
              <w:ind w:left="-114" w:right="-3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3B3B9" w14:textId="77777777" w:rsidR="00B45AE2" w:rsidRPr="00722C2D" w:rsidRDefault="00B45AE2" w:rsidP="00B45AE2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4012831E" w14:textId="77777777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CF79C" w14:textId="77777777" w:rsidR="00B45AE2" w:rsidRPr="00722C2D" w:rsidRDefault="00B45AE2" w:rsidP="00B45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F3E0C2" w14:textId="77777777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6FF8" w:rsidRPr="00722C2D" w14:paraId="59CE38A2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0DCA8A37" w14:textId="77777777" w:rsidR="00C26FF8" w:rsidRPr="00722C2D" w:rsidRDefault="00C26FF8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2E251DF3" w14:textId="77777777" w:rsidR="00C26FF8" w:rsidRPr="00722C2D" w:rsidRDefault="00C26FF8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0FAAF12" w14:textId="77777777" w:rsidR="00C26FF8" w:rsidRPr="00722C2D" w:rsidRDefault="00C26FF8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1B1D6F" w14:textId="77777777" w:rsidR="00C26FF8" w:rsidRPr="00722C2D" w:rsidRDefault="00C26FF8" w:rsidP="00B45AE2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44E147" w14:textId="77777777" w:rsidR="00C26FF8" w:rsidRPr="00722C2D" w:rsidRDefault="00C26FF8" w:rsidP="00B45AE2">
            <w:pPr>
              <w:tabs>
                <w:tab w:val="clear" w:pos="227"/>
                <w:tab w:val="clear" w:pos="680"/>
                <w:tab w:val="clear" w:pos="907"/>
                <w:tab w:val="left" w:pos="606"/>
                <w:tab w:val="left" w:pos="1440"/>
              </w:tabs>
              <w:spacing w:line="240" w:lineRule="auto"/>
              <w:ind w:left="-114" w:right="-3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830BE0" w14:textId="77777777" w:rsidR="00C26FF8" w:rsidRPr="00722C2D" w:rsidRDefault="00C26FF8" w:rsidP="00B45AE2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566B7B39" w14:textId="77777777" w:rsidR="00C26FF8" w:rsidRPr="00722C2D" w:rsidRDefault="00C26FF8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31471" w14:textId="77777777" w:rsidR="00C26FF8" w:rsidRPr="00722C2D" w:rsidRDefault="00C26FF8" w:rsidP="00B45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1431FB" w14:textId="77777777" w:rsidR="00C26FF8" w:rsidRPr="00722C2D" w:rsidRDefault="00C26FF8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6FF8" w:rsidRPr="00722C2D" w14:paraId="2526A6AA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63E20A5D" w14:textId="77777777" w:rsidR="00C26FF8" w:rsidRPr="00722C2D" w:rsidRDefault="00C26FF8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1B47211" w14:textId="77777777" w:rsidR="00C26FF8" w:rsidRPr="00722C2D" w:rsidRDefault="00C26FF8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288DFAD" w14:textId="77777777" w:rsidR="00C26FF8" w:rsidRPr="00722C2D" w:rsidRDefault="00C26FF8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F9C018" w14:textId="77777777" w:rsidR="00C26FF8" w:rsidRPr="00722C2D" w:rsidRDefault="00C26FF8" w:rsidP="00B45AE2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4B472A" w14:textId="77777777" w:rsidR="00C26FF8" w:rsidRPr="00722C2D" w:rsidRDefault="00C26FF8" w:rsidP="00B45AE2">
            <w:pPr>
              <w:tabs>
                <w:tab w:val="clear" w:pos="227"/>
                <w:tab w:val="clear" w:pos="680"/>
                <w:tab w:val="clear" w:pos="907"/>
                <w:tab w:val="left" w:pos="606"/>
                <w:tab w:val="left" w:pos="1440"/>
              </w:tabs>
              <w:spacing w:line="240" w:lineRule="auto"/>
              <w:ind w:left="-114" w:right="-3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5E60F" w14:textId="77777777" w:rsidR="00C26FF8" w:rsidRPr="00722C2D" w:rsidRDefault="00C26FF8" w:rsidP="00B45AE2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39879216" w14:textId="77777777" w:rsidR="00C26FF8" w:rsidRPr="00722C2D" w:rsidRDefault="00C26FF8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C1828" w14:textId="77777777" w:rsidR="00C26FF8" w:rsidRPr="00722C2D" w:rsidRDefault="00C26FF8" w:rsidP="00B45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3778EC" w14:textId="77777777" w:rsidR="00C26FF8" w:rsidRPr="00722C2D" w:rsidRDefault="00C26FF8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5AE2" w:rsidRPr="00722C2D" w14:paraId="2CA01BB1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52AF1694" w14:textId="38A4F20C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2" w:type="dxa"/>
            <w:tcBorders>
              <w:left w:val="nil"/>
            </w:tcBorders>
          </w:tcPr>
          <w:p w14:paraId="460102EF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2021AD0" w14:textId="6953917B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B5862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0A71A2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61903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EA54AB" w14:textId="77777777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EF007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0AF019" w14:textId="77777777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5AE2" w:rsidRPr="00722C2D" w14:paraId="4AC70377" w14:textId="77777777" w:rsidTr="008B226A">
        <w:trPr>
          <w:gridBefore w:val="1"/>
          <w:wBefore w:w="6" w:type="dxa"/>
        </w:trPr>
        <w:tc>
          <w:tcPr>
            <w:tcW w:w="4213" w:type="dxa"/>
          </w:tcPr>
          <w:p w14:paraId="7A27F9E3" w14:textId="05D9C703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2" w:type="dxa"/>
            <w:tcBorders>
              <w:left w:val="nil"/>
            </w:tcBorders>
          </w:tcPr>
          <w:p w14:paraId="6AAA7A90" w14:textId="5DD082D6" w:rsidR="00B45AE2" w:rsidRPr="00722C2D" w:rsidRDefault="00B45AE2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2CE551" w14:textId="7D6CC921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3A6629B2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5A6043" w14:textId="342A97B0" w:rsidR="00B45AE2" w:rsidRPr="00722C2D" w:rsidRDefault="00683D6C" w:rsidP="008B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322BD8EF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2E268F" w14:textId="0EF678F8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8A1EB5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C8C8AA" w14:textId="2163B120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5AE2" w:rsidRPr="00722C2D" w14:paraId="3D774384" w14:textId="77777777" w:rsidTr="008B226A">
        <w:tc>
          <w:tcPr>
            <w:tcW w:w="4219" w:type="dxa"/>
            <w:gridSpan w:val="2"/>
          </w:tcPr>
          <w:p w14:paraId="3E2D679D" w14:textId="2338364B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left w:val="nil"/>
            </w:tcBorders>
          </w:tcPr>
          <w:p w14:paraId="2F883DFB" w14:textId="77777777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EECC5A7" w14:textId="6722724F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678CC9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0AAE5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91603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CE76FD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79229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6F2F52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5AE2" w:rsidRPr="00722C2D" w14:paraId="344F8C86" w14:textId="77777777" w:rsidTr="008B226A">
        <w:trPr>
          <w:trHeight w:val="86"/>
        </w:trPr>
        <w:tc>
          <w:tcPr>
            <w:tcW w:w="4219" w:type="dxa"/>
            <w:gridSpan w:val="2"/>
          </w:tcPr>
          <w:p w14:paraId="2365F9EB" w14:textId="202A74A2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2" w:type="dxa"/>
            <w:tcBorders>
              <w:left w:val="nil"/>
            </w:tcBorders>
          </w:tcPr>
          <w:p w14:paraId="1280E025" w14:textId="77777777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31737B" w14:textId="7A866FED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7F79E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53629A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AB809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73287A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E4D03A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14F6DE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5AE2" w:rsidRPr="00722C2D" w14:paraId="287ACCAE" w14:textId="77777777" w:rsidTr="008B226A">
        <w:trPr>
          <w:trHeight w:val="86"/>
        </w:trPr>
        <w:tc>
          <w:tcPr>
            <w:tcW w:w="4219" w:type="dxa"/>
            <w:gridSpan w:val="2"/>
          </w:tcPr>
          <w:p w14:paraId="0F53E49B" w14:textId="6759F3B1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2" w:type="dxa"/>
            <w:tcBorders>
              <w:left w:val="nil"/>
            </w:tcBorders>
          </w:tcPr>
          <w:p w14:paraId="2075B952" w14:textId="77777777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533C4E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D5B0C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DAA59D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0521A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2A6FA9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A736D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FAC595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5AE2" w:rsidRPr="00722C2D" w14:paraId="09112940" w14:textId="77777777" w:rsidTr="008B226A">
        <w:tc>
          <w:tcPr>
            <w:tcW w:w="4219" w:type="dxa"/>
            <w:gridSpan w:val="2"/>
          </w:tcPr>
          <w:p w14:paraId="6ACEBD7B" w14:textId="56E627E3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272" w:type="dxa"/>
            <w:tcBorders>
              <w:left w:val="nil"/>
            </w:tcBorders>
          </w:tcPr>
          <w:p w14:paraId="5294DDF0" w14:textId="77777777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47F87E" w14:textId="38CC0944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1C14C754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2F94EA" w14:textId="213C5057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1070C614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BA46A" w14:textId="1843A960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298F445C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3E4CB1" w14:textId="14DCF20C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B45AE2" w:rsidRPr="00722C2D" w14:paraId="21748D31" w14:textId="77777777" w:rsidTr="008B226A">
        <w:tc>
          <w:tcPr>
            <w:tcW w:w="4219" w:type="dxa"/>
            <w:gridSpan w:val="2"/>
          </w:tcPr>
          <w:p w14:paraId="726834F8" w14:textId="7781355B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272" w:type="dxa"/>
            <w:tcBorders>
              <w:left w:val="nil"/>
            </w:tcBorders>
          </w:tcPr>
          <w:p w14:paraId="6314A897" w14:textId="77777777" w:rsidR="00B45AE2" w:rsidRPr="00722C2D" w:rsidRDefault="00B45AE2" w:rsidP="00B45AE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C4FB31" w14:textId="3B7D77E6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9E54C42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AB686D" w14:textId="7B9098EE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D1FF88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44C778" w14:textId="1F625F5E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A50FE1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5ED095" w14:textId="5EECBDBE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45AE2" w:rsidRPr="00722C2D" w14:paraId="6D224474" w14:textId="77777777" w:rsidTr="008B226A">
        <w:tc>
          <w:tcPr>
            <w:tcW w:w="4219" w:type="dxa"/>
            <w:gridSpan w:val="2"/>
          </w:tcPr>
          <w:p w14:paraId="0F5958F6" w14:textId="34CA7F54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72" w:type="dxa"/>
            <w:tcBorders>
              <w:left w:val="nil"/>
            </w:tcBorders>
          </w:tcPr>
          <w:p w14:paraId="7CF06E59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B685C5" w14:textId="268E99E2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0236BD72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0E8107" w14:textId="04CF3D91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0C78AF62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ECF1CD" w14:textId="221D9DF0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7904FA52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042592" w14:textId="1B6D0BB0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</w:tr>
      <w:tr w:rsidR="00B45AE2" w:rsidRPr="00722C2D" w14:paraId="27ECB334" w14:textId="77777777" w:rsidTr="008B226A">
        <w:tc>
          <w:tcPr>
            <w:tcW w:w="4219" w:type="dxa"/>
            <w:gridSpan w:val="2"/>
          </w:tcPr>
          <w:p w14:paraId="3AF68684" w14:textId="0C610FDB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E93374B" w14:textId="77777777" w:rsidR="00B45AE2" w:rsidRPr="00722C2D" w:rsidRDefault="00B45AE2" w:rsidP="00B45AE2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CFAB6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AD004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3AF043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006C4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07189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05090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1F7C34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5AE2" w:rsidRPr="00722C2D" w14:paraId="061EC7B7" w14:textId="77777777" w:rsidTr="008B226A">
        <w:tc>
          <w:tcPr>
            <w:tcW w:w="4219" w:type="dxa"/>
            <w:gridSpan w:val="2"/>
          </w:tcPr>
          <w:p w14:paraId="51234527" w14:textId="02AA0EAB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2" w:type="dxa"/>
          </w:tcPr>
          <w:p w14:paraId="5120B6DE" w14:textId="77777777" w:rsidR="00B45AE2" w:rsidRPr="00722C2D" w:rsidRDefault="00B45AE2" w:rsidP="00B45AE2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144A59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52127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85D9DE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3E77F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D4E8C6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2D484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CF8498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5AE2" w:rsidRPr="00722C2D" w14:paraId="121FC1D1" w14:textId="77777777" w:rsidTr="008B226A">
        <w:tc>
          <w:tcPr>
            <w:tcW w:w="4219" w:type="dxa"/>
            <w:gridSpan w:val="2"/>
          </w:tcPr>
          <w:p w14:paraId="3EA3A357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2" w:type="dxa"/>
          </w:tcPr>
          <w:p w14:paraId="26BE0518" w14:textId="254D53F4" w:rsidR="00B45AE2" w:rsidRPr="00722C2D" w:rsidRDefault="00B45AE2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2D61DF1" w14:textId="202A5EDC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47978B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8D860B" w14:textId="70E53B00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45BFF9B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9AC36" w14:textId="3681DE8B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00515B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3E03AD" w14:textId="24977BA6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5AE2" w:rsidRPr="00722C2D" w14:paraId="0505F1BE" w14:textId="77777777" w:rsidTr="008B226A">
        <w:tc>
          <w:tcPr>
            <w:tcW w:w="4219" w:type="dxa"/>
            <w:gridSpan w:val="2"/>
          </w:tcPr>
          <w:p w14:paraId="675B2AB7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ค่าเช่ารับ</w:t>
            </w:r>
          </w:p>
        </w:tc>
        <w:tc>
          <w:tcPr>
            <w:tcW w:w="272" w:type="dxa"/>
          </w:tcPr>
          <w:p w14:paraId="2F82ACBC" w14:textId="229A9022" w:rsidR="00B45AE2" w:rsidRPr="00722C2D" w:rsidRDefault="00B45AE2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29849C" w14:textId="70DF6832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AD1261F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B037BF" w14:textId="56EC4B96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75774F9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2F6573" w14:textId="2F43401B" w:rsidR="00B45AE2" w:rsidRPr="00722C2D" w:rsidRDefault="00B45AE2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53C352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78F2C3" w14:textId="17AD47D8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5AE2" w:rsidRPr="00722C2D" w14:paraId="2AF7E570" w14:textId="77777777" w:rsidTr="008B226A">
        <w:tc>
          <w:tcPr>
            <w:tcW w:w="4219" w:type="dxa"/>
            <w:gridSpan w:val="2"/>
          </w:tcPr>
          <w:p w14:paraId="3ABE0374" w14:textId="0D681D48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272" w:type="dxa"/>
          </w:tcPr>
          <w:p w14:paraId="17E6C6E2" w14:textId="1E982FB0" w:rsidR="00B45AE2" w:rsidRPr="00722C2D" w:rsidRDefault="00B45AE2" w:rsidP="00B45AE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467EB0" w14:textId="23812539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276FAE9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B1683A" w14:textId="70906362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8F86C50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18E3C0" w14:textId="687AD511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3E616E4" w14:textId="77777777" w:rsidR="00B45AE2" w:rsidRPr="00722C2D" w:rsidRDefault="00B45AE2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C6C00" w14:textId="5C562C4B" w:rsidR="00B45AE2" w:rsidRPr="00722C2D" w:rsidRDefault="00683D6C" w:rsidP="00B4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</w:tbl>
    <w:p w14:paraId="76FB9FAB" w14:textId="77777777" w:rsidR="000931C3" w:rsidRPr="00722C2D" w:rsidRDefault="000931C3" w:rsidP="00B0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491"/>
        <w:gridCol w:w="990"/>
        <w:gridCol w:w="270"/>
        <w:gridCol w:w="990"/>
        <w:gridCol w:w="270"/>
        <w:gridCol w:w="990"/>
        <w:gridCol w:w="270"/>
        <w:gridCol w:w="990"/>
      </w:tblGrid>
      <w:tr w:rsidR="00030124" w:rsidRPr="00722C2D" w14:paraId="1F9C5A55" w14:textId="77777777" w:rsidTr="00722C2D">
        <w:tc>
          <w:tcPr>
            <w:tcW w:w="4491" w:type="dxa"/>
          </w:tcPr>
          <w:p w14:paraId="18AB0C1D" w14:textId="4D37FF47" w:rsidR="00030124" w:rsidRPr="00722C2D" w:rsidRDefault="000931C3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74FC6D7A" w14:textId="77777777" w:rsidR="00030124" w:rsidRPr="00722C2D" w:rsidRDefault="0003012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22C2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300E353" w14:textId="77777777" w:rsidR="00030124" w:rsidRPr="00722C2D" w:rsidRDefault="0003012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41DA053" w14:textId="77777777" w:rsidR="00030124" w:rsidRPr="00722C2D" w:rsidRDefault="0003012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22C2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43D1C" w:rsidRPr="00722C2D" w14:paraId="7D1C5CA9" w14:textId="77777777" w:rsidTr="00722C2D">
        <w:tc>
          <w:tcPr>
            <w:tcW w:w="4491" w:type="dxa"/>
          </w:tcPr>
          <w:p w14:paraId="4C4241F9" w14:textId="430FE75C" w:rsidR="00243D1C" w:rsidRPr="00722C2D" w:rsidRDefault="000931C3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722C2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722C2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22C2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4E9D828" w14:textId="0D8E0DAE" w:rsidR="00243D1C" w:rsidRPr="00722C2D" w:rsidRDefault="00683D6C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A16432F" w14:textId="77777777" w:rsidR="00243D1C" w:rsidRPr="00722C2D" w:rsidRDefault="00243D1C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1C34F3" w14:textId="716ECCD9" w:rsidR="00243D1C" w:rsidRPr="00722C2D" w:rsidRDefault="00683D6C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C27FDB4" w14:textId="77777777" w:rsidR="00243D1C" w:rsidRPr="00722C2D" w:rsidRDefault="00243D1C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53CE1C5" w14:textId="1A788339" w:rsidR="00243D1C" w:rsidRPr="00722C2D" w:rsidRDefault="00683D6C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BAE2B65" w14:textId="77777777" w:rsidR="00243D1C" w:rsidRPr="00722C2D" w:rsidRDefault="00243D1C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37998" w14:textId="180A559A" w:rsidR="00243D1C" w:rsidRPr="00722C2D" w:rsidRDefault="00683D6C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01091" w:rsidRPr="00722C2D" w14:paraId="20FCE694" w14:textId="77777777" w:rsidTr="00722C2D">
        <w:tc>
          <w:tcPr>
            <w:tcW w:w="4491" w:type="dxa"/>
          </w:tcPr>
          <w:p w14:paraId="441BB22F" w14:textId="77777777" w:rsidR="00C01091" w:rsidRPr="00722C2D" w:rsidRDefault="00C01091" w:rsidP="00B045D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58F9966" w14:textId="77777777" w:rsidR="00C01091" w:rsidRPr="00722C2D" w:rsidRDefault="00C01091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5819" w:rsidRPr="00722C2D" w14:paraId="1BCABD2E" w14:textId="77777777" w:rsidTr="00722C2D">
        <w:tc>
          <w:tcPr>
            <w:tcW w:w="4491" w:type="dxa"/>
          </w:tcPr>
          <w:p w14:paraId="21266D72" w14:textId="77777777" w:rsidR="00235819" w:rsidRPr="00722C2D" w:rsidRDefault="00235819" w:rsidP="00B045D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770" w:type="dxa"/>
            <w:gridSpan w:val="7"/>
          </w:tcPr>
          <w:p w14:paraId="5A41724C" w14:textId="77777777" w:rsidR="00235819" w:rsidRPr="00722C2D" w:rsidRDefault="00235819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9787A" w:rsidRPr="00722C2D" w14:paraId="7B91C9D3" w14:textId="77777777" w:rsidTr="00722C2D">
        <w:tc>
          <w:tcPr>
            <w:tcW w:w="4491" w:type="dxa"/>
          </w:tcPr>
          <w:p w14:paraId="0993832D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1C005A" w14:textId="1D175D75" w:rsidR="0049787A" w:rsidRPr="00722C2D" w:rsidRDefault="00683D6C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70" w:type="dxa"/>
          </w:tcPr>
          <w:p w14:paraId="7C4686EF" w14:textId="77777777" w:rsidR="0049787A" w:rsidRPr="00722C2D" w:rsidRDefault="0049787A" w:rsidP="00497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B383F9" w14:textId="3B0D0E5C" w:rsidR="0049787A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59DAB8C1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EEA106" w14:textId="1105000A" w:rsidR="0049787A" w:rsidRPr="00722C2D" w:rsidRDefault="00117A00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A44602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1EAAF8" w14:textId="1E36EBBA" w:rsidR="0049787A" w:rsidRPr="00722C2D" w:rsidRDefault="0049787A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787A" w:rsidRPr="00722C2D" w14:paraId="1C1BC4F2" w14:textId="77777777" w:rsidTr="00722C2D">
        <w:tc>
          <w:tcPr>
            <w:tcW w:w="4491" w:type="dxa"/>
          </w:tcPr>
          <w:p w14:paraId="22F8ACC6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8EAFE" w14:textId="6DE22C7B" w:rsidR="0049787A" w:rsidRPr="00722C2D" w:rsidRDefault="00683D6C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270" w:type="dxa"/>
          </w:tcPr>
          <w:p w14:paraId="262BDB8E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92A2C9" w14:textId="238FBF58" w:rsidR="0049787A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437BEECF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85435C" w14:textId="07DF477E" w:rsidR="0049787A" w:rsidRPr="00722C2D" w:rsidRDefault="00117A00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75D0D4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D91587" w14:textId="452BF06F" w:rsidR="0049787A" w:rsidRPr="00722C2D" w:rsidRDefault="0049787A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9787A" w:rsidRPr="00722C2D" w14:paraId="12CA1FDA" w14:textId="77777777" w:rsidTr="00722C2D">
        <w:tc>
          <w:tcPr>
            <w:tcW w:w="4491" w:type="dxa"/>
          </w:tcPr>
          <w:p w14:paraId="6A765BD5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ADD93D" w14:textId="77777777" w:rsidR="0049787A" w:rsidRPr="00722C2D" w:rsidRDefault="0049787A" w:rsidP="00497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3D159" w14:textId="77777777" w:rsidR="0049787A" w:rsidRPr="00722C2D" w:rsidRDefault="0049787A" w:rsidP="00497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333B84" w14:textId="77777777" w:rsidR="0049787A" w:rsidRPr="00722C2D" w:rsidRDefault="0049787A" w:rsidP="00497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F1E47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B97623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60F94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C08C10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87A" w:rsidRPr="00722C2D" w14:paraId="6F9B6DB5" w14:textId="77777777" w:rsidTr="00722C2D">
        <w:tc>
          <w:tcPr>
            <w:tcW w:w="4491" w:type="dxa"/>
          </w:tcPr>
          <w:p w14:paraId="180F2DB5" w14:textId="04D68F50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1959329A" w14:textId="77777777" w:rsidR="0049787A" w:rsidRPr="00722C2D" w:rsidRDefault="0049787A" w:rsidP="00497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6FA1E" w14:textId="77777777" w:rsidR="0049787A" w:rsidRPr="00722C2D" w:rsidRDefault="0049787A" w:rsidP="00497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E5FEE7" w14:textId="77777777" w:rsidR="0049787A" w:rsidRPr="00722C2D" w:rsidRDefault="0049787A" w:rsidP="00497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0D1FD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4AA3C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372AC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031722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87A" w:rsidRPr="00722C2D" w14:paraId="2D406130" w14:textId="77777777" w:rsidTr="00722C2D">
        <w:tc>
          <w:tcPr>
            <w:tcW w:w="4491" w:type="dxa"/>
          </w:tcPr>
          <w:p w14:paraId="5934DEE3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C578101" w14:textId="1BC667AB" w:rsidR="0049787A" w:rsidRPr="00722C2D" w:rsidRDefault="00117A00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FCFBB3" w14:textId="77777777" w:rsidR="0049787A" w:rsidRPr="00722C2D" w:rsidRDefault="0049787A" w:rsidP="00497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50D0ED" w14:textId="2381F42C" w:rsidR="0049787A" w:rsidRPr="00722C2D" w:rsidRDefault="0049787A" w:rsidP="008B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6BF834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DB025" w14:textId="5B86ED83" w:rsidR="0049787A" w:rsidRPr="00722C2D" w:rsidRDefault="00683D6C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117A00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68FB3954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D34D12" w14:textId="15C189E0" w:rsidR="0049787A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49787A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</w:tr>
      <w:tr w:rsidR="0049787A" w:rsidRPr="00722C2D" w14:paraId="4E55939E" w14:textId="77777777" w:rsidTr="00722C2D">
        <w:tc>
          <w:tcPr>
            <w:tcW w:w="4491" w:type="dxa"/>
          </w:tcPr>
          <w:p w14:paraId="19DD4A61" w14:textId="77777777" w:rsidR="0049787A" w:rsidRPr="00722C2D" w:rsidRDefault="0049787A" w:rsidP="0049787A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97B19D8" w14:textId="31919FBB" w:rsidR="0049787A" w:rsidRPr="00722C2D" w:rsidRDefault="00683D6C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17A00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270" w:type="dxa"/>
          </w:tcPr>
          <w:p w14:paraId="629B4C8F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D4E2A9" w14:textId="0A4CDDEB" w:rsidR="0049787A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9787A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270" w:type="dxa"/>
          </w:tcPr>
          <w:p w14:paraId="54086FFE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BD5430" w14:textId="518BD53A" w:rsidR="0049787A" w:rsidRPr="00722C2D" w:rsidRDefault="00683D6C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17A00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70" w:type="dxa"/>
          </w:tcPr>
          <w:p w14:paraId="1453AB61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E257F7" w14:textId="1D024CA0" w:rsidR="0049787A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9787A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  <w:tr w:rsidR="0049787A" w:rsidRPr="00722C2D" w14:paraId="50AE69D6" w14:textId="77777777" w:rsidTr="00722C2D">
        <w:tc>
          <w:tcPr>
            <w:tcW w:w="4491" w:type="dxa"/>
          </w:tcPr>
          <w:p w14:paraId="440CFC06" w14:textId="77777777" w:rsidR="0049787A" w:rsidRPr="00722C2D" w:rsidRDefault="0049787A" w:rsidP="0049787A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12D5409" w14:textId="51500AE9" w:rsidR="0049787A" w:rsidRPr="00722C2D" w:rsidRDefault="00683D6C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7A00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270" w:type="dxa"/>
          </w:tcPr>
          <w:p w14:paraId="02FDBFA8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AE3019" w14:textId="34BB23FE" w:rsidR="0049787A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270" w:type="dxa"/>
          </w:tcPr>
          <w:p w14:paraId="44782565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3F7D44" w14:textId="54679D93" w:rsidR="0049787A" w:rsidRPr="00722C2D" w:rsidRDefault="00117A00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570EC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9D1B3" w14:textId="178CB96B" w:rsidR="0049787A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9787A" w:rsidRPr="00722C2D" w14:paraId="6A36A8BA" w14:textId="77777777" w:rsidTr="00722C2D">
        <w:tc>
          <w:tcPr>
            <w:tcW w:w="4491" w:type="dxa"/>
          </w:tcPr>
          <w:p w14:paraId="4E1F1E38" w14:textId="77777777" w:rsidR="0049787A" w:rsidRPr="00722C2D" w:rsidRDefault="0049787A" w:rsidP="0049787A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D73545" w14:textId="36AD373F" w:rsidR="0049787A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117A00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4D235342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3DF7D9" w14:textId="15DF3007" w:rsidR="0049787A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9787A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675A16BF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279234" w14:textId="7991A048" w:rsidR="0049787A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117A00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37208F30" w14:textId="77777777" w:rsidR="0049787A" w:rsidRPr="00722C2D" w:rsidRDefault="0049787A" w:rsidP="0049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21E40C" w14:textId="6C323D59" w:rsidR="0049787A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49787A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</w:t>
            </w:r>
          </w:p>
        </w:tc>
      </w:tr>
    </w:tbl>
    <w:p w14:paraId="14DD0484" w14:textId="6C82A87E" w:rsidR="00FF0640" w:rsidRDefault="00FF0640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rPr>
          <w:rFonts w:asciiTheme="majorBidi" w:hAnsiTheme="majorBidi" w:cstheme="majorBidi"/>
          <w:sz w:val="30"/>
          <w:szCs w:val="30"/>
        </w:rPr>
      </w:pPr>
    </w:p>
    <w:p w14:paraId="6B86D8AB" w14:textId="77777777" w:rsidR="004D592B" w:rsidRPr="00722C2D" w:rsidRDefault="004D592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rPr>
          <w:rFonts w:asciiTheme="majorBidi" w:hAnsiTheme="majorBidi" w:cstheme="majorBidi"/>
          <w:sz w:val="30"/>
          <w:szCs w:val="30"/>
        </w:rPr>
      </w:pPr>
    </w:p>
    <w:tbl>
      <w:tblPr>
        <w:tblW w:w="926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491"/>
        <w:gridCol w:w="990"/>
        <w:gridCol w:w="270"/>
        <w:gridCol w:w="990"/>
        <w:gridCol w:w="270"/>
        <w:gridCol w:w="990"/>
        <w:gridCol w:w="270"/>
        <w:gridCol w:w="990"/>
      </w:tblGrid>
      <w:tr w:rsidR="003C7520" w:rsidRPr="00722C2D" w14:paraId="5916F507" w14:textId="77777777" w:rsidTr="00C26FF8">
        <w:tc>
          <w:tcPr>
            <w:tcW w:w="4491" w:type="dxa"/>
          </w:tcPr>
          <w:p w14:paraId="66500137" w14:textId="77777777" w:rsidR="003C7520" w:rsidRPr="00722C2D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bookmarkStart w:id="0" w:name="_Hlk14962937"/>
            <w:r w:rsidRPr="00722C2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264B98C9" w14:textId="77777777" w:rsidR="003C7520" w:rsidRPr="00722C2D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22C2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D312FE3" w14:textId="77777777" w:rsidR="003C7520" w:rsidRPr="00722C2D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306DB47" w14:textId="77777777" w:rsidR="003C7520" w:rsidRPr="00722C2D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22C2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3C7520" w:rsidRPr="00722C2D" w14:paraId="54E11606" w14:textId="77777777" w:rsidTr="00722C2D">
        <w:tc>
          <w:tcPr>
            <w:tcW w:w="4491" w:type="dxa"/>
          </w:tcPr>
          <w:p w14:paraId="60C2FD42" w14:textId="24BDFF2F" w:rsidR="003C7520" w:rsidRPr="00722C2D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722C2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722C2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22C2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37AC683" w14:textId="3EA1D6B8" w:rsidR="003C7520" w:rsidRPr="00722C2D" w:rsidRDefault="00683D6C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81E5AE6" w14:textId="77777777" w:rsidR="003C7520" w:rsidRPr="00722C2D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91CBBA" w14:textId="498E9D06" w:rsidR="003C7520" w:rsidRPr="00722C2D" w:rsidRDefault="00683D6C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7414B73" w14:textId="77777777" w:rsidR="003C7520" w:rsidRPr="00722C2D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EF87369" w14:textId="4882DA2C" w:rsidR="003C7520" w:rsidRPr="00722C2D" w:rsidRDefault="00683D6C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C706DEB" w14:textId="77777777" w:rsidR="003C7520" w:rsidRPr="00722C2D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35A3FD" w14:textId="03C2E68D" w:rsidR="003C7520" w:rsidRPr="00722C2D" w:rsidRDefault="00683D6C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C7520" w:rsidRPr="00722C2D" w14:paraId="0D80950D" w14:textId="77777777" w:rsidTr="00C26FF8">
        <w:tc>
          <w:tcPr>
            <w:tcW w:w="4491" w:type="dxa"/>
          </w:tcPr>
          <w:p w14:paraId="5A16BA6C" w14:textId="77777777" w:rsidR="003C7520" w:rsidRPr="00722C2D" w:rsidRDefault="003C7520" w:rsidP="009331F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34FA9DB2" w14:textId="77777777" w:rsidR="003C7520" w:rsidRPr="00722C2D" w:rsidRDefault="003C7520" w:rsidP="00933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7520" w:rsidRPr="00722C2D" w14:paraId="512F0020" w14:textId="77777777" w:rsidTr="00C26FF8">
        <w:tc>
          <w:tcPr>
            <w:tcW w:w="4491" w:type="dxa"/>
          </w:tcPr>
          <w:p w14:paraId="18E2CFF8" w14:textId="083E69E9" w:rsidR="003C7520" w:rsidRPr="00722C2D" w:rsidRDefault="003C7520" w:rsidP="009331F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70" w:type="dxa"/>
            <w:gridSpan w:val="7"/>
          </w:tcPr>
          <w:p w14:paraId="50511211" w14:textId="77777777" w:rsidR="003C7520" w:rsidRPr="00722C2D" w:rsidRDefault="003C7520" w:rsidP="00933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84B73" w:rsidRPr="00722C2D" w14:paraId="3C002D83" w14:textId="77777777" w:rsidTr="00722C2D">
        <w:tc>
          <w:tcPr>
            <w:tcW w:w="4491" w:type="dxa"/>
          </w:tcPr>
          <w:p w14:paraId="13249F53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F00E281" w14:textId="037EFD6A" w:rsidR="00584B73" w:rsidRPr="00D65923" w:rsidRDefault="00B20D25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59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FE6745" w14:textId="77777777" w:rsidR="00584B73" w:rsidRPr="00D65923" w:rsidRDefault="00584B73" w:rsidP="0058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CCBE5F" w14:textId="24EFCD27" w:rsidR="00584B73" w:rsidRPr="00D65923" w:rsidRDefault="00584B73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59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02976" w14:textId="77777777" w:rsidR="00584B73" w:rsidRPr="00D65923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3383BC" w14:textId="1B7DF2A5" w:rsidR="00584B73" w:rsidRPr="00D65923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B20D25" w:rsidRPr="00D65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251A47B" w14:textId="77777777" w:rsidR="00584B73" w:rsidRPr="00D65923" w:rsidRDefault="00584B73" w:rsidP="00584B73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11FCCCB" w14:textId="4867C4F5" w:rsidR="00584B73" w:rsidRPr="00D65923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584B73" w:rsidRPr="00D65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84B73" w:rsidRPr="00722C2D" w14:paraId="79EC05E5" w14:textId="77777777" w:rsidTr="00722C2D">
        <w:tc>
          <w:tcPr>
            <w:tcW w:w="4491" w:type="dxa"/>
          </w:tcPr>
          <w:p w14:paraId="6DDEC30B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15ED7B1A" w14:textId="39CC76E4" w:rsidR="00584B73" w:rsidRPr="00D65923" w:rsidRDefault="00B20D25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9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9862E5" w14:textId="77777777" w:rsidR="00584B73" w:rsidRPr="00D65923" w:rsidRDefault="00584B73" w:rsidP="00B20D25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16CBD9" w14:textId="68D87A81" w:rsidR="00584B73" w:rsidRPr="00D65923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584B73" w:rsidRPr="00D65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49729CE" w14:textId="77777777" w:rsidR="00584B73" w:rsidRPr="00D65923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2BCC34" w14:textId="42D7C152" w:rsidR="00584B73" w:rsidRPr="00D65923" w:rsidRDefault="00B20D25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59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45D735" w14:textId="77777777" w:rsidR="00584B73" w:rsidRPr="00D65923" w:rsidRDefault="00584B73" w:rsidP="00584B73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75DF0CF" w14:textId="5461A51B" w:rsidR="00584B73" w:rsidRPr="00D65923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584B73" w:rsidRPr="00D65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84B73" w:rsidRPr="00722C2D" w14:paraId="5C2078F4" w14:textId="77777777" w:rsidTr="00722C2D">
        <w:tc>
          <w:tcPr>
            <w:tcW w:w="4491" w:type="dxa"/>
          </w:tcPr>
          <w:p w14:paraId="320FBC00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AC2325" w14:textId="73F9E92F" w:rsidR="00584B73" w:rsidRPr="00722C2D" w:rsidRDefault="00B20D25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CCFF70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70199F" w14:textId="51E77891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584B73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493A980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DA6AF1" w14:textId="35F60AB4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B20D25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94583E2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E130F8" w14:textId="00EE46FB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  <w:r w:rsidR="00584B73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bookmarkEnd w:id="0"/>
    </w:tbl>
    <w:p w14:paraId="7F361A35" w14:textId="77777777" w:rsidR="00F07757" w:rsidRPr="00722C2D" w:rsidRDefault="00F07757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30"/>
          <w:szCs w:val="30"/>
          <w:lang w:val="th-TH"/>
        </w:rPr>
      </w:pPr>
    </w:p>
    <w:p w14:paraId="1C043126" w14:textId="0978929E" w:rsidR="00984571" w:rsidRPr="0047711C" w:rsidRDefault="0044698B" w:rsidP="004771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2C2D">
        <w:rPr>
          <w:rFonts w:asciiTheme="majorBidi" w:hAnsiTheme="majorBidi" w:cstheme="majorBidi"/>
          <w:sz w:val="30"/>
          <w:szCs w:val="30"/>
          <w:cs/>
          <w:lang w:val="th-TH"/>
        </w:rPr>
        <w:t>เงินให้กู้ยืมระยะสั้นแก่บริษัทที่เกี่ยวข้อง คิดดอกเบี้ยในอัตราร้อยละ MMR</w:t>
      </w:r>
      <w:r w:rsidRPr="00722C2D">
        <w:rPr>
          <w:rFonts w:asciiTheme="majorBidi" w:hAnsiTheme="majorBidi" w:cstheme="majorBidi"/>
          <w:sz w:val="30"/>
          <w:szCs w:val="30"/>
        </w:rPr>
        <w:t xml:space="preserve"> (Money Market Rate)</w:t>
      </w:r>
      <w:r w:rsidRPr="00722C2D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ต่อปี</w:t>
      </w:r>
      <w:r w:rsidR="0047711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และมีกำหนดชำระเงินภายใน </w:t>
      </w:r>
      <w:r w:rsidR="00683D6C" w:rsidRPr="00683D6C">
        <w:rPr>
          <w:rFonts w:asciiTheme="majorBidi" w:hAnsiTheme="majorBidi" w:cstheme="majorBidi"/>
          <w:sz w:val="30"/>
          <w:szCs w:val="30"/>
        </w:rPr>
        <w:t>6</w:t>
      </w:r>
      <w:r w:rsidR="0047711C">
        <w:rPr>
          <w:rFonts w:asciiTheme="majorBidi" w:hAnsiTheme="majorBidi" w:cstheme="majorBidi"/>
          <w:sz w:val="30"/>
          <w:szCs w:val="30"/>
        </w:rPr>
        <w:t xml:space="preserve"> - </w:t>
      </w:r>
      <w:r w:rsidR="00683D6C" w:rsidRPr="00683D6C">
        <w:rPr>
          <w:rFonts w:asciiTheme="majorBidi" w:hAnsiTheme="majorBidi" w:cstheme="majorBidi"/>
          <w:sz w:val="30"/>
          <w:szCs w:val="30"/>
        </w:rPr>
        <w:t>12</w:t>
      </w:r>
      <w:r w:rsidR="0047711C">
        <w:rPr>
          <w:rFonts w:asciiTheme="majorBidi" w:hAnsiTheme="majorBidi" w:cstheme="majorBidi"/>
          <w:sz w:val="30"/>
          <w:szCs w:val="30"/>
        </w:rPr>
        <w:t xml:space="preserve"> </w:t>
      </w:r>
      <w:r w:rsidR="0047711C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67DE41CA" w14:textId="77777777" w:rsidR="001E3328" w:rsidRPr="00722C2D" w:rsidRDefault="001E3328" w:rsidP="00AC0A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79"/>
        <w:gridCol w:w="989"/>
        <w:gridCol w:w="270"/>
        <w:gridCol w:w="990"/>
        <w:gridCol w:w="274"/>
        <w:gridCol w:w="990"/>
        <w:gridCol w:w="270"/>
        <w:gridCol w:w="990"/>
      </w:tblGrid>
      <w:tr w:rsidR="00AC0AF3" w:rsidRPr="00722C2D" w14:paraId="329D7B72" w14:textId="77777777" w:rsidTr="00722C2D">
        <w:trPr>
          <w:tblHeader/>
        </w:trPr>
        <w:tc>
          <w:tcPr>
            <w:tcW w:w="4482" w:type="dxa"/>
          </w:tcPr>
          <w:p w14:paraId="548ECB0F" w14:textId="315F037C" w:rsidR="00AC0AF3" w:rsidRPr="00722C2D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46" w:type="dxa"/>
            <w:gridSpan w:val="3"/>
          </w:tcPr>
          <w:p w14:paraId="0510CEC7" w14:textId="77777777" w:rsidR="00AC0AF3" w:rsidRPr="00722C2D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70D950FA" w14:textId="77777777" w:rsidR="00AC0AF3" w:rsidRPr="00722C2D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C0478DC" w14:textId="77777777" w:rsidR="00AC0AF3" w:rsidRPr="00722C2D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0AF3" w:rsidRPr="00722C2D" w14:paraId="214EAAFB" w14:textId="77777777" w:rsidTr="00722C2D">
        <w:trPr>
          <w:tblHeader/>
        </w:trPr>
        <w:tc>
          <w:tcPr>
            <w:tcW w:w="4482" w:type="dxa"/>
          </w:tcPr>
          <w:p w14:paraId="5E9590FD" w14:textId="58EB6A3E" w:rsidR="00AC0AF3" w:rsidRPr="00722C2D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722C2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722C2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22C2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AE82C2D" w14:textId="0FB9682C" w:rsidR="00AC0AF3" w:rsidRPr="00722C2D" w:rsidRDefault="00683D6C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7F39443" w14:textId="77777777" w:rsidR="00AC0AF3" w:rsidRPr="00722C2D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8BA6FB" w14:textId="21A01BE7" w:rsidR="00AC0AF3" w:rsidRPr="00722C2D" w:rsidRDefault="00683D6C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691C073" w14:textId="77777777" w:rsidR="00AC0AF3" w:rsidRPr="00722C2D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0F0BD" w14:textId="036626D5" w:rsidR="00AC0AF3" w:rsidRPr="00722C2D" w:rsidRDefault="00683D6C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3707154" w14:textId="77777777" w:rsidR="00AC0AF3" w:rsidRPr="00722C2D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88838" w14:textId="06ABFB2B" w:rsidR="00AC0AF3" w:rsidRPr="00722C2D" w:rsidRDefault="00683D6C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C0AF3" w:rsidRPr="00722C2D" w14:paraId="5CA2A962" w14:textId="77777777" w:rsidTr="00722C2D">
        <w:trPr>
          <w:tblHeader/>
        </w:trPr>
        <w:tc>
          <w:tcPr>
            <w:tcW w:w="4482" w:type="dxa"/>
          </w:tcPr>
          <w:p w14:paraId="6202228B" w14:textId="77777777" w:rsidR="00AC0AF3" w:rsidRPr="00722C2D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06F413A7" w14:textId="77777777" w:rsidR="00AC0AF3" w:rsidRPr="00722C2D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0AF3" w:rsidRPr="00722C2D" w14:paraId="2B88BFA1" w14:textId="77777777" w:rsidTr="00722C2D">
        <w:tc>
          <w:tcPr>
            <w:tcW w:w="4482" w:type="dxa"/>
          </w:tcPr>
          <w:p w14:paraId="67490BE3" w14:textId="77777777" w:rsidR="00AC0AF3" w:rsidRPr="00722C2D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70" w:type="dxa"/>
            <w:gridSpan w:val="7"/>
          </w:tcPr>
          <w:p w14:paraId="7859E3E5" w14:textId="77777777" w:rsidR="00AC0AF3" w:rsidRPr="00722C2D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84B73" w:rsidRPr="00722C2D" w14:paraId="27F0EB08" w14:textId="77777777" w:rsidTr="00722C2D">
        <w:tc>
          <w:tcPr>
            <w:tcW w:w="4482" w:type="dxa"/>
          </w:tcPr>
          <w:p w14:paraId="0F0C50CB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66843FC7" w14:textId="77F11F50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20D25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7A8FB2CB" w14:textId="77777777" w:rsidR="00584B73" w:rsidRPr="00722C2D" w:rsidRDefault="00584B73" w:rsidP="0058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CB1F76" w14:textId="5BF4863F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84B73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14:paraId="0C82ECAE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BE779A" w14:textId="38B9307A" w:rsidR="00584B73" w:rsidRPr="00722C2D" w:rsidRDefault="00B20D25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FEFEC0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7FE13E" w14:textId="55B1BB59" w:rsidR="00584B73" w:rsidRPr="00722C2D" w:rsidRDefault="00584B73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4B73" w:rsidRPr="00722C2D" w14:paraId="337EE217" w14:textId="77777777" w:rsidTr="00722C2D">
        <w:trPr>
          <w:trHeight w:val="43"/>
        </w:trPr>
        <w:tc>
          <w:tcPr>
            <w:tcW w:w="4482" w:type="dxa"/>
          </w:tcPr>
          <w:p w14:paraId="60754DC6" w14:textId="77777777" w:rsidR="00584B73" w:rsidRPr="00722C2D" w:rsidRDefault="00584B73" w:rsidP="00584B7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3583CB" w14:textId="214944F8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20D25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  <w:vAlign w:val="bottom"/>
          </w:tcPr>
          <w:p w14:paraId="130DB494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D53D3A" w14:textId="2E9D94BB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84B73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</w:t>
            </w:r>
          </w:p>
        </w:tc>
        <w:tc>
          <w:tcPr>
            <w:tcW w:w="270" w:type="dxa"/>
            <w:vAlign w:val="bottom"/>
          </w:tcPr>
          <w:p w14:paraId="029A9B0A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A6E42" w14:textId="33858918" w:rsidR="00584B73" w:rsidRPr="00722C2D" w:rsidRDefault="00B20D25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A4801E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3DAD5" w14:textId="7619CDC5" w:rsidR="00584B73" w:rsidRPr="00722C2D" w:rsidRDefault="00584B73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84B73" w:rsidRPr="00722C2D" w14:paraId="2B6708A5" w14:textId="77777777" w:rsidTr="00722C2D">
        <w:tc>
          <w:tcPr>
            <w:tcW w:w="4482" w:type="dxa"/>
          </w:tcPr>
          <w:p w14:paraId="266040B0" w14:textId="59B843FD" w:rsidR="00584B73" w:rsidRPr="00722C2D" w:rsidRDefault="00584B73" w:rsidP="00584B7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9E5BA8" w14:textId="46A4ADDF" w:rsidR="00584B73" w:rsidRPr="00722C2D" w:rsidRDefault="00584B73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F0CF4" w14:textId="77777777" w:rsidR="00584B73" w:rsidRPr="00722C2D" w:rsidRDefault="00584B73" w:rsidP="00584B7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0CD13" w14:textId="280AEFF7" w:rsidR="00584B73" w:rsidRPr="00722C2D" w:rsidRDefault="00584B73" w:rsidP="00584B7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9822F9" w14:textId="77777777" w:rsidR="00584B73" w:rsidRPr="00722C2D" w:rsidRDefault="00584B73" w:rsidP="00584B7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8298D4" w14:textId="7E308FD6" w:rsidR="00584B73" w:rsidRPr="00722C2D" w:rsidRDefault="00584B73" w:rsidP="00584B7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DC5D9" w14:textId="77777777" w:rsidR="00584B73" w:rsidRPr="00722C2D" w:rsidRDefault="00584B73" w:rsidP="00584B7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0BDE96" w14:textId="2E473E5F" w:rsidR="00584B73" w:rsidRPr="00722C2D" w:rsidRDefault="00584B73" w:rsidP="00584B7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B73" w:rsidRPr="00722C2D" w14:paraId="23F49EDB" w14:textId="77777777" w:rsidTr="00722C2D">
        <w:tc>
          <w:tcPr>
            <w:tcW w:w="4482" w:type="dxa"/>
          </w:tcPr>
          <w:p w14:paraId="25661E33" w14:textId="5E091CA3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9A16291" w14:textId="77777777" w:rsidR="00584B73" w:rsidRPr="00722C2D" w:rsidRDefault="00584B73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F3EED" w14:textId="77777777" w:rsidR="00584B73" w:rsidRPr="00722C2D" w:rsidRDefault="00584B73" w:rsidP="0058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2DD34E" w14:textId="77777777" w:rsidR="00584B73" w:rsidRPr="00722C2D" w:rsidRDefault="00584B73" w:rsidP="00584B73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01C91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824E096" w14:textId="77777777" w:rsidR="00584B73" w:rsidRPr="00722C2D" w:rsidRDefault="00584B73" w:rsidP="00584B73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C8A25A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1091198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B73" w:rsidRPr="00722C2D" w14:paraId="18C9B8A0" w14:textId="77777777" w:rsidTr="00722C2D">
        <w:tc>
          <w:tcPr>
            <w:tcW w:w="4482" w:type="dxa"/>
          </w:tcPr>
          <w:p w14:paraId="7FA493B3" w14:textId="264DE0F2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7C32852" w14:textId="5A94D3AB" w:rsidR="00584B73" w:rsidRPr="00722C2D" w:rsidRDefault="00B20D25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EEBA04" w14:textId="77777777" w:rsidR="00584B73" w:rsidRPr="00722C2D" w:rsidRDefault="00584B73" w:rsidP="00B20D25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2F855" w14:textId="7EDC6C97" w:rsidR="00584B73" w:rsidRPr="00722C2D" w:rsidRDefault="00584B73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D964B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DB84AE" w14:textId="3A2D1047" w:rsidR="00584B73" w:rsidRPr="000F0F92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20D25" w:rsidRPr="000F0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270" w:type="dxa"/>
          </w:tcPr>
          <w:p w14:paraId="437DBAFD" w14:textId="77777777" w:rsidR="00584B73" w:rsidRPr="000F0F92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B4317" w14:textId="61CDC622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</w:tr>
      <w:tr w:rsidR="00B20D25" w:rsidRPr="00722C2D" w14:paraId="336D9722" w14:textId="77777777" w:rsidTr="00722C2D">
        <w:tc>
          <w:tcPr>
            <w:tcW w:w="4482" w:type="dxa"/>
          </w:tcPr>
          <w:p w14:paraId="2AC367DA" w14:textId="77777777" w:rsidR="00B20D25" w:rsidRPr="00722C2D" w:rsidRDefault="00B20D25" w:rsidP="00B20D2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573DBBB" w14:textId="3EC72124" w:rsidR="00B20D25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20D25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68C15DFD" w14:textId="77777777" w:rsidR="00B20D25" w:rsidRPr="00722C2D" w:rsidRDefault="00B20D25" w:rsidP="00B20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3F9092" w14:textId="13EE0A35" w:rsidR="00B20D25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0D25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6A9A0CD3" w14:textId="77777777" w:rsidR="00B20D25" w:rsidRPr="00722C2D" w:rsidRDefault="00B20D25" w:rsidP="00B2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2EAE80C" w14:textId="53394E34" w:rsidR="00B20D25" w:rsidRPr="00722C2D" w:rsidRDefault="00B20D25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D4F5B0" w14:textId="77777777" w:rsidR="00B20D25" w:rsidRPr="00722C2D" w:rsidRDefault="00B20D25" w:rsidP="00B2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CE25F45" w14:textId="581679CA" w:rsidR="00B20D25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0D25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584B73" w:rsidRPr="00722C2D" w14:paraId="6E858743" w14:textId="77777777" w:rsidTr="00722C2D">
        <w:tc>
          <w:tcPr>
            <w:tcW w:w="4482" w:type="dxa"/>
          </w:tcPr>
          <w:p w14:paraId="0E4BCE9E" w14:textId="77777777" w:rsidR="00584B73" w:rsidRPr="00722C2D" w:rsidRDefault="00584B73" w:rsidP="00584B7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0D424005" w14:textId="0B0700AF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14:paraId="419EB145" w14:textId="77777777" w:rsidR="00584B73" w:rsidRPr="00722C2D" w:rsidRDefault="00584B73" w:rsidP="0058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03796A" w14:textId="110E3259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70" w:type="dxa"/>
          </w:tcPr>
          <w:p w14:paraId="205586B7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C1DDE98" w14:textId="6CD5717B" w:rsidR="00584B73" w:rsidRPr="00722C2D" w:rsidRDefault="00B20D25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F132C9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364F1A" w14:textId="1D3A57C5" w:rsidR="00584B73" w:rsidRPr="00722C2D" w:rsidRDefault="00584B73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4B73" w:rsidRPr="00722C2D" w14:paraId="6EA637F7" w14:textId="77777777" w:rsidTr="00722C2D">
        <w:tc>
          <w:tcPr>
            <w:tcW w:w="4482" w:type="dxa"/>
          </w:tcPr>
          <w:p w14:paraId="13A3080F" w14:textId="77777777" w:rsidR="00584B73" w:rsidRPr="00722C2D" w:rsidRDefault="00584B73" w:rsidP="00584B7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078DE85" w14:textId="68B27C1C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0D25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67FD818F" w14:textId="77777777" w:rsidR="00584B73" w:rsidRPr="00722C2D" w:rsidRDefault="00584B73" w:rsidP="0058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6044DD" w14:textId="00454403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84B73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14:paraId="1F3E73B5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99AAE" w14:textId="78455F46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0D25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51DFDA54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C7AF8C" w14:textId="75499F32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84B73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</w:tr>
      <w:tr w:rsidR="00584B73" w:rsidRPr="00722C2D" w14:paraId="286CF144" w14:textId="77777777" w:rsidTr="00722C2D">
        <w:trPr>
          <w:trHeight w:val="70"/>
        </w:trPr>
        <w:tc>
          <w:tcPr>
            <w:tcW w:w="4482" w:type="dxa"/>
          </w:tcPr>
          <w:p w14:paraId="79BE0214" w14:textId="77777777" w:rsidR="00584B73" w:rsidRPr="00722C2D" w:rsidRDefault="00584B73" w:rsidP="00584B7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62A325" w14:textId="72F079F6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20D25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281968E2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D9608B" w14:textId="0C6C1C2D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84B73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</w:p>
        </w:tc>
        <w:tc>
          <w:tcPr>
            <w:tcW w:w="270" w:type="dxa"/>
          </w:tcPr>
          <w:p w14:paraId="3B59A869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9E9DFB" w14:textId="4F0E8CD0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20D25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551F9E38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5A3E2" w14:textId="011DB63B" w:rsidR="00584B73" w:rsidRPr="00722C2D" w:rsidRDefault="00683D6C" w:rsidP="007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84B73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</w:tr>
    </w:tbl>
    <w:p w14:paraId="67951CA0" w14:textId="77777777" w:rsidR="00AC0AF3" w:rsidRPr="00722C2D" w:rsidRDefault="00AC0AF3" w:rsidP="00AC0A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30"/>
          <w:szCs w:val="30"/>
          <w:lang w:val="th-TH"/>
        </w:rPr>
      </w:pPr>
    </w:p>
    <w:p w14:paraId="5519E7B5" w14:textId="3D8F9B50" w:rsidR="005135AD" w:rsidRPr="00722C2D" w:rsidRDefault="005135AD" w:rsidP="001B34C8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สัญญาเช่าที่ดินและอาคาร</w:t>
      </w:r>
    </w:p>
    <w:p w14:paraId="5DDAE497" w14:textId="77777777" w:rsidR="005135AD" w:rsidRPr="00722C2D" w:rsidRDefault="005135A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00" w:lineRule="atLeast"/>
        <w:rPr>
          <w:rFonts w:asciiTheme="majorBidi" w:hAnsiTheme="majorBidi" w:cstheme="majorBidi"/>
          <w:b/>
          <w:bCs/>
          <w:sz w:val="16"/>
          <w:szCs w:val="16"/>
        </w:rPr>
      </w:pPr>
    </w:p>
    <w:p w14:paraId="7E7B544C" w14:textId="7EC630A0" w:rsidR="00A24C12" w:rsidRPr="00364DC5" w:rsidRDefault="005135A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4DC5">
        <w:rPr>
          <w:rFonts w:asciiTheme="majorBidi" w:hAnsiTheme="majorBidi" w:cstheme="majorBidi"/>
          <w:sz w:val="30"/>
          <w:szCs w:val="30"/>
          <w:cs/>
        </w:rPr>
        <w:t>บริษัทย่อยแห่งหนึ่ง</w:t>
      </w:r>
      <w:r w:rsidR="00E73240" w:rsidRPr="00364DC5">
        <w:rPr>
          <w:rFonts w:asciiTheme="majorBidi" w:hAnsiTheme="majorBidi" w:cstheme="majorBidi"/>
          <w:sz w:val="30"/>
          <w:szCs w:val="30"/>
          <w:cs/>
        </w:rPr>
        <w:t>มี</w:t>
      </w:r>
      <w:r w:rsidRPr="00364DC5">
        <w:rPr>
          <w:rFonts w:asciiTheme="majorBidi" w:hAnsiTheme="majorBidi" w:cstheme="majorBidi"/>
          <w:sz w:val="30"/>
          <w:szCs w:val="30"/>
          <w:cs/>
        </w:rPr>
        <w:t>สัญญาเช่าที่ดินและ</w:t>
      </w:r>
      <w:r w:rsidR="00E73240" w:rsidRPr="00364DC5">
        <w:rPr>
          <w:rFonts w:asciiTheme="majorBidi" w:hAnsiTheme="majorBidi" w:cstheme="majorBidi"/>
          <w:sz w:val="30"/>
          <w:szCs w:val="30"/>
          <w:cs/>
        </w:rPr>
        <w:t>อาคาร</w:t>
      </w:r>
      <w:r w:rsidRPr="00364DC5">
        <w:rPr>
          <w:rFonts w:asciiTheme="majorBidi" w:hAnsiTheme="majorBidi" w:cstheme="majorBidi"/>
          <w:sz w:val="30"/>
          <w:szCs w:val="30"/>
          <w:cs/>
        </w:rPr>
        <w:t xml:space="preserve">กับการร่วมค้าเป็นระยะเวลา </w:t>
      </w:r>
      <w:r w:rsidR="00683D6C" w:rsidRPr="00683D6C">
        <w:rPr>
          <w:rFonts w:asciiTheme="majorBidi" w:hAnsiTheme="majorBidi" w:cstheme="majorBidi"/>
          <w:sz w:val="30"/>
          <w:szCs w:val="30"/>
        </w:rPr>
        <w:t>1</w:t>
      </w:r>
      <w:r w:rsidRPr="00364DC5">
        <w:rPr>
          <w:rFonts w:asciiTheme="majorBidi" w:hAnsiTheme="majorBidi" w:cstheme="majorBidi"/>
          <w:sz w:val="30"/>
          <w:szCs w:val="30"/>
          <w:cs/>
        </w:rPr>
        <w:t xml:space="preserve"> ปี โดยเริ่มมีผลตั้งแต่วันที่</w:t>
      </w:r>
      <w:r w:rsidR="00E15191" w:rsidRPr="00364D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</w:rPr>
        <w:t>1</w:t>
      </w:r>
      <w:r w:rsidR="00E15191" w:rsidRPr="00364DC5">
        <w:rPr>
          <w:rFonts w:asciiTheme="majorBidi" w:hAnsiTheme="majorBidi" w:cstheme="majorBidi"/>
          <w:sz w:val="30"/>
          <w:szCs w:val="30"/>
        </w:rPr>
        <w:t xml:space="preserve"> </w:t>
      </w:r>
      <w:r w:rsidR="00E15191" w:rsidRPr="00364DC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683D6C" w:rsidRPr="00683D6C">
        <w:rPr>
          <w:rFonts w:asciiTheme="majorBidi" w:hAnsiTheme="majorBidi" w:cstheme="majorBidi"/>
          <w:sz w:val="30"/>
          <w:szCs w:val="30"/>
        </w:rPr>
        <w:t>2566</w:t>
      </w:r>
      <w:r w:rsidR="00E15191" w:rsidRPr="00364DC5">
        <w:rPr>
          <w:rFonts w:asciiTheme="majorBidi" w:hAnsiTheme="majorBidi" w:cstheme="majorBidi"/>
          <w:sz w:val="30"/>
          <w:szCs w:val="30"/>
        </w:rPr>
        <w:t xml:space="preserve"> </w:t>
      </w:r>
      <w:r w:rsidR="00E15191" w:rsidRPr="00364DC5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683D6C" w:rsidRPr="00683D6C">
        <w:rPr>
          <w:rFonts w:asciiTheme="majorBidi" w:hAnsiTheme="majorBidi" w:cstheme="majorBidi"/>
          <w:sz w:val="30"/>
          <w:szCs w:val="30"/>
        </w:rPr>
        <w:t>31</w:t>
      </w:r>
      <w:r w:rsidR="00E15191" w:rsidRPr="00364DC5">
        <w:rPr>
          <w:rFonts w:asciiTheme="majorBidi" w:hAnsiTheme="majorBidi" w:cstheme="majorBidi"/>
          <w:sz w:val="30"/>
          <w:szCs w:val="30"/>
        </w:rPr>
        <w:t xml:space="preserve"> </w:t>
      </w:r>
      <w:r w:rsidR="00E15191" w:rsidRPr="00364D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83D6C" w:rsidRPr="00683D6C">
        <w:rPr>
          <w:rFonts w:asciiTheme="majorBidi" w:hAnsiTheme="majorBidi" w:cstheme="majorBidi"/>
          <w:sz w:val="30"/>
          <w:szCs w:val="30"/>
        </w:rPr>
        <w:t>2566</w:t>
      </w:r>
      <w:r w:rsidR="00E526E9" w:rsidRPr="00364DC5">
        <w:rPr>
          <w:rFonts w:asciiTheme="majorBidi" w:hAnsiTheme="majorBidi" w:cstheme="majorBidi"/>
          <w:sz w:val="30"/>
          <w:szCs w:val="30"/>
        </w:rPr>
        <w:t xml:space="preserve"> </w:t>
      </w:r>
      <w:r w:rsidRPr="00364DC5">
        <w:rPr>
          <w:rFonts w:asciiTheme="majorBidi" w:hAnsiTheme="majorBidi" w:cstheme="majorBidi"/>
          <w:sz w:val="30"/>
          <w:szCs w:val="30"/>
          <w:cs/>
        </w:rPr>
        <w:t>โดยบริษัทย่อยจะได้รับค่าเช่าที่ดินและอาคา</w:t>
      </w:r>
      <w:r w:rsidR="00532037" w:rsidRPr="00364DC5">
        <w:rPr>
          <w:rFonts w:asciiTheme="majorBidi" w:hAnsiTheme="majorBidi" w:cstheme="majorBidi"/>
          <w:sz w:val="30"/>
          <w:szCs w:val="30"/>
          <w:cs/>
        </w:rPr>
        <w:t>รตามที่ระบุในสัญญา</w:t>
      </w:r>
      <w:r w:rsidR="00E551CF" w:rsidRPr="00364DC5">
        <w:rPr>
          <w:rFonts w:asciiTheme="majorBidi" w:hAnsiTheme="majorBidi" w:cstheme="majorBidi"/>
          <w:sz w:val="30"/>
          <w:szCs w:val="30"/>
        </w:rPr>
        <w:t xml:space="preserve"> </w:t>
      </w:r>
      <w:r w:rsidR="00E551CF" w:rsidRPr="00364DC5">
        <w:rPr>
          <w:rFonts w:asciiTheme="majorBidi" w:hAnsiTheme="majorBidi" w:cstheme="majorBidi"/>
          <w:sz w:val="30"/>
          <w:szCs w:val="30"/>
          <w:cs/>
        </w:rPr>
        <w:t>อย่างไรก็ตามสัญญาฉบับใหม่อยู่ระหว่างการพิจารณาเงื่อนไขและการจัดทำโดยคู่สัญญา</w:t>
      </w:r>
    </w:p>
    <w:p w14:paraId="2C7362E5" w14:textId="61A5BC90" w:rsidR="0075387D" w:rsidRPr="00722C2D" w:rsidRDefault="0075387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E3FC431" w14:textId="5F566A82" w:rsidR="0075387D" w:rsidRPr="00722C2D" w:rsidRDefault="0075387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10216CA" w14:textId="767D9038" w:rsidR="005135AD" w:rsidRPr="0075103D" w:rsidRDefault="005135AD" w:rsidP="001B34C8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364DC5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สัญญาบริการด้านการบริหาร</w:t>
      </w:r>
      <w:r w:rsidR="006E2580" w:rsidRPr="00364DC5">
        <w:rPr>
          <w:rFonts w:asciiTheme="majorBidi" w:hAnsiTheme="majorBidi" w:cstheme="majorBidi"/>
          <w:i/>
          <w:iCs/>
          <w:sz w:val="30"/>
          <w:szCs w:val="30"/>
          <w:cs/>
        </w:rPr>
        <w:t>กับ</w:t>
      </w:r>
      <w:r w:rsidR="002A4CE8" w:rsidRPr="0075103D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บริษัทย่อยและ</w:t>
      </w:r>
      <w:r w:rsidR="006E2580" w:rsidRPr="0075103D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</w:t>
      </w:r>
    </w:p>
    <w:p w14:paraId="783135B8" w14:textId="77777777" w:rsidR="005135AD" w:rsidRPr="0075103D" w:rsidRDefault="005135AD" w:rsidP="00A24C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30"/>
          <w:szCs w:val="30"/>
          <w:lang w:val="th-TH"/>
        </w:rPr>
      </w:pPr>
    </w:p>
    <w:p w14:paraId="12E6DB3E" w14:textId="3F01ECA4" w:rsidR="005135AD" w:rsidRPr="00722C2D" w:rsidRDefault="005135A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5103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E95DF5" w:rsidRPr="0075103D">
        <w:rPr>
          <w:rFonts w:asciiTheme="majorBidi" w:hAnsiTheme="majorBidi" w:cstheme="majorBidi"/>
          <w:spacing w:val="-4"/>
          <w:sz w:val="30"/>
          <w:szCs w:val="30"/>
          <w:cs/>
        </w:rPr>
        <w:t>มี</w:t>
      </w:r>
      <w:bookmarkStart w:id="1" w:name="_Hlk158677168"/>
      <w:r w:rsidRPr="0075103D">
        <w:rPr>
          <w:rFonts w:asciiTheme="majorBidi" w:hAnsiTheme="majorBidi" w:cstheme="majorBidi"/>
          <w:spacing w:val="-4"/>
          <w:sz w:val="30"/>
          <w:szCs w:val="30"/>
          <w:cs/>
        </w:rPr>
        <w:t>สัญญาบริการด</w:t>
      </w:r>
      <w:r w:rsidR="00E95DF5" w:rsidRPr="0075103D">
        <w:rPr>
          <w:rFonts w:asciiTheme="majorBidi" w:hAnsiTheme="majorBidi" w:cstheme="majorBidi"/>
          <w:spacing w:val="-4"/>
          <w:sz w:val="30"/>
          <w:szCs w:val="30"/>
          <w:cs/>
        </w:rPr>
        <w:t>้านการบริหาร</w:t>
      </w:r>
      <w:bookmarkEnd w:id="1"/>
      <w:r w:rsidR="00E95DF5" w:rsidRPr="0075103D">
        <w:rPr>
          <w:rFonts w:asciiTheme="majorBidi" w:hAnsiTheme="majorBidi" w:cstheme="majorBidi"/>
          <w:spacing w:val="-4"/>
          <w:sz w:val="30"/>
          <w:szCs w:val="30"/>
          <w:cs/>
        </w:rPr>
        <w:t>กับ</w:t>
      </w:r>
      <w:r w:rsidR="002A4CE8" w:rsidRPr="0075103D">
        <w:rPr>
          <w:rFonts w:asciiTheme="majorBidi" w:hAnsiTheme="majorBidi" w:hint="cs"/>
          <w:spacing w:val="-4"/>
          <w:sz w:val="30"/>
          <w:szCs w:val="30"/>
          <w:cs/>
        </w:rPr>
        <w:t>บริษัทย่อยและ</w:t>
      </w:r>
      <w:r w:rsidR="00E95DF5" w:rsidRPr="0075103D">
        <w:rPr>
          <w:rFonts w:asciiTheme="majorBidi" w:hAnsiTheme="majorBidi" w:cstheme="majorBidi"/>
          <w:spacing w:val="-4"/>
          <w:sz w:val="30"/>
          <w:szCs w:val="30"/>
          <w:cs/>
        </w:rPr>
        <w:t>การร่วมค้า</w:t>
      </w:r>
      <w:r w:rsidR="0013496F" w:rsidRPr="0075103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เป็นระยะเวลา </w:t>
      </w:r>
      <w:r w:rsidR="00683D6C" w:rsidRPr="00683D6C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13496F" w:rsidRPr="0075103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โดยเริ่มมีผลตั้งแต่วันที่ </w:t>
      </w:r>
      <w:r w:rsidR="00683D6C" w:rsidRPr="00683D6C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13496F" w:rsidRPr="0075103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3496F" w:rsidRPr="0075103D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="00683D6C" w:rsidRPr="00683D6C">
        <w:rPr>
          <w:rFonts w:asciiTheme="majorBidi" w:hAnsiTheme="majorBidi" w:cstheme="majorBidi"/>
          <w:spacing w:val="-4"/>
          <w:sz w:val="30"/>
          <w:szCs w:val="30"/>
        </w:rPr>
        <w:t>2565</w:t>
      </w:r>
      <w:r w:rsidR="0013496F" w:rsidRPr="0075103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3496F" w:rsidRPr="0075103D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ถึงวันที่ </w:t>
      </w:r>
      <w:r w:rsidR="00683D6C" w:rsidRPr="00683D6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13496F" w:rsidRPr="0075103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3496F" w:rsidRPr="0075103D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683D6C" w:rsidRPr="00683D6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13496F" w:rsidRPr="0075103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5103D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ภายใต้เงื่อนไขของสัญญาบริษัท</w:t>
      </w:r>
      <w:r w:rsidRPr="00364DC5">
        <w:rPr>
          <w:rFonts w:asciiTheme="majorBidi" w:hAnsiTheme="majorBidi" w:cstheme="majorBidi"/>
          <w:spacing w:val="-4"/>
          <w:sz w:val="30"/>
          <w:szCs w:val="30"/>
          <w:cs/>
        </w:rPr>
        <w:t>จะให้ความช่วยเหลือเกี่ยวกับการบริหารจัดการ โดยบริษัทจะได้รับค่าบริการ</w:t>
      </w:r>
      <w:r w:rsidR="00532037" w:rsidRPr="00364DC5">
        <w:rPr>
          <w:rFonts w:asciiTheme="majorBidi" w:hAnsiTheme="majorBidi" w:cstheme="majorBidi"/>
          <w:spacing w:val="-4"/>
          <w:sz w:val="30"/>
          <w:szCs w:val="30"/>
          <w:cs/>
        </w:rPr>
        <w:t>ตามที่ระบุในสัญญา</w:t>
      </w:r>
    </w:p>
    <w:p w14:paraId="49F8F03E" w14:textId="77777777" w:rsidR="00CE7DA2" w:rsidRPr="00722C2D" w:rsidRDefault="00CE7DA2" w:rsidP="00A24C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30"/>
          <w:szCs w:val="30"/>
          <w:lang w:val="th-TH"/>
        </w:rPr>
      </w:pPr>
    </w:p>
    <w:p w14:paraId="62FC7BAB" w14:textId="0B2E796E" w:rsidR="00E605C7" w:rsidRPr="00722C2D" w:rsidRDefault="00E605C7" w:rsidP="001B34C8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สัญญาบริการด้านการบริหารกับกิจการที่เกี่ยวข้องกัน</w:t>
      </w:r>
    </w:p>
    <w:p w14:paraId="0B213D32" w14:textId="77777777" w:rsidR="00E605C7" w:rsidRPr="00722C2D" w:rsidRDefault="00E605C7" w:rsidP="00A24C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30"/>
          <w:szCs w:val="30"/>
          <w:lang w:val="th-TH"/>
        </w:rPr>
      </w:pPr>
    </w:p>
    <w:p w14:paraId="57C42DD9" w14:textId="44A614DA" w:rsidR="00F965A3" w:rsidRPr="00722C2D" w:rsidRDefault="00E605C7" w:rsidP="00E12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71C0">
        <w:rPr>
          <w:rFonts w:asciiTheme="majorBidi" w:hAnsiTheme="majorBidi" w:cstheme="majorBidi"/>
          <w:sz w:val="30"/>
          <w:szCs w:val="30"/>
          <w:cs/>
          <w:lang w:val="th-TH"/>
        </w:rPr>
        <w:t>บริษัทได้ทำสัญญาบริการด้านการบริหารกับบริษัทที่เกี่ยวข้องกันแห่งหนึ่ง</w:t>
      </w:r>
      <w:r w:rsidRPr="00F171C0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F171C0">
        <w:rPr>
          <w:rFonts w:asciiTheme="majorBidi" w:hAnsiTheme="majorBidi" w:cstheme="majorBidi"/>
          <w:sz w:val="30"/>
          <w:szCs w:val="30"/>
          <w:cs/>
          <w:lang w:val="th-TH"/>
        </w:rPr>
        <w:t>โดยบริษัทที่เกี่ยวข้องกันจะให้บริการ</w:t>
      </w:r>
      <w:r w:rsidRPr="00F171C0">
        <w:rPr>
          <w:rFonts w:asciiTheme="majorBidi" w:hAnsiTheme="majorBidi" w:cstheme="majorBidi"/>
          <w:sz w:val="30"/>
          <w:szCs w:val="30"/>
          <w:cs/>
        </w:rPr>
        <w:t>งานที่ปรึกษาตามที่ระบุในสัญญา</w:t>
      </w:r>
      <w:r w:rsidR="00F74863" w:rsidRPr="00F171C0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F171C0">
        <w:rPr>
          <w:rFonts w:asciiTheme="majorBidi" w:hAnsiTheme="majorBidi" w:cstheme="majorBidi"/>
          <w:sz w:val="30"/>
          <w:szCs w:val="30"/>
          <w:cs/>
        </w:rPr>
        <w:t xml:space="preserve">บริษัทตกลงจ่ายค่าบริการปีละ </w:t>
      </w:r>
      <w:r w:rsidR="00683D6C" w:rsidRPr="00683D6C">
        <w:rPr>
          <w:rFonts w:asciiTheme="majorBidi" w:hAnsiTheme="majorBidi" w:cstheme="majorBidi"/>
          <w:sz w:val="30"/>
          <w:szCs w:val="30"/>
        </w:rPr>
        <w:t>15</w:t>
      </w:r>
      <w:r w:rsidR="009937AE" w:rsidRPr="00F171C0">
        <w:rPr>
          <w:rFonts w:asciiTheme="majorBidi" w:hAnsiTheme="majorBidi" w:cstheme="majorBidi"/>
          <w:sz w:val="30"/>
          <w:szCs w:val="30"/>
        </w:rPr>
        <w:t xml:space="preserve"> </w:t>
      </w:r>
      <w:r w:rsidR="009937AE" w:rsidRPr="00F171C0">
        <w:rPr>
          <w:rFonts w:asciiTheme="majorBidi" w:hAnsiTheme="majorBidi" w:cstheme="majorBidi"/>
          <w:sz w:val="30"/>
          <w:szCs w:val="30"/>
          <w:cs/>
        </w:rPr>
        <w:t>ล้านบาท สัญญา</w:t>
      </w:r>
      <w:r w:rsidR="00F965A3">
        <w:rPr>
          <w:rFonts w:asciiTheme="majorBidi" w:hAnsiTheme="majorBidi" w:cstheme="majorBidi" w:hint="cs"/>
          <w:sz w:val="30"/>
          <w:szCs w:val="30"/>
          <w:cs/>
        </w:rPr>
        <w:t>ดังกล่าวสิ้นสุด</w:t>
      </w:r>
      <w:r w:rsidRPr="00F171C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83D6C" w:rsidRPr="00683D6C">
        <w:rPr>
          <w:rFonts w:asciiTheme="majorBidi" w:hAnsiTheme="majorBidi" w:cstheme="majorBidi"/>
          <w:sz w:val="30"/>
          <w:szCs w:val="30"/>
        </w:rPr>
        <w:t>31</w:t>
      </w:r>
      <w:r w:rsidRPr="00F171C0">
        <w:rPr>
          <w:rFonts w:asciiTheme="majorBidi" w:hAnsiTheme="majorBidi" w:cstheme="majorBidi"/>
          <w:sz w:val="30"/>
          <w:szCs w:val="30"/>
        </w:rPr>
        <w:t xml:space="preserve"> </w:t>
      </w:r>
      <w:r w:rsidRPr="00F171C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83D6C" w:rsidRPr="00683D6C">
        <w:rPr>
          <w:rFonts w:asciiTheme="majorBidi" w:hAnsiTheme="majorBidi" w:cstheme="majorBidi"/>
          <w:sz w:val="30"/>
          <w:szCs w:val="30"/>
        </w:rPr>
        <w:t>2566</w:t>
      </w:r>
      <w:r w:rsidR="00F965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5BED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 w:rsidR="00F965A3">
        <w:rPr>
          <w:rFonts w:asciiTheme="majorBidi" w:hAnsiTheme="majorBidi" w:cstheme="majorBidi" w:hint="cs"/>
          <w:sz w:val="30"/>
          <w:szCs w:val="30"/>
          <w:cs/>
        </w:rPr>
        <w:t>ทำสัญญาฉบับใหม่</w:t>
      </w:r>
      <w:r w:rsidR="006E5BE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965A3" w:rsidRPr="00F171C0">
        <w:rPr>
          <w:rFonts w:asciiTheme="majorBidi" w:hAnsiTheme="majorBidi" w:cstheme="majorBidi"/>
          <w:sz w:val="30"/>
          <w:szCs w:val="30"/>
          <w:cs/>
        </w:rPr>
        <w:t xml:space="preserve">ตกลงจ่ายค่าบริการปีละ </w:t>
      </w:r>
      <w:r w:rsidR="00683D6C" w:rsidRPr="00683D6C">
        <w:rPr>
          <w:rFonts w:asciiTheme="majorBidi" w:hAnsiTheme="majorBidi" w:cstheme="majorBidi"/>
          <w:sz w:val="30"/>
          <w:szCs w:val="30"/>
        </w:rPr>
        <w:t>15</w:t>
      </w:r>
      <w:r w:rsidR="00F965A3" w:rsidRPr="00F171C0">
        <w:rPr>
          <w:rFonts w:asciiTheme="majorBidi" w:hAnsiTheme="majorBidi" w:cstheme="majorBidi"/>
          <w:sz w:val="30"/>
          <w:szCs w:val="30"/>
        </w:rPr>
        <w:t xml:space="preserve"> </w:t>
      </w:r>
      <w:r w:rsidR="00F965A3" w:rsidRPr="00F171C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965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5BE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F965A3" w:rsidRPr="00F171C0">
        <w:rPr>
          <w:rFonts w:asciiTheme="majorBidi" w:hAnsiTheme="majorBidi" w:cstheme="majorBidi"/>
          <w:sz w:val="30"/>
          <w:szCs w:val="30"/>
          <w:cs/>
        </w:rPr>
        <w:t>สัญญา</w:t>
      </w:r>
      <w:r w:rsidR="00F965A3">
        <w:rPr>
          <w:rFonts w:asciiTheme="majorBidi" w:hAnsiTheme="majorBidi" w:cstheme="majorBidi" w:hint="cs"/>
          <w:sz w:val="30"/>
          <w:szCs w:val="30"/>
          <w:cs/>
        </w:rPr>
        <w:t>ฉบับใหม่</w:t>
      </w:r>
      <w:r w:rsidR="00F965A3" w:rsidRPr="00F171C0">
        <w:rPr>
          <w:rFonts w:asciiTheme="majorBidi" w:hAnsiTheme="majorBidi" w:cstheme="majorBidi"/>
          <w:sz w:val="30"/>
          <w:szCs w:val="30"/>
          <w:cs/>
        </w:rPr>
        <w:t>มีผลตั้งแต่วันที่</w:t>
      </w:r>
      <w:r w:rsidR="00F965A3" w:rsidRPr="00F171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</w:rPr>
        <w:t>1</w:t>
      </w:r>
      <w:r w:rsidR="00F965A3" w:rsidRPr="00F171C0">
        <w:rPr>
          <w:rFonts w:asciiTheme="majorBidi" w:hAnsiTheme="majorBidi" w:cstheme="majorBidi"/>
          <w:sz w:val="30"/>
          <w:szCs w:val="30"/>
        </w:rPr>
        <w:t xml:space="preserve"> </w:t>
      </w:r>
      <w:r w:rsidR="00F965A3" w:rsidRPr="00F171C0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F965A3" w:rsidRPr="00F171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</w:rPr>
        <w:t>2567</w:t>
      </w:r>
      <w:r w:rsidR="00F965A3" w:rsidRPr="00F171C0">
        <w:rPr>
          <w:rFonts w:asciiTheme="majorBidi" w:hAnsiTheme="majorBidi" w:cstheme="majorBidi"/>
          <w:sz w:val="30"/>
          <w:szCs w:val="30"/>
        </w:rPr>
        <w:t xml:space="preserve"> </w:t>
      </w:r>
      <w:r w:rsidR="00F965A3" w:rsidRPr="00F171C0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683D6C" w:rsidRPr="00683D6C">
        <w:rPr>
          <w:rFonts w:asciiTheme="majorBidi" w:hAnsiTheme="majorBidi" w:cstheme="majorBidi"/>
          <w:sz w:val="30"/>
          <w:szCs w:val="30"/>
        </w:rPr>
        <w:t>31</w:t>
      </w:r>
      <w:r w:rsidR="00F965A3" w:rsidRPr="00F171C0">
        <w:rPr>
          <w:rFonts w:asciiTheme="majorBidi" w:hAnsiTheme="majorBidi" w:cstheme="majorBidi"/>
          <w:sz w:val="30"/>
          <w:szCs w:val="30"/>
        </w:rPr>
        <w:t xml:space="preserve"> </w:t>
      </w:r>
      <w:r w:rsidR="00F965A3" w:rsidRPr="00F171C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83D6C" w:rsidRPr="00683D6C">
        <w:rPr>
          <w:rFonts w:asciiTheme="majorBidi" w:hAnsiTheme="majorBidi" w:cstheme="majorBidi"/>
          <w:sz w:val="30"/>
          <w:szCs w:val="30"/>
        </w:rPr>
        <w:t>2569</w:t>
      </w:r>
    </w:p>
    <w:p w14:paraId="25A7C884" w14:textId="77777777" w:rsidR="00803AB3" w:rsidRPr="00722C2D" w:rsidRDefault="00803AB3" w:rsidP="00A24C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30"/>
          <w:szCs w:val="30"/>
          <w:lang w:val="th-TH"/>
        </w:rPr>
      </w:pPr>
    </w:p>
    <w:p w14:paraId="3B11CF27" w14:textId="43E4026E" w:rsidR="00030124" w:rsidRPr="00722C2D" w:rsidRDefault="00683D6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030124" w:rsidRPr="00722C2D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14:paraId="3544DF2A" w14:textId="77777777" w:rsidR="006C09BF" w:rsidRPr="00722C2D" w:rsidRDefault="006C09B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260"/>
        <w:gridCol w:w="270"/>
        <w:gridCol w:w="1269"/>
        <w:gridCol w:w="270"/>
        <w:gridCol w:w="1251"/>
      </w:tblGrid>
      <w:tr w:rsidR="00030124" w:rsidRPr="00722C2D" w14:paraId="60850D27" w14:textId="77777777" w:rsidTr="00722C2D">
        <w:tc>
          <w:tcPr>
            <w:tcW w:w="3420" w:type="dxa"/>
          </w:tcPr>
          <w:p w14:paraId="2E32197D" w14:textId="77777777" w:rsidR="00030124" w:rsidRPr="00722C2D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30891F9" w14:textId="77777777" w:rsidR="00030124" w:rsidRPr="00722C2D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D4D4D4" w14:textId="77777777" w:rsidR="00030124" w:rsidRPr="00722C2D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1F5748D" w14:textId="77777777" w:rsidR="00030124" w:rsidRPr="00722C2D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091" w:rsidRPr="00722C2D" w14:paraId="32C9883B" w14:textId="77777777" w:rsidTr="00722C2D">
        <w:tc>
          <w:tcPr>
            <w:tcW w:w="3420" w:type="dxa"/>
          </w:tcPr>
          <w:p w14:paraId="6B567964" w14:textId="77777777" w:rsidR="00C01091" w:rsidRPr="00722C2D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BE491" w14:textId="31CBF1E2" w:rsidR="00C01091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EFC7699" w14:textId="77777777" w:rsidR="00C01091" w:rsidRPr="00722C2D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5EC963" w14:textId="62A2EBC2" w:rsidR="00C01091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D60B3E7" w14:textId="77777777" w:rsidR="00C01091" w:rsidRPr="00722C2D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</w:tcPr>
          <w:p w14:paraId="31E29610" w14:textId="28DC844B" w:rsidR="00C01091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CA3A214" w14:textId="77777777" w:rsidR="00C01091" w:rsidRPr="00722C2D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C8DB0EF" w14:textId="64989F40" w:rsidR="00C01091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01091" w:rsidRPr="00722C2D" w14:paraId="1BBAFF1E" w14:textId="77777777" w:rsidTr="00722C2D">
        <w:tc>
          <w:tcPr>
            <w:tcW w:w="3420" w:type="dxa"/>
          </w:tcPr>
          <w:p w14:paraId="787C1D3E" w14:textId="77777777" w:rsidR="00C01091" w:rsidRPr="00722C2D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4C7ABD3F" w14:textId="77777777" w:rsidR="00C01091" w:rsidRPr="00722C2D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4B73" w:rsidRPr="00722C2D" w14:paraId="46E2DDA5" w14:textId="77777777" w:rsidTr="00722C2D">
        <w:tc>
          <w:tcPr>
            <w:tcW w:w="3420" w:type="dxa"/>
          </w:tcPr>
          <w:p w14:paraId="199EDC72" w14:textId="03636392" w:rsidR="00584B73" w:rsidRPr="00722C2D" w:rsidRDefault="006A2F6A" w:rsidP="00584B73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เงินสดในมือและ</w:t>
            </w:r>
            <w:r w:rsidR="00584B73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7E7BD3E8" w14:textId="4C78F7D4" w:rsidR="00584B73" w:rsidRPr="00722C2D" w:rsidRDefault="00683D6C" w:rsidP="00722C2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D4152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  <w:r w:rsidR="007D4152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270" w:type="dxa"/>
          </w:tcPr>
          <w:p w14:paraId="6F7D6AF5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7D26A0" w14:textId="5A6EECB3" w:rsidR="00584B73" w:rsidRPr="00722C2D" w:rsidRDefault="00683D6C" w:rsidP="00722C2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84B73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607</w:t>
            </w:r>
            <w:r w:rsidR="00584B73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70" w:type="dxa"/>
          </w:tcPr>
          <w:p w14:paraId="113F9814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</w:tcPr>
          <w:p w14:paraId="4FB9E379" w14:textId="3D204D3D" w:rsidR="00584B73" w:rsidRPr="00722C2D" w:rsidRDefault="00683D6C" w:rsidP="00584B7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  <w:r w:rsidR="007D4152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70" w:type="dxa"/>
          </w:tcPr>
          <w:p w14:paraId="2958793E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423002A9" w14:textId="7F21B61C" w:rsidR="00584B73" w:rsidRPr="00722C2D" w:rsidRDefault="00683D6C" w:rsidP="00722C2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  <w:r w:rsidR="00584B73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873</w:t>
            </w:r>
          </w:p>
        </w:tc>
      </w:tr>
      <w:tr w:rsidR="00584B73" w:rsidRPr="00722C2D" w14:paraId="4EE2A01F" w14:textId="77777777" w:rsidTr="00722C2D">
        <w:tc>
          <w:tcPr>
            <w:tcW w:w="3420" w:type="dxa"/>
          </w:tcPr>
          <w:p w14:paraId="085DCB07" w14:textId="77777777" w:rsidR="00584B73" w:rsidRPr="00722C2D" w:rsidRDefault="00584B73" w:rsidP="00584B73">
            <w:pP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เงินลงทุนระยะสั้นที่มีสภาพคล่องสูง</w:t>
            </w:r>
          </w:p>
        </w:tc>
        <w:tc>
          <w:tcPr>
            <w:tcW w:w="1260" w:type="dxa"/>
          </w:tcPr>
          <w:p w14:paraId="114274FB" w14:textId="65B72CB4" w:rsidR="00584B73" w:rsidRPr="00722C2D" w:rsidRDefault="00683D6C" w:rsidP="00722C2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  <w:r w:rsidR="007D4152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270" w:type="dxa"/>
          </w:tcPr>
          <w:p w14:paraId="3D8E85D2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B08B74" w14:textId="56953142" w:rsidR="00584B73" w:rsidRPr="00722C2D" w:rsidRDefault="00683D6C" w:rsidP="00722C2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  <w:r w:rsidR="00584B73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70" w:type="dxa"/>
          </w:tcPr>
          <w:p w14:paraId="52E2A387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</w:tcPr>
          <w:p w14:paraId="5BA84955" w14:textId="67F9F744" w:rsidR="00584B73" w:rsidRPr="00722C2D" w:rsidRDefault="00683D6C" w:rsidP="00722C2D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7D4152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212332B" w14:textId="77777777" w:rsidR="00584B73" w:rsidRPr="00722C2D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6F41EB09" w14:textId="2DCA3B39" w:rsidR="00584B73" w:rsidRPr="00722C2D" w:rsidRDefault="00683D6C" w:rsidP="00722C2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  <w:r w:rsidR="00584B73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081</w:t>
            </w:r>
          </w:p>
        </w:tc>
      </w:tr>
      <w:tr w:rsidR="00584B73" w:rsidRPr="00722C2D" w14:paraId="3748C50C" w14:textId="77777777" w:rsidTr="00722C2D">
        <w:tc>
          <w:tcPr>
            <w:tcW w:w="3420" w:type="dxa"/>
          </w:tcPr>
          <w:p w14:paraId="672595CF" w14:textId="77777777" w:rsidR="00584B73" w:rsidRPr="00722C2D" w:rsidRDefault="00584B73" w:rsidP="00584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F10A28" w14:textId="6497F938" w:rsidR="00584B73" w:rsidRPr="00542381" w:rsidRDefault="00683D6C" w:rsidP="00584B7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D4152" w:rsidRPr="005423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073</w:t>
            </w:r>
            <w:r w:rsidR="007D4152" w:rsidRPr="005423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70" w:type="dxa"/>
          </w:tcPr>
          <w:p w14:paraId="651F5FD8" w14:textId="77777777" w:rsidR="00584B73" w:rsidRPr="00542381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ACCDF6" w14:textId="1242F46A" w:rsidR="00584B73" w:rsidRPr="00542381" w:rsidRDefault="00683D6C" w:rsidP="00722C2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84B73" w:rsidRPr="005423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998</w:t>
            </w:r>
            <w:r w:rsidR="00584B73" w:rsidRPr="005423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049</w:t>
            </w:r>
          </w:p>
        </w:tc>
        <w:tc>
          <w:tcPr>
            <w:tcW w:w="270" w:type="dxa"/>
          </w:tcPr>
          <w:p w14:paraId="2366572C" w14:textId="77777777" w:rsidR="00584B73" w:rsidRPr="00542381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82AEFC1" w14:textId="689C765E" w:rsidR="00584B73" w:rsidRPr="00542381" w:rsidRDefault="00683D6C" w:rsidP="00584B73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385</w:t>
            </w:r>
            <w:r w:rsidR="007D4152" w:rsidRPr="005423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70" w:type="dxa"/>
          </w:tcPr>
          <w:p w14:paraId="123C7E81" w14:textId="77777777" w:rsidR="00584B73" w:rsidRPr="00542381" w:rsidRDefault="00584B73" w:rsidP="0058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DE7F7" w14:textId="4C36971C" w:rsidR="00584B73" w:rsidRPr="00542381" w:rsidRDefault="00683D6C" w:rsidP="00722C2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584</w:t>
            </w:r>
            <w:r w:rsidR="00584B73" w:rsidRPr="005423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954</w:t>
            </w:r>
          </w:p>
        </w:tc>
      </w:tr>
    </w:tbl>
    <w:p w14:paraId="3490AF38" w14:textId="77777777" w:rsidR="003C7520" w:rsidRPr="00722C2D" w:rsidRDefault="003C7520" w:rsidP="001B34C8">
      <w:pPr>
        <w:pStyle w:val="BodyText"/>
        <w:tabs>
          <w:tab w:val="clear" w:pos="227"/>
          <w:tab w:val="clear" w:pos="454"/>
          <w:tab w:val="left" w:pos="531"/>
        </w:tabs>
        <w:spacing w:after="0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09598DD" w14:textId="77777777" w:rsidR="00803AB3" w:rsidRPr="00722C2D" w:rsidRDefault="00803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22C2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90E64C6" w14:textId="127039A6" w:rsidR="007D64C5" w:rsidRPr="00722C2D" w:rsidRDefault="00683D6C" w:rsidP="001B34C8">
      <w:pPr>
        <w:pStyle w:val="BodyText"/>
        <w:tabs>
          <w:tab w:val="clear" w:pos="227"/>
          <w:tab w:val="clear" w:pos="454"/>
          <w:tab w:val="left" w:pos="531"/>
        </w:tabs>
        <w:spacing w:after="0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030124" w:rsidRPr="00722C2D">
        <w:rPr>
          <w:rFonts w:asciiTheme="majorBidi" w:hAnsiTheme="majorBidi" w:cstheme="majorBidi"/>
          <w:b/>
          <w:bCs/>
          <w:sz w:val="30"/>
          <w:szCs w:val="30"/>
        </w:rPr>
        <w:tab/>
      </w:r>
      <w:r w:rsidR="007D64C5" w:rsidRPr="00722C2D">
        <w:rPr>
          <w:rFonts w:asciiTheme="majorBidi" w:hAnsiTheme="majorBidi" w:cstheme="majorBidi"/>
          <w:bCs/>
          <w:sz w:val="30"/>
          <w:szCs w:val="30"/>
          <w:cs/>
        </w:rPr>
        <w:t>ลูกหนี้</w:t>
      </w:r>
      <w:r w:rsidR="00E4422E" w:rsidRPr="00722C2D">
        <w:rPr>
          <w:rFonts w:asciiTheme="majorBidi" w:hAnsiTheme="majorBidi" w:cstheme="majorBidi"/>
          <w:bCs/>
          <w:sz w:val="30"/>
          <w:szCs w:val="30"/>
          <w:cs/>
        </w:rPr>
        <w:t>การค้า</w:t>
      </w:r>
    </w:p>
    <w:p w14:paraId="683CE169" w14:textId="5491DE62" w:rsidR="006D57B7" w:rsidRPr="00722C2D" w:rsidRDefault="006D57B7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63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0"/>
        <w:gridCol w:w="806"/>
        <w:gridCol w:w="270"/>
        <w:gridCol w:w="993"/>
        <w:gridCol w:w="253"/>
        <w:gridCol w:w="995"/>
        <w:gridCol w:w="270"/>
        <w:gridCol w:w="993"/>
        <w:gridCol w:w="244"/>
        <w:gridCol w:w="1006"/>
      </w:tblGrid>
      <w:tr w:rsidR="00E4422E" w:rsidRPr="00722C2D" w14:paraId="5FD7CAD3" w14:textId="77777777" w:rsidTr="00584BBE">
        <w:trPr>
          <w:tblHeader/>
        </w:trPr>
        <w:tc>
          <w:tcPr>
            <w:tcW w:w="1824" w:type="pct"/>
          </w:tcPr>
          <w:p w14:paraId="09035A26" w14:textId="77777777" w:rsidR="00E4422E" w:rsidRPr="00722C2D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</w:tcPr>
          <w:p w14:paraId="60A6272A" w14:textId="77777777" w:rsidR="00E4422E" w:rsidRPr="00722C2D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1395B69" w14:textId="77777777" w:rsidR="00E4422E" w:rsidRPr="00722C2D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14:paraId="7074AD39" w14:textId="77777777" w:rsidR="00E4422E" w:rsidRPr="00722C2D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47265AFE" w14:textId="77777777" w:rsidR="00E4422E" w:rsidRPr="00722C2D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  <w:gridSpan w:val="3"/>
          </w:tcPr>
          <w:p w14:paraId="257DA2B5" w14:textId="77777777" w:rsidR="00E4422E" w:rsidRPr="00722C2D" w:rsidRDefault="00E4422E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4422E" w:rsidRPr="00722C2D" w14:paraId="1F93C634" w14:textId="77777777" w:rsidTr="00584BBE">
        <w:trPr>
          <w:tblHeader/>
        </w:trPr>
        <w:tc>
          <w:tcPr>
            <w:tcW w:w="1824" w:type="pct"/>
          </w:tcPr>
          <w:p w14:paraId="748CEF05" w14:textId="77777777" w:rsidR="00E4422E" w:rsidRPr="00722C2D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</w:tcPr>
          <w:p w14:paraId="5DBA8202" w14:textId="77777777" w:rsidR="00E4422E" w:rsidRPr="00722C2D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1A75D8" w14:textId="77777777" w:rsidR="00E4422E" w:rsidRPr="00722C2D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2D27C79F" w14:textId="68B49A45" w:rsidR="00E4422E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8" w:type="pct"/>
          </w:tcPr>
          <w:p w14:paraId="6A21E4AB" w14:textId="77777777" w:rsidR="00E4422E" w:rsidRPr="00722C2D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4E6005" w14:textId="56EA2804" w:rsidR="00E4422E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26C668E0" w14:textId="77777777" w:rsidR="00E4422E" w:rsidRPr="00722C2D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" w:type="pct"/>
          </w:tcPr>
          <w:p w14:paraId="24B210AD" w14:textId="7D89E168" w:rsidR="00E4422E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3" w:type="pct"/>
          </w:tcPr>
          <w:p w14:paraId="5E367245" w14:textId="77777777" w:rsidR="00E4422E" w:rsidRPr="00722C2D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9CAAE76" w14:textId="6F700F83" w:rsidR="00E4422E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4422E" w:rsidRPr="00722C2D" w14:paraId="789B0982" w14:textId="77777777" w:rsidTr="00584BBE">
        <w:trPr>
          <w:tblHeader/>
        </w:trPr>
        <w:tc>
          <w:tcPr>
            <w:tcW w:w="1824" w:type="pct"/>
          </w:tcPr>
          <w:p w14:paraId="03276A7F" w14:textId="77777777" w:rsidR="00E4422E" w:rsidRPr="00722C2D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</w:tcPr>
          <w:p w14:paraId="1A2D470E" w14:textId="77777777" w:rsidR="00E4422E" w:rsidRPr="00722C2D" w:rsidRDefault="00E4422E" w:rsidP="00722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7" w:type="pct"/>
          </w:tcPr>
          <w:p w14:paraId="560BB16A" w14:textId="77777777" w:rsidR="00E4422E" w:rsidRPr="00722C2D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0" w:type="pct"/>
            <w:gridSpan w:val="7"/>
          </w:tcPr>
          <w:p w14:paraId="19A20B5F" w14:textId="77777777" w:rsidR="00E4422E" w:rsidRPr="00722C2D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422E" w:rsidRPr="00722C2D" w14:paraId="3B562D07" w14:textId="77777777" w:rsidTr="00584BBE">
        <w:trPr>
          <w:trHeight w:val="299"/>
        </w:trPr>
        <w:tc>
          <w:tcPr>
            <w:tcW w:w="1824" w:type="pct"/>
          </w:tcPr>
          <w:p w14:paraId="6EC8C3CC" w14:textId="77777777" w:rsidR="00E4422E" w:rsidRPr="00722C2D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9" w:type="pct"/>
          </w:tcPr>
          <w:p w14:paraId="270C67D1" w14:textId="533E19B6" w:rsidR="00E4422E" w:rsidRPr="00722C2D" w:rsidRDefault="00683D6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1F77666" w14:textId="77777777" w:rsidR="00E4422E" w:rsidRPr="00722C2D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2D85E6BF" w14:textId="77777777" w:rsidR="00E4422E" w:rsidRPr="00722C2D" w:rsidRDefault="00E4422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" w:type="pct"/>
          </w:tcPr>
          <w:p w14:paraId="04F1F000" w14:textId="77777777" w:rsidR="00E4422E" w:rsidRPr="00722C2D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090F5D5" w14:textId="77777777" w:rsidR="00E4422E" w:rsidRPr="00722C2D" w:rsidRDefault="00E4422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33D14E" w14:textId="77777777" w:rsidR="00E4422E" w:rsidRPr="00722C2D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32F190E0" w14:textId="77777777" w:rsidR="00E4422E" w:rsidRPr="00722C2D" w:rsidRDefault="00E4422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784FBEA8" w14:textId="77777777" w:rsidR="00E4422E" w:rsidRPr="00722C2D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265238B5" w14:textId="77777777" w:rsidR="00E4422E" w:rsidRPr="00722C2D" w:rsidRDefault="00E4422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6B7F" w:rsidRPr="00722C2D" w14:paraId="49F4FC74" w14:textId="77777777" w:rsidTr="00584BBE">
        <w:trPr>
          <w:trHeight w:val="299"/>
        </w:trPr>
        <w:tc>
          <w:tcPr>
            <w:tcW w:w="1824" w:type="pct"/>
          </w:tcPr>
          <w:p w14:paraId="740A4500" w14:textId="77777777" w:rsidR="00C16B7F" w:rsidRPr="00722C2D" w:rsidRDefault="00C16B7F" w:rsidP="00C1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4905FA93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56AB0B3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9096797" w14:textId="44B1AC9D" w:rsidR="00C16B7F" w:rsidRPr="00722C2D" w:rsidRDefault="00683D6C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138" w:type="pct"/>
            <w:vAlign w:val="bottom"/>
          </w:tcPr>
          <w:p w14:paraId="28D7FE46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014284EC" w14:textId="68FE0346" w:rsidR="00C16B7F" w:rsidRPr="00722C2D" w:rsidRDefault="00683D6C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47" w:type="pct"/>
            <w:vAlign w:val="bottom"/>
          </w:tcPr>
          <w:p w14:paraId="6FF1FBC4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31548A96" w14:textId="67E15BEC" w:rsidR="00C16B7F" w:rsidRPr="00722C2D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3556F97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FA6B830" w14:textId="26C20B29" w:rsidR="00C16B7F" w:rsidRPr="00722C2D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B7F" w:rsidRPr="00722C2D" w14:paraId="1A61F4A2" w14:textId="77777777" w:rsidTr="00584BBE">
        <w:trPr>
          <w:trHeight w:val="299"/>
        </w:trPr>
        <w:tc>
          <w:tcPr>
            <w:tcW w:w="1824" w:type="pct"/>
          </w:tcPr>
          <w:p w14:paraId="71D14C29" w14:textId="77777777" w:rsidR="00C16B7F" w:rsidRPr="00722C2D" w:rsidRDefault="00C16B7F" w:rsidP="00C1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0563C140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EF96D92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vAlign w:val="bottom"/>
          </w:tcPr>
          <w:p w14:paraId="21ED5228" w14:textId="4F37F6FE" w:rsidR="00C16B7F" w:rsidRPr="00584BBE" w:rsidRDefault="00683D6C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138" w:type="pct"/>
            <w:vAlign w:val="bottom"/>
          </w:tcPr>
          <w:p w14:paraId="28759363" w14:textId="77777777" w:rsidR="00C16B7F" w:rsidRPr="00584BBE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14:paraId="41A4020D" w14:textId="52B539C4" w:rsidR="00C16B7F" w:rsidRPr="00584BBE" w:rsidRDefault="00683D6C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47" w:type="pct"/>
            <w:vAlign w:val="bottom"/>
          </w:tcPr>
          <w:p w14:paraId="4BEF7255" w14:textId="77777777" w:rsidR="00C16B7F" w:rsidRPr="00584BBE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3C01F6E7" w14:textId="4B9051D0" w:rsidR="00C16B7F" w:rsidRPr="00584BBE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269D575" w14:textId="77777777" w:rsidR="00C16B7F" w:rsidRPr="00584BBE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212EC5AB" w14:textId="7443A14C" w:rsidR="00C16B7F" w:rsidRPr="00584BBE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16B7F" w:rsidRPr="00722C2D" w14:paraId="487EE9F2" w14:textId="77777777" w:rsidTr="00584BBE">
        <w:tc>
          <w:tcPr>
            <w:tcW w:w="1824" w:type="pct"/>
          </w:tcPr>
          <w:p w14:paraId="22EE314D" w14:textId="1B4B4027" w:rsidR="00C16B7F" w:rsidRPr="00722C2D" w:rsidRDefault="00C16B7F" w:rsidP="00C1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  <w:r w:rsidR="003373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439" w:type="pct"/>
          </w:tcPr>
          <w:p w14:paraId="26E6164A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3F1DB04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06C02E4" w14:textId="77777777" w:rsidR="00C16B7F" w:rsidRPr="00722C2D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AB7C7E2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77C07E2" w14:textId="77777777" w:rsidR="00C16B7F" w:rsidRPr="00722C2D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4760B0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95515E1" w14:textId="77777777" w:rsidR="00C16B7F" w:rsidRPr="00722C2D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00353FB2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5D932CF" w14:textId="77777777" w:rsidR="00C16B7F" w:rsidRPr="00722C2D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6B7F" w:rsidRPr="00722C2D" w14:paraId="19923654" w14:textId="77777777" w:rsidTr="00584BBE">
        <w:tc>
          <w:tcPr>
            <w:tcW w:w="1824" w:type="pct"/>
          </w:tcPr>
          <w:p w14:paraId="47E1BA58" w14:textId="77777777" w:rsidR="00C16B7F" w:rsidRPr="00722C2D" w:rsidRDefault="00C16B7F" w:rsidP="00C1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39B68E52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B7EBD27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382B4115" w14:textId="02CF0FED" w:rsidR="00C16B7F" w:rsidRPr="00722C2D" w:rsidRDefault="00683D6C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16B7F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="00C16B7F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019</w:t>
            </w:r>
          </w:p>
        </w:tc>
        <w:tc>
          <w:tcPr>
            <w:tcW w:w="138" w:type="pct"/>
          </w:tcPr>
          <w:p w14:paraId="6E6C9A25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7625D46" w14:textId="5739FB92" w:rsidR="00C16B7F" w:rsidRPr="00722C2D" w:rsidRDefault="00683D6C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16B7F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 w:rsidR="00C16B7F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147" w:type="pct"/>
          </w:tcPr>
          <w:p w14:paraId="73A12C8E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09373388" w14:textId="7A9F73AC" w:rsidR="00C16B7F" w:rsidRPr="00722C2D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5C0AA45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B50E5F1" w14:textId="6317F2EC" w:rsidR="00C16B7F" w:rsidRPr="00722C2D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B7F" w:rsidRPr="00722C2D" w14:paraId="75CDA3B1" w14:textId="77777777" w:rsidTr="00584BBE">
        <w:tc>
          <w:tcPr>
            <w:tcW w:w="1824" w:type="pct"/>
          </w:tcPr>
          <w:p w14:paraId="193AFE06" w14:textId="77777777" w:rsidR="00C16B7F" w:rsidRPr="00722C2D" w:rsidRDefault="00C16B7F" w:rsidP="00C1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39" w:type="pct"/>
          </w:tcPr>
          <w:p w14:paraId="072FE6ED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BAD528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1904F2D" w14:textId="77777777" w:rsidR="00C16B7F" w:rsidRPr="00722C2D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83A3D8C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D5819A5" w14:textId="77777777" w:rsidR="00C16B7F" w:rsidRPr="00722C2D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DCBD76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A5D2EA2" w14:textId="77777777" w:rsidR="00C16B7F" w:rsidRPr="00722C2D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63D2E3BA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2C773F8C" w14:textId="77777777" w:rsidR="00C16B7F" w:rsidRPr="00722C2D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6B7F" w:rsidRPr="00722C2D" w14:paraId="5CF87BA7" w14:textId="77777777" w:rsidTr="00584BBE">
        <w:tc>
          <w:tcPr>
            <w:tcW w:w="1824" w:type="pct"/>
          </w:tcPr>
          <w:p w14:paraId="6D0DA23A" w14:textId="0D69F0D8" w:rsidR="00C16B7F" w:rsidRPr="00722C2D" w:rsidRDefault="00C16B7F" w:rsidP="00C1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9" w:type="pct"/>
          </w:tcPr>
          <w:p w14:paraId="3F157EAF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6A9E3E7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2E98F713" w14:textId="18E5D1B1" w:rsidR="00C16B7F" w:rsidRPr="00722C2D" w:rsidRDefault="00683D6C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C16B7F" w:rsidRPr="00DC35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38" w:type="pct"/>
          </w:tcPr>
          <w:p w14:paraId="3D4B6BCB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1732710" w14:textId="06F94B81" w:rsidR="00C16B7F" w:rsidRPr="00722C2D" w:rsidRDefault="00683D6C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9AE3BE6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C3CAB09" w14:textId="522588E4" w:rsidR="00C16B7F" w:rsidRPr="00722C2D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E7A7939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B894A68" w14:textId="6957C643" w:rsidR="00C16B7F" w:rsidRPr="00722C2D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B7F" w:rsidRPr="00722C2D" w14:paraId="06E80433" w14:textId="77777777" w:rsidTr="00584BBE">
        <w:tc>
          <w:tcPr>
            <w:tcW w:w="1824" w:type="pct"/>
          </w:tcPr>
          <w:p w14:paraId="0DD50437" w14:textId="77777777" w:rsidR="00C16B7F" w:rsidRPr="00722C2D" w:rsidRDefault="00C16B7F" w:rsidP="00C1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9" w:type="pct"/>
          </w:tcPr>
          <w:p w14:paraId="400F6276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941105A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401D0B1C" w14:textId="61A6EFCD" w:rsidR="00C16B7F" w:rsidRPr="00584BBE" w:rsidRDefault="00683D6C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16B7F"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  <w:r w:rsidR="00C16B7F"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38" w:type="pct"/>
          </w:tcPr>
          <w:p w14:paraId="354016C7" w14:textId="77777777" w:rsidR="00C16B7F" w:rsidRPr="00584BBE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76B68F74" w14:textId="69148874" w:rsidR="00C16B7F" w:rsidRPr="00584BBE" w:rsidRDefault="00683D6C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16B7F"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  <w:r w:rsidR="00C16B7F"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147" w:type="pct"/>
          </w:tcPr>
          <w:p w14:paraId="54AA5A10" w14:textId="77777777" w:rsidR="00C16B7F" w:rsidRPr="00584BBE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264DFAA5" w14:textId="050172F7" w:rsidR="00C16B7F" w:rsidRPr="00584BBE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89555D3" w14:textId="77777777" w:rsidR="00C16B7F" w:rsidRPr="00584BBE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340A36E0" w14:textId="56ABB986" w:rsidR="00C16B7F" w:rsidRPr="00584BBE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16B7F" w:rsidRPr="00722C2D" w14:paraId="0D681EAF" w14:textId="77777777" w:rsidTr="00584BBE">
        <w:tc>
          <w:tcPr>
            <w:tcW w:w="1824" w:type="pct"/>
          </w:tcPr>
          <w:p w14:paraId="276CAD63" w14:textId="11EFDB08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336" w:right="-131" w:hanging="336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439" w:type="pct"/>
          </w:tcPr>
          <w:p w14:paraId="0F446418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C097E0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708F5E30" w14:textId="7BB4EEAA" w:rsidR="00C16B7F" w:rsidRPr="00722C2D" w:rsidRDefault="00C16B7F" w:rsidP="00B7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71D5445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4B36A638" w14:textId="33DD421D" w:rsidR="00C16B7F" w:rsidRPr="00722C2D" w:rsidRDefault="00C16B7F" w:rsidP="00B7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A93934E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5A86CC75" w14:textId="23A422EE" w:rsidR="00C16B7F" w:rsidRPr="00722C2D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05E9C65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17CC2304" w14:textId="5523092E" w:rsidR="00C16B7F" w:rsidRPr="00722C2D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B7F" w:rsidRPr="00722C2D" w14:paraId="3126E384" w14:textId="77777777" w:rsidTr="00584BBE">
        <w:tc>
          <w:tcPr>
            <w:tcW w:w="1824" w:type="pct"/>
          </w:tcPr>
          <w:p w14:paraId="6E6DC4F6" w14:textId="77777777" w:rsidR="00C16B7F" w:rsidRPr="00722C2D" w:rsidRDefault="00C16B7F" w:rsidP="00C1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</w:tcPr>
          <w:p w14:paraId="042A03B6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DD17C9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6EE65C79" w14:textId="29DFD01E" w:rsidR="00C16B7F" w:rsidRPr="00584BBE" w:rsidRDefault="00683D6C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16B7F"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  <w:r w:rsidR="00C16B7F"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38" w:type="pct"/>
          </w:tcPr>
          <w:p w14:paraId="167681B9" w14:textId="77777777" w:rsidR="00C16B7F" w:rsidRPr="00584BBE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</w:tcPr>
          <w:p w14:paraId="5B5B621C" w14:textId="1425FDF8" w:rsidR="00C16B7F" w:rsidRPr="00584BBE" w:rsidRDefault="00683D6C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16B7F"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  <w:r w:rsidR="00C16B7F"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147" w:type="pct"/>
          </w:tcPr>
          <w:p w14:paraId="5BCFA616" w14:textId="77777777" w:rsidR="00C16B7F" w:rsidRPr="00584BBE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482372A2" w14:textId="6ADCDCF3" w:rsidR="00C16B7F" w:rsidRPr="00584BBE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2F1861F" w14:textId="77777777" w:rsidR="00C16B7F" w:rsidRPr="00584BBE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56B321DC" w14:textId="70F2B349" w:rsidR="00C16B7F" w:rsidRPr="00584BBE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16B7F" w:rsidRPr="00722C2D" w14:paraId="5185487D" w14:textId="77777777" w:rsidTr="00584BBE">
        <w:tc>
          <w:tcPr>
            <w:tcW w:w="1824" w:type="pct"/>
          </w:tcPr>
          <w:p w14:paraId="3BF31CB0" w14:textId="77777777" w:rsidR="00C16B7F" w:rsidRPr="00722C2D" w:rsidRDefault="00C16B7F" w:rsidP="00C1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pct"/>
          </w:tcPr>
          <w:p w14:paraId="78A06EB1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C36593" w14:textId="77777777" w:rsidR="00C16B7F" w:rsidRPr="00722C2D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0C1C9A30" w14:textId="1F959F90" w:rsidR="00C16B7F" w:rsidRPr="00584BBE" w:rsidRDefault="00683D6C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16B7F"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  <w:r w:rsidR="00C16B7F"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138" w:type="pct"/>
          </w:tcPr>
          <w:p w14:paraId="4053D87D" w14:textId="77777777" w:rsidR="00C16B7F" w:rsidRPr="00584BBE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6BA4FDF6" w14:textId="062BA3E0" w:rsidR="00C16B7F" w:rsidRPr="00584BBE" w:rsidRDefault="00683D6C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16B7F"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  <w:r w:rsidR="00C16B7F"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147" w:type="pct"/>
          </w:tcPr>
          <w:p w14:paraId="33AFBC4E" w14:textId="77777777" w:rsidR="00C16B7F" w:rsidRPr="00584BBE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77D7D293" w14:textId="361543F9" w:rsidR="00C16B7F" w:rsidRPr="00584BBE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DB6543B" w14:textId="77777777" w:rsidR="00C16B7F" w:rsidRPr="00584BBE" w:rsidRDefault="00C16B7F" w:rsidP="00C1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</w:tcPr>
          <w:p w14:paraId="46CA149B" w14:textId="7344D05F" w:rsidR="00C16B7F" w:rsidRPr="00584BBE" w:rsidRDefault="00C16B7F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C34D2CD" w14:textId="77777777" w:rsidR="000751BE" w:rsidRPr="00722C2D" w:rsidRDefault="000751BE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1A8E2D9" w14:textId="05DF09AC" w:rsidR="002501C4" w:rsidRPr="00722C2D" w:rsidRDefault="00E4422E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DD4F02" w:rsidRPr="00722C2D">
        <w:rPr>
          <w:rFonts w:asciiTheme="majorBidi" w:hAnsiTheme="majorBidi" w:cstheme="majorBidi"/>
          <w:sz w:val="30"/>
          <w:szCs w:val="30"/>
          <w:cs/>
        </w:rPr>
        <w:t>เ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683D6C" w:rsidRPr="00683D6C">
        <w:rPr>
          <w:rFonts w:asciiTheme="majorBidi" w:hAnsiTheme="majorBidi" w:cstheme="majorBidi"/>
          <w:sz w:val="30"/>
          <w:szCs w:val="30"/>
        </w:rPr>
        <w:t>20</w:t>
      </w:r>
      <w:r w:rsidRPr="00722C2D">
        <w:rPr>
          <w:rFonts w:asciiTheme="majorBidi" w:hAnsiTheme="majorBidi" w:cstheme="majorBidi"/>
          <w:sz w:val="30"/>
          <w:szCs w:val="30"/>
        </w:rPr>
        <w:t xml:space="preserve"> (</w:t>
      </w:r>
      <w:r w:rsidRPr="00722C2D">
        <w:rPr>
          <w:rFonts w:asciiTheme="majorBidi" w:hAnsiTheme="majorBidi" w:cstheme="majorBidi"/>
          <w:sz w:val="30"/>
          <w:szCs w:val="30"/>
          <w:cs/>
        </w:rPr>
        <w:t>ข.</w:t>
      </w:r>
      <w:r w:rsidR="00683D6C" w:rsidRPr="00683D6C">
        <w:rPr>
          <w:rFonts w:asciiTheme="majorBidi" w:hAnsiTheme="majorBidi" w:cstheme="majorBidi"/>
          <w:sz w:val="30"/>
          <w:szCs w:val="30"/>
        </w:rPr>
        <w:t>1</w:t>
      </w:r>
      <w:r w:rsidRPr="00722C2D">
        <w:rPr>
          <w:rFonts w:asciiTheme="majorBidi" w:hAnsiTheme="majorBidi" w:cstheme="majorBidi"/>
          <w:sz w:val="30"/>
          <w:szCs w:val="30"/>
        </w:rPr>
        <w:t>)</w:t>
      </w:r>
      <w:r w:rsidR="002501C4" w:rsidRPr="00722C2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27C2CEA" w14:textId="1789AECE" w:rsidR="00030124" w:rsidRPr="00722C2D" w:rsidRDefault="00683D6C" w:rsidP="008F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030124" w:rsidRPr="00722C2D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722C2D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70D3CB92" w14:textId="77777777" w:rsidR="002F2A9E" w:rsidRPr="00722C2D" w:rsidRDefault="002F2A9E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69"/>
        <w:gridCol w:w="1231"/>
        <w:gridCol w:w="7"/>
        <w:gridCol w:w="293"/>
        <w:gridCol w:w="1260"/>
        <w:gridCol w:w="269"/>
        <w:gridCol w:w="7"/>
        <w:gridCol w:w="1254"/>
      </w:tblGrid>
      <w:tr w:rsidR="00033A69" w:rsidRPr="00722C2D" w14:paraId="75F76467" w14:textId="77777777" w:rsidTr="00584BBE">
        <w:tc>
          <w:tcPr>
            <w:tcW w:w="3420" w:type="dxa"/>
          </w:tcPr>
          <w:p w14:paraId="08359396" w14:textId="77777777" w:rsidR="00030124" w:rsidRPr="00722C2D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67" w:type="dxa"/>
            <w:gridSpan w:val="4"/>
          </w:tcPr>
          <w:p w14:paraId="0A6B8922" w14:textId="77777777" w:rsidR="00030124" w:rsidRPr="00722C2D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3" w:type="dxa"/>
          </w:tcPr>
          <w:p w14:paraId="5A789433" w14:textId="77777777" w:rsidR="00030124" w:rsidRPr="00722C2D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14:paraId="5EDA40DE" w14:textId="77777777" w:rsidR="00030124" w:rsidRPr="00722C2D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22C2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0F0FB1" w:rsidRPr="00722C2D" w14:paraId="46047631" w14:textId="77777777" w:rsidTr="00584BBE">
        <w:tc>
          <w:tcPr>
            <w:tcW w:w="3420" w:type="dxa"/>
          </w:tcPr>
          <w:p w14:paraId="2ED3C8DE" w14:textId="77777777" w:rsidR="000F0FB1" w:rsidRPr="00722C2D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CDB376" w14:textId="33461F69" w:rsidR="000F0FB1" w:rsidRPr="00722C2D" w:rsidRDefault="00683D6C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9" w:type="dxa"/>
          </w:tcPr>
          <w:p w14:paraId="276A5BEF" w14:textId="77777777" w:rsidR="000F0FB1" w:rsidRPr="00722C2D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6559DCA" w14:textId="59EC157F" w:rsidR="000F0FB1" w:rsidRPr="00722C2D" w:rsidRDefault="00683D6C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00" w:type="dxa"/>
            <w:gridSpan w:val="2"/>
          </w:tcPr>
          <w:p w14:paraId="0D93308B" w14:textId="77777777" w:rsidR="000F0FB1" w:rsidRPr="00722C2D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B9F606" w14:textId="5EB82C4A" w:rsidR="000F0FB1" w:rsidRPr="00722C2D" w:rsidRDefault="00683D6C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6" w:type="dxa"/>
            <w:gridSpan w:val="2"/>
          </w:tcPr>
          <w:p w14:paraId="1320207F" w14:textId="77777777" w:rsidR="000F0FB1" w:rsidRPr="00722C2D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528B5338" w14:textId="2BE78E77" w:rsidR="000F0FB1" w:rsidRPr="00722C2D" w:rsidRDefault="00683D6C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01091" w:rsidRPr="00722C2D" w14:paraId="29B80B8C" w14:textId="77777777" w:rsidTr="00584BBE">
        <w:tc>
          <w:tcPr>
            <w:tcW w:w="3420" w:type="dxa"/>
          </w:tcPr>
          <w:p w14:paraId="34371064" w14:textId="77777777" w:rsidR="00C01091" w:rsidRPr="00722C2D" w:rsidRDefault="00C01091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9"/>
          </w:tcPr>
          <w:p w14:paraId="3F7C96F5" w14:textId="77777777" w:rsidR="00C01091" w:rsidRPr="00722C2D" w:rsidRDefault="00C0109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61E0" w:rsidRPr="00722C2D" w14:paraId="094EAF3B" w14:textId="77777777" w:rsidTr="00584BBE">
        <w:tc>
          <w:tcPr>
            <w:tcW w:w="3420" w:type="dxa"/>
          </w:tcPr>
          <w:p w14:paraId="149FCBD5" w14:textId="77777777" w:rsidR="001261E0" w:rsidRPr="00722C2D" w:rsidRDefault="001261E0" w:rsidP="001261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515B7947" w14:textId="659E25EC" w:rsidR="001261E0" w:rsidRPr="00584BBE" w:rsidRDefault="00683D6C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472</w:t>
            </w:r>
            <w:r w:rsidR="00530FB9" w:rsidRPr="00584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69" w:type="dxa"/>
          </w:tcPr>
          <w:p w14:paraId="3D487CE6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20EC50CF" w14:textId="6D918D08" w:rsidR="001261E0" w:rsidRPr="00584BBE" w:rsidRDefault="00683D6C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</w:t>
            </w:r>
            <w:r w:rsidR="001261E0" w:rsidRPr="00584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813</w:t>
            </w:r>
          </w:p>
        </w:tc>
        <w:tc>
          <w:tcPr>
            <w:tcW w:w="300" w:type="dxa"/>
            <w:gridSpan w:val="2"/>
          </w:tcPr>
          <w:p w14:paraId="24E4D318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82F48A" w14:textId="1E140213" w:rsidR="001261E0" w:rsidRPr="00584BBE" w:rsidRDefault="00530FB9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2FEC5482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1872DB2B" w14:textId="5837C744" w:rsidR="001261E0" w:rsidRPr="00584BBE" w:rsidRDefault="001261E0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261E0" w:rsidRPr="00722C2D" w14:paraId="3A7F31FB" w14:textId="77777777" w:rsidTr="00584BBE">
        <w:tc>
          <w:tcPr>
            <w:tcW w:w="3420" w:type="dxa"/>
          </w:tcPr>
          <w:p w14:paraId="2AA51D29" w14:textId="77777777" w:rsidR="001261E0" w:rsidRPr="00722C2D" w:rsidRDefault="001261E0" w:rsidP="001261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60" w:type="dxa"/>
          </w:tcPr>
          <w:p w14:paraId="1B5C869D" w14:textId="57C59A36" w:rsidR="001261E0" w:rsidRPr="00584BBE" w:rsidRDefault="00683D6C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530FB9" w:rsidRPr="00584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69" w:type="dxa"/>
          </w:tcPr>
          <w:p w14:paraId="47A4EAE9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CD4B720" w14:textId="346B273C" w:rsidR="001261E0" w:rsidRPr="00584BBE" w:rsidRDefault="00683D6C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1261E0" w:rsidRPr="00584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300" w:type="dxa"/>
            <w:gridSpan w:val="2"/>
          </w:tcPr>
          <w:p w14:paraId="27820F3B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F24A6" w14:textId="00A067BA" w:rsidR="001261E0" w:rsidRPr="00584BBE" w:rsidRDefault="00530FB9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57DC274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2499C74A" w14:textId="4CF6D606" w:rsidR="001261E0" w:rsidRPr="00584BBE" w:rsidRDefault="001261E0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261E0" w:rsidRPr="00722C2D" w14:paraId="20C98035" w14:textId="77777777" w:rsidTr="00584BBE">
        <w:tc>
          <w:tcPr>
            <w:tcW w:w="3420" w:type="dxa"/>
          </w:tcPr>
          <w:p w14:paraId="3CAD4AB1" w14:textId="77777777" w:rsidR="001261E0" w:rsidRPr="00722C2D" w:rsidRDefault="001261E0" w:rsidP="001261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</w:tcPr>
          <w:p w14:paraId="5F174057" w14:textId="496F5F86" w:rsidR="001261E0" w:rsidRPr="00584BBE" w:rsidRDefault="00683D6C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530FB9" w:rsidRPr="00584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269" w:type="dxa"/>
          </w:tcPr>
          <w:p w14:paraId="1A0C33DB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12E21C3" w14:textId="0CFF17FC" w:rsidR="001261E0" w:rsidRPr="00584BBE" w:rsidRDefault="00683D6C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1261E0" w:rsidRPr="00584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300" w:type="dxa"/>
            <w:gridSpan w:val="2"/>
          </w:tcPr>
          <w:p w14:paraId="41D22170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59993C" w14:textId="24B7EF5D" w:rsidR="001261E0" w:rsidRPr="00584BBE" w:rsidRDefault="00530FB9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49585A94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5D97BA0E" w14:textId="4E554C1B" w:rsidR="001261E0" w:rsidRPr="00584BBE" w:rsidRDefault="001261E0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261E0" w:rsidRPr="00722C2D" w14:paraId="277222C2" w14:textId="77777777" w:rsidTr="00584BBE">
        <w:tc>
          <w:tcPr>
            <w:tcW w:w="3420" w:type="dxa"/>
          </w:tcPr>
          <w:p w14:paraId="6D4831EA" w14:textId="77777777" w:rsidR="001261E0" w:rsidRPr="00722C2D" w:rsidRDefault="001261E0" w:rsidP="001261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260" w:type="dxa"/>
          </w:tcPr>
          <w:p w14:paraId="05AFD4D9" w14:textId="2CACD234" w:rsidR="001261E0" w:rsidRPr="00584BBE" w:rsidRDefault="00683D6C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  <w:r w:rsidR="00530FB9" w:rsidRPr="00584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678</w:t>
            </w:r>
          </w:p>
        </w:tc>
        <w:tc>
          <w:tcPr>
            <w:tcW w:w="269" w:type="dxa"/>
          </w:tcPr>
          <w:p w14:paraId="45853F9B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3E5EEAF" w14:textId="5AACEE40" w:rsidR="001261E0" w:rsidRPr="00584BBE" w:rsidRDefault="00683D6C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  <w:r w:rsidR="001261E0" w:rsidRPr="00584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300" w:type="dxa"/>
            <w:gridSpan w:val="2"/>
          </w:tcPr>
          <w:p w14:paraId="47026D17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1FEA11" w14:textId="3F667D61" w:rsidR="001261E0" w:rsidRPr="00584BBE" w:rsidRDefault="00530FB9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3A63586E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10444E07" w14:textId="236F2B8B" w:rsidR="001261E0" w:rsidRPr="00584BBE" w:rsidRDefault="001261E0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261E0" w:rsidRPr="00722C2D" w14:paraId="7F193FF9" w14:textId="77777777" w:rsidTr="00584BBE">
        <w:tc>
          <w:tcPr>
            <w:tcW w:w="3420" w:type="dxa"/>
          </w:tcPr>
          <w:p w14:paraId="60AC3980" w14:textId="77777777" w:rsidR="001261E0" w:rsidRPr="00722C2D" w:rsidRDefault="001261E0" w:rsidP="001261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1260" w:type="dxa"/>
          </w:tcPr>
          <w:p w14:paraId="4A26D936" w14:textId="327C0A99" w:rsidR="001261E0" w:rsidRPr="00584BBE" w:rsidRDefault="00683D6C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</w:t>
            </w:r>
            <w:r w:rsidR="00530FB9" w:rsidRPr="00584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269" w:type="dxa"/>
          </w:tcPr>
          <w:p w14:paraId="4F67D42B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D435082" w14:textId="5E75E14D" w:rsidR="001261E0" w:rsidRPr="00584BBE" w:rsidRDefault="00683D6C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  <w:r w:rsidR="001261E0" w:rsidRPr="00584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300" w:type="dxa"/>
            <w:gridSpan w:val="2"/>
          </w:tcPr>
          <w:p w14:paraId="7A7471BA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3BD8FD" w14:textId="59E4D93A" w:rsidR="001261E0" w:rsidRPr="00584BBE" w:rsidRDefault="00530FB9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73005BD1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6FCF4F11" w14:textId="6DA24B66" w:rsidR="001261E0" w:rsidRPr="00584BBE" w:rsidRDefault="001261E0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261E0" w:rsidRPr="00722C2D" w14:paraId="184F954F" w14:textId="77777777" w:rsidTr="00584BBE">
        <w:tc>
          <w:tcPr>
            <w:tcW w:w="3420" w:type="dxa"/>
          </w:tcPr>
          <w:p w14:paraId="06B83CF4" w14:textId="77777777" w:rsidR="001261E0" w:rsidRPr="00722C2D" w:rsidRDefault="001261E0" w:rsidP="001261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</w:tcPr>
          <w:p w14:paraId="65071C1A" w14:textId="1644DB37" w:rsidR="001261E0" w:rsidRPr="00584BBE" w:rsidRDefault="00683D6C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269" w:type="dxa"/>
          </w:tcPr>
          <w:p w14:paraId="5CCE0BE0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7AA88EF" w14:textId="15B2BB51" w:rsidR="001261E0" w:rsidRPr="00584BBE" w:rsidRDefault="00683D6C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261E0" w:rsidRPr="00584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</w:t>
            </w:r>
          </w:p>
        </w:tc>
        <w:tc>
          <w:tcPr>
            <w:tcW w:w="300" w:type="dxa"/>
            <w:gridSpan w:val="2"/>
          </w:tcPr>
          <w:p w14:paraId="14541CA2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DB243A" w14:textId="3B6E6647" w:rsidR="001261E0" w:rsidRPr="00584BBE" w:rsidRDefault="00530FB9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709B9CE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7B2A1409" w14:textId="7F083FDD" w:rsidR="001261E0" w:rsidRPr="00584BBE" w:rsidRDefault="001261E0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261E0" w:rsidRPr="00722C2D" w14:paraId="11E11CBD" w14:textId="77777777" w:rsidTr="00584BBE">
        <w:tc>
          <w:tcPr>
            <w:tcW w:w="3420" w:type="dxa"/>
          </w:tcPr>
          <w:p w14:paraId="401FAAE0" w14:textId="77777777" w:rsidR="001261E0" w:rsidRPr="00722C2D" w:rsidRDefault="001261E0" w:rsidP="001261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EB2F8A" w14:textId="39824C1C" w:rsidR="001261E0" w:rsidRPr="00584BBE" w:rsidRDefault="00683D6C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877</w:t>
            </w:r>
            <w:r w:rsidR="00530FB9" w:rsidRPr="00584B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077</w:t>
            </w:r>
          </w:p>
        </w:tc>
        <w:tc>
          <w:tcPr>
            <w:tcW w:w="269" w:type="dxa"/>
          </w:tcPr>
          <w:p w14:paraId="6E8B84A4" w14:textId="77777777" w:rsidR="001261E0" w:rsidRPr="00584BBE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96C7AAA" w14:textId="3677DE4F" w:rsidR="001261E0" w:rsidRPr="00584BBE" w:rsidRDefault="00683D6C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828</w:t>
            </w:r>
            <w:r w:rsidR="001261E0" w:rsidRPr="00584B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300" w:type="dxa"/>
            <w:gridSpan w:val="2"/>
          </w:tcPr>
          <w:p w14:paraId="51AACBF6" w14:textId="77777777" w:rsidR="001261E0" w:rsidRPr="00584BBE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5F6E1E" w14:textId="15569454" w:rsidR="001261E0" w:rsidRPr="00584BBE" w:rsidRDefault="00530FB9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08102EE6" w14:textId="77777777" w:rsidR="001261E0" w:rsidRPr="00584BBE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</w:tcPr>
          <w:p w14:paraId="6FE3D14B" w14:textId="259C2967" w:rsidR="001261E0" w:rsidRPr="00584BBE" w:rsidRDefault="001261E0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1261E0" w:rsidRPr="00722C2D" w14:paraId="3C562BD4" w14:textId="77777777" w:rsidTr="00584BBE">
        <w:tc>
          <w:tcPr>
            <w:tcW w:w="3420" w:type="dxa"/>
          </w:tcPr>
          <w:p w14:paraId="0418471F" w14:textId="77777777" w:rsidR="001261E0" w:rsidRPr="00722C2D" w:rsidRDefault="001261E0" w:rsidP="001261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6D162D" w14:textId="05594DCD" w:rsidR="001261E0" w:rsidRPr="00584BBE" w:rsidRDefault="00530FB9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Pr="00584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  <w:r w:rsidRPr="00584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1DF892BE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422470E" w14:textId="009910B1" w:rsidR="001261E0" w:rsidRPr="00584BBE" w:rsidRDefault="001261E0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Pr="00584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</w:t>
            </w:r>
            <w:r w:rsidRPr="00584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00" w:type="dxa"/>
            <w:gridSpan w:val="2"/>
          </w:tcPr>
          <w:p w14:paraId="120CE198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374137" w14:textId="35850886" w:rsidR="001261E0" w:rsidRPr="00584BBE" w:rsidRDefault="00530FB9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49CD88E9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14:paraId="6D0A39BE" w14:textId="0BB91DD5" w:rsidR="001261E0" w:rsidRPr="00584BBE" w:rsidRDefault="001261E0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261E0" w:rsidRPr="00722C2D" w14:paraId="7E86AD94" w14:textId="77777777" w:rsidTr="00584BBE">
        <w:trPr>
          <w:trHeight w:val="415"/>
        </w:trPr>
        <w:tc>
          <w:tcPr>
            <w:tcW w:w="3420" w:type="dxa"/>
            <w:vAlign w:val="bottom"/>
          </w:tcPr>
          <w:p w14:paraId="50DC3CF4" w14:textId="77777777" w:rsidR="001261E0" w:rsidRPr="00722C2D" w:rsidRDefault="001261E0" w:rsidP="001261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B4DC9" w14:textId="7EEF5A08" w:rsidR="001261E0" w:rsidRPr="00584BBE" w:rsidRDefault="00683D6C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821</w:t>
            </w:r>
            <w:r w:rsidR="00530FB9" w:rsidRPr="00584B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870</w:t>
            </w:r>
          </w:p>
        </w:tc>
        <w:tc>
          <w:tcPr>
            <w:tcW w:w="269" w:type="dxa"/>
            <w:vAlign w:val="bottom"/>
          </w:tcPr>
          <w:p w14:paraId="2E83D623" w14:textId="77777777" w:rsidR="001261E0" w:rsidRPr="00584BBE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AC673" w14:textId="0E75551E" w:rsidR="001261E0" w:rsidRPr="00584BBE" w:rsidRDefault="00683D6C" w:rsidP="00584BB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775</w:t>
            </w:r>
            <w:r w:rsidR="001261E0" w:rsidRPr="00584B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300" w:type="dxa"/>
            <w:gridSpan w:val="2"/>
            <w:vAlign w:val="bottom"/>
          </w:tcPr>
          <w:p w14:paraId="225BD311" w14:textId="77777777" w:rsidR="001261E0" w:rsidRPr="00584BBE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CE9E0" w14:textId="4BA4C463" w:rsidR="001261E0" w:rsidRPr="00584BBE" w:rsidRDefault="00530FB9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656500C7" w14:textId="77777777" w:rsidR="001261E0" w:rsidRPr="00584BBE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BBA4A" w14:textId="19B4E3F6" w:rsidR="001261E0" w:rsidRPr="00584BBE" w:rsidRDefault="001261E0" w:rsidP="00584BB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34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84B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1261E0" w:rsidRPr="00722C2D" w14:paraId="2FAC3368" w14:textId="77777777" w:rsidTr="00584BBE">
        <w:trPr>
          <w:trHeight w:val="415"/>
        </w:trPr>
        <w:tc>
          <w:tcPr>
            <w:tcW w:w="3420" w:type="dxa"/>
            <w:vAlign w:val="bottom"/>
          </w:tcPr>
          <w:p w14:paraId="0FBDFAFC" w14:textId="77777777" w:rsidR="001261E0" w:rsidRPr="00722C2D" w:rsidRDefault="001261E0" w:rsidP="001261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6523E89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1C35CEF6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575167E4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00" w:type="dxa"/>
            <w:gridSpan w:val="2"/>
            <w:vAlign w:val="bottom"/>
          </w:tcPr>
          <w:p w14:paraId="690B7C54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8AD8EEF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55160A9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double" w:sz="4" w:space="0" w:color="auto"/>
            </w:tcBorders>
            <w:vAlign w:val="bottom"/>
          </w:tcPr>
          <w:p w14:paraId="0DF5F45C" w14:textId="77777777" w:rsidR="001261E0" w:rsidRPr="00722C2D" w:rsidRDefault="001261E0" w:rsidP="0012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C3CE948" w14:textId="77777777" w:rsidR="001C1E2B" w:rsidRPr="00722C2D" w:rsidRDefault="001C1E2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7CE5A74" w14:textId="77777777" w:rsidR="00D04430" w:rsidRPr="00722C2D" w:rsidRDefault="00D0443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sectPr w:rsidR="00D04430" w:rsidRPr="00722C2D" w:rsidSect="008F44E1">
          <w:headerReference w:type="even" r:id="rId16"/>
          <w:headerReference w:type="default" r:id="rId17"/>
          <w:footerReference w:type="defaul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270F22D" w14:textId="656FFB79" w:rsidR="00D07D55" w:rsidRPr="00722C2D" w:rsidRDefault="00683D6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D07D55" w:rsidRPr="00722C2D">
        <w:rPr>
          <w:rFonts w:asciiTheme="majorBidi" w:hAnsiTheme="majorBidi" w:cstheme="majorBidi"/>
          <w:b/>
          <w:bCs/>
          <w:sz w:val="30"/>
          <w:szCs w:val="30"/>
        </w:rPr>
        <w:tab/>
      </w:r>
      <w:r w:rsidR="00D07D55" w:rsidRPr="00722C2D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04DDDFD4" w14:textId="77777777" w:rsidR="00D07D55" w:rsidRPr="00722C2D" w:rsidRDefault="00D07D5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775" w:type="dxa"/>
        <w:jc w:val="center"/>
        <w:tblLayout w:type="fixed"/>
        <w:tblLook w:val="01E0" w:firstRow="1" w:lastRow="1" w:firstColumn="1" w:lastColumn="1" w:noHBand="0" w:noVBand="0"/>
      </w:tblPr>
      <w:tblGrid>
        <w:gridCol w:w="2070"/>
        <w:gridCol w:w="2070"/>
        <w:gridCol w:w="720"/>
        <w:gridCol w:w="720"/>
        <w:gridCol w:w="270"/>
        <w:gridCol w:w="840"/>
        <w:gridCol w:w="270"/>
        <w:gridCol w:w="79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D07D55" w:rsidRPr="00722C2D" w14:paraId="1291FBC4" w14:textId="77777777" w:rsidTr="00542381">
        <w:trPr>
          <w:jc w:val="center"/>
        </w:trPr>
        <w:tc>
          <w:tcPr>
            <w:tcW w:w="2070" w:type="dxa"/>
          </w:tcPr>
          <w:p w14:paraId="1655B248" w14:textId="77777777" w:rsidR="00D07D55" w:rsidRPr="00722C2D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0A53D22" w14:textId="77777777" w:rsidR="00D07D55" w:rsidRPr="00722C2D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35" w:type="dxa"/>
            <w:gridSpan w:val="18"/>
          </w:tcPr>
          <w:p w14:paraId="0E273E69" w14:textId="77777777" w:rsidR="00D07D55" w:rsidRPr="00722C2D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F7E93" w:rsidRPr="00722C2D" w14:paraId="06673AA4" w14:textId="77777777" w:rsidTr="00542381">
        <w:trPr>
          <w:jc w:val="center"/>
        </w:trPr>
        <w:tc>
          <w:tcPr>
            <w:tcW w:w="2070" w:type="dxa"/>
          </w:tcPr>
          <w:p w14:paraId="05745BD5" w14:textId="77777777" w:rsidR="004F7E93" w:rsidRPr="00722C2D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BF3B4BF" w14:textId="77777777" w:rsidR="004F7E93" w:rsidRPr="00722C2D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69F055" w14:textId="77777777" w:rsidR="004F7E93" w:rsidRPr="00722C2D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14:paraId="0E35CAC4" w14:textId="77777777" w:rsidR="004F7E93" w:rsidRPr="00722C2D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0B08B88" w14:textId="77777777" w:rsidR="004F7E93" w:rsidRPr="00722C2D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5" w:type="dxa"/>
            <w:gridSpan w:val="3"/>
            <w:vAlign w:val="bottom"/>
          </w:tcPr>
          <w:p w14:paraId="4FE5C170" w14:textId="77777777" w:rsidR="004F7E93" w:rsidRPr="00722C2D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C3AC825" w14:textId="77777777" w:rsidR="004F7E93" w:rsidRPr="00722C2D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61D00D8" w14:textId="76AA9B02" w:rsidR="004F7E93" w:rsidRPr="00722C2D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1B62A4D" w14:textId="77777777" w:rsidR="004F7E93" w:rsidRPr="00722C2D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481788F" w14:textId="05D55D26" w:rsidR="004F7E93" w:rsidRPr="00722C2D" w:rsidRDefault="00C6289D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  <w:r w:rsidR="004F7E93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5FABC59" w14:textId="77777777" w:rsidR="004F7E93" w:rsidRPr="00722C2D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F18773A" w14:textId="77777777" w:rsidR="004F7E93" w:rsidRPr="00722C2D" w:rsidRDefault="004F7E93" w:rsidP="001B34C8">
            <w:pPr>
              <w:pStyle w:val="block"/>
              <w:spacing w:after="0" w:line="240" w:lineRule="auto"/>
              <w:ind w:left="0" w:right="-1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A2BE32" w14:textId="77777777" w:rsidR="004F7E93" w:rsidRPr="00722C2D" w:rsidRDefault="004F7E93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D07D55" w:rsidRPr="00722C2D" w14:paraId="661A5E4D" w14:textId="77777777" w:rsidTr="00542381">
        <w:trPr>
          <w:jc w:val="center"/>
        </w:trPr>
        <w:tc>
          <w:tcPr>
            <w:tcW w:w="2070" w:type="dxa"/>
          </w:tcPr>
          <w:p w14:paraId="41415B14" w14:textId="77777777" w:rsidR="00D07D55" w:rsidRPr="00722C2D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34FDC45" w14:textId="77777777" w:rsidR="00D07D55" w:rsidRPr="00722C2D" w:rsidRDefault="00D07D55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9C1F9EA" w14:textId="63A958A1" w:rsidR="00D07D55" w:rsidRPr="00722C2D" w:rsidRDefault="00683D6C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20" w:type="dxa"/>
          </w:tcPr>
          <w:p w14:paraId="119D5E5B" w14:textId="63F10268" w:rsidR="00D07D55" w:rsidRPr="00722C2D" w:rsidRDefault="00683D6C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5D397318" w14:textId="77777777" w:rsidR="00D07D55" w:rsidRPr="00722C2D" w:rsidRDefault="00D07D55" w:rsidP="001B34C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0" w:type="dxa"/>
          </w:tcPr>
          <w:p w14:paraId="000135BE" w14:textId="2B4ADF5C" w:rsidR="00D07D55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9775B37" w14:textId="77777777" w:rsidR="00D07D55" w:rsidRPr="00722C2D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</w:tcPr>
          <w:p w14:paraId="02F338BC" w14:textId="087162EB" w:rsidR="00D07D55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7D426EA" w14:textId="77777777" w:rsidR="00D07D55" w:rsidRPr="00722C2D" w:rsidRDefault="00D07D55" w:rsidP="001B34C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0E5B5B4" w14:textId="00C9C21C" w:rsidR="00D07D55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7788AEF" w14:textId="77777777" w:rsidR="00D07D55" w:rsidRPr="00722C2D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76FD24" w14:textId="4251DBD5" w:rsidR="00D07D55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DDA33E7" w14:textId="77777777" w:rsidR="00D07D55" w:rsidRPr="00722C2D" w:rsidRDefault="00D07D55" w:rsidP="001B34C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7061F5A" w14:textId="583E7EAA" w:rsidR="00D07D55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0ED920C" w14:textId="77777777" w:rsidR="00D07D55" w:rsidRPr="00722C2D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087B60" w14:textId="19A36FC9" w:rsidR="00D07D55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171E161" w14:textId="77777777" w:rsidR="00D07D55" w:rsidRPr="00722C2D" w:rsidRDefault="00D07D55" w:rsidP="001B34C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8DFFA81" w14:textId="6B59B757" w:rsidR="00D07D55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399E1CC" w14:textId="77777777" w:rsidR="00D07D55" w:rsidRPr="00722C2D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781069" w14:textId="5A896429" w:rsidR="00D07D55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07D55" w:rsidRPr="00722C2D" w14:paraId="18106257" w14:textId="77777777" w:rsidTr="00542381">
        <w:trPr>
          <w:jc w:val="center"/>
        </w:trPr>
        <w:tc>
          <w:tcPr>
            <w:tcW w:w="2070" w:type="dxa"/>
          </w:tcPr>
          <w:p w14:paraId="1CA0A37A" w14:textId="77777777" w:rsidR="00D07D55" w:rsidRPr="00722C2D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9AC45E7" w14:textId="77777777" w:rsidR="00D07D55" w:rsidRPr="00722C2D" w:rsidRDefault="00D07D55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41028CCE" w14:textId="77777777" w:rsidR="00D07D55" w:rsidRPr="00722C2D" w:rsidRDefault="00D07D55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19E0852B" w14:textId="77777777" w:rsidR="00D07D55" w:rsidRPr="00722C2D" w:rsidRDefault="00D07D55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5" w:type="dxa"/>
            <w:gridSpan w:val="15"/>
          </w:tcPr>
          <w:p w14:paraId="55617D4A" w14:textId="77777777" w:rsidR="00D07D55" w:rsidRPr="00722C2D" w:rsidRDefault="00D07D55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7D55" w:rsidRPr="00722C2D" w14:paraId="5451BDD4" w14:textId="77777777" w:rsidTr="00542381">
        <w:trPr>
          <w:jc w:val="center"/>
        </w:trPr>
        <w:tc>
          <w:tcPr>
            <w:tcW w:w="2070" w:type="dxa"/>
          </w:tcPr>
          <w:p w14:paraId="47997102" w14:textId="77777777" w:rsidR="00D07D55" w:rsidRPr="00722C2D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70" w:type="dxa"/>
          </w:tcPr>
          <w:p w14:paraId="6491258D" w14:textId="77777777" w:rsidR="00D07D55" w:rsidRPr="00722C2D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F5A8B88" w14:textId="77777777" w:rsidR="00D07D55" w:rsidRPr="00722C2D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FA7BD2B" w14:textId="77777777" w:rsidR="00D07D55" w:rsidRPr="00722C2D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10EF84" w14:textId="77777777" w:rsidR="00D07D55" w:rsidRPr="00722C2D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noWrap/>
            <w:tcMar>
              <w:right w:w="170" w:type="dxa"/>
            </w:tcMar>
            <w:vAlign w:val="bottom"/>
          </w:tcPr>
          <w:p w14:paraId="21C16D14" w14:textId="77777777" w:rsidR="00D07D55" w:rsidRPr="00722C2D" w:rsidRDefault="00D07D55" w:rsidP="001B34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824EBE" w14:textId="77777777" w:rsidR="00D07D55" w:rsidRPr="00722C2D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6138485" w14:textId="77777777" w:rsidR="00D07D55" w:rsidRPr="00722C2D" w:rsidRDefault="00D07D55" w:rsidP="001B34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CFD6AF" w14:textId="77777777" w:rsidR="00D07D55" w:rsidRPr="00722C2D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16BAE6C" w14:textId="77777777" w:rsidR="00D07D55" w:rsidRPr="00722C2D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0F3D92" w14:textId="77777777" w:rsidR="00D07D55" w:rsidRPr="00722C2D" w:rsidRDefault="00D07D55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2BA102A" w14:textId="77777777" w:rsidR="00D07D55" w:rsidRPr="00722C2D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0AD422" w14:textId="77777777" w:rsidR="00D07D55" w:rsidRPr="00722C2D" w:rsidRDefault="00D07D55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578CAA8" w14:textId="77777777" w:rsidR="00D07D55" w:rsidRPr="00722C2D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3729C" w14:textId="77777777" w:rsidR="00D07D55" w:rsidRPr="00722C2D" w:rsidRDefault="00D07D55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D50B3E0" w14:textId="77777777" w:rsidR="00D07D55" w:rsidRPr="00722C2D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114CBF" w14:textId="77777777" w:rsidR="00D07D55" w:rsidRPr="00722C2D" w:rsidRDefault="00D07D55" w:rsidP="001B34C8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EBA3A50" w14:textId="77777777" w:rsidR="00D07D55" w:rsidRPr="00722C2D" w:rsidRDefault="00D07D55" w:rsidP="001B34C8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5C03DF" w14:textId="77777777" w:rsidR="00D07D55" w:rsidRPr="00722C2D" w:rsidRDefault="00D07D55" w:rsidP="001B34C8">
            <w:pPr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A0D891B" w14:textId="77777777" w:rsidR="00D07D55" w:rsidRPr="00722C2D" w:rsidRDefault="00D07D55" w:rsidP="001B34C8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7E73" w:rsidRPr="00722C2D" w14:paraId="76DA1B2A" w14:textId="77777777" w:rsidTr="00542381">
        <w:trPr>
          <w:jc w:val="center"/>
        </w:trPr>
        <w:tc>
          <w:tcPr>
            <w:tcW w:w="2070" w:type="dxa"/>
          </w:tcPr>
          <w:p w14:paraId="4EABE228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EC52DE" w14:textId="7193D053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ซึชิโยชิ สมบูรณ์</w:t>
            </w:r>
          </w:p>
          <w:p w14:paraId="2B33FB39" w14:textId="1245AAE5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โคเตท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แซนด์ จำกัด</w:t>
            </w:r>
          </w:p>
        </w:tc>
        <w:tc>
          <w:tcPr>
            <w:tcW w:w="2070" w:type="dxa"/>
          </w:tcPr>
          <w:p w14:paraId="043974C1" w14:textId="77777777" w:rsidR="00BF7E73" w:rsidRPr="00722C2D" w:rsidRDefault="00BF7E73" w:rsidP="00BF7E73">
            <w:pPr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ผลิตและจำหน่ายทราย</w:t>
            </w:r>
          </w:p>
          <w:p w14:paraId="1A9F3EDC" w14:textId="77777777" w:rsidR="00BF7E73" w:rsidRPr="00722C2D" w:rsidRDefault="00BF7E73" w:rsidP="00BF7E73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เคลือบ,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พลาสติก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6F5FC0BB" w14:textId="401BF7EA" w:rsidR="00BF7E73" w:rsidRPr="00722C2D" w:rsidRDefault="00BF7E73" w:rsidP="00BF7E73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ทรายอบแห้ง</w:t>
            </w:r>
          </w:p>
        </w:tc>
        <w:tc>
          <w:tcPr>
            <w:tcW w:w="720" w:type="dxa"/>
            <w:vAlign w:val="bottom"/>
          </w:tcPr>
          <w:p w14:paraId="4771B9FF" w14:textId="4F0E4C1A" w:rsidR="00BF7E73" w:rsidRPr="00722C2D" w:rsidRDefault="00683D6C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BF7E73"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720" w:type="dxa"/>
            <w:vAlign w:val="bottom"/>
          </w:tcPr>
          <w:p w14:paraId="70F95369" w14:textId="3EE2E7F4" w:rsidR="00BF7E73" w:rsidRPr="00722C2D" w:rsidRDefault="00683D6C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BF7E73"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14:paraId="2801D2F0" w14:textId="77777777" w:rsidR="00BF7E73" w:rsidRPr="00722C2D" w:rsidRDefault="00BF7E73" w:rsidP="00BF7E73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noWrap/>
            <w:tcMar>
              <w:right w:w="170" w:type="dxa"/>
            </w:tcMar>
            <w:vAlign w:val="bottom"/>
          </w:tcPr>
          <w:p w14:paraId="69061B53" w14:textId="024B99B6" w:rsidR="00BF7E73" w:rsidRPr="00722C2D" w:rsidRDefault="00683D6C" w:rsidP="0054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BF7E73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2A532CB3" w14:textId="77777777" w:rsidR="00BF7E73" w:rsidRPr="00722C2D" w:rsidRDefault="00BF7E73" w:rsidP="00BF7E73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53E697EF" w14:textId="05A2834E" w:rsidR="00BF7E73" w:rsidRPr="00722C2D" w:rsidRDefault="00683D6C" w:rsidP="0054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BF7E73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505F7B8C" w14:textId="77777777" w:rsidR="00BF7E73" w:rsidRPr="00722C2D" w:rsidRDefault="00BF7E73" w:rsidP="00BF7E73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A138DE3" w14:textId="07FC7DFB" w:rsidR="00BF7E73" w:rsidRPr="00722C2D" w:rsidRDefault="00683D6C" w:rsidP="0054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F7E73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  <w:vAlign w:val="bottom"/>
          </w:tcPr>
          <w:p w14:paraId="5B372A1C" w14:textId="77777777" w:rsidR="00BF7E73" w:rsidRPr="00722C2D" w:rsidRDefault="00BF7E73" w:rsidP="00BF7E73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E575CB2" w14:textId="6BB8CDBE" w:rsidR="00BF7E73" w:rsidRPr="00722C2D" w:rsidRDefault="00683D6C" w:rsidP="0054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F7E73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  <w:vAlign w:val="bottom"/>
          </w:tcPr>
          <w:p w14:paraId="288C016A" w14:textId="1B5F4961" w:rsidR="00BF7E73" w:rsidRPr="00722C2D" w:rsidRDefault="00BF7E73" w:rsidP="00BF7E73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E1F16F4" w14:textId="351C35AE" w:rsidR="00BF7E73" w:rsidRPr="00722C2D" w:rsidRDefault="00683D6C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70" w:type="dxa"/>
            <w:vAlign w:val="bottom"/>
          </w:tcPr>
          <w:p w14:paraId="29C04125" w14:textId="77777777" w:rsidR="00BF7E73" w:rsidRPr="00722C2D" w:rsidRDefault="00BF7E73" w:rsidP="00BF7E73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F8FEC40" w14:textId="1445D85F" w:rsidR="00BF7E73" w:rsidRPr="00722C2D" w:rsidRDefault="00683D6C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BF7E73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270" w:type="dxa"/>
            <w:vAlign w:val="bottom"/>
          </w:tcPr>
          <w:p w14:paraId="5F673BD9" w14:textId="77777777" w:rsidR="00BF7E73" w:rsidRPr="00722C2D" w:rsidRDefault="00BF7E73" w:rsidP="00BF7E73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66FE38E" w14:textId="13B7590D" w:rsidR="00BF7E73" w:rsidRPr="00722C2D" w:rsidRDefault="00683D6C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70" w:type="dxa"/>
            <w:vAlign w:val="bottom"/>
          </w:tcPr>
          <w:p w14:paraId="5D796B64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619CCFF" w14:textId="7049E073" w:rsidR="00BF7E73" w:rsidRPr="00722C2D" w:rsidRDefault="00683D6C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F7E73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</w:tr>
      <w:tr w:rsidR="00BF7E73" w:rsidRPr="00722C2D" w14:paraId="05E25AAE" w14:textId="77777777" w:rsidTr="00542381">
        <w:trPr>
          <w:trHeight w:val="110"/>
          <w:jc w:val="center"/>
        </w:trPr>
        <w:tc>
          <w:tcPr>
            <w:tcW w:w="2070" w:type="dxa"/>
          </w:tcPr>
          <w:p w14:paraId="285113DE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973FDFF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1E3EB05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FBBC7F4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F2AAC5" w14:textId="77777777" w:rsidR="00BF7E73" w:rsidRPr="00722C2D" w:rsidRDefault="00BF7E73" w:rsidP="00BF7E73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noWrap/>
            <w:tcMar>
              <w:right w:w="170" w:type="dxa"/>
            </w:tcMar>
            <w:vAlign w:val="bottom"/>
          </w:tcPr>
          <w:p w14:paraId="558E0ADA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432B62" w14:textId="77777777" w:rsidR="00BF7E73" w:rsidRPr="00722C2D" w:rsidRDefault="00BF7E73" w:rsidP="00BF7E73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3CE42572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7D4DE6" w14:textId="77777777" w:rsidR="00BF7E73" w:rsidRPr="00722C2D" w:rsidRDefault="00BF7E73" w:rsidP="00BF7E73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D222EF8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70C5B2" w14:textId="77777777" w:rsidR="00BF7E73" w:rsidRPr="00722C2D" w:rsidRDefault="00BF7E73" w:rsidP="00BF7E73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85D2330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1BED5D" w14:textId="77777777" w:rsidR="00BF7E73" w:rsidRPr="00722C2D" w:rsidRDefault="00BF7E73" w:rsidP="00BF7E73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26DC540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35187E" w14:textId="77777777" w:rsidR="00BF7E73" w:rsidRPr="00722C2D" w:rsidRDefault="00BF7E73" w:rsidP="00BF7E73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7F9775D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64D93F" w14:textId="77777777" w:rsidR="00BF7E73" w:rsidRPr="00722C2D" w:rsidRDefault="00BF7E73" w:rsidP="00BF7E73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FEEEAAE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ADCFCE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609ED53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7E73" w:rsidRPr="00722C2D" w14:paraId="7C1B7013" w14:textId="77777777" w:rsidTr="00DA196A">
        <w:trPr>
          <w:jc w:val="center"/>
        </w:trPr>
        <w:tc>
          <w:tcPr>
            <w:tcW w:w="2070" w:type="dxa"/>
          </w:tcPr>
          <w:p w14:paraId="57BD6A4D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ยามาดะ</w:t>
            </w:r>
          </w:p>
          <w:p w14:paraId="18A3E271" w14:textId="145E2E3B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สมบูรณ์ จำกัด</w:t>
            </w:r>
          </w:p>
        </w:tc>
        <w:tc>
          <w:tcPr>
            <w:tcW w:w="2070" w:type="dxa"/>
          </w:tcPr>
          <w:p w14:paraId="6232D40D" w14:textId="77777777" w:rsidR="00BF7E73" w:rsidRPr="00722C2D" w:rsidRDefault="00BF7E73" w:rsidP="00BF7E73">
            <w:pPr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</w:t>
            </w:r>
          </w:p>
          <w:p w14:paraId="52FDF01B" w14:textId="15AFC387" w:rsidR="00BF7E73" w:rsidRPr="00722C2D" w:rsidRDefault="00BF7E73" w:rsidP="00DA52AA">
            <w:pPr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อะไหล่รถ</w:t>
            </w:r>
          </w:p>
        </w:tc>
        <w:tc>
          <w:tcPr>
            <w:tcW w:w="720" w:type="dxa"/>
            <w:vAlign w:val="bottom"/>
          </w:tcPr>
          <w:p w14:paraId="72F11F89" w14:textId="7060FED1" w:rsidR="00BF7E73" w:rsidRPr="00722C2D" w:rsidRDefault="00683D6C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BF7E73"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720" w:type="dxa"/>
            <w:vAlign w:val="bottom"/>
          </w:tcPr>
          <w:p w14:paraId="2753C1E8" w14:textId="2010B0A8" w:rsidR="00BF7E73" w:rsidRPr="00722C2D" w:rsidRDefault="00683D6C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BF7E73"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5342B3ED" w14:textId="77777777" w:rsidR="00BF7E73" w:rsidRPr="00722C2D" w:rsidRDefault="00BF7E73" w:rsidP="00BF7E73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noWrap/>
            <w:tcMar>
              <w:right w:w="170" w:type="dxa"/>
            </w:tcMar>
            <w:vAlign w:val="bottom"/>
          </w:tcPr>
          <w:p w14:paraId="40FD7259" w14:textId="1923F6B2" w:rsidR="00BF7E73" w:rsidRPr="00722C2D" w:rsidRDefault="00683D6C" w:rsidP="0054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BF7E73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5618A5B6" w14:textId="77777777" w:rsidR="00BF7E73" w:rsidRPr="00722C2D" w:rsidRDefault="00BF7E73" w:rsidP="00BF7E73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0A9A07BE" w14:textId="46BE51F4" w:rsidR="00BF7E73" w:rsidRPr="00722C2D" w:rsidRDefault="00683D6C" w:rsidP="0054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BF7E73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5227C895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B46DDAF" w14:textId="4BECF3AB" w:rsidR="00BF7E73" w:rsidRPr="00722C2D" w:rsidRDefault="00683D6C" w:rsidP="0054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F7E73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70" w:type="dxa"/>
            <w:vAlign w:val="bottom"/>
          </w:tcPr>
          <w:p w14:paraId="48B36F72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6C73F55" w14:textId="6334A377" w:rsidR="00BF7E73" w:rsidRPr="00722C2D" w:rsidRDefault="00683D6C" w:rsidP="0054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F7E73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270" w:type="dxa"/>
            <w:vAlign w:val="bottom"/>
          </w:tcPr>
          <w:p w14:paraId="44D56E54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AF66D2C" w14:textId="60DFD1F3" w:rsidR="00BF7E73" w:rsidRPr="00722C2D" w:rsidRDefault="00683D6C" w:rsidP="0054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  <w:vAlign w:val="bottom"/>
          </w:tcPr>
          <w:p w14:paraId="6AC716F6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2C8BD5F" w14:textId="1A815B85" w:rsidR="00BF7E73" w:rsidRPr="00722C2D" w:rsidRDefault="00683D6C" w:rsidP="0054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496</w:t>
            </w:r>
            <w:r w:rsidR="00BF7E73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70" w:type="dxa"/>
            <w:vAlign w:val="bottom"/>
          </w:tcPr>
          <w:p w14:paraId="1A15D5D5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2B90AA5" w14:textId="03DACE1B" w:rsidR="00BF7E73" w:rsidRPr="00722C2D" w:rsidRDefault="00683D6C" w:rsidP="0054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70" w:type="dxa"/>
            <w:vAlign w:val="bottom"/>
          </w:tcPr>
          <w:p w14:paraId="1FDA339C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0FAAF15" w14:textId="7EA3D8A6" w:rsidR="00BF7E73" w:rsidRPr="00722C2D" w:rsidRDefault="00683D6C" w:rsidP="0054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F7E73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</w:tr>
      <w:tr w:rsidR="00BF7E73" w:rsidRPr="00722C2D" w14:paraId="57219C2D" w14:textId="77777777" w:rsidTr="00DA196A">
        <w:trPr>
          <w:trHeight w:val="334"/>
          <w:jc w:val="center"/>
        </w:trPr>
        <w:tc>
          <w:tcPr>
            <w:tcW w:w="2070" w:type="dxa"/>
          </w:tcPr>
          <w:p w14:paraId="43A772A0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9E5495B" w14:textId="77777777" w:rsidR="00BF7E73" w:rsidRPr="00722C2D" w:rsidRDefault="00BF7E73" w:rsidP="00BF7E73">
            <w:pPr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3C3BEABF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1A96E30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F5083F" w14:textId="77777777" w:rsidR="00BF7E73" w:rsidRPr="00722C2D" w:rsidRDefault="00BF7E73" w:rsidP="00BF7E73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noWrap/>
            <w:tcMar>
              <w:right w:w="170" w:type="dxa"/>
            </w:tcMar>
            <w:vAlign w:val="bottom"/>
          </w:tcPr>
          <w:p w14:paraId="424A2670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B17074" w14:textId="77777777" w:rsidR="00BF7E73" w:rsidRPr="00722C2D" w:rsidRDefault="00BF7E73" w:rsidP="00BF7E73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7F33DCD7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AC27FC" w14:textId="77777777" w:rsidR="00BF7E73" w:rsidRPr="00722C2D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noWrap/>
            <w:tcMar>
              <w:right w:w="170" w:type="dxa"/>
            </w:tcMar>
            <w:vAlign w:val="bottom"/>
          </w:tcPr>
          <w:p w14:paraId="7E869608" w14:textId="58657CD4" w:rsidR="00BF7E73" w:rsidRPr="00542381" w:rsidRDefault="00BF7E73" w:rsidP="0054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36A68C" w14:textId="77777777" w:rsidR="00BF7E73" w:rsidRPr="00542381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noWrap/>
            <w:tcMar>
              <w:right w:w="170" w:type="dxa"/>
            </w:tcMar>
            <w:vAlign w:val="bottom"/>
          </w:tcPr>
          <w:p w14:paraId="27A0033B" w14:textId="2A92AF8D" w:rsidR="00BF7E73" w:rsidRPr="00542381" w:rsidRDefault="00BF7E73" w:rsidP="0054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A8B504" w14:textId="77777777" w:rsidR="00BF7E73" w:rsidRPr="00542381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3353857" w14:textId="053CF4BC" w:rsidR="00BF7E73" w:rsidRPr="00542381" w:rsidRDefault="00683D6C" w:rsidP="0054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</w:t>
            </w:r>
            <w:r w:rsidR="0033280D" w:rsidRPr="005423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040</w:t>
            </w:r>
          </w:p>
        </w:tc>
        <w:tc>
          <w:tcPr>
            <w:tcW w:w="270" w:type="dxa"/>
            <w:vAlign w:val="bottom"/>
          </w:tcPr>
          <w:p w14:paraId="4BBF2BEF" w14:textId="77777777" w:rsidR="00BF7E73" w:rsidRPr="00542381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00550DC" w14:textId="51A3198D" w:rsidR="00BF7E73" w:rsidRPr="00542381" w:rsidRDefault="00683D6C" w:rsidP="0054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544</w:t>
            </w:r>
            <w:r w:rsidR="00BF7E73" w:rsidRPr="005423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270" w:type="dxa"/>
            <w:vAlign w:val="bottom"/>
          </w:tcPr>
          <w:p w14:paraId="66FBC403" w14:textId="77777777" w:rsidR="00BF7E73" w:rsidRPr="00542381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39B9ADB" w14:textId="3059F46B" w:rsidR="00BF7E73" w:rsidRPr="00542381" w:rsidRDefault="00683D6C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3280D" w:rsidRPr="005423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70" w:type="dxa"/>
            <w:vAlign w:val="bottom"/>
          </w:tcPr>
          <w:p w14:paraId="63909D3F" w14:textId="77777777" w:rsidR="00BF7E73" w:rsidRPr="00542381" w:rsidRDefault="00BF7E73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ED63FC" w14:textId="26986C97" w:rsidR="00BF7E73" w:rsidRPr="00542381" w:rsidRDefault="00683D6C" w:rsidP="00B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BF7E73" w:rsidRPr="005423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</w:p>
        </w:tc>
      </w:tr>
    </w:tbl>
    <w:p w14:paraId="5D54727E" w14:textId="3F301175" w:rsidR="00EE4EB6" w:rsidRPr="00722C2D" w:rsidRDefault="00EE4EB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321A938A" w14:textId="77777777" w:rsidR="00EE4EB6" w:rsidRPr="00722C2D" w:rsidRDefault="00EE4EB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 w:rsidRPr="00722C2D">
        <w:rPr>
          <w:rFonts w:asciiTheme="majorBidi" w:hAnsiTheme="majorBidi" w:cstheme="majorBidi"/>
          <w:sz w:val="16"/>
          <w:szCs w:val="16"/>
          <w:cs/>
        </w:rPr>
        <w:br w:type="page"/>
      </w:r>
    </w:p>
    <w:tbl>
      <w:tblPr>
        <w:tblW w:w="14760" w:type="dxa"/>
        <w:jc w:val="center"/>
        <w:tblLayout w:type="fixed"/>
        <w:tblLook w:val="01E0" w:firstRow="1" w:lastRow="1" w:firstColumn="1" w:lastColumn="1" w:noHBand="0" w:noVBand="0"/>
      </w:tblPr>
      <w:tblGrid>
        <w:gridCol w:w="2070"/>
        <w:gridCol w:w="2070"/>
        <w:gridCol w:w="720"/>
        <w:gridCol w:w="720"/>
        <w:gridCol w:w="270"/>
        <w:gridCol w:w="870"/>
        <w:gridCol w:w="240"/>
        <w:gridCol w:w="825"/>
        <w:gridCol w:w="270"/>
        <w:gridCol w:w="85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DA196A" w:rsidRPr="007022FC" w14:paraId="09DF6B6D" w14:textId="77777777" w:rsidTr="00DA196A">
        <w:trPr>
          <w:jc w:val="center"/>
        </w:trPr>
        <w:tc>
          <w:tcPr>
            <w:tcW w:w="2070" w:type="dxa"/>
          </w:tcPr>
          <w:p w14:paraId="4F7A1AEF" w14:textId="77777777" w:rsidR="00DA196A" w:rsidRPr="00722C2D" w:rsidRDefault="00DA196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A681AF1" w14:textId="77777777" w:rsidR="00DA196A" w:rsidRPr="00722C2D" w:rsidRDefault="00DA196A" w:rsidP="0070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0" w:type="dxa"/>
            <w:gridSpan w:val="18"/>
          </w:tcPr>
          <w:p w14:paraId="4007E4C0" w14:textId="798CD34A" w:rsidR="00DA196A" w:rsidRPr="00722C2D" w:rsidRDefault="00DA196A" w:rsidP="00DA1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2F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1D44" w:rsidRPr="00722C2D" w14:paraId="2767BE55" w14:textId="77777777" w:rsidTr="002B799D">
        <w:trPr>
          <w:jc w:val="center"/>
        </w:trPr>
        <w:tc>
          <w:tcPr>
            <w:tcW w:w="2070" w:type="dxa"/>
          </w:tcPr>
          <w:p w14:paraId="7F127CF9" w14:textId="77777777" w:rsidR="00941D44" w:rsidRPr="00722C2D" w:rsidRDefault="00941D4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35147FC" w14:textId="77777777" w:rsidR="00941D44" w:rsidRPr="00722C2D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4334D5" w14:textId="77777777" w:rsidR="00941D44" w:rsidRPr="00722C2D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14:paraId="0D4EC89E" w14:textId="77777777" w:rsidR="00941D44" w:rsidRPr="00722C2D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22731BD5" w14:textId="77777777" w:rsidR="00941D44" w:rsidRPr="00722C2D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34FF8A54" w14:textId="77777777" w:rsidR="00941D44" w:rsidRPr="00722C2D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4A6A8B16" w14:textId="77777777" w:rsidR="00941D44" w:rsidRPr="00722C2D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gridSpan w:val="3"/>
            <w:vAlign w:val="bottom"/>
          </w:tcPr>
          <w:p w14:paraId="7466AB46" w14:textId="2672FAB9" w:rsidR="00941D44" w:rsidRPr="00722C2D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21C585EE" w14:textId="77777777" w:rsidR="00941D44" w:rsidRPr="00722C2D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1AFCBB6" w14:textId="6FDAB850" w:rsidR="00941D44" w:rsidRPr="00722C2D" w:rsidRDefault="00337985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  <w:r w:rsidR="00941D44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026CD33" w14:textId="77777777" w:rsidR="00941D44" w:rsidRPr="00722C2D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2B9AED54" w14:textId="77777777" w:rsidR="00941D44" w:rsidRPr="00722C2D" w:rsidRDefault="00941D44" w:rsidP="001B34C8">
            <w:pPr>
              <w:pStyle w:val="block"/>
              <w:spacing w:after="0" w:line="240" w:lineRule="auto"/>
              <w:ind w:left="0" w:right="-17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8F7426" w14:textId="77777777" w:rsidR="00941D44" w:rsidRPr="00722C2D" w:rsidRDefault="00941D44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0F0FB1" w:rsidRPr="00722C2D" w14:paraId="19667865" w14:textId="77777777" w:rsidTr="002B799D">
        <w:trPr>
          <w:jc w:val="center"/>
        </w:trPr>
        <w:tc>
          <w:tcPr>
            <w:tcW w:w="2070" w:type="dxa"/>
          </w:tcPr>
          <w:p w14:paraId="51FD8557" w14:textId="77777777" w:rsidR="000F0FB1" w:rsidRPr="00722C2D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F138DE" w14:textId="77777777" w:rsidR="000F0FB1" w:rsidRPr="00722C2D" w:rsidRDefault="000F0FB1" w:rsidP="000F0FB1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121F6375" w14:textId="586BBCE9" w:rsidR="000F0FB1" w:rsidRPr="00722C2D" w:rsidRDefault="00683D6C" w:rsidP="000F0FB1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20" w:type="dxa"/>
          </w:tcPr>
          <w:p w14:paraId="59374BEE" w14:textId="4E7B2521" w:rsidR="000F0FB1" w:rsidRPr="00722C2D" w:rsidRDefault="00683D6C" w:rsidP="000F0FB1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3968CDCA" w14:textId="0ECE8AF6" w:rsidR="000F0FB1" w:rsidRPr="00722C2D" w:rsidRDefault="000F0FB1" w:rsidP="000F0FB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</w:tcPr>
          <w:p w14:paraId="04ABA08B" w14:textId="72C0D313" w:rsidR="000F0FB1" w:rsidRPr="00722C2D" w:rsidRDefault="00683D6C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473AA606" w14:textId="77777777" w:rsidR="000F0FB1" w:rsidRPr="00722C2D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</w:tcPr>
          <w:p w14:paraId="3000107E" w14:textId="2B32A932" w:rsidR="000F0FB1" w:rsidRPr="00722C2D" w:rsidRDefault="00683D6C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D858339" w14:textId="77777777" w:rsidR="000F0FB1" w:rsidRPr="00722C2D" w:rsidRDefault="000F0FB1" w:rsidP="000F0FB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</w:tcPr>
          <w:p w14:paraId="5607E631" w14:textId="0BC3B3CB" w:rsidR="000F0FB1" w:rsidRPr="00722C2D" w:rsidRDefault="00683D6C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816C065" w14:textId="77777777" w:rsidR="000F0FB1" w:rsidRPr="00722C2D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DF86F4" w14:textId="269AF9B3" w:rsidR="000F0FB1" w:rsidRPr="00722C2D" w:rsidRDefault="00683D6C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9493B8B" w14:textId="77777777" w:rsidR="000F0FB1" w:rsidRPr="00722C2D" w:rsidRDefault="000F0FB1" w:rsidP="000F0FB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97E3BE9" w14:textId="06543AE9" w:rsidR="000F0FB1" w:rsidRPr="00722C2D" w:rsidRDefault="00683D6C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ACD0939" w14:textId="77777777" w:rsidR="000F0FB1" w:rsidRPr="00722C2D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E7B6A9" w14:textId="7C044D11" w:rsidR="000F0FB1" w:rsidRPr="00722C2D" w:rsidRDefault="00683D6C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2573AE5" w14:textId="77777777" w:rsidR="000F0FB1" w:rsidRPr="00722C2D" w:rsidRDefault="000F0FB1" w:rsidP="000F0FB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77B6AAA" w14:textId="062674E3" w:rsidR="000F0FB1" w:rsidRPr="00722C2D" w:rsidRDefault="00683D6C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4B7BED1" w14:textId="77777777" w:rsidR="000F0FB1" w:rsidRPr="00722C2D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204792" w14:textId="2DEC20F1" w:rsidR="000F0FB1" w:rsidRPr="00722C2D" w:rsidRDefault="00683D6C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41D44" w:rsidRPr="00722C2D" w14:paraId="42EADAE1" w14:textId="77777777" w:rsidTr="002B799D">
        <w:trPr>
          <w:jc w:val="center"/>
        </w:trPr>
        <w:tc>
          <w:tcPr>
            <w:tcW w:w="2070" w:type="dxa"/>
          </w:tcPr>
          <w:p w14:paraId="0B2571B1" w14:textId="77777777" w:rsidR="00941D44" w:rsidRPr="00722C2D" w:rsidRDefault="00941D4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6875337" w14:textId="77777777" w:rsidR="00941D44" w:rsidRPr="00722C2D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0903C80" w14:textId="77777777" w:rsidR="00941D44" w:rsidRPr="00722C2D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386DB3F9" w14:textId="77777777" w:rsidR="00941D44" w:rsidRPr="00722C2D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0" w:type="dxa"/>
            <w:gridSpan w:val="15"/>
          </w:tcPr>
          <w:p w14:paraId="639E1725" w14:textId="77777777" w:rsidR="00941D44" w:rsidRPr="00722C2D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1D44" w:rsidRPr="00722C2D" w14:paraId="1FF54620" w14:textId="77777777" w:rsidTr="002B799D">
        <w:trPr>
          <w:jc w:val="center"/>
        </w:trPr>
        <w:tc>
          <w:tcPr>
            <w:tcW w:w="2070" w:type="dxa"/>
          </w:tcPr>
          <w:p w14:paraId="46DBCDEB" w14:textId="2EDE6074" w:rsidR="00941D44" w:rsidRPr="00722C2D" w:rsidRDefault="00D62C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070" w:type="dxa"/>
          </w:tcPr>
          <w:p w14:paraId="79778496" w14:textId="77777777" w:rsidR="00941D44" w:rsidRPr="00722C2D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92674FC" w14:textId="77777777" w:rsidR="00941D44" w:rsidRPr="00722C2D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362E98C" w14:textId="77777777" w:rsidR="00941D44" w:rsidRPr="00722C2D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A67F65" w14:textId="77777777" w:rsidR="00941D44" w:rsidRPr="00722C2D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52720FDF" w14:textId="77777777" w:rsidR="00941D44" w:rsidRPr="00722C2D" w:rsidRDefault="00941D44" w:rsidP="001B34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CD7B11B" w14:textId="77777777" w:rsidR="00941D44" w:rsidRPr="00722C2D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79B24381" w14:textId="77777777" w:rsidR="00941D44" w:rsidRPr="00722C2D" w:rsidRDefault="00941D44" w:rsidP="001B34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D49EE1" w14:textId="77777777" w:rsidR="00941D44" w:rsidRPr="00722C2D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noWrap/>
            <w:tcMar>
              <w:right w:w="170" w:type="dxa"/>
            </w:tcMar>
            <w:vAlign w:val="bottom"/>
          </w:tcPr>
          <w:p w14:paraId="65DFF0AF" w14:textId="77777777" w:rsidR="00941D44" w:rsidRPr="00722C2D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214656" w14:textId="77777777" w:rsidR="00941D44" w:rsidRPr="00722C2D" w:rsidRDefault="00941D44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6942623" w14:textId="77777777" w:rsidR="00941D44" w:rsidRPr="00722C2D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87DED7" w14:textId="77777777" w:rsidR="00941D44" w:rsidRPr="00722C2D" w:rsidRDefault="00941D44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37C9495" w14:textId="77777777" w:rsidR="00941D44" w:rsidRPr="00722C2D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5CCDA0" w14:textId="77777777" w:rsidR="00941D44" w:rsidRPr="00722C2D" w:rsidRDefault="00941D44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C49677C" w14:textId="77777777" w:rsidR="00941D44" w:rsidRPr="00722C2D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1403B2" w14:textId="77777777" w:rsidR="00941D44" w:rsidRPr="00722C2D" w:rsidRDefault="00941D44" w:rsidP="001B34C8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5DEA30C" w14:textId="77777777" w:rsidR="00941D44" w:rsidRPr="00722C2D" w:rsidRDefault="00941D44" w:rsidP="001B34C8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21E5F7" w14:textId="77777777" w:rsidR="00941D44" w:rsidRPr="00722C2D" w:rsidRDefault="00941D44" w:rsidP="001B34C8">
            <w:pPr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4801011" w14:textId="77777777" w:rsidR="00941D44" w:rsidRPr="00722C2D" w:rsidRDefault="00941D44" w:rsidP="001B34C8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80D" w:rsidRPr="00722C2D" w14:paraId="2F5329B1" w14:textId="77777777" w:rsidTr="002B799D">
        <w:trPr>
          <w:jc w:val="center"/>
        </w:trPr>
        <w:tc>
          <w:tcPr>
            <w:tcW w:w="2070" w:type="dxa"/>
          </w:tcPr>
          <w:p w14:paraId="0C6BC399" w14:textId="4A645B6D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มูเบีย สมบูรณ์ </w:t>
            </w:r>
          </w:p>
          <w:p w14:paraId="745BD881" w14:textId="7B2845C3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ออโตโมทีฟ  จำกัด</w:t>
            </w:r>
          </w:p>
        </w:tc>
        <w:tc>
          <w:tcPr>
            <w:tcW w:w="2070" w:type="dxa"/>
          </w:tcPr>
          <w:p w14:paraId="32CD0FDF" w14:textId="77777777" w:rsidR="0033280D" w:rsidRPr="00722C2D" w:rsidRDefault="0033280D" w:rsidP="0033280D">
            <w:pPr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</w:t>
            </w:r>
          </w:p>
          <w:p w14:paraId="0FA6F778" w14:textId="14EA4A12" w:rsidR="0033280D" w:rsidRPr="00722C2D" w:rsidRDefault="0033280D" w:rsidP="0033280D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ชิ้นส่วนยานยนต์</w:t>
            </w:r>
          </w:p>
        </w:tc>
        <w:tc>
          <w:tcPr>
            <w:tcW w:w="720" w:type="dxa"/>
            <w:vAlign w:val="bottom"/>
          </w:tcPr>
          <w:p w14:paraId="137070BE" w14:textId="2A58BF68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720" w:type="dxa"/>
            <w:vAlign w:val="bottom"/>
          </w:tcPr>
          <w:p w14:paraId="5BA1DAB3" w14:textId="01C7896E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6B4FEF46" w14:textId="77777777" w:rsidR="0033280D" w:rsidRPr="00722C2D" w:rsidRDefault="0033280D" w:rsidP="0033280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749B3FFF" w14:textId="483457A2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0" w:type="dxa"/>
            <w:vAlign w:val="bottom"/>
          </w:tcPr>
          <w:p w14:paraId="02F30550" w14:textId="77777777" w:rsidR="0033280D" w:rsidRPr="00722C2D" w:rsidRDefault="0033280D" w:rsidP="0033280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401F824A" w14:textId="251EE6DB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13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13D61B84" w14:textId="77777777" w:rsidR="0033280D" w:rsidRPr="00722C2D" w:rsidRDefault="0033280D" w:rsidP="0033280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noWrap/>
            <w:tcMar>
              <w:right w:w="170" w:type="dxa"/>
            </w:tcMar>
            <w:vAlign w:val="bottom"/>
          </w:tcPr>
          <w:p w14:paraId="17EA5E23" w14:textId="5168AA99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  <w:vAlign w:val="bottom"/>
          </w:tcPr>
          <w:p w14:paraId="152A2D9F" w14:textId="77777777" w:rsidR="0033280D" w:rsidRPr="00722C2D" w:rsidRDefault="0033280D" w:rsidP="0033280D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E24FC7D" w14:textId="11CF8F15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  <w:vAlign w:val="bottom"/>
          </w:tcPr>
          <w:p w14:paraId="3BF70514" w14:textId="77777777" w:rsidR="0033280D" w:rsidRPr="00722C2D" w:rsidRDefault="0033280D" w:rsidP="0033280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E8A968D" w14:textId="6B2208B5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361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270" w:type="dxa"/>
            <w:vAlign w:val="bottom"/>
          </w:tcPr>
          <w:p w14:paraId="75BE613B" w14:textId="77777777" w:rsidR="0033280D" w:rsidRPr="00722C2D" w:rsidRDefault="0033280D" w:rsidP="0033280D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3A5159D" w14:textId="331FFEA8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404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270" w:type="dxa"/>
            <w:vAlign w:val="bottom"/>
          </w:tcPr>
          <w:p w14:paraId="0F3AE135" w14:textId="77777777" w:rsidR="0033280D" w:rsidRPr="00722C2D" w:rsidRDefault="0033280D" w:rsidP="0033280D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0DE786E" w14:textId="1A15CC2C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BF0D6B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972AC92" w14:textId="351A7B63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280D" w:rsidRPr="00722C2D" w14:paraId="5A04DE3B" w14:textId="77777777" w:rsidTr="002B799D">
        <w:trPr>
          <w:trHeight w:val="110"/>
          <w:jc w:val="center"/>
        </w:trPr>
        <w:tc>
          <w:tcPr>
            <w:tcW w:w="2070" w:type="dxa"/>
          </w:tcPr>
          <w:p w14:paraId="24733E2C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424F3C6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8A8F24F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4649273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52FFC5" w14:textId="77777777" w:rsidR="0033280D" w:rsidRPr="00722C2D" w:rsidRDefault="0033280D" w:rsidP="0033280D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182B1909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86C3A79" w14:textId="77777777" w:rsidR="0033280D" w:rsidRPr="00722C2D" w:rsidRDefault="0033280D" w:rsidP="0033280D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7B0C0361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00" w:lineRule="exact"/>
              <w:ind w:left="-113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EA8EC3" w14:textId="77777777" w:rsidR="0033280D" w:rsidRPr="00722C2D" w:rsidRDefault="0033280D" w:rsidP="0033280D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noWrap/>
            <w:tcMar>
              <w:right w:w="170" w:type="dxa"/>
            </w:tcMar>
            <w:vAlign w:val="bottom"/>
          </w:tcPr>
          <w:p w14:paraId="3F737F52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E83445" w14:textId="77777777" w:rsidR="0033280D" w:rsidRPr="00722C2D" w:rsidRDefault="0033280D" w:rsidP="0033280D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32A1FD9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00" w:lineRule="exact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148713" w14:textId="77777777" w:rsidR="0033280D" w:rsidRPr="00722C2D" w:rsidRDefault="0033280D" w:rsidP="0033280D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88EA311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12B8BC" w14:textId="77777777" w:rsidR="0033280D" w:rsidRPr="00722C2D" w:rsidRDefault="0033280D" w:rsidP="0033280D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045D645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00" w:lineRule="exact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39E3F7" w14:textId="77777777" w:rsidR="0033280D" w:rsidRPr="00722C2D" w:rsidRDefault="0033280D" w:rsidP="0033280D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1EB5ED6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A204FF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BA66888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80D" w:rsidRPr="00722C2D" w14:paraId="36D45C48" w14:textId="77777777" w:rsidTr="00DA196A">
        <w:trPr>
          <w:jc w:val="center"/>
        </w:trPr>
        <w:tc>
          <w:tcPr>
            <w:tcW w:w="2070" w:type="dxa"/>
            <w:vAlign w:val="bottom"/>
          </w:tcPr>
          <w:p w14:paraId="4C07BC05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สมบูรณ์ เซี่ยซัน</w:t>
            </w:r>
          </w:p>
          <w:p w14:paraId="124A465B" w14:textId="53095701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เทค จำกัด</w:t>
            </w:r>
          </w:p>
        </w:tc>
        <w:tc>
          <w:tcPr>
            <w:tcW w:w="2070" w:type="dxa"/>
          </w:tcPr>
          <w:p w14:paraId="47BAB5D9" w14:textId="40424121" w:rsidR="0033280D" w:rsidRPr="00722C2D" w:rsidRDefault="0033280D" w:rsidP="0033280D">
            <w:pPr>
              <w:tabs>
                <w:tab w:val="left" w:pos="45"/>
              </w:tabs>
              <w:spacing w:line="240" w:lineRule="auto"/>
              <w:ind w:left="161" w:right="-153" w:hanging="161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ให้บริการและให้คำปรึกษาในการวางระบบ รวมทั้งพัฒนาการบูรณาการระบบ เชิงวิศวกรรม และระบบอัตโนมัติ</w:t>
            </w:r>
          </w:p>
        </w:tc>
        <w:tc>
          <w:tcPr>
            <w:tcW w:w="720" w:type="dxa"/>
            <w:vAlign w:val="bottom"/>
          </w:tcPr>
          <w:p w14:paraId="60DF1E8C" w14:textId="277A3BB3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720" w:type="dxa"/>
            <w:vAlign w:val="bottom"/>
          </w:tcPr>
          <w:p w14:paraId="6AA3BD18" w14:textId="4631CA89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269A3290" w14:textId="77777777" w:rsidR="0033280D" w:rsidRPr="00722C2D" w:rsidRDefault="0033280D" w:rsidP="0033280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049286EC" w14:textId="6333AE04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0" w:type="dxa"/>
            <w:vAlign w:val="bottom"/>
          </w:tcPr>
          <w:p w14:paraId="044EBF97" w14:textId="77777777" w:rsidR="0033280D" w:rsidRPr="00722C2D" w:rsidRDefault="0033280D" w:rsidP="0033280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5C18ABA4" w14:textId="22D30BB9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13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397D9DBA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noWrap/>
            <w:tcMar>
              <w:right w:w="170" w:type="dxa"/>
            </w:tcMar>
            <w:vAlign w:val="bottom"/>
          </w:tcPr>
          <w:p w14:paraId="2318B8AC" w14:textId="5E094CA9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067158A2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561F087" w14:textId="59F1345F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5955554A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9B5E774" w14:textId="76152AB6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  <w:vAlign w:val="bottom"/>
          </w:tcPr>
          <w:p w14:paraId="127D1261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336C06B" w14:textId="20EE2B8D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270" w:type="dxa"/>
            <w:vAlign w:val="bottom"/>
          </w:tcPr>
          <w:p w14:paraId="4680B704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2F9EEBE" w14:textId="514671F3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48C424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799801A" w14:textId="647CB36A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280D" w:rsidRPr="00722C2D" w14:paraId="673D6775" w14:textId="77777777" w:rsidTr="00DA196A">
        <w:trPr>
          <w:trHeight w:val="334"/>
          <w:jc w:val="center"/>
        </w:trPr>
        <w:tc>
          <w:tcPr>
            <w:tcW w:w="2070" w:type="dxa"/>
          </w:tcPr>
          <w:p w14:paraId="0BE51325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E1C35E0" w14:textId="77777777" w:rsidR="0033280D" w:rsidRPr="00722C2D" w:rsidRDefault="0033280D" w:rsidP="0033280D">
            <w:pPr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B4BBE7F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3D7EC2C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8C2C3F" w14:textId="77777777" w:rsidR="0033280D" w:rsidRPr="00722C2D" w:rsidRDefault="0033280D" w:rsidP="0033280D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058A6C0B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A5F9EEA" w14:textId="77777777" w:rsidR="0033280D" w:rsidRPr="00722C2D" w:rsidRDefault="0033280D" w:rsidP="0033280D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31604456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00" w:lineRule="exact"/>
              <w:ind w:left="-113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2A5C1A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noWrap/>
            <w:tcMar>
              <w:right w:w="170" w:type="dxa"/>
            </w:tcMar>
            <w:vAlign w:val="bottom"/>
          </w:tcPr>
          <w:p w14:paraId="551C2883" w14:textId="721FC495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4B05FA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D31203C" w14:textId="4872AB3B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AE8487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21EE3A4" w14:textId="539207C1" w:rsidR="0033280D" w:rsidRPr="00722C2D" w:rsidRDefault="00683D6C" w:rsidP="0033280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365</w:t>
            </w:r>
            <w:r w:rsidR="0033280D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973</w:t>
            </w:r>
          </w:p>
        </w:tc>
        <w:tc>
          <w:tcPr>
            <w:tcW w:w="270" w:type="dxa"/>
            <w:vAlign w:val="bottom"/>
          </w:tcPr>
          <w:p w14:paraId="560FF80C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ABCCA9" w14:textId="6B166906" w:rsidR="0033280D" w:rsidRPr="00722C2D" w:rsidRDefault="00683D6C" w:rsidP="0033280D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412</w:t>
            </w:r>
            <w:r w:rsidR="0033280D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70" w:type="dxa"/>
            <w:vAlign w:val="bottom"/>
          </w:tcPr>
          <w:p w14:paraId="02D7433E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73B5ED1" w14:textId="168E5970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B141BB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A33908E" w14:textId="5ACF269E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3280D" w:rsidRPr="00722C2D" w14:paraId="54107040" w14:textId="77777777" w:rsidTr="00DA196A">
        <w:trPr>
          <w:jc w:val="center"/>
        </w:trPr>
        <w:tc>
          <w:tcPr>
            <w:tcW w:w="2070" w:type="dxa"/>
          </w:tcPr>
          <w:p w14:paraId="5A4C0EAD" w14:textId="77777777" w:rsidR="0033280D" w:rsidRPr="00722C2D" w:rsidRDefault="0033280D" w:rsidP="0033280D">
            <w:pPr>
              <w:pStyle w:val="a4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070" w:type="dxa"/>
          </w:tcPr>
          <w:p w14:paraId="32DBEC6C" w14:textId="77777777" w:rsidR="0033280D" w:rsidRPr="00722C2D" w:rsidRDefault="0033280D" w:rsidP="0033280D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A09C274" w14:textId="77777777" w:rsidR="0033280D" w:rsidRPr="00722C2D" w:rsidRDefault="0033280D" w:rsidP="0033280D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375A01A" w14:textId="77777777" w:rsidR="0033280D" w:rsidRPr="00722C2D" w:rsidRDefault="0033280D" w:rsidP="0033280D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8BD59E" w14:textId="77777777" w:rsidR="0033280D" w:rsidRPr="00722C2D" w:rsidRDefault="0033280D" w:rsidP="0033280D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798EF5DF" w14:textId="77777777" w:rsidR="0033280D" w:rsidRPr="00722C2D" w:rsidRDefault="0033280D" w:rsidP="0033280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C7B665E" w14:textId="77777777" w:rsidR="0033280D" w:rsidRPr="00722C2D" w:rsidRDefault="0033280D" w:rsidP="0033280D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251315D1" w14:textId="77777777" w:rsidR="0033280D" w:rsidRPr="00722C2D" w:rsidRDefault="0033280D" w:rsidP="0033280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13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38BB87" w14:textId="77777777" w:rsidR="0033280D" w:rsidRPr="00722C2D" w:rsidRDefault="0033280D" w:rsidP="0033280D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tcBorders>
              <w:bottom w:val="nil"/>
            </w:tcBorders>
            <w:noWrap/>
            <w:tcMar>
              <w:right w:w="170" w:type="dxa"/>
            </w:tcMar>
            <w:vAlign w:val="bottom"/>
          </w:tcPr>
          <w:p w14:paraId="637F2A9E" w14:textId="7CE43B0A" w:rsidR="0033280D" w:rsidRPr="00722C2D" w:rsidRDefault="0033280D" w:rsidP="0033280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092E3EA" w14:textId="77777777" w:rsidR="0033280D" w:rsidRPr="00722C2D" w:rsidRDefault="0033280D" w:rsidP="0033280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noWrap/>
            <w:tcMar>
              <w:right w:w="170" w:type="dxa"/>
            </w:tcMar>
            <w:vAlign w:val="bottom"/>
          </w:tcPr>
          <w:p w14:paraId="3E3E4CCB" w14:textId="47C57347" w:rsidR="0033280D" w:rsidRPr="00722C2D" w:rsidRDefault="0033280D" w:rsidP="0033280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14D7D7" w14:textId="77777777" w:rsidR="0033280D" w:rsidRPr="00722C2D" w:rsidRDefault="0033280D" w:rsidP="0033280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75A959F9" w14:textId="0A34DCA0" w:rsidR="0033280D" w:rsidRPr="00722C2D" w:rsidRDefault="00683D6C" w:rsidP="0033280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923</w:t>
            </w:r>
            <w:r w:rsidR="0033280D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013</w:t>
            </w:r>
          </w:p>
        </w:tc>
        <w:tc>
          <w:tcPr>
            <w:tcW w:w="270" w:type="dxa"/>
            <w:vAlign w:val="bottom"/>
          </w:tcPr>
          <w:p w14:paraId="7CEDA3DC" w14:textId="77777777" w:rsidR="0033280D" w:rsidRPr="00722C2D" w:rsidRDefault="0033280D" w:rsidP="0033280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43B4193F" w14:textId="3ADA9062" w:rsidR="0033280D" w:rsidRPr="00722C2D" w:rsidRDefault="00683D6C" w:rsidP="0033280D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956</w:t>
            </w:r>
            <w:r w:rsidR="0033280D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70" w:type="dxa"/>
            <w:vAlign w:val="bottom"/>
          </w:tcPr>
          <w:p w14:paraId="6F395622" w14:textId="77777777" w:rsidR="0033280D" w:rsidRPr="00722C2D" w:rsidRDefault="0033280D" w:rsidP="0033280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05AA44CD" w14:textId="19ED09B5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3" w:right="-14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3280D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70" w:type="dxa"/>
            <w:vAlign w:val="bottom"/>
          </w:tcPr>
          <w:p w14:paraId="701E160E" w14:textId="77777777" w:rsidR="0033280D" w:rsidRPr="00722C2D" w:rsidRDefault="0033280D" w:rsidP="0033280D">
            <w:pPr>
              <w:pStyle w:val="acctfourfigures"/>
              <w:tabs>
                <w:tab w:val="clear" w:pos="765"/>
                <w:tab w:val="decimal" w:pos="-12772"/>
                <w:tab w:val="decimal" w:pos="46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4D411005" w14:textId="747C4736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33280D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</w:p>
        </w:tc>
      </w:tr>
    </w:tbl>
    <w:p w14:paraId="0BB92CE2" w14:textId="77777777" w:rsidR="00D04430" w:rsidRPr="00722C2D" w:rsidRDefault="00D0443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04430" w:rsidRPr="00722C2D" w:rsidSect="008F44E1">
          <w:headerReference w:type="even" r:id="rId20"/>
          <w:headerReference w:type="first" r:id="rId21"/>
          <w:footerReference w:type="first" r:id="rId22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1F117B" w:rsidRPr="00722C2D" w14:paraId="572F1BB2" w14:textId="77777777" w:rsidTr="0091577A">
        <w:tc>
          <w:tcPr>
            <w:tcW w:w="2340" w:type="dxa"/>
          </w:tcPr>
          <w:p w14:paraId="59FB9D29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24C91D8A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F0356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AFC9AA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D86D48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7"/>
          </w:tcPr>
          <w:p w14:paraId="08E513A3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17B" w:rsidRPr="00722C2D" w14:paraId="3DE609E4" w14:textId="77777777" w:rsidTr="0091577A">
        <w:trPr>
          <w:trHeight w:val="749"/>
        </w:trPr>
        <w:tc>
          <w:tcPr>
            <w:tcW w:w="2340" w:type="dxa"/>
          </w:tcPr>
          <w:p w14:paraId="45466071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7EEB4A8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</w:p>
          <w:p w14:paraId="5B955032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0A326CBA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4B81D7E3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4401C5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F04C864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75889EC2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3F7130" w14:textId="37FE611E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096E64" w:rsidRPr="00722C2D" w14:paraId="466C8F27" w14:textId="77777777" w:rsidTr="0091577A">
        <w:trPr>
          <w:trHeight w:val="407"/>
        </w:trPr>
        <w:tc>
          <w:tcPr>
            <w:tcW w:w="2340" w:type="dxa"/>
          </w:tcPr>
          <w:p w14:paraId="3D16464C" w14:textId="77777777" w:rsidR="00096E64" w:rsidRPr="00722C2D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939C9D" w14:textId="147B6F3C" w:rsidR="00096E64" w:rsidRPr="00722C2D" w:rsidRDefault="00683D6C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2BEC060F" w14:textId="77777777" w:rsidR="00096E64" w:rsidRPr="00722C2D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12AD1" w14:textId="32E4CE8A" w:rsidR="00096E64" w:rsidRPr="00722C2D" w:rsidRDefault="00683D6C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5FC464B2" w14:textId="77777777" w:rsidR="00096E64" w:rsidRPr="00722C2D" w:rsidRDefault="00096E64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C57F987" w14:textId="0EF5DFF0" w:rsidR="00096E64" w:rsidRPr="00722C2D" w:rsidRDefault="00683D6C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260C62FF" w14:textId="77777777" w:rsidR="00096E64" w:rsidRPr="00722C2D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3E97E5" w14:textId="5A7467CA" w:rsidR="00096E64" w:rsidRPr="00722C2D" w:rsidRDefault="00683D6C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3055FC11" w14:textId="77777777" w:rsidR="00096E64" w:rsidRPr="00722C2D" w:rsidRDefault="00096E64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DB3E3C7" w14:textId="2C1AC7D2" w:rsidR="00096E64" w:rsidRPr="00722C2D" w:rsidRDefault="00683D6C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29362DB3" w14:textId="77777777" w:rsidR="00096E64" w:rsidRPr="00722C2D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83EECA" w14:textId="6CCA5259" w:rsidR="00096E64" w:rsidRPr="00722C2D" w:rsidRDefault="00683D6C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1F117B" w:rsidRPr="00722C2D" w14:paraId="4ADACB5A" w14:textId="77777777" w:rsidTr="0091577A">
        <w:trPr>
          <w:trHeight w:val="407"/>
        </w:trPr>
        <w:tc>
          <w:tcPr>
            <w:tcW w:w="2340" w:type="dxa"/>
          </w:tcPr>
          <w:p w14:paraId="4DBCA7DB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9804A7C" w14:textId="77777777" w:rsidR="001F117B" w:rsidRPr="00722C2D" w:rsidRDefault="001F117B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29B64D4B" w14:textId="77777777" w:rsidR="001F117B" w:rsidRPr="00722C2D" w:rsidRDefault="001F117B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410" w:type="dxa"/>
            <w:gridSpan w:val="7"/>
          </w:tcPr>
          <w:p w14:paraId="51BFEC58" w14:textId="77777777" w:rsidR="001F117B" w:rsidRPr="00722C2D" w:rsidRDefault="001F117B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F117B" w:rsidRPr="00722C2D" w14:paraId="5FA69285" w14:textId="77777777" w:rsidTr="0091577A">
        <w:tc>
          <w:tcPr>
            <w:tcW w:w="2340" w:type="dxa"/>
          </w:tcPr>
          <w:p w14:paraId="46B81E4D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06F4B50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8FFA5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45700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A70B8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7314E5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544B2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5940A5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1EDEE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E1A431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4D8D2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DED537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80D" w:rsidRPr="00722C2D" w14:paraId="5328309F" w14:textId="77777777" w:rsidTr="0091577A">
        <w:tc>
          <w:tcPr>
            <w:tcW w:w="2340" w:type="dxa"/>
          </w:tcPr>
          <w:p w14:paraId="144FD59B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มูเบีย สมบูรณ์ </w:t>
            </w:r>
          </w:p>
          <w:p w14:paraId="55C25441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ออโตโมทีฟ จำกัด</w:t>
            </w:r>
          </w:p>
        </w:tc>
        <w:tc>
          <w:tcPr>
            <w:tcW w:w="990" w:type="dxa"/>
            <w:vAlign w:val="bottom"/>
          </w:tcPr>
          <w:p w14:paraId="1B271D41" w14:textId="3D325C0E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4699FFB5" w14:textId="77777777" w:rsidR="0033280D" w:rsidRPr="00722C2D" w:rsidRDefault="0033280D" w:rsidP="0033280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F3AC55" w14:textId="622E0886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B26E9BB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E19542" w14:textId="0574F223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1F27D527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28FA48" w14:textId="621DD98E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7D167013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0D67386" w14:textId="472D6D64" w:rsidR="0033280D" w:rsidRPr="00722C2D" w:rsidRDefault="00683D6C" w:rsidP="00BC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  <w:vAlign w:val="bottom"/>
          </w:tcPr>
          <w:p w14:paraId="1E1AC7CE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6FE170" w14:textId="7969B0EC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33280D" w:rsidRPr="00722C2D" w14:paraId="307A22D8" w14:textId="77777777" w:rsidTr="0091577A">
        <w:tc>
          <w:tcPr>
            <w:tcW w:w="2340" w:type="dxa"/>
          </w:tcPr>
          <w:p w14:paraId="229ACB36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7729CD4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72C0E" w14:textId="77777777" w:rsidR="0033280D" w:rsidRPr="00722C2D" w:rsidRDefault="0033280D" w:rsidP="0033280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621A63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B00D6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7BE669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432DBA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3DFB7C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E57F64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54F3C6" w14:textId="77777777" w:rsidR="0033280D" w:rsidRPr="00722C2D" w:rsidRDefault="0033280D" w:rsidP="00BC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18C19B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C82683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80D" w:rsidRPr="00722C2D" w14:paraId="353B8B9E" w14:textId="77777777" w:rsidTr="0091577A">
        <w:tc>
          <w:tcPr>
            <w:tcW w:w="2340" w:type="dxa"/>
          </w:tcPr>
          <w:p w14:paraId="5CB863F1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สมบูรณ์ เซี่ยซัน</w:t>
            </w:r>
          </w:p>
          <w:p w14:paraId="244DAECC" w14:textId="28DF00AD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เทค จำกัด</w:t>
            </w:r>
          </w:p>
        </w:tc>
        <w:tc>
          <w:tcPr>
            <w:tcW w:w="990" w:type="dxa"/>
            <w:vAlign w:val="bottom"/>
          </w:tcPr>
          <w:p w14:paraId="53378D6B" w14:textId="285E9379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15391C63" w14:textId="77777777" w:rsidR="0033280D" w:rsidRPr="00722C2D" w:rsidRDefault="0033280D" w:rsidP="0033280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02C5A0" w14:textId="31E03316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46465CA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A1C7FA" w14:textId="5474F6A0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0B81BA9C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E09EA9" w14:textId="2B4C0925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66335E68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B9B1A4" w14:textId="33BEB98E" w:rsidR="0033280D" w:rsidRPr="00722C2D" w:rsidRDefault="00683D6C" w:rsidP="00BC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7DE0D610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811CD3" w14:textId="4287BFE3" w:rsidR="0033280D" w:rsidRPr="00722C2D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3280D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33280D" w:rsidRPr="00722C2D" w14:paraId="527E0F3A" w14:textId="77777777" w:rsidTr="0091577A">
        <w:tc>
          <w:tcPr>
            <w:tcW w:w="2340" w:type="dxa"/>
          </w:tcPr>
          <w:p w14:paraId="47DE20AC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F984951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1724F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CAF7EB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5ED8E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4C73A20" w14:textId="6FC3C352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0DB9C9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9D3DE4" w14:textId="660BDA54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5C46FE" w14:textId="77777777" w:rsidR="0033280D" w:rsidRPr="00722C2D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C5F28" w14:textId="7F5C5FB9" w:rsidR="0033280D" w:rsidRPr="0091577A" w:rsidRDefault="00683D6C" w:rsidP="00BC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</w:t>
            </w:r>
            <w:r w:rsidR="0033280D" w:rsidRPr="009157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70" w:type="dxa"/>
            <w:vAlign w:val="bottom"/>
          </w:tcPr>
          <w:p w14:paraId="587B560D" w14:textId="77777777" w:rsidR="0033280D" w:rsidRPr="0091577A" w:rsidRDefault="0033280D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1065E" w14:textId="213D1F99" w:rsidR="0033280D" w:rsidRPr="0091577A" w:rsidRDefault="00683D6C" w:rsidP="0033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  <w:r w:rsidR="0033280D" w:rsidRPr="009157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</w:tbl>
    <w:p w14:paraId="491AFE0F" w14:textId="77777777" w:rsidR="001F117B" w:rsidRPr="00722C2D" w:rsidRDefault="001F117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91650F" w14:textId="77777777" w:rsidR="009F5D2B" w:rsidRPr="00722C2D" w:rsidRDefault="00D0443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03DEC19A" w14:textId="77777777" w:rsidR="000C0C99" w:rsidRPr="00722C2D" w:rsidRDefault="000C0C9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3B5D98F" w14:textId="35B13E6E" w:rsidR="008F1EA8" w:rsidRPr="00722C2D" w:rsidRDefault="008F1E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</w:t>
      </w:r>
      <w:r w:rsidR="00C03F90" w:rsidRPr="00722C2D">
        <w:rPr>
          <w:rFonts w:asciiTheme="majorBidi" w:hAnsiTheme="majorBidi" w:cstheme="majorBidi"/>
          <w:sz w:val="30"/>
          <w:szCs w:val="30"/>
        </w:rPr>
        <w:br/>
      </w:r>
      <w:r w:rsidRPr="00722C2D">
        <w:rPr>
          <w:rFonts w:asciiTheme="majorBidi" w:hAnsiTheme="majorBidi" w:cstheme="majorBidi"/>
          <w:sz w:val="30"/>
          <w:szCs w:val="30"/>
          <w:cs/>
        </w:rPr>
        <w:t>ที่เปิดเผยต่อสาธารณชน</w:t>
      </w:r>
    </w:p>
    <w:p w14:paraId="4FC96694" w14:textId="77777777" w:rsidR="001336EF" w:rsidRPr="00722C2D" w:rsidRDefault="001336EF" w:rsidP="004A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810"/>
        <w:gridCol w:w="180"/>
        <w:gridCol w:w="720"/>
        <w:gridCol w:w="180"/>
        <w:gridCol w:w="900"/>
        <w:gridCol w:w="249"/>
        <w:gridCol w:w="831"/>
      </w:tblGrid>
      <w:tr w:rsidR="004A6D26" w:rsidRPr="00722C2D" w14:paraId="722DA649" w14:textId="77777777" w:rsidTr="006C1205">
        <w:trPr>
          <w:cantSplit/>
          <w:tblHeader/>
        </w:trPr>
        <w:tc>
          <w:tcPr>
            <w:tcW w:w="5400" w:type="dxa"/>
          </w:tcPr>
          <w:p w14:paraId="0EB36CC3" w14:textId="77777777" w:rsidR="004A6D26" w:rsidRPr="00722C2D" w:rsidRDefault="004A6D26" w:rsidP="0013399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1710" w:type="dxa"/>
            <w:gridSpan w:val="3"/>
            <w:vAlign w:val="bottom"/>
          </w:tcPr>
          <w:p w14:paraId="146025C5" w14:textId="77777777" w:rsidR="004A6D26" w:rsidRPr="00722C2D" w:rsidRDefault="004A6D26" w:rsidP="0013399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795C17F" w14:textId="77777777" w:rsidR="004A6D26" w:rsidRPr="00722C2D" w:rsidRDefault="004A6D26" w:rsidP="001339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72CF130" w14:textId="77777777" w:rsidR="004A6D26" w:rsidRPr="00722C2D" w:rsidRDefault="004A6D26" w:rsidP="001339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4A6D26" w:rsidRPr="00722C2D" w14:paraId="6FE76C30" w14:textId="77777777" w:rsidTr="006C1205">
        <w:trPr>
          <w:cantSplit/>
          <w:tblHeader/>
        </w:trPr>
        <w:tc>
          <w:tcPr>
            <w:tcW w:w="5400" w:type="dxa"/>
          </w:tcPr>
          <w:p w14:paraId="5C513548" w14:textId="489E34BE" w:rsidR="004A6D26" w:rsidRPr="00722C2D" w:rsidRDefault="004A6D26" w:rsidP="0013399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3275E140" w14:textId="3F195EDE" w:rsidR="004A6D26" w:rsidRPr="00722C2D" w:rsidRDefault="00683D6C" w:rsidP="001339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83D6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6F4F22C6" w14:textId="77777777" w:rsidR="004A6D26" w:rsidRPr="00722C2D" w:rsidRDefault="004A6D26" w:rsidP="0013399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9F5ED8E" w14:textId="37DF4107" w:rsidR="004A6D26" w:rsidRPr="00722C2D" w:rsidRDefault="00683D6C" w:rsidP="0013399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83D6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7AA74284" w14:textId="77777777" w:rsidR="004A6D26" w:rsidRPr="00722C2D" w:rsidRDefault="004A6D26" w:rsidP="001339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AFAB4D" w14:textId="1C979AD7" w:rsidR="004A6D26" w:rsidRPr="00722C2D" w:rsidRDefault="00683D6C" w:rsidP="0013399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9" w:type="dxa"/>
            <w:vAlign w:val="bottom"/>
          </w:tcPr>
          <w:p w14:paraId="574B91CC" w14:textId="77777777" w:rsidR="004A6D26" w:rsidRPr="00722C2D" w:rsidRDefault="004A6D26" w:rsidP="001339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31" w:type="dxa"/>
            <w:vAlign w:val="bottom"/>
          </w:tcPr>
          <w:p w14:paraId="09251D73" w14:textId="6BC586A7" w:rsidR="004A6D26" w:rsidRPr="00722C2D" w:rsidRDefault="00683D6C" w:rsidP="0013399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83D6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4A6D26" w:rsidRPr="00722C2D" w14:paraId="723CCC18" w14:textId="77777777" w:rsidTr="006C1205">
        <w:trPr>
          <w:cantSplit/>
          <w:tblHeader/>
        </w:trPr>
        <w:tc>
          <w:tcPr>
            <w:tcW w:w="5400" w:type="dxa"/>
          </w:tcPr>
          <w:p w14:paraId="1C2E5C1C" w14:textId="77777777" w:rsidR="004A6D26" w:rsidRPr="00722C2D" w:rsidRDefault="004A6D26" w:rsidP="0013399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3870" w:type="dxa"/>
            <w:gridSpan w:val="7"/>
            <w:vAlign w:val="bottom"/>
            <w:hideMark/>
          </w:tcPr>
          <w:p w14:paraId="39905C96" w14:textId="77777777" w:rsidR="004A6D26" w:rsidRPr="00722C2D" w:rsidRDefault="004A6D26" w:rsidP="001339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A6D26" w:rsidRPr="00722C2D" w14:paraId="416FA2C2" w14:textId="77777777" w:rsidTr="006C1205">
        <w:trPr>
          <w:cantSplit/>
        </w:trPr>
        <w:tc>
          <w:tcPr>
            <w:tcW w:w="5400" w:type="dxa"/>
          </w:tcPr>
          <w:p w14:paraId="279DEEDB" w14:textId="77777777" w:rsidR="004A6D26" w:rsidRPr="00722C2D" w:rsidRDefault="004A6D26" w:rsidP="001339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70E112EF" w14:textId="77777777" w:rsidR="004A6D26" w:rsidRPr="00722C2D" w:rsidRDefault="004A6D26" w:rsidP="0013399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A05C31" w14:textId="77777777" w:rsidR="004A6D26" w:rsidRPr="00722C2D" w:rsidRDefault="004A6D26" w:rsidP="0013399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3FD7B52" w14:textId="77777777" w:rsidR="004A6D26" w:rsidRPr="00722C2D" w:rsidRDefault="004A6D26" w:rsidP="0013399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70E97B" w14:textId="77777777" w:rsidR="004A6D26" w:rsidRPr="00722C2D" w:rsidRDefault="004A6D26" w:rsidP="0013399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CB9F4B8" w14:textId="77777777" w:rsidR="004A6D26" w:rsidRPr="00722C2D" w:rsidRDefault="004A6D26" w:rsidP="0013399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74EDF2EF" w14:textId="77777777" w:rsidR="004A6D26" w:rsidRPr="00722C2D" w:rsidRDefault="004A6D26" w:rsidP="001339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678DAE96" w14:textId="77777777" w:rsidR="004A6D26" w:rsidRPr="00722C2D" w:rsidRDefault="004A6D26" w:rsidP="0013399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6D26" w:rsidRPr="00722C2D" w14:paraId="2C5B2A0F" w14:textId="77777777" w:rsidTr="006C1205">
        <w:trPr>
          <w:cantSplit/>
        </w:trPr>
        <w:tc>
          <w:tcPr>
            <w:tcW w:w="5400" w:type="dxa"/>
          </w:tcPr>
          <w:p w14:paraId="72C3C663" w14:textId="5B5B648E" w:rsidR="004A6D26" w:rsidRPr="004208D7" w:rsidRDefault="004A6D26" w:rsidP="00F24DDB">
            <w:pPr>
              <w:spacing w:line="240" w:lineRule="auto"/>
              <w:ind w:right="-8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4208D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ขายเงินลงทุนในบริษัท มูเบีย สมบูรณ์ ออโตโมทีฟ จำกัด</w:t>
            </w:r>
            <w:r w:rsidR="00F24DDB" w:rsidRPr="004208D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</w:t>
            </w:r>
            <w:r w:rsidR="00F24DDB" w:rsidRPr="004208D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- </w:t>
            </w:r>
            <w:r w:rsidR="00F24DDB" w:rsidRPr="004208D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14:paraId="5B9EC2F8" w14:textId="28F5B63B" w:rsidR="004A6D26" w:rsidRPr="00722C2D" w:rsidRDefault="00683D6C" w:rsidP="0013399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180" w:type="dxa"/>
          </w:tcPr>
          <w:p w14:paraId="74AA796F" w14:textId="77777777" w:rsidR="004A6D26" w:rsidRPr="00722C2D" w:rsidRDefault="004A6D26" w:rsidP="0013399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B019341" w14:textId="77777777" w:rsidR="004A6D26" w:rsidRPr="00722C2D" w:rsidRDefault="004A6D26" w:rsidP="0013399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67B0F3D" w14:textId="77777777" w:rsidR="004A6D26" w:rsidRPr="00722C2D" w:rsidRDefault="004A6D26" w:rsidP="0013399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045CD9" w14:textId="1F6A0FB6" w:rsidR="004A6D26" w:rsidRPr="00722C2D" w:rsidRDefault="00683D6C" w:rsidP="0013399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249" w:type="dxa"/>
          </w:tcPr>
          <w:p w14:paraId="646AA175" w14:textId="77777777" w:rsidR="004A6D26" w:rsidRPr="00722C2D" w:rsidRDefault="004A6D26" w:rsidP="001339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69C10149" w14:textId="77777777" w:rsidR="004A6D26" w:rsidRPr="00722C2D" w:rsidRDefault="004A6D26" w:rsidP="0013399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1C226CC8" w14:textId="77777777" w:rsidR="004A6D26" w:rsidRPr="00722C2D" w:rsidRDefault="004A6D26" w:rsidP="004A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1FA7A" w14:textId="77777777" w:rsidR="004A6D26" w:rsidRPr="00722C2D" w:rsidRDefault="004A6D26" w:rsidP="004A6D26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722C2D">
        <w:rPr>
          <w:rFonts w:asciiTheme="majorBidi" w:hAnsiTheme="majorBidi" w:cstheme="majorBidi"/>
          <w:sz w:val="30"/>
          <w:szCs w:val="30"/>
        </w:rPr>
        <w:tab/>
      </w:r>
      <w:r w:rsidRPr="00722C2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การขายเงินลงทุนในการร่วมค้า</w:t>
      </w:r>
    </w:p>
    <w:p w14:paraId="4C82C40E" w14:textId="77777777" w:rsidR="004A6D26" w:rsidRPr="00722C2D" w:rsidRDefault="004A6D26" w:rsidP="004A6D26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4FA82D98" w14:textId="31484166" w:rsidR="004A6D26" w:rsidRPr="00722C2D" w:rsidRDefault="004A6D26" w:rsidP="004A6D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ในเดือนสิงหาคม </w:t>
      </w:r>
      <w:r w:rsidR="00683D6C" w:rsidRPr="00683D6C">
        <w:rPr>
          <w:rFonts w:asciiTheme="majorBidi" w:hAnsiTheme="majorBidi" w:cstheme="majorBidi"/>
          <w:sz w:val="30"/>
          <w:szCs w:val="30"/>
        </w:rPr>
        <w:t>2566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บริษัทได้เข้าทำสัญญาซื้อขายหุ้นสามัญกับ </w:t>
      </w:r>
      <w:proofErr w:type="spellStart"/>
      <w:r w:rsidRPr="00722C2D">
        <w:rPr>
          <w:rFonts w:asciiTheme="majorBidi" w:hAnsiTheme="majorBidi" w:cstheme="majorBidi"/>
          <w:sz w:val="30"/>
          <w:szCs w:val="30"/>
        </w:rPr>
        <w:t>Mubea</w:t>
      </w:r>
      <w:proofErr w:type="spellEnd"/>
      <w:r w:rsidRPr="00722C2D">
        <w:rPr>
          <w:rFonts w:asciiTheme="majorBidi" w:hAnsiTheme="majorBidi" w:cstheme="majorBidi"/>
          <w:sz w:val="30"/>
          <w:szCs w:val="30"/>
        </w:rPr>
        <w:t xml:space="preserve"> Engineering AG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เพื่อขายหุ้นจำนวน </w:t>
      </w:r>
      <w:r w:rsidR="00683D6C" w:rsidRPr="00683D6C">
        <w:rPr>
          <w:rFonts w:asciiTheme="majorBidi" w:hAnsiTheme="majorBidi" w:cstheme="majorBidi"/>
          <w:sz w:val="30"/>
          <w:szCs w:val="30"/>
        </w:rPr>
        <w:t>701</w:t>
      </w:r>
      <w:r w:rsidRPr="00722C2D">
        <w:rPr>
          <w:rFonts w:asciiTheme="majorBidi" w:hAnsiTheme="majorBidi" w:cstheme="majorBidi"/>
          <w:sz w:val="30"/>
          <w:szCs w:val="30"/>
        </w:rPr>
        <w:t>,</w:t>
      </w:r>
      <w:r w:rsidR="00683D6C" w:rsidRPr="00683D6C">
        <w:rPr>
          <w:rFonts w:asciiTheme="majorBidi" w:hAnsiTheme="majorBidi" w:cstheme="majorBidi"/>
          <w:sz w:val="30"/>
          <w:szCs w:val="30"/>
        </w:rPr>
        <w:t>000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หุ้น (คิดเป็นสัดส่วนร้อยละ </w:t>
      </w:r>
      <w:r w:rsidR="00683D6C" w:rsidRPr="00683D6C">
        <w:rPr>
          <w:rFonts w:asciiTheme="majorBidi" w:hAnsiTheme="majorBidi" w:cstheme="majorBidi"/>
          <w:sz w:val="30"/>
          <w:szCs w:val="30"/>
        </w:rPr>
        <w:t>10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) ในบริษัท มูเบีย สมบูรณ์ ออโตโมทีฟ จำกัด ซึ่งเป็นการร่วมค้าของบริษัท </w:t>
      </w:r>
      <w:r w:rsidRPr="00722C2D">
        <w:rPr>
          <w:rFonts w:asciiTheme="majorBidi" w:hAnsiTheme="majorBidi" w:cstheme="majorBidi"/>
          <w:spacing w:val="2"/>
          <w:sz w:val="30"/>
          <w:szCs w:val="30"/>
          <w:cs/>
        </w:rPr>
        <w:t xml:space="preserve">ในราคาซื้อขายรวมทั้งสิ้น </w:t>
      </w:r>
      <w:r w:rsidR="00683D6C" w:rsidRPr="00683D6C">
        <w:rPr>
          <w:rFonts w:asciiTheme="majorBidi" w:hAnsiTheme="majorBidi" w:cstheme="majorBidi"/>
          <w:spacing w:val="2"/>
          <w:sz w:val="30"/>
          <w:szCs w:val="30"/>
        </w:rPr>
        <w:t>83</w:t>
      </w:r>
      <w:r w:rsidRPr="00722C2D">
        <w:rPr>
          <w:rFonts w:asciiTheme="majorBidi" w:hAnsiTheme="majorBidi" w:cstheme="majorBidi"/>
          <w:spacing w:val="2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spacing w:val="2"/>
          <w:sz w:val="30"/>
          <w:szCs w:val="30"/>
        </w:rPr>
        <w:t>32</w:t>
      </w:r>
      <w:r w:rsidRPr="00722C2D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โดยรับรู้ขาดทุนจากการขายเงินลงทุนในงบการเงินรวม จำนวน </w:t>
      </w:r>
      <w:r w:rsidR="00683D6C" w:rsidRPr="00683D6C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722C2D">
        <w:rPr>
          <w:rFonts w:asciiTheme="majorBidi" w:hAnsiTheme="majorBidi" w:cstheme="majorBidi"/>
          <w:spacing w:val="2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spacing w:val="2"/>
          <w:sz w:val="30"/>
          <w:szCs w:val="30"/>
        </w:rPr>
        <w:t>6</w:t>
      </w:r>
      <w:r w:rsidRPr="00722C2D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และกำไรจากการขายเงินลงทุนในงบการเงินเฉพาะกิจการจำนวน </w:t>
      </w:r>
      <w:r w:rsidR="00683D6C" w:rsidRPr="00683D6C">
        <w:rPr>
          <w:rFonts w:asciiTheme="majorBidi" w:hAnsiTheme="majorBidi" w:cstheme="majorBidi"/>
          <w:sz w:val="30"/>
          <w:szCs w:val="30"/>
        </w:rPr>
        <w:t>13</w:t>
      </w:r>
      <w:r w:rsidRPr="00722C2D">
        <w:rPr>
          <w:rFonts w:asciiTheme="majorBidi" w:hAnsiTheme="majorBidi" w:cstheme="majorBidi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sz w:val="30"/>
          <w:szCs w:val="30"/>
        </w:rPr>
        <w:t>2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ล้านบาท การซื้อขายหุ้นตามสัญญาดังกล่าวเสร็จสิ้นแล้วในวันที่ </w:t>
      </w:r>
      <w:r w:rsidR="00683D6C" w:rsidRPr="00683D6C">
        <w:rPr>
          <w:rFonts w:asciiTheme="majorBidi" w:hAnsiTheme="majorBidi" w:cstheme="majorBidi"/>
          <w:sz w:val="30"/>
          <w:szCs w:val="30"/>
        </w:rPr>
        <w:t>31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683D6C" w:rsidRPr="00683D6C">
        <w:rPr>
          <w:rFonts w:asciiTheme="majorBidi" w:hAnsiTheme="majorBidi" w:cstheme="majorBidi"/>
          <w:sz w:val="30"/>
          <w:szCs w:val="30"/>
        </w:rPr>
        <w:t>2566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ส่งผลให้บริษัทถือหุ้นในบริษัท มูเบีย สมบูรณ์ ออโตโมทีฟ จำกัด คิดเป็นสัดส่วนร้อยละ </w:t>
      </w:r>
      <w:r w:rsidR="00683D6C" w:rsidRPr="00683D6C">
        <w:rPr>
          <w:rFonts w:asciiTheme="majorBidi" w:hAnsiTheme="majorBidi" w:cstheme="majorBidi"/>
          <w:sz w:val="30"/>
          <w:szCs w:val="30"/>
        </w:rPr>
        <w:t>40</w:t>
      </w:r>
    </w:p>
    <w:p w14:paraId="223C5D91" w14:textId="01EA0F44" w:rsidR="004A6D26" w:rsidRPr="00722C2D" w:rsidRDefault="004A6D26" w:rsidP="004A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4A6D26" w:rsidRPr="00722C2D" w:rsidSect="008E6BE8">
          <w:headerReference w:type="even" r:id="rId23"/>
          <w:headerReference w:type="default" r:id="rId24"/>
          <w:headerReference w:type="first" r:id="rId25"/>
          <w:footerReference w:type="first" r:id="rId26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9F9A44F" w14:textId="10BCBC26" w:rsidR="001F117B" w:rsidRPr="00722C2D" w:rsidRDefault="00683D6C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1F117B" w:rsidRPr="00722C2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   เงินลงทุนในบริษัทย่อย</w:t>
      </w:r>
    </w:p>
    <w:p w14:paraId="0921425E" w14:textId="77777777" w:rsidR="001F117B" w:rsidRPr="00722C2D" w:rsidRDefault="001F117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56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18"/>
        <w:gridCol w:w="2484"/>
        <w:gridCol w:w="810"/>
        <w:gridCol w:w="270"/>
        <w:gridCol w:w="81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1F117B" w:rsidRPr="00722C2D" w14:paraId="3A1B1552" w14:textId="77777777" w:rsidTr="006D522A">
        <w:trPr>
          <w:tblHeader/>
        </w:trPr>
        <w:tc>
          <w:tcPr>
            <w:tcW w:w="2718" w:type="dxa"/>
          </w:tcPr>
          <w:p w14:paraId="17784C6B" w14:textId="77777777" w:rsidR="001F117B" w:rsidRPr="00722C2D" w:rsidRDefault="001F117B" w:rsidP="001B34C8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7D1863A8" w14:textId="77777777" w:rsidR="001F117B" w:rsidRPr="00722C2D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60" w:type="dxa"/>
            <w:gridSpan w:val="15"/>
          </w:tcPr>
          <w:p w14:paraId="2BB42C7A" w14:textId="77777777" w:rsidR="001F117B" w:rsidRPr="00722C2D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F117B" w:rsidRPr="00722C2D" w14:paraId="1FD5F2FE" w14:textId="77777777" w:rsidTr="006D522A">
        <w:trPr>
          <w:tblHeader/>
        </w:trPr>
        <w:tc>
          <w:tcPr>
            <w:tcW w:w="2718" w:type="dxa"/>
          </w:tcPr>
          <w:p w14:paraId="3C0DABD4" w14:textId="77777777" w:rsidR="001F117B" w:rsidRPr="00722C2D" w:rsidRDefault="001F117B" w:rsidP="001B34C8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7385B0F7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E2E279" w14:textId="77777777" w:rsidR="001F117B" w:rsidRPr="00722C2D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1D1727C8" w14:textId="77777777" w:rsidR="001F117B" w:rsidRPr="00722C2D" w:rsidRDefault="001F117B" w:rsidP="006B47EC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สัดส่วน</w:t>
            </w:r>
          </w:p>
          <w:p w14:paraId="1C5DE5D2" w14:textId="77777777" w:rsidR="001F117B" w:rsidRPr="00722C2D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59466BAD" w14:textId="77777777" w:rsidR="001F117B" w:rsidRPr="00722C2D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60" w:type="dxa"/>
            <w:gridSpan w:val="3"/>
          </w:tcPr>
          <w:p w14:paraId="7D9DA323" w14:textId="77777777" w:rsidR="001F117B" w:rsidRPr="00722C2D" w:rsidRDefault="001F117B" w:rsidP="001B34C8">
            <w:pPr>
              <w:pStyle w:val="block"/>
              <w:spacing w:after="0" w:line="240" w:lineRule="auto"/>
              <w:ind w:left="0" w:right="-1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3886702" w14:textId="77777777" w:rsidR="001F117B" w:rsidRPr="00722C2D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14:paraId="42E483C7" w14:textId="77777777" w:rsidR="001F117B" w:rsidRPr="00722C2D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53A05125" w14:textId="77777777" w:rsidR="001F117B" w:rsidRPr="00722C2D" w:rsidRDefault="001F117B" w:rsidP="001B34C8">
            <w:pPr>
              <w:pStyle w:val="block"/>
              <w:spacing w:after="0" w:line="240" w:lineRule="auto"/>
              <w:ind w:left="0" w:right="-1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855C8D7" w14:textId="77777777" w:rsidR="001F117B" w:rsidRPr="00722C2D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</w:tcPr>
          <w:p w14:paraId="1E06B620" w14:textId="77777777" w:rsidR="001F117B" w:rsidRPr="00722C2D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0285B130" w14:textId="77777777" w:rsidR="001F117B" w:rsidRPr="00722C2D" w:rsidRDefault="001F117B" w:rsidP="001B34C8">
            <w:pPr>
              <w:pStyle w:val="block"/>
              <w:spacing w:after="0" w:line="240" w:lineRule="auto"/>
              <w:ind w:left="0" w:right="-1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DEB1D75" w14:textId="77777777" w:rsidR="001F117B" w:rsidRPr="00722C2D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  <w:r w:rsidR="00F02E7C" w:rsidRPr="00722C2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</w:tr>
      <w:tr w:rsidR="007C05B9" w:rsidRPr="00722C2D" w14:paraId="07A63AF1" w14:textId="77777777" w:rsidTr="006D522A">
        <w:trPr>
          <w:tblHeader/>
        </w:trPr>
        <w:tc>
          <w:tcPr>
            <w:tcW w:w="2718" w:type="dxa"/>
          </w:tcPr>
          <w:p w14:paraId="6DD7AA73" w14:textId="77777777" w:rsidR="007C05B9" w:rsidRPr="00722C2D" w:rsidRDefault="007C05B9" w:rsidP="001B34C8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05B2F61E" w14:textId="77777777" w:rsidR="007C05B9" w:rsidRPr="00722C2D" w:rsidRDefault="007C05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988596" w14:textId="42137518" w:rsidR="007C05B9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F49972C" w14:textId="77777777" w:rsidR="007C05B9" w:rsidRPr="00722C2D" w:rsidRDefault="007C05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53937FE" w14:textId="6BA3DBA0" w:rsidR="007C05B9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F25F046" w14:textId="77777777" w:rsidR="007C05B9" w:rsidRPr="00722C2D" w:rsidRDefault="007C05B9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D7FA7F0" w14:textId="33666589" w:rsidR="007C05B9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55A7B5A" w14:textId="77777777" w:rsidR="007C05B9" w:rsidRPr="00722C2D" w:rsidRDefault="007C05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3B0B60" w14:textId="3556ADBF" w:rsidR="007C05B9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330605A" w14:textId="77777777" w:rsidR="007C05B9" w:rsidRPr="00722C2D" w:rsidRDefault="007C05B9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1ED4DEB" w14:textId="1A71E92B" w:rsidR="007C05B9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7D2CF18" w14:textId="77777777" w:rsidR="007C05B9" w:rsidRPr="00722C2D" w:rsidRDefault="007C05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5F9154" w14:textId="7F05CF93" w:rsidR="007C05B9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6572A89" w14:textId="77777777" w:rsidR="007C05B9" w:rsidRPr="00722C2D" w:rsidRDefault="007C05B9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9078AF5" w14:textId="17AEEA98" w:rsidR="007C05B9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16AB3E5" w14:textId="77777777" w:rsidR="007C05B9" w:rsidRPr="00722C2D" w:rsidRDefault="007C05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841855" w14:textId="0EF921EB" w:rsidR="007C05B9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F117B" w:rsidRPr="00722C2D" w14:paraId="23380F71" w14:textId="77777777" w:rsidTr="006D522A">
        <w:trPr>
          <w:tblHeader/>
        </w:trPr>
        <w:tc>
          <w:tcPr>
            <w:tcW w:w="2718" w:type="dxa"/>
          </w:tcPr>
          <w:p w14:paraId="0F2FDCA9" w14:textId="77777777" w:rsidR="001F117B" w:rsidRPr="00722C2D" w:rsidRDefault="001F117B" w:rsidP="001B34C8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3A310035" w14:textId="77777777" w:rsidR="001F117B" w:rsidRPr="00722C2D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90" w:type="dxa"/>
            <w:gridSpan w:val="3"/>
          </w:tcPr>
          <w:p w14:paraId="04E1CFAB" w14:textId="77777777" w:rsidR="001F117B" w:rsidRPr="00722C2D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65E88180" w14:textId="77777777" w:rsidR="001F117B" w:rsidRPr="00722C2D" w:rsidRDefault="001F117B" w:rsidP="001B34C8">
            <w:pPr>
              <w:pStyle w:val="block"/>
              <w:spacing w:after="0" w:line="240" w:lineRule="auto"/>
              <w:ind w:left="-152" w:right="-17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0" w:type="dxa"/>
            <w:gridSpan w:val="11"/>
          </w:tcPr>
          <w:p w14:paraId="23BCF60D" w14:textId="77777777" w:rsidR="001F117B" w:rsidRPr="00722C2D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47052A" w:rsidRPr="00722C2D" w14:paraId="3BDBDC3A" w14:textId="77777777" w:rsidTr="006D522A">
        <w:trPr>
          <w:tblHeader/>
        </w:trPr>
        <w:tc>
          <w:tcPr>
            <w:tcW w:w="2718" w:type="dxa"/>
          </w:tcPr>
          <w:p w14:paraId="38B516CD" w14:textId="77777777" w:rsidR="001F117B" w:rsidRPr="00722C2D" w:rsidRDefault="001F117B" w:rsidP="001B34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="009130AA"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484" w:type="dxa"/>
          </w:tcPr>
          <w:p w14:paraId="16388B85" w14:textId="77777777" w:rsidR="001F117B" w:rsidRPr="00722C2D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24D2704" w14:textId="77777777" w:rsidR="001F117B" w:rsidRPr="00722C2D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DE72AF" w14:textId="77777777" w:rsidR="001F117B" w:rsidRPr="00722C2D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4E2802F" w14:textId="77777777" w:rsidR="001F117B" w:rsidRPr="00722C2D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05C7866" w14:textId="77777777" w:rsidR="001F117B" w:rsidRPr="00722C2D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683950E" w14:textId="77777777" w:rsidR="001F117B" w:rsidRPr="00722C2D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FA162C" w14:textId="77777777" w:rsidR="001F117B" w:rsidRPr="00722C2D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53178E4" w14:textId="77777777" w:rsidR="001F117B" w:rsidRPr="00722C2D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F793AC" w14:textId="77777777" w:rsidR="001F117B" w:rsidRPr="00722C2D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5E92D4F" w14:textId="77777777" w:rsidR="001F117B" w:rsidRPr="00722C2D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7C2B42" w14:textId="77777777" w:rsidR="001F117B" w:rsidRPr="00722C2D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F944A9B" w14:textId="77777777" w:rsidR="001F117B" w:rsidRPr="00722C2D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FF0F06" w14:textId="77777777" w:rsidR="001F117B" w:rsidRPr="00722C2D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1F0368B" w14:textId="77777777" w:rsidR="001F117B" w:rsidRPr="00722C2D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693269" w14:textId="77777777" w:rsidR="001F117B" w:rsidRPr="00722C2D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9BFBDAA" w14:textId="77777777" w:rsidR="001F117B" w:rsidRPr="00722C2D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293EBB" w:rsidRPr="00722C2D" w14:paraId="4FED1975" w14:textId="77777777" w:rsidTr="008D2E0E">
        <w:tc>
          <w:tcPr>
            <w:tcW w:w="2718" w:type="dxa"/>
          </w:tcPr>
          <w:p w14:paraId="4625C7CF" w14:textId="77777777" w:rsidR="00294C25" w:rsidRDefault="00293EBB" w:rsidP="00294C25">
            <w:pPr>
              <w:tabs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สมบูรณ์หล่อเหล็กเหนียว</w:t>
            </w:r>
          </w:p>
          <w:p w14:paraId="7C9C831F" w14:textId="6FC33B3F" w:rsidR="00293EBB" w:rsidRPr="00722C2D" w:rsidRDefault="00294C25" w:rsidP="00294C25">
            <w:pPr>
              <w:tabs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อุตสาหกรรม จำกัด</w:t>
            </w:r>
          </w:p>
        </w:tc>
        <w:tc>
          <w:tcPr>
            <w:tcW w:w="2484" w:type="dxa"/>
          </w:tcPr>
          <w:p w14:paraId="1B5F253D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ผลิตและจำหน่ายชิ้นส่วน</w:t>
            </w:r>
          </w:p>
          <w:p w14:paraId="2C245B12" w14:textId="7145B983" w:rsidR="00293EBB" w:rsidRPr="00722C2D" w:rsidRDefault="00293EBB" w:rsidP="002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7BBC9246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038ACF6" w14:textId="3C9B2A5F" w:rsidR="00293EBB" w:rsidRPr="00722C2D" w:rsidRDefault="00683D6C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95010AA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F9C258B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45932E4" w14:textId="7E00E77F" w:rsidR="00293EBB" w:rsidRPr="00722C2D" w:rsidRDefault="00683D6C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D023629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E4E749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15CD34" w14:textId="4B8A18BA" w:rsidR="00293EBB" w:rsidRPr="00722C2D" w:rsidRDefault="00683D6C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206E1138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C7CEAF1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D2DFF4" w14:textId="23F20675" w:rsidR="00293EBB" w:rsidRPr="00722C2D" w:rsidRDefault="00683D6C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DE69665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92D1A0B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68A099F" w14:textId="6BED5D11" w:rsidR="00293EBB" w:rsidRPr="00722C2D" w:rsidRDefault="00683D6C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875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989</w:t>
            </w:r>
          </w:p>
        </w:tc>
        <w:tc>
          <w:tcPr>
            <w:tcW w:w="270" w:type="dxa"/>
          </w:tcPr>
          <w:p w14:paraId="689FEF9A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D071315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96B2E29" w14:textId="3CA1FB61" w:rsidR="00293EBB" w:rsidRPr="00722C2D" w:rsidRDefault="00683D6C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875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989</w:t>
            </w:r>
          </w:p>
        </w:tc>
        <w:tc>
          <w:tcPr>
            <w:tcW w:w="270" w:type="dxa"/>
          </w:tcPr>
          <w:p w14:paraId="7FD6C07E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3ADAA" w14:textId="068387F8" w:rsidR="00293EBB" w:rsidRPr="00722C2D" w:rsidRDefault="00683D6C" w:rsidP="00293EB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998</w:t>
            </w:r>
          </w:p>
        </w:tc>
        <w:tc>
          <w:tcPr>
            <w:tcW w:w="270" w:type="dxa"/>
          </w:tcPr>
          <w:p w14:paraId="5E4A3164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C2DEDF" w14:textId="160E893C" w:rsidR="00293EBB" w:rsidRPr="00722C2D" w:rsidRDefault="00683D6C" w:rsidP="00293EB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995</w:t>
            </w:r>
          </w:p>
        </w:tc>
      </w:tr>
      <w:tr w:rsidR="00293EBB" w:rsidRPr="00722C2D" w14:paraId="03152AC8" w14:textId="77777777" w:rsidTr="008D2E0E">
        <w:trPr>
          <w:trHeight w:val="227"/>
        </w:trPr>
        <w:tc>
          <w:tcPr>
            <w:tcW w:w="2718" w:type="dxa"/>
          </w:tcPr>
          <w:p w14:paraId="55F66E80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</w:tcPr>
          <w:p w14:paraId="69FA0BE6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8A769DF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955865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6CE000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DA3A84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7039D9D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C26AB3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D84269F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A9A8C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497BF35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8F1FA3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9BD5959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019A0D2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3B6AF0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823A14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FAD047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93EBB" w:rsidRPr="00722C2D" w14:paraId="335AA67E" w14:textId="77777777" w:rsidTr="008D2E0E">
        <w:tc>
          <w:tcPr>
            <w:tcW w:w="2718" w:type="dxa"/>
          </w:tcPr>
          <w:p w14:paraId="5E16FF37" w14:textId="0C6C7C2A" w:rsidR="00293EBB" w:rsidRPr="00722C2D" w:rsidRDefault="00293EBB" w:rsidP="00294C25">
            <w:pPr>
              <w:tabs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บางกอกสปริง</w:t>
            </w:r>
          </w:p>
          <w:p w14:paraId="3349C28A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อินดัสเตรียล จำกัด</w:t>
            </w:r>
          </w:p>
        </w:tc>
        <w:tc>
          <w:tcPr>
            <w:tcW w:w="2484" w:type="dxa"/>
          </w:tcPr>
          <w:p w14:paraId="2C7E205B" w14:textId="0077C97D" w:rsidR="00C8526C" w:rsidRPr="00722C2D" w:rsidRDefault="00293EBB" w:rsidP="004378B2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  <w:p w14:paraId="55CD3305" w14:textId="7B8CFB2D" w:rsidR="00293EBB" w:rsidRPr="00722C2D" w:rsidRDefault="00C8526C" w:rsidP="004378B2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และลงทุนในบริษัทอื่น</w:t>
            </w:r>
          </w:p>
        </w:tc>
        <w:tc>
          <w:tcPr>
            <w:tcW w:w="810" w:type="dxa"/>
            <w:shd w:val="clear" w:color="auto" w:fill="auto"/>
          </w:tcPr>
          <w:p w14:paraId="7DBD725E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4E672F0" w14:textId="5B9B5073" w:rsidR="00293EBB" w:rsidRPr="00722C2D" w:rsidRDefault="00683D6C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7D45122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B68161E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25468E" w14:textId="5401CDD8" w:rsidR="00293EBB" w:rsidRPr="00722C2D" w:rsidRDefault="00683D6C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8107E44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D4277D7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20724C" w14:textId="23365C55" w:rsidR="00293EBB" w:rsidRPr="00722C2D" w:rsidRDefault="00683D6C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7DCD9A2F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966EB2E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0BC4D5" w14:textId="47C515D3" w:rsidR="00293EBB" w:rsidRPr="00722C2D" w:rsidRDefault="00683D6C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5C8ACA29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38229A6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8B1A5C" w14:textId="69B7BF91" w:rsidR="00293EBB" w:rsidRPr="00722C2D" w:rsidRDefault="00683D6C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519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989</w:t>
            </w:r>
          </w:p>
        </w:tc>
        <w:tc>
          <w:tcPr>
            <w:tcW w:w="270" w:type="dxa"/>
          </w:tcPr>
          <w:p w14:paraId="587EF9B0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C2BE45D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5CAB34A" w14:textId="1F98E8C8" w:rsidR="00293EBB" w:rsidRPr="00722C2D" w:rsidRDefault="00683D6C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519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989</w:t>
            </w:r>
          </w:p>
        </w:tc>
        <w:tc>
          <w:tcPr>
            <w:tcW w:w="270" w:type="dxa"/>
          </w:tcPr>
          <w:p w14:paraId="0C4D079C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29AA77" w14:textId="1BB10B1D" w:rsidR="00293EBB" w:rsidRPr="00722C2D" w:rsidRDefault="00293EBB" w:rsidP="00293EBB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37D52F4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6907BD" w14:textId="599DB7B9" w:rsidR="00293EBB" w:rsidRPr="00722C2D" w:rsidRDefault="00293EBB" w:rsidP="00293E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93EBB" w:rsidRPr="00722C2D" w14:paraId="782C2EB8" w14:textId="77777777" w:rsidTr="008D2E0E">
        <w:tc>
          <w:tcPr>
            <w:tcW w:w="2718" w:type="dxa"/>
          </w:tcPr>
          <w:p w14:paraId="37B1F888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</w:tcPr>
          <w:p w14:paraId="41983B32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823B313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99A56F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6C82BF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E090B0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1B655D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0C67D0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4F79E42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7F2205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A48DDB4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6E0B99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0BFB1D1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157278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D553BE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CFA53F3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736666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93EBB" w:rsidRPr="00722C2D" w14:paraId="7F4584ED" w14:textId="77777777" w:rsidTr="008D2E0E">
        <w:tc>
          <w:tcPr>
            <w:tcW w:w="2718" w:type="dxa"/>
          </w:tcPr>
          <w:p w14:paraId="5209369D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อินเตอร์เนชั่นแนล แคสติ้ง </w:t>
            </w:r>
          </w:p>
          <w:p w14:paraId="468102EC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โปรดักส์ จำกัด</w:t>
            </w:r>
          </w:p>
        </w:tc>
        <w:tc>
          <w:tcPr>
            <w:tcW w:w="2484" w:type="dxa"/>
          </w:tcPr>
          <w:p w14:paraId="5E59E210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ผลิตและจำหน่ายชิ้นส่วน</w:t>
            </w:r>
          </w:p>
          <w:p w14:paraId="394260D8" w14:textId="7CD778E4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1C40A3EA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81DF180" w14:textId="290F4F4D" w:rsidR="00293EBB" w:rsidRPr="00722C2D" w:rsidRDefault="00683D6C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FC68754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E427476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7AAFA2" w14:textId="4C4142B6" w:rsidR="00293EBB" w:rsidRPr="00722C2D" w:rsidRDefault="00683D6C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BB08861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C7D2FFB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4F3B0A" w14:textId="1121D692" w:rsidR="00293EBB" w:rsidRPr="00722C2D" w:rsidRDefault="00683D6C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785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4198F0DC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F380375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58FBB0" w14:textId="00F4E094" w:rsidR="00293EBB" w:rsidRPr="00722C2D" w:rsidRDefault="00683D6C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785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30BC5F09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4BFBED2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D4F655" w14:textId="503E5D01" w:rsidR="00293EBB" w:rsidRPr="00722C2D" w:rsidRDefault="00683D6C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034</w:t>
            </w:r>
          </w:p>
        </w:tc>
        <w:tc>
          <w:tcPr>
            <w:tcW w:w="270" w:type="dxa"/>
          </w:tcPr>
          <w:p w14:paraId="7EFB0520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226D343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0F1F79" w14:textId="4AAD0A3A" w:rsidR="00293EBB" w:rsidRPr="00722C2D" w:rsidRDefault="00683D6C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034</w:t>
            </w:r>
          </w:p>
        </w:tc>
        <w:tc>
          <w:tcPr>
            <w:tcW w:w="270" w:type="dxa"/>
          </w:tcPr>
          <w:p w14:paraId="06373F8D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8DA87E" w14:textId="2BC9C75C" w:rsidR="00293EBB" w:rsidRPr="00722C2D" w:rsidRDefault="00683D6C" w:rsidP="00293EB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258599F4" w14:textId="77777777" w:rsidR="00293EBB" w:rsidRPr="00722C2D" w:rsidRDefault="00293EBB" w:rsidP="00293EBB">
            <w:pPr>
              <w:pStyle w:val="block"/>
              <w:tabs>
                <w:tab w:val="decimal" w:pos="774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7B10F0" w14:textId="3A3A3E6B" w:rsidR="00293EBB" w:rsidRPr="00722C2D" w:rsidRDefault="00683D6C" w:rsidP="00293EB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337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550</w:t>
            </w:r>
          </w:p>
        </w:tc>
      </w:tr>
      <w:tr w:rsidR="00293EBB" w:rsidRPr="00722C2D" w14:paraId="34A4A475" w14:textId="77777777" w:rsidTr="008D2E0E">
        <w:tc>
          <w:tcPr>
            <w:tcW w:w="2718" w:type="dxa"/>
          </w:tcPr>
          <w:p w14:paraId="29096BB7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</w:tcPr>
          <w:p w14:paraId="69760972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0553C91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0184EF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2557ADA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56AF40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C8DEA9E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6E7B00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8719368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30BF8A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1310B45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8A0C8A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80FE5FF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F7411A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8957A4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F3F636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3941F8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93EBB" w:rsidRPr="00722C2D" w14:paraId="559E0888" w14:textId="77777777" w:rsidTr="008D2E0E">
        <w:tc>
          <w:tcPr>
            <w:tcW w:w="2718" w:type="dxa"/>
          </w:tcPr>
          <w:p w14:paraId="2B45DC6B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สมบูรณ์ ฟอร์จจิ้ง </w:t>
            </w:r>
          </w:p>
          <w:p w14:paraId="3225CC63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เทคโนโลยี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484" w:type="dxa"/>
          </w:tcPr>
          <w:p w14:paraId="6F1ED1CC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ผลิตและจำหน่ายชิ้นส่วน</w:t>
            </w:r>
          </w:p>
          <w:p w14:paraId="0C63652A" w14:textId="1AEACC01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ยานยนต์</w:t>
            </w:r>
          </w:p>
        </w:tc>
        <w:tc>
          <w:tcPr>
            <w:tcW w:w="810" w:type="dxa"/>
            <w:shd w:val="clear" w:color="auto" w:fill="auto"/>
          </w:tcPr>
          <w:p w14:paraId="16AB7598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A8F696" w14:textId="5E708421" w:rsidR="00293EBB" w:rsidRPr="00722C2D" w:rsidRDefault="00683D6C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C08B52D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51B73A3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300A76" w14:textId="1321296B" w:rsidR="00293EBB" w:rsidRPr="00722C2D" w:rsidRDefault="00683D6C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30E06F7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A02CAD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536823" w14:textId="0610B2C9" w:rsidR="00293EBB" w:rsidRPr="00722C2D" w:rsidRDefault="00683D6C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0CF086A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6C47F4C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54A013" w14:textId="4019F91D" w:rsidR="00293EBB" w:rsidRPr="00722C2D" w:rsidRDefault="00683D6C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F8DA423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CC77D88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  <w:p w14:paraId="152B3E2D" w14:textId="1644A08C" w:rsidR="00293EBB" w:rsidRPr="00722C2D" w:rsidRDefault="00683D6C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36FCF979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62E3F65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  <w:p w14:paraId="44E40223" w14:textId="1A207CFD" w:rsidR="00293EBB" w:rsidRPr="00722C2D" w:rsidRDefault="00683D6C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7A32CF2E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C0175C" w14:textId="29131DF6" w:rsidR="00293EBB" w:rsidRPr="00722C2D" w:rsidRDefault="00683D6C" w:rsidP="00293EB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C4D0F20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DFB7E1" w14:textId="4382989A" w:rsidR="00293EBB" w:rsidRPr="00722C2D" w:rsidRDefault="00683D6C" w:rsidP="00293EB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293EBB" w:rsidRPr="00722C2D" w14:paraId="29E83F9E" w14:textId="77777777" w:rsidTr="00E13974">
        <w:tc>
          <w:tcPr>
            <w:tcW w:w="2718" w:type="dxa"/>
          </w:tcPr>
          <w:p w14:paraId="6706D8C3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</w:tcPr>
          <w:p w14:paraId="0CB69F36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506A372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B93B88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2DB88F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0E0C03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DEF7C33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7C7158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C14F504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B086F32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D9EBBB6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941A31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5BDCB5A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D2F17C8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B03690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D2A0329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FC8155C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93EBB" w:rsidRPr="00722C2D" w14:paraId="1BDFC94F" w14:textId="77777777" w:rsidTr="00A554F1">
        <w:tc>
          <w:tcPr>
            <w:tcW w:w="2718" w:type="dxa"/>
          </w:tcPr>
          <w:p w14:paraId="652D79EB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4D26EB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5DB690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9E81B2" w14:textId="66DAFE61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สมบูรณ์ ทรอน </w:t>
            </w:r>
          </w:p>
          <w:p w14:paraId="1AE4B15E" w14:textId="02E270FF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เอนเนอร์จี จำกัด</w:t>
            </w:r>
          </w:p>
        </w:tc>
        <w:tc>
          <w:tcPr>
            <w:tcW w:w="2484" w:type="dxa"/>
          </w:tcPr>
          <w:p w14:paraId="6D2D0070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นำเข้า วิจัย วิเคราะห์ ออกแบบ </w:t>
            </w:r>
          </w:p>
          <w:p w14:paraId="5275248F" w14:textId="6DFBA326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พัฒนา และจำหน่าย โครงสร้างการขับเคลื่อนรถไฟฟ้า รถไฟฟ้าสำเร็จรูป และแบตเตอรี่</w:t>
            </w:r>
          </w:p>
        </w:tc>
        <w:tc>
          <w:tcPr>
            <w:tcW w:w="810" w:type="dxa"/>
            <w:shd w:val="clear" w:color="auto" w:fill="auto"/>
          </w:tcPr>
          <w:p w14:paraId="730871BD" w14:textId="1E1F191A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683D6C"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2600602A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AFE6560" w14:textId="6031AAEE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776744" w14:textId="3BC190BE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DA9860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205653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775F283" w14:textId="2C224BD4" w:rsidR="00293EBB" w:rsidRPr="00722C2D" w:rsidRDefault="00683D6C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02E581D5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9B26DC5" w14:textId="6D48576F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83D6C"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0D29EA8D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C64E61D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5DCECCE" w14:textId="1DA870B4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1F86A34" w14:textId="120F2B4E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7587DB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C17CE62" w14:textId="5B775BAC" w:rsidR="00293EBB" w:rsidRPr="00722C2D" w:rsidRDefault="00683D6C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855510E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2A08C69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9CCD3E1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C8B07AA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492F3A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135C8D" w14:textId="7B9D4418" w:rsidR="00293EBB" w:rsidRPr="00722C2D" w:rsidRDefault="00683D6C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DD27E96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F3F678C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744C97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AAF174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FDDC9D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F39E0" w14:textId="1E6BD84D" w:rsidR="00293EBB" w:rsidRPr="00722C2D" w:rsidRDefault="00683D6C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5D6C2A1A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9981E95" w14:textId="57BAACBF" w:rsidR="00293EBB" w:rsidRPr="00722C2D" w:rsidRDefault="00293EBB" w:rsidP="00293EB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7BDA0C9F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232F70" w14:textId="5CB7A997" w:rsidR="00293EBB" w:rsidRPr="00722C2D" w:rsidRDefault="00293EBB" w:rsidP="00293E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3EBB" w:rsidRPr="00722C2D" w14:paraId="43E46FB8" w14:textId="77777777" w:rsidTr="00A554F1">
        <w:tc>
          <w:tcPr>
            <w:tcW w:w="2718" w:type="dxa"/>
          </w:tcPr>
          <w:p w14:paraId="7570E48D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4" w:type="dxa"/>
          </w:tcPr>
          <w:p w14:paraId="06FCE4CB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EE2050E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E8C49A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FCB0B9C" w14:textId="77777777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8913F8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4D0090E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F83095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B6C9D72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0E0E5AB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ED7C75C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07E007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42A2A95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B07F42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E0EB475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52DD028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977EB2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EBB" w:rsidRPr="00722C2D" w14:paraId="3B505C35" w14:textId="77777777" w:rsidTr="00A554F1">
        <w:tc>
          <w:tcPr>
            <w:tcW w:w="2718" w:type="dxa"/>
          </w:tcPr>
          <w:p w14:paraId="4B79EABB" w14:textId="7351DCC0" w:rsidR="00293EBB" w:rsidRPr="00722C2D" w:rsidRDefault="00293EBB" w:rsidP="001E5683">
            <w:pPr>
              <w:tabs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สมบูรณ์ แอ๊ดวานซ์ 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E568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อกริคัลเจอร์ จำกัด</w:t>
            </w:r>
          </w:p>
        </w:tc>
        <w:tc>
          <w:tcPr>
            <w:tcW w:w="2484" w:type="dxa"/>
          </w:tcPr>
          <w:p w14:paraId="7D399300" w14:textId="77777777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ผลิตและจำหน่ายชิ้นส่วน</w:t>
            </w:r>
          </w:p>
          <w:p w14:paraId="1F2EDF87" w14:textId="24C95526" w:rsidR="00293EBB" w:rsidRPr="00722C2D" w:rsidRDefault="00293EBB" w:rsidP="00293EB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6441FE7B" w14:textId="514F0284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683D6C"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2CC969D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BAEE63" w14:textId="7E497E24" w:rsidR="00293EBB" w:rsidRPr="00722C2D" w:rsidRDefault="00293EBB" w:rsidP="00293E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57580E46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983A3A1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288A1D" w14:textId="5B7674B0" w:rsidR="00293EBB" w:rsidRPr="00722C2D" w:rsidRDefault="00683D6C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76476FF2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488B5FC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9E88F5" w14:textId="7BBA655A" w:rsidR="00293EBB" w:rsidRPr="00722C2D" w:rsidRDefault="00293EBB" w:rsidP="00293EB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5F8E42A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D493782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55EBD6" w14:textId="1558AF1E" w:rsidR="00293EBB" w:rsidRPr="00722C2D" w:rsidRDefault="00683D6C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293EBB" w:rsidRPr="00722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3453CA6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07F906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345FDC" w14:textId="14E951A5" w:rsidR="00293EBB" w:rsidRPr="00722C2D" w:rsidRDefault="00293EBB" w:rsidP="00293EBB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4E2D33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1E0E109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28E9CD" w14:textId="4B25DA27" w:rsidR="00293EBB" w:rsidRPr="00722C2D" w:rsidRDefault="00293EBB" w:rsidP="00293EB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49E2314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2F8CE5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B4ACA6" w14:textId="623D00BC" w:rsidR="00293EBB" w:rsidRPr="00722C2D" w:rsidRDefault="00293EBB" w:rsidP="00293EB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3EBB" w:rsidRPr="00722C2D" w14:paraId="4412A5FF" w14:textId="77777777" w:rsidTr="00A554F1">
        <w:tc>
          <w:tcPr>
            <w:tcW w:w="2718" w:type="dxa"/>
          </w:tcPr>
          <w:p w14:paraId="2ABA396D" w14:textId="77777777" w:rsidR="00293EBB" w:rsidRPr="00722C2D" w:rsidRDefault="00293EBB" w:rsidP="00293EB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84" w:type="dxa"/>
          </w:tcPr>
          <w:p w14:paraId="4539D347" w14:textId="77777777" w:rsidR="00293EBB" w:rsidRPr="00722C2D" w:rsidRDefault="00293EBB" w:rsidP="00293EBB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66B2BF9" w14:textId="77777777" w:rsidR="00293EBB" w:rsidRPr="00722C2D" w:rsidRDefault="00293EBB" w:rsidP="00293EBB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82DFD9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FD2735A" w14:textId="77777777" w:rsidR="00293EBB" w:rsidRPr="00722C2D" w:rsidRDefault="00293EBB" w:rsidP="00293EBB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A036A3" w14:textId="77777777" w:rsidR="00293EBB" w:rsidRPr="00722C2D" w:rsidRDefault="00293EBB" w:rsidP="00293EB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5CD744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BB338E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4B59EFC" w14:textId="77777777" w:rsidR="00293EBB" w:rsidRPr="00722C2D" w:rsidRDefault="00293EBB" w:rsidP="00293EB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A0FF92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79253B" w14:textId="4CF0AAA6" w:rsidR="00293EBB" w:rsidRPr="00722C2D" w:rsidRDefault="00683D6C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293EBB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842</w:t>
            </w:r>
            <w:r w:rsidR="00293EBB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012</w:t>
            </w:r>
          </w:p>
        </w:tc>
        <w:tc>
          <w:tcPr>
            <w:tcW w:w="270" w:type="dxa"/>
          </w:tcPr>
          <w:p w14:paraId="6796342E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5CAA32" w14:textId="7BCF40A6" w:rsidR="00293EBB" w:rsidRPr="00722C2D" w:rsidRDefault="00683D6C" w:rsidP="00293EB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293EBB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822</w:t>
            </w:r>
            <w:r w:rsidR="00293EBB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012</w:t>
            </w:r>
          </w:p>
        </w:tc>
        <w:tc>
          <w:tcPr>
            <w:tcW w:w="270" w:type="dxa"/>
          </w:tcPr>
          <w:p w14:paraId="65F9FFB4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D3776E" w14:textId="7344F85A" w:rsidR="00293EBB" w:rsidRPr="00722C2D" w:rsidRDefault="00683D6C" w:rsidP="00293EB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797</w:t>
            </w:r>
            <w:r w:rsidR="00293EBB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45998509" w14:textId="77777777" w:rsidR="00293EBB" w:rsidRPr="00722C2D" w:rsidRDefault="00293EBB" w:rsidP="00293EB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18E73" w14:textId="5691CC02" w:rsidR="00293EBB" w:rsidRPr="00722C2D" w:rsidRDefault="00683D6C" w:rsidP="00293EB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689</w:t>
            </w:r>
            <w:r w:rsidR="00293EBB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545</w:t>
            </w:r>
          </w:p>
        </w:tc>
      </w:tr>
    </w:tbl>
    <w:p w14:paraId="4FD1C916" w14:textId="77777777" w:rsidR="00686AFF" w:rsidRPr="00722C2D" w:rsidRDefault="00686AF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50386A" w14:textId="06973C59" w:rsidR="00C36D83" w:rsidRPr="00722C2D" w:rsidRDefault="00700340" w:rsidP="0070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F59F0" w:rsidRPr="00722C2D">
        <w:rPr>
          <w:rFonts w:asciiTheme="majorBidi" w:hAnsiTheme="majorBidi" w:cstheme="majorBidi"/>
          <w:sz w:val="30"/>
          <w:szCs w:val="30"/>
          <w:cs/>
        </w:rPr>
        <w:t>ย่อยทั้งหมดจดทะเบียนจัดตั้งและดำเนินธุรกิจในประเทศไทย</w:t>
      </w:r>
    </w:p>
    <w:p w14:paraId="04B32677" w14:textId="77777777" w:rsidR="00C36D83" w:rsidRPr="00722C2D" w:rsidRDefault="00C36D8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858DB0" w14:textId="77777777" w:rsidR="00C36D83" w:rsidRPr="00722C2D" w:rsidRDefault="00C36D8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71EC20" w14:textId="67D7452C" w:rsidR="00C36D83" w:rsidRPr="00722C2D" w:rsidRDefault="00C36D8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C36D83" w:rsidRPr="00722C2D" w:rsidSect="008B0FBC">
          <w:headerReference w:type="even" r:id="rId27"/>
          <w:headerReference w:type="default" r:id="rId28"/>
          <w:footerReference w:type="default" r:id="rId29"/>
          <w:headerReference w:type="first" r:id="rId30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80"/>
        <w:gridCol w:w="900"/>
        <w:gridCol w:w="178"/>
        <w:gridCol w:w="902"/>
        <w:gridCol w:w="180"/>
        <w:gridCol w:w="900"/>
      </w:tblGrid>
      <w:tr w:rsidR="00CC75C4" w:rsidRPr="00722C2D" w14:paraId="02E36B6D" w14:textId="77777777" w:rsidTr="00133990">
        <w:trPr>
          <w:cantSplit/>
          <w:tblHeader/>
        </w:trPr>
        <w:tc>
          <w:tcPr>
            <w:tcW w:w="5130" w:type="dxa"/>
          </w:tcPr>
          <w:p w14:paraId="50F01E2E" w14:textId="77777777" w:rsidR="00CC75C4" w:rsidRPr="00722C2D" w:rsidRDefault="00CC75C4" w:rsidP="0013399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1980" w:type="dxa"/>
            <w:gridSpan w:val="3"/>
            <w:vAlign w:val="bottom"/>
          </w:tcPr>
          <w:p w14:paraId="26C2B6AF" w14:textId="66268CA2" w:rsidR="00CC75C4" w:rsidRPr="00722C2D" w:rsidRDefault="00CC75C4" w:rsidP="0013399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6E7279A" w14:textId="77777777" w:rsidR="00CC75C4" w:rsidRPr="00722C2D" w:rsidRDefault="00CC75C4" w:rsidP="001339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3CE6F21F" w14:textId="2D7007FF" w:rsidR="00CC75C4" w:rsidRPr="00722C2D" w:rsidRDefault="00CC75C4" w:rsidP="001339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CC75C4" w:rsidRPr="00722C2D" w14:paraId="30AE4887" w14:textId="77777777" w:rsidTr="00133990">
        <w:trPr>
          <w:cantSplit/>
          <w:tblHeader/>
        </w:trPr>
        <w:tc>
          <w:tcPr>
            <w:tcW w:w="5130" w:type="dxa"/>
          </w:tcPr>
          <w:p w14:paraId="699CF81B" w14:textId="471685B8" w:rsidR="00CC75C4" w:rsidRPr="00722C2D" w:rsidRDefault="00CC75C4" w:rsidP="0013399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45E716E7" w14:textId="4F67A673" w:rsidR="00CC75C4" w:rsidRPr="00722C2D" w:rsidRDefault="00CC75C4" w:rsidP="001339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666665" w14:textId="77777777" w:rsidR="00CC75C4" w:rsidRPr="00722C2D" w:rsidRDefault="00CC75C4" w:rsidP="0013399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731FA8" w14:textId="6FEE15A4" w:rsidR="00CC75C4" w:rsidRPr="00722C2D" w:rsidRDefault="00CC75C4" w:rsidP="0013399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792709C" w14:textId="77777777" w:rsidR="00CC75C4" w:rsidRPr="00722C2D" w:rsidRDefault="00CC75C4" w:rsidP="001339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7F6DED2" w14:textId="3D82AD5F" w:rsidR="00CC75C4" w:rsidRPr="00722C2D" w:rsidRDefault="00683D6C" w:rsidP="0013399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04CF0971" w14:textId="77777777" w:rsidR="00CC75C4" w:rsidRPr="00722C2D" w:rsidRDefault="00CC75C4" w:rsidP="001339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A9DDCA" w14:textId="4EBF4170" w:rsidR="00CC75C4" w:rsidRPr="00722C2D" w:rsidRDefault="00683D6C" w:rsidP="0013399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83D6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4A6D26" w:rsidRPr="00722C2D" w14:paraId="450EAE61" w14:textId="77777777" w:rsidTr="007E6958">
        <w:trPr>
          <w:cantSplit/>
          <w:tblHeader/>
        </w:trPr>
        <w:tc>
          <w:tcPr>
            <w:tcW w:w="5130" w:type="dxa"/>
          </w:tcPr>
          <w:p w14:paraId="7B44BCD4" w14:textId="77777777" w:rsidR="004A6D26" w:rsidRPr="00722C2D" w:rsidRDefault="004A6D26" w:rsidP="0013399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0D071B" w14:textId="77777777" w:rsidR="004A6D26" w:rsidRPr="00722C2D" w:rsidRDefault="004A6D26" w:rsidP="001339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D65479" w14:textId="77777777" w:rsidR="004A6D26" w:rsidRPr="00722C2D" w:rsidRDefault="004A6D26" w:rsidP="0013399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73929A" w14:textId="77777777" w:rsidR="004A6D26" w:rsidRPr="00722C2D" w:rsidRDefault="004A6D26" w:rsidP="0013399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78" w:type="dxa"/>
          </w:tcPr>
          <w:p w14:paraId="12CC0653" w14:textId="77777777" w:rsidR="004A6D26" w:rsidRPr="00722C2D" w:rsidRDefault="004A6D26" w:rsidP="001339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343DE1DD" w14:textId="3AC657E4" w:rsidR="004A6D26" w:rsidRPr="00722C2D" w:rsidRDefault="004A6D26" w:rsidP="0013399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C75C4" w:rsidRPr="00722C2D" w14:paraId="4C8D8C87" w14:textId="77777777" w:rsidTr="00133990">
        <w:trPr>
          <w:cantSplit/>
        </w:trPr>
        <w:tc>
          <w:tcPr>
            <w:tcW w:w="5130" w:type="dxa"/>
          </w:tcPr>
          <w:p w14:paraId="24A14FA7" w14:textId="045ABBFA" w:rsidR="00CC75C4" w:rsidRPr="00722C2D" w:rsidRDefault="00382B11" w:rsidP="001339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จัดตั้งและ</w:t>
            </w:r>
            <w:r w:rsidR="00CC75C4" w:rsidRPr="00722C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ลงทุนในบริษัท สมบูรณ์ แอ๊ดวานซ์ อกริคัลเจอร์ จำกัด</w:t>
            </w:r>
          </w:p>
        </w:tc>
        <w:tc>
          <w:tcPr>
            <w:tcW w:w="900" w:type="dxa"/>
          </w:tcPr>
          <w:p w14:paraId="5B798C50" w14:textId="566961F8" w:rsidR="00CC75C4" w:rsidRPr="00722C2D" w:rsidRDefault="00CC75C4" w:rsidP="00C5693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08C050" w14:textId="77777777" w:rsidR="00CC75C4" w:rsidRPr="00722C2D" w:rsidRDefault="00CC75C4" w:rsidP="0013399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C6A271" w14:textId="1BC118E9" w:rsidR="00CC75C4" w:rsidRPr="00722C2D" w:rsidRDefault="00CC75C4" w:rsidP="00C5693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0A5299AD" w14:textId="77777777" w:rsidR="00CC75C4" w:rsidRPr="00722C2D" w:rsidRDefault="00CC75C4" w:rsidP="0013399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DDE4669" w14:textId="0C758B7F" w:rsidR="00CC75C4" w:rsidRPr="00722C2D" w:rsidRDefault="00683D6C" w:rsidP="0013399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180" w:type="dxa"/>
          </w:tcPr>
          <w:p w14:paraId="733FE556" w14:textId="77777777" w:rsidR="00CC75C4" w:rsidRPr="00722C2D" w:rsidRDefault="00CC75C4" w:rsidP="001339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4E011C" w14:textId="4F5592B7" w:rsidR="00CC75C4" w:rsidRPr="00722C2D" w:rsidRDefault="00FB6848" w:rsidP="00C5693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C75C4" w:rsidRPr="00722C2D" w14:paraId="3BA12531" w14:textId="77777777" w:rsidTr="00133990">
        <w:trPr>
          <w:cantSplit/>
        </w:trPr>
        <w:tc>
          <w:tcPr>
            <w:tcW w:w="5130" w:type="dxa"/>
          </w:tcPr>
          <w:p w14:paraId="6D54EC89" w14:textId="6F8D14C6" w:rsidR="00CC75C4" w:rsidRPr="00722C2D" w:rsidRDefault="00382B11" w:rsidP="001339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จัดตั้งและ</w:t>
            </w:r>
            <w:r w:rsidR="00FB6848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</w:t>
            </w:r>
            <w:r w:rsidR="00FB6848"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848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สมบูรณ์ ทรอน เอนเนอร์จี จำกัด</w:t>
            </w:r>
          </w:p>
        </w:tc>
        <w:tc>
          <w:tcPr>
            <w:tcW w:w="900" w:type="dxa"/>
          </w:tcPr>
          <w:p w14:paraId="6E032746" w14:textId="23E038EB" w:rsidR="00CC75C4" w:rsidRPr="00722C2D" w:rsidRDefault="00CC75C4" w:rsidP="00C5693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A068AAA" w14:textId="77777777" w:rsidR="00CC75C4" w:rsidRPr="00722C2D" w:rsidRDefault="00CC75C4" w:rsidP="0013399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025454" w14:textId="59E55E83" w:rsidR="00CC75C4" w:rsidRPr="00722C2D" w:rsidRDefault="00CC75C4" w:rsidP="00C5693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C69F9AD" w14:textId="77777777" w:rsidR="00CC75C4" w:rsidRPr="00722C2D" w:rsidRDefault="00CC75C4" w:rsidP="0013399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89C2F8D" w14:textId="169EA084" w:rsidR="00CC75C4" w:rsidRPr="00722C2D" w:rsidRDefault="00FB6848" w:rsidP="00C5693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AD8F590" w14:textId="77777777" w:rsidR="00CC75C4" w:rsidRPr="00722C2D" w:rsidRDefault="00CC75C4" w:rsidP="001339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5157C6" w14:textId="7355E82D" w:rsidR="00CC75C4" w:rsidRPr="00722C2D" w:rsidRDefault="00683D6C" w:rsidP="0013399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</w:tbl>
    <w:p w14:paraId="6F11ADF7" w14:textId="77777777" w:rsidR="00CC75C4" w:rsidRPr="00722C2D" w:rsidRDefault="00CC75C4" w:rsidP="00BD4D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73407A" w14:textId="4D7A44DC" w:rsidR="00C5052D" w:rsidRPr="00722C2D" w:rsidRDefault="00C5052D" w:rsidP="00C50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การจัดตั้ง</w:t>
      </w:r>
      <w:r w:rsidR="00382B11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และซื้อหุ้นเพิ่มทุนใน</w:t>
      </w: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บริษัทย่อยใหม่</w:t>
      </w:r>
    </w:p>
    <w:p w14:paraId="7C7D735A" w14:textId="77777777" w:rsidR="00C5052D" w:rsidRPr="00722C2D" w:rsidRDefault="00C5052D" w:rsidP="00C50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3BF42EC" w14:textId="46747C84" w:rsidR="00C5052D" w:rsidRPr="00722C2D" w:rsidRDefault="00C5052D" w:rsidP="00C505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22C2D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ในที่ประชุมคณะกรรมการของบริษัทเมื่อวันที่ </w:t>
      </w:r>
      <w:r w:rsidR="00683D6C" w:rsidRPr="00683D6C">
        <w:rPr>
          <w:rFonts w:asciiTheme="majorBidi" w:eastAsia="Times New Roman" w:hAnsiTheme="majorBidi" w:cstheme="majorBidi"/>
          <w:spacing w:val="-6"/>
          <w:sz w:val="30"/>
          <w:szCs w:val="30"/>
        </w:rPr>
        <w:t>23</w:t>
      </w:r>
      <w:r w:rsidRPr="00722C2D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มีนาคม</w:t>
      </w:r>
      <w:r w:rsidRPr="00722C2D">
        <w:rPr>
          <w:rFonts w:asciiTheme="majorBidi" w:eastAsia="Times New Roman" w:hAnsiTheme="majorBidi" w:cstheme="majorBidi"/>
          <w:spacing w:val="-6"/>
          <w:sz w:val="30"/>
          <w:szCs w:val="30"/>
        </w:rPr>
        <w:t> </w:t>
      </w:r>
      <w:r w:rsidR="00683D6C" w:rsidRPr="00683D6C">
        <w:rPr>
          <w:rFonts w:asciiTheme="majorBidi" w:eastAsia="Times New Roman" w:hAnsiTheme="majorBidi" w:cstheme="majorBidi"/>
          <w:spacing w:val="-6"/>
          <w:sz w:val="30"/>
          <w:szCs w:val="30"/>
        </w:rPr>
        <w:t>2566</w:t>
      </w:r>
      <w:r w:rsidRPr="00722C2D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คณะกรรมการมีมติอนุมัติให้บริษัทจัดตั้งบริษัทย่อยใหม่ในชื่อ บริษัท สมบูรณ์ แอ๊ดวานซ์ อกริคัลเจอร์ จำกัด ซึ่งมีทุนจดทะเบียนจำนวน</w:t>
      </w:r>
      <w:r w:rsidRPr="00722C2D">
        <w:rPr>
          <w:rFonts w:asciiTheme="majorBidi" w:eastAsia="Times New Roman" w:hAnsiTheme="majorBidi" w:cstheme="majorBidi"/>
          <w:spacing w:val="-6"/>
          <w:sz w:val="30"/>
          <w:szCs w:val="30"/>
        </w:rPr>
        <w:t> </w:t>
      </w:r>
      <w:r w:rsidR="00683D6C" w:rsidRPr="00683D6C">
        <w:rPr>
          <w:rFonts w:asciiTheme="majorBidi" w:eastAsia="Times New Roman" w:hAnsiTheme="majorBidi" w:cstheme="majorBidi"/>
          <w:spacing w:val="-6"/>
          <w:sz w:val="30"/>
          <w:szCs w:val="30"/>
        </w:rPr>
        <w:t>50</w:t>
      </w:r>
      <w:r w:rsidRPr="00722C2D">
        <w:rPr>
          <w:rFonts w:asciiTheme="majorBidi" w:eastAsia="Times New Roman" w:hAnsiTheme="majorBidi" w:cstheme="majorBidi"/>
          <w:spacing w:val="-6"/>
          <w:sz w:val="30"/>
          <w:szCs w:val="30"/>
        </w:rPr>
        <w:t>,</w:t>
      </w:r>
      <w:r w:rsidR="00683D6C" w:rsidRPr="00683D6C">
        <w:rPr>
          <w:rFonts w:asciiTheme="majorBidi" w:eastAsia="Times New Roman" w:hAnsiTheme="majorBidi" w:cstheme="majorBidi"/>
          <w:spacing w:val="-6"/>
          <w:sz w:val="30"/>
          <w:szCs w:val="30"/>
        </w:rPr>
        <w:t>000</w:t>
      </w:r>
      <w:r w:rsidRPr="00722C2D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หุ้น มูลค่าหุ้นละ</w:t>
      </w:r>
      <w:r w:rsidRPr="00722C2D">
        <w:rPr>
          <w:rFonts w:asciiTheme="majorBidi" w:eastAsia="Times New Roman" w:hAnsiTheme="majorBidi" w:cstheme="majorBidi"/>
          <w:spacing w:val="-6"/>
          <w:sz w:val="30"/>
          <w:szCs w:val="30"/>
        </w:rPr>
        <w:t> </w:t>
      </w:r>
      <w:r w:rsidR="00683D6C" w:rsidRPr="00683D6C">
        <w:rPr>
          <w:rFonts w:asciiTheme="majorBidi" w:eastAsia="Times New Roman" w:hAnsiTheme="majorBidi" w:cstheme="majorBidi"/>
          <w:sz w:val="30"/>
          <w:szCs w:val="30"/>
        </w:rPr>
        <w:t>100</w:t>
      </w:r>
      <w:r w:rsidRPr="00722C2D">
        <w:rPr>
          <w:rFonts w:asciiTheme="majorBidi" w:eastAsia="Times New Roman" w:hAnsiTheme="majorBidi" w:cstheme="majorBidi"/>
          <w:sz w:val="30"/>
          <w:szCs w:val="30"/>
          <w:cs/>
        </w:rPr>
        <w:t xml:space="preserve"> บาท บริษัท</w:t>
      </w:r>
      <w:r w:rsidR="00382B1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ได้ลงทุนเป็นจำนวนเงิน </w:t>
      </w:r>
      <w:r w:rsidR="00683D6C" w:rsidRPr="00683D6C">
        <w:rPr>
          <w:rFonts w:asciiTheme="majorBidi" w:eastAsia="Times New Roman" w:hAnsiTheme="majorBidi" w:cstheme="majorBidi"/>
          <w:sz w:val="30"/>
          <w:szCs w:val="30"/>
        </w:rPr>
        <w:t>5</w:t>
      </w:r>
      <w:r w:rsidR="00382B1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382B11">
        <w:rPr>
          <w:rFonts w:asciiTheme="majorBidi" w:eastAsia="Times New Roman" w:hAnsiTheme="majorBidi" w:cstheme="majorBidi" w:hint="cs"/>
          <w:sz w:val="30"/>
          <w:szCs w:val="30"/>
          <w:cs/>
        </w:rPr>
        <w:t>ล้านบาท โดย</w:t>
      </w:r>
      <w:r w:rsidRPr="00722C2D">
        <w:rPr>
          <w:rFonts w:asciiTheme="majorBidi" w:eastAsia="Times New Roman" w:hAnsiTheme="majorBidi" w:cstheme="majorBidi"/>
          <w:sz w:val="30"/>
          <w:szCs w:val="30"/>
          <w:cs/>
        </w:rPr>
        <w:t xml:space="preserve">มีสัดส่วนการถือหุ้นในบริษัทย่อยดังกล่าวร้อยละ </w:t>
      </w:r>
      <w:r w:rsidR="00683D6C" w:rsidRPr="00683D6C">
        <w:rPr>
          <w:rFonts w:asciiTheme="majorBidi" w:eastAsia="Times New Roman" w:hAnsiTheme="majorBidi" w:cstheme="majorBidi"/>
          <w:sz w:val="30"/>
          <w:szCs w:val="30"/>
        </w:rPr>
        <w:t>100</w:t>
      </w:r>
      <w:r w:rsidRPr="00722C2D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บริษัทย่อยจดทะเบียนจัดตั้งบริษัทกับกระทรวงพาณิชย์เมื่อวันที่ </w:t>
      </w:r>
      <w:r w:rsidR="00683D6C" w:rsidRPr="00683D6C">
        <w:rPr>
          <w:rFonts w:asciiTheme="majorBidi" w:eastAsia="Times New Roman" w:hAnsiTheme="majorBidi" w:cstheme="majorBidi"/>
          <w:sz w:val="30"/>
          <w:szCs w:val="30"/>
        </w:rPr>
        <w:t>7</w:t>
      </w:r>
      <w:r w:rsidRPr="00722C2D">
        <w:rPr>
          <w:rFonts w:asciiTheme="majorBidi" w:eastAsia="Times New Roman" w:hAnsiTheme="majorBidi" w:cstheme="majorBidi"/>
          <w:sz w:val="30"/>
          <w:szCs w:val="30"/>
          <w:cs/>
        </w:rPr>
        <w:t xml:space="preserve"> เมษายน</w:t>
      </w:r>
      <w:r w:rsidRPr="00722C2D">
        <w:rPr>
          <w:rFonts w:asciiTheme="majorBidi" w:eastAsia="Times New Roman" w:hAnsiTheme="majorBidi" w:cstheme="majorBidi"/>
          <w:sz w:val="30"/>
          <w:szCs w:val="30"/>
        </w:rPr>
        <w:t> </w:t>
      </w:r>
      <w:r w:rsidR="00683D6C" w:rsidRPr="00683D6C">
        <w:rPr>
          <w:rFonts w:asciiTheme="majorBidi" w:eastAsia="Times New Roman" w:hAnsiTheme="majorBidi" w:cstheme="majorBidi"/>
          <w:sz w:val="30"/>
          <w:szCs w:val="30"/>
        </w:rPr>
        <w:t>2566</w:t>
      </w:r>
    </w:p>
    <w:p w14:paraId="0B774210" w14:textId="77777777" w:rsidR="00C5052D" w:rsidRPr="00722C2D" w:rsidRDefault="00C5052D" w:rsidP="00C505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240621F" w14:textId="7929A41A" w:rsidR="00C5052D" w:rsidRPr="00722C2D" w:rsidRDefault="00C5052D" w:rsidP="00C505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="00683D6C" w:rsidRPr="00683D6C">
        <w:rPr>
          <w:rFonts w:asciiTheme="majorBidi" w:hAnsiTheme="majorBidi" w:cstheme="majorBidi"/>
          <w:sz w:val="30"/>
          <w:szCs w:val="30"/>
        </w:rPr>
        <w:t>2566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บริษัท สมบูรณ์ แอ๊ดวานซ์ อกริคัลเจอร์ จำกัด ได้เพิ่มทุนจดทะเบียน จำนวน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</w:rPr>
        <w:t>150</w:t>
      </w:r>
      <w:r w:rsidRPr="00722C2D">
        <w:rPr>
          <w:rFonts w:asciiTheme="majorBidi" w:hAnsiTheme="majorBidi" w:cstheme="majorBidi"/>
          <w:sz w:val="30"/>
          <w:szCs w:val="30"/>
        </w:rPr>
        <w:t>,</w:t>
      </w:r>
      <w:r w:rsidR="00683D6C" w:rsidRPr="00683D6C">
        <w:rPr>
          <w:rFonts w:asciiTheme="majorBidi" w:hAnsiTheme="majorBidi" w:cstheme="majorBidi"/>
          <w:sz w:val="30"/>
          <w:szCs w:val="30"/>
        </w:rPr>
        <w:t>000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หุ้น ซึ่งมีมูลค่าที่ตราไว้ </w:t>
      </w:r>
      <w:r w:rsidR="00683D6C" w:rsidRPr="00683D6C">
        <w:rPr>
          <w:rFonts w:asciiTheme="majorBidi" w:hAnsiTheme="majorBidi" w:cstheme="majorBidi"/>
          <w:sz w:val="30"/>
          <w:szCs w:val="30"/>
        </w:rPr>
        <w:t>100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บาทต่อหุ้น และบริษัทได้ลงทุนเพิ่มเติมในหุ้นเพิ่มทุนดังกล่าวเป็นจำนวนเงิน </w:t>
      </w:r>
      <w:r w:rsidR="00683D6C" w:rsidRPr="00683D6C">
        <w:rPr>
          <w:rFonts w:asciiTheme="majorBidi" w:hAnsiTheme="majorBidi" w:cstheme="majorBidi"/>
          <w:sz w:val="30"/>
          <w:szCs w:val="30"/>
        </w:rPr>
        <w:t>15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ทั้งนี้สัดส่วนการถือหุ้นไม่มีการเปลี่ยนแปลง</w:t>
      </w:r>
    </w:p>
    <w:p w14:paraId="6B0111E8" w14:textId="5FB4BCE6" w:rsidR="00C5052D" w:rsidRPr="00722C2D" w:rsidRDefault="00C5052D" w:rsidP="00C50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EEAFF6" w14:textId="55CFA2F4" w:rsidR="008D3D34" w:rsidRPr="00722C2D" w:rsidRDefault="008D3D34" w:rsidP="008D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382B11">
        <w:rPr>
          <w:rFonts w:asciiTheme="majorBidi" w:hAnsiTheme="majorBidi" w:cstheme="majorBidi" w:hint="cs"/>
          <w:i/>
          <w:iCs/>
          <w:sz w:val="30"/>
          <w:szCs w:val="30"/>
          <w:cs/>
        </w:rPr>
        <w:t>จัดตั้งและ</w:t>
      </w: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ลงทุนในบริษัทย่อย</w:t>
      </w:r>
      <w:r w:rsidR="00382B11">
        <w:rPr>
          <w:rFonts w:asciiTheme="majorBidi" w:hAnsiTheme="majorBidi" w:cstheme="majorBidi" w:hint="cs"/>
          <w:i/>
          <w:iCs/>
          <w:sz w:val="30"/>
          <w:szCs w:val="30"/>
          <w:cs/>
        </w:rPr>
        <w:t>ใหม่</w:t>
      </w:r>
    </w:p>
    <w:p w14:paraId="0CE1298A" w14:textId="77777777" w:rsidR="008D3D34" w:rsidRPr="00722C2D" w:rsidRDefault="008D3D34" w:rsidP="008D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5035D50" w14:textId="703D8457" w:rsidR="008D3D34" w:rsidRPr="00722C2D" w:rsidRDefault="008D3D34" w:rsidP="008D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83D6C" w:rsidRPr="00683D6C">
        <w:rPr>
          <w:rFonts w:asciiTheme="majorBidi" w:hAnsiTheme="majorBidi" w:cstheme="majorBidi"/>
          <w:sz w:val="30"/>
          <w:szCs w:val="30"/>
        </w:rPr>
        <w:t>28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683D6C" w:rsidRPr="00683D6C">
        <w:rPr>
          <w:rFonts w:asciiTheme="majorBidi" w:hAnsiTheme="majorBidi" w:cstheme="majorBidi"/>
          <w:sz w:val="30"/>
          <w:szCs w:val="30"/>
        </w:rPr>
        <w:t>2565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บริษัทได้ทำสัญญาร่วมทุนกับ </w:t>
      </w:r>
      <w:r w:rsidRPr="00722C2D">
        <w:rPr>
          <w:rFonts w:asciiTheme="majorBidi" w:hAnsiTheme="majorBidi" w:cstheme="majorBidi"/>
          <w:sz w:val="30"/>
          <w:szCs w:val="30"/>
        </w:rPr>
        <w:t xml:space="preserve">Tron Energy Technology Co., Ltd.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ซึ่งเป็นบริษัทจัดตั้งตามกฎหมายไต้หวันเพื่อร่วมกันจัดตั้งบริษัทใหม่ในนามบริษัท สมบูรณ์ ทรอน เอนเนอร์จี จำกัด มีทุนจดทะเบียนจำนวน </w:t>
      </w:r>
      <w:r w:rsidR="00683D6C" w:rsidRPr="00683D6C">
        <w:rPr>
          <w:rFonts w:asciiTheme="majorBidi" w:hAnsiTheme="majorBidi" w:cstheme="majorBidi"/>
          <w:sz w:val="30"/>
          <w:szCs w:val="30"/>
        </w:rPr>
        <w:t>500</w:t>
      </w:r>
      <w:r w:rsidRPr="00722C2D">
        <w:rPr>
          <w:rFonts w:asciiTheme="majorBidi" w:hAnsiTheme="majorBidi" w:cstheme="majorBidi"/>
          <w:sz w:val="30"/>
          <w:szCs w:val="30"/>
        </w:rPr>
        <w:t>,</w:t>
      </w:r>
      <w:r w:rsidR="00683D6C" w:rsidRPr="00683D6C">
        <w:rPr>
          <w:rFonts w:asciiTheme="majorBidi" w:hAnsiTheme="majorBidi" w:cstheme="majorBidi"/>
          <w:sz w:val="30"/>
          <w:szCs w:val="30"/>
        </w:rPr>
        <w:t>000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หุ้น มีมูลค่าที่ตราไว้ </w:t>
      </w:r>
      <w:r w:rsidR="00683D6C" w:rsidRPr="00683D6C">
        <w:rPr>
          <w:rFonts w:asciiTheme="majorBidi" w:hAnsiTheme="majorBidi" w:cstheme="majorBidi"/>
          <w:sz w:val="30"/>
          <w:szCs w:val="30"/>
        </w:rPr>
        <w:t>100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บาทต่อหุ้น ซึ่งได้จดทะเบียนจัดตั้งบริษัทกับกระทรวงพาณิชย์เมื่อวันที่ </w:t>
      </w:r>
      <w:r w:rsidRPr="00722C2D">
        <w:rPr>
          <w:rFonts w:asciiTheme="majorBidi" w:hAnsiTheme="majorBidi" w:cstheme="majorBidi"/>
          <w:sz w:val="30"/>
          <w:szCs w:val="30"/>
          <w:cs/>
        </w:rPr>
        <w:br/>
      </w:r>
      <w:r w:rsidR="00683D6C" w:rsidRPr="00683D6C">
        <w:rPr>
          <w:rFonts w:asciiTheme="majorBidi" w:hAnsiTheme="majorBidi" w:cstheme="majorBidi"/>
          <w:sz w:val="30"/>
          <w:szCs w:val="30"/>
        </w:rPr>
        <w:t>26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683D6C" w:rsidRPr="00683D6C">
        <w:rPr>
          <w:rFonts w:asciiTheme="majorBidi" w:hAnsiTheme="majorBidi" w:cstheme="majorBidi"/>
          <w:sz w:val="30"/>
          <w:szCs w:val="30"/>
        </w:rPr>
        <w:t>2565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บริษัทมีสัดส่วนการถือหุ้นในบริษัทย่อยดังกล่าวร้อยละ </w:t>
      </w:r>
      <w:r w:rsidR="00683D6C" w:rsidRPr="00683D6C">
        <w:rPr>
          <w:rFonts w:asciiTheme="majorBidi" w:hAnsiTheme="majorBidi" w:cstheme="majorBidi"/>
          <w:sz w:val="30"/>
          <w:szCs w:val="30"/>
        </w:rPr>
        <w:t>60</w:t>
      </w:r>
    </w:p>
    <w:p w14:paraId="69B08E92" w14:textId="355A682F" w:rsidR="00AF1BEA" w:rsidRPr="00722C2D" w:rsidRDefault="00AF1BEA" w:rsidP="001B34C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A0918" w14:textId="531A5506" w:rsidR="00590C52" w:rsidRPr="00722C2D" w:rsidRDefault="00683D6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F52D3A" w:rsidRPr="00722C2D">
        <w:rPr>
          <w:rFonts w:asciiTheme="majorBidi" w:hAnsiTheme="majorBidi" w:cstheme="majorBidi"/>
          <w:b/>
          <w:bCs/>
          <w:sz w:val="30"/>
          <w:szCs w:val="30"/>
        </w:rPr>
        <w:tab/>
      </w:r>
      <w:r w:rsidR="00590C52" w:rsidRPr="00722C2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63BC498" w14:textId="77777777" w:rsidR="00D92538" w:rsidRPr="00722C2D" w:rsidRDefault="00D9253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88DB48" w14:textId="15C63C50" w:rsidR="00D92538" w:rsidRPr="00722C2D" w:rsidRDefault="00D9253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อสังหาริมทรัพย์เพื่อการลงทุนเป็นที่ดินที่ไม่ได้ใช้ในการดำเนินงานของบริษัทย่อยแห่งหนึ่ง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FB5A75" w:rsidRPr="00722C2D">
        <w:rPr>
          <w:rFonts w:asciiTheme="majorBidi" w:hAnsiTheme="majorBidi" w:cstheme="majorBidi"/>
          <w:sz w:val="30"/>
          <w:szCs w:val="30"/>
          <w:cs/>
        </w:rPr>
        <w:t>และได้รับการ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ประเมินราคาโดยผู้ประเมินราคาอิสระ </w:t>
      </w:r>
      <w:r w:rsidR="00FB5A75" w:rsidRPr="00722C2D">
        <w:rPr>
          <w:rFonts w:asciiTheme="majorBidi" w:hAnsiTheme="majorBidi" w:cstheme="majorBidi"/>
          <w:sz w:val="30"/>
          <w:szCs w:val="30"/>
          <w:cs/>
        </w:rPr>
        <w:t>เมื่อเดือน</w:t>
      </w:r>
      <w:r w:rsidR="00E40239" w:rsidRPr="00722C2D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E40239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</w:rPr>
        <w:t>2565</w:t>
      </w:r>
      <w:r w:rsidR="00FB5A75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โดยพิจารณาราคาตลาดตาม</w:t>
      </w:r>
      <w:r w:rsidR="000F70EA" w:rsidRPr="00722C2D">
        <w:rPr>
          <w:rFonts w:asciiTheme="majorBidi" w:hAnsiTheme="majorBidi" w:cstheme="majorBidi"/>
          <w:sz w:val="30"/>
          <w:szCs w:val="30"/>
          <w:cs/>
        </w:rPr>
        <w:t>วิธีเปรียบเทียบราคาตลาด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AF4EC6" w:rsidRPr="00722C2D">
        <w:rPr>
          <w:rFonts w:asciiTheme="majorBidi" w:hAnsiTheme="majorBidi" w:cstheme="majorBidi"/>
          <w:sz w:val="30"/>
          <w:szCs w:val="30"/>
          <w:cs/>
        </w:rPr>
        <w:t>ซึ่งมี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ราคาประเมินจำนวน </w:t>
      </w:r>
      <w:r w:rsidR="00683D6C" w:rsidRPr="00683D6C">
        <w:rPr>
          <w:rFonts w:asciiTheme="majorBidi" w:hAnsiTheme="majorBidi" w:cstheme="majorBidi"/>
          <w:sz w:val="30"/>
          <w:szCs w:val="30"/>
        </w:rPr>
        <w:t>105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9B2610" w:rsidRPr="00722C2D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683D6C" w:rsidRPr="00683D6C">
        <w:rPr>
          <w:rFonts w:asciiTheme="majorBidi" w:hAnsiTheme="majorBidi" w:cstheme="majorBidi"/>
          <w:sz w:val="30"/>
          <w:szCs w:val="30"/>
        </w:rPr>
        <w:t>3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66B65FF1" w14:textId="77777777" w:rsidR="00F06C71" w:rsidRPr="00722C2D" w:rsidRDefault="00F06C7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F06C71" w:rsidRPr="00722C2D" w:rsidSect="008B0FBC">
          <w:headerReference w:type="even" r:id="rId31"/>
          <w:headerReference w:type="default" r:id="rId32"/>
          <w:headerReference w:type="first" r:id="rId33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D8B968F" w14:textId="4656A5FA" w:rsidR="00030124" w:rsidRPr="00722C2D" w:rsidRDefault="00683D6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11</w:t>
      </w:r>
      <w:r w:rsidR="00030124" w:rsidRPr="00722C2D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722C2D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6F1BEF5F" w14:textId="77777777" w:rsidR="00030124" w:rsidRPr="00722C2D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404" w:type="dxa"/>
        <w:jc w:val="center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70"/>
        <w:gridCol w:w="1260"/>
        <w:gridCol w:w="270"/>
        <w:gridCol w:w="1260"/>
        <w:gridCol w:w="270"/>
        <w:gridCol w:w="1440"/>
        <w:gridCol w:w="270"/>
        <w:gridCol w:w="1080"/>
        <w:gridCol w:w="270"/>
        <w:gridCol w:w="1260"/>
        <w:gridCol w:w="270"/>
        <w:gridCol w:w="1080"/>
        <w:gridCol w:w="270"/>
        <w:gridCol w:w="1084"/>
      </w:tblGrid>
      <w:tr w:rsidR="0061114B" w:rsidRPr="00722C2D" w14:paraId="34BD7CBC" w14:textId="77777777" w:rsidTr="001829AA">
        <w:trPr>
          <w:tblHeader/>
          <w:jc w:val="center"/>
        </w:trPr>
        <w:tc>
          <w:tcPr>
            <w:tcW w:w="2970" w:type="dxa"/>
          </w:tcPr>
          <w:p w14:paraId="1DBB006E" w14:textId="77777777" w:rsidR="0061114B" w:rsidRPr="00722C2D" w:rsidRDefault="006111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bookmarkStart w:id="2" w:name="_Hlk58967386"/>
          </w:p>
        </w:tc>
        <w:tc>
          <w:tcPr>
            <w:tcW w:w="11434" w:type="dxa"/>
            <w:gridSpan w:val="15"/>
            <w:vAlign w:val="bottom"/>
          </w:tcPr>
          <w:p w14:paraId="2A0C4B9D" w14:textId="77777777" w:rsidR="0061114B" w:rsidRPr="00722C2D" w:rsidRDefault="006111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7BB7" w:rsidRPr="00722C2D" w14:paraId="0F8E8E3C" w14:textId="77777777" w:rsidTr="001829AA">
        <w:trPr>
          <w:tblHeader/>
          <w:jc w:val="center"/>
        </w:trPr>
        <w:tc>
          <w:tcPr>
            <w:tcW w:w="2970" w:type="dxa"/>
          </w:tcPr>
          <w:p w14:paraId="646702B3" w14:textId="77777777" w:rsidR="006C7BB7" w:rsidRPr="00722C2D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DF7507" w14:textId="77777777" w:rsidR="006C7BB7" w:rsidRPr="00722C2D" w:rsidRDefault="006C7BB7" w:rsidP="00D6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D996BE1" w14:textId="77777777" w:rsidR="006C7BB7" w:rsidRPr="00722C2D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CC6484" w14:textId="77777777" w:rsidR="006C7BB7" w:rsidRPr="00722C2D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5938E442" w14:textId="77777777" w:rsidR="006C7BB7" w:rsidRPr="00722C2D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999CAD" w14:textId="77777777" w:rsidR="006C7BB7" w:rsidRPr="00722C2D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7E1C9DD8" w14:textId="77777777" w:rsidR="006C7BB7" w:rsidRPr="00722C2D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E05132" w14:textId="77777777" w:rsidR="006C7BB7" w:rsidRPr="00722C2D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7A97AA07" w14:textId="77777777" w:rsidR="006C7BB7" w:rsidRPr="00722C2D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62B798" w14:textId="77777777" w:rsidR="006C7BB7" w:rsidRPr="00722C2D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12A0F2C" w14:textId="77777777" w:rsidR="006C7BB7" w:rsidRPr="00722C2D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94D35E" w14:textId="77777777" w:rsidR="006C7BB7" w:rsidRPr="00722C2D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097D8276" w14:textId="77777777" w:rsidR="006C7BB7" w:rsidRPr="00722C2D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029D05" w14:textId="77777777" w:rsidR="00525031" w:rsidRPr="00722C2D" w:rsidRDefault="0052503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4E8C7B" w14:textId="77777777" w:rsidR="00525031" w:rsidRPr="00722C2D" w:rsidRDefault="002832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6A6FFEFB" w14:textId="77777777" w:rsidR="006C7BB7" w:rsidRPr="00722C2D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595DB24" w14:textId="77777777" w:rsidR="006C7BB7" w:rsidRPr="00722C2D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04ECDD" w14:textId="77777777" w:rsidR="006C7BB7" w:rsidRPr="00722C2D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FFACA1" w14:textId="77777777" w:rsidR="006C7BB7" w:rsidRPr="00722C2D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1114B" w:rsidRPr="00722C2D" w14:paraId="6047EFDA" w14:textId="77777777" w:rsidTr="001829AA">
        <w:trPr>
          <w:trHeight w:val="155"/>
          <w:tblHeader/>
          <w:jc w:val="center"/>
        </w:trPr>
        <w:tc>
          <w:tcPr>
            <w:tcW w:w="2970" w:type="dxa"/>
          </w:tcPr>
          <w:p w14:paraId="6AF33D14" w14:textId="77777777" w:rsidR="0061114B" w:rsidRPr="00722C2D" w:rsidRDefault="006111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4" w:type="dxa"/>
            <w:gridSpan w:val="15"/>
            <w:vAlign w:val="bottom"/>
          </w:tcPr>
          <w:p w14:paraId="107B2BB1" w14:textId="77777777" w:rsidR="0061114B" w:rsidRPr="00722C2D" w:rsidRDefault="0061114B" w:rsidP="001B34C8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bookmarkEnd w:id="2"/>
      <w:tr w:rsidR="006C7BB7" w:rsidRPr="00722C2D" w14:paraId="752F1D9E" w14:textId="77777777" w:rsidTr="001829AA">
        <w:trPr>
          <w:trHeight w:val="155"/>
          <w:jc w:val="center"/>
        </w:trPr>
        <w:tc>
          <w:tcPr>
            <w:tcW w:w="2970" w:type="dxa"/>
          </w:tcPr>
          <w:p w14:paraId="42C97422" w14:textId="77777777" w:rsidR="006C7BB7" w:rsidRPr="00722C2D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vAlign w:val="bottom"/>
          </w:tcPr>
          <w:p w14:paraId="45791272" w14:textId="77777777" w:rsidR="006C7BB7" w:rsidRPr="00722C2D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0C56DF0" w14:textId="77777777" w:rsidR="006C7BB7" w:rsidRPr="00722C2D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11777D0" w14:textId="77777777" w:rsidR="006C7BB7" w:rsidRPr="00722C2D" w:rsidRDefault="006C7BB7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5C486B" w14:textId="77777777" w:rsidR="006C7BB7" w:rsidRPr="00722C2D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B531341" w14:textId="77777777" w:rsidR="006C7BB7" w:rsidRPr="00722C2D" w:rsidRDefault="006C7BB7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166B0B" w14:textId="77777777" w:rsidR="006C7BB7" w:rsidRPr="00722C2D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0157B4E" w14:textId="77777777" w:rsidR="006C7BB7" w:rsidRPr="00722C2D" w:rsidRDefault="006C7BB7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3285859" w14:textId="77777777" w:rsidR="006C7BB7" w:rsidRPr="00722C2D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DD20F39" w14:textId="77777777" w:rsidR="006C7BB7" w:rsidRPr="00722C2D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E9EBCB8" w14:textId="77777777" w:rsidR="006C7BB7" w:rsidRPr="00722C2D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BAD5D4" w14:textId="77777777" w:rsidR="006C7BB7" w:rsidRPr="00722C2D" w:rsidRDefault="006C7BB7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AA10F0" w14:textId="77777777" w:rsidR="006C7BB7" w:rsidRPr="00722C2D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358A8BF" w14:textId="77777777" w:rsidR="006C7BB7" w:rsidRPr="00722C2D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B4E6DE4" w14:textId="77777777" w:rsidR="006C7BB7" w:rsidRPr="00722C2D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4" w:type="dxa"/>
            <w:vAlign w:val="bottom"/>
          </w:tcPr>
          <w:p w14:paraId="3ADAC11C" w14:textId="77777777" w:rsidR="006C7BB7" w:rsidRPr="00722C2D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343BB" w:rsidRPr="00722C2D" w14:paraId="5858E3EF" w14:textId="77777777" w:rsidTr="001829AA">
        <w:trPr>
          <w:trHeight w:val="155"/>
          <w:jc w:val="center"/>
        </w:trPr>
        <w:tc>
          <w:tcPr>
            <w:tcW w:w="2970" w:type="dxa"/>
          </w:tcPr>
          <w:p w14:paraId="2B903D6C" w14:textId="58DC2CC0" w:rsidR="009343BB" w:rsidRPr="00722C2D" w:rsidRDefault="009343BB" w:rsidP="0093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579117FF" w14:textId="332F6003" w:rsidR="009343BB" w:rsidRPr="0065009F" w:rsidRDefault="00683D6C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539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428</w:t>
            </w:r>
          </w:p>
        </w:tc>
        <w:tc>
          <w:tcPr>
            <w:tcW w:w="270" w:type="dxa"/>
            <w:vAlign w:val="center"/>
          </w:tcPr>
          <w:p w14:paraId="74528194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C41F2D8" w14:textId="30CA2A5E" w:rsidR="009343BB" w:rsidRPr="0065009F" w:rsidRDefault="00683D6C" w:rsidP="001F087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798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353</w:t>
            </w:r>
          </w:p>
        </w:tc>
        <w:tc>
          <w:tcPr>
            <w:tcW w:w="270" w:type="dxa"/>
            <w:vAlign w:val="center"/>
          </w:tcPr>
          <w:p w14:paraId="290E077C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A41F0AC" w14:textId="54E28387" w:rsidR="009343BB" w:rsidRPr="0065009F" w:rsidRDefault="00683D6C" w:rsidP="00D5769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580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851</w:t>
            </w:r>
          </w:p>
        </w:tc>
        <w:tc>
          <w:tcPr>
            <w:tcW w:w="270" w:type="dxa"/>
            <w:vAlign w:val="center"/>
          </w:tcPr>
          <w:p w14:paraId="6EBABB0B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CA6768E" w14:textId="7D674703" w:rsidR="009343BB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190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659</w:t>
            </w:r>
          </w:p>
        </w:tc>
        <w:tc>
          <w:tcPr>
            <w:tcW w:w="270" w:type="dxa"/>
            <w:vAlign w:val="center"/>
          </w:tcPr>
          <w:p w14:paraId="691EEC3E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259EB60" w14:textId="02A4FBEA" w:rsidR="009343BB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632</w:t>
            </w:r>
          </w:p>
        </w:tc>
        <w:tc>
          <w:tcPr>
            <w:tcW w:w="270" w:type="dxa"/>
            <w:vAlign w:val="center"/>
          </w:tcPr>
          <w:p w14:paraId="2EA7AE73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1DC2CD1" w14:textId="0344085E" w:rsidR="009343BB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154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856</w:t>
            </w:r>
          </w:p>
        </w:tc>
        <w:tc>
          <w:tcPr>
            <w:tcW w:w="270" w:type="dxa"/>
            <w:vAlign w:val="center"/>
          </w:tcPr>
          <w:p w14:paraId="26B0533A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57590F1" w14:textId="19EDF342" w:rsidR="009343BB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273</w:t>
            </w:r>
          </w:p>
        </w:tc>
        <w:tc>
          <w:tcPr>
            <w:tcW w:w="270" w:type="dxa"/>
            <w:vAlign w:val="center"/>
          </w:tcPr>
          <w:p w14:paraId="1A464239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146741ED" w14:textId="19AEB3E8" w:rsidR="009343BB" w:rsidRPr="0065009F" w:rsidRDefault="00683D6C" w:rsidP="001F087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370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052</w:t>
            </w:r>
          </w:p>
        </w:tc>
      </w:tr>
      <w:tr w:rsidR="009343BB" w:rsidRPr="00722C2D" w14:paraId="4405C13D" w14:textId="77777777" w:rsidTr="001829AA">
        <w:trPr>
          <w:jc w:val="center"/>
        </w:trPr>
        <w:tc>
          <w:tcPr>
            <w:tcW w:w="2970" w:type="dxa"/>
          </w:tcPr>
          <w:p w14:paraId="652D228F" w14:textId="1D163FBD" w:rsidR="009343BB" w:rsidRPr="00722C2D" w:rsidRDefault="009343BB" w:rsidP="0093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0F93C6E2" w14:textId="2969F7ED" w:rsidR="009343BB" w:rsidRPr="0065009F" w:rsidRDefault="009343BB" w:rsidP="001F0875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341740A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10D765A" w14:textId="57C07998" w:rsidR="009343BB" w:rsidRPr="0065009F" w:rsidRDefault="00683D6C" w:rsidP="001F087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886</w:t>
            </w:r>
          </w:p>
        </w:tc>
        <w:tc>
          <w:tcPr>
            <w:tcW w:w="270" w:type="dxa"/>
            <w:vAlign w:val="center"/>
          </w:tcPr>
          <w:p w14:paraId="2C8248EB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D341A58" w14:textId="3921619D" w:rsidR="009343BB" w:rsidRPr="0065009F" w:rsidRDefault="00683D6C" w:rsidP="009343B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104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989</w:t>
            </w:r>
          </w:p>
        </w:tc>
        <w:tc>
          <w:tcPr>
            <w:tcW w:w="270" w:type="dxa"/>
            <w:vAlign w:val="center"/>
          </w:tcPr>
          <w:p w14:paraId="72E35392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609EB52" w14:textId="6470BCDD" w:rsidR="009343BB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969</w:t>
            </w:r>
          </w:p>
        </w:tc>
        <w:tc>
          <w:tcPr>
            <w:tcW w:w="270" w:type="dxa"/>
            <w:vAlign w:val="center"/>
          </w:tcPr>
          <w:p w14:paraId="15957631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1E401A1" w14:textId="3BE1F2C6" w:rsidR="009343BB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505</w:t>
            </w:r>
          </w:p>
        </w:tc>
        <w:tc>
          <w:tcPr>
            <w:tcW w:w="270" w:type="dxa"/>
            <w:vAlign w:val="center"/>
          </w:tcPr>
          <w:p w14:paraId="431F506F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35D8F16" w14:textId="2E2E3463" w:rsidR="009343BB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479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722</w:t>
            </w:r>
          </w:p>
        </w:tc>
        <w:tc>
          <w:tcPr>
            <w:tcW w:w="270" w:type="dxa"/>
            <w:vAlign w:val="center"/>
          </w:tcPr>
          <w:p w14:paraId="574713E3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CD2BD96" w14:textId="17C34CD4" w:rsidR="009343BB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868</w:t>
            </w:r>
          </w:p>
        </w:tc>
        <w:tc>
          <w:tcPr>
            <w:tcW w:w="270" w:type="dxa"/>
            <w:vAlign w:val="center"/>
          </w:tcPr>
          <w:p w14:paraId="1BC00055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2FD97261" w14:textId="56C99F90" w:rsidR="009343BB" w:rsidRPr="0065009F" w:rsidRDefault="00683D6C" w:rsidP="001F087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687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939</w:t>
            </w:r>
          </w:p>
        </w:tc>
      </w:tr>
      <w:tr w:rsidR="009343BB" w:rsidRPr="00722C2D" w14:paraId="20298D00" w14:textId="77777777" w:rsidTr="001829AA">
        <w:trPr>
          <w:jc w:val="center"/>
        </w:trPr>
        <w:tc>
          <w:tcPr>
            <w:tcW w:w="2970" w:type="dxa"/>
          </w:tcPr>
          <w:p w14:paraId="203A5947" w14:textId="7997FC04" w:rsidR="009343BB" w:rsidRPr="00722C2D" w:rsidRDefault="009343BB" w:rsidP="0093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0" w:type="dxa"/>
            <w:vAlign w:val="bottom"/>
          </w:tcPr>
          <w:p w14:paraId="797FC6A4" w14:textId="38C07086" w:rsidR="009343BB" w:rsidRPr="0065009F" w:rsidRDefault="009343BB" w:rsidP="001F0875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5F47737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E8E59B6" w14:textId="6E59CC37" w:rsidR="009343BB" w:rsidRPr="0065009F" w:rsidRDefault="00683D6C" w:rsidP="001F087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396</w:t>
            </w:r>
          </w:p>
        </w:tc>
        <w:tc>
          <w:tcPr>
            <w:tcW w:w="270" w:type="dxa"/>
            <w:vAlign w:val="center"/>
          </w:tcPr>
          <w:p w14:paraId="36148810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CB4ABD9" w14:textId="28F9066F" w:rsidR="009343BB" w:rsidRPr="0065009F" w:rsidRDefault="00683D6C" w:rsidP="009343B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128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306</w:t>
            </w:r>
          </w:p>
        </w:tc>
        <w:tc>
          <w:tcPr>
            <w:tcW w:w="270" w:type="dxa"/>
            <w:vAlign w:val="center"/>
          </w:tcPr>
          <w:p w14:paraId="4A317C19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772A3DF" w14:textId="3DA96869" w:rsidR="009343BB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343BB"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259</w:t>
            </w:r>
          </w:p>
        </w:tc>
        <w:tc>
          <w:tcPr>
            <w:tcW w:w="270" w:type="dxa"/>
            <w:vAlign w:val="center"/>
          </w:tcPr>
          <w:p w14:paraId="34058538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2D47BB3" w14:textId="25B25C8A" w:rsidR="009343BB" w:rsidRPr="0065009F" w:rsidRDefault="009343BB" w:rsidP="00BF395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C9A715F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BFC2035" w14:textId="44E81074" w:rsidR="009343BB" w:rsidRPr="0065009F" w:rsidRDefault="009343BB" w:rsidP="001F087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285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626C4ACC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F7E6121" w14:textId="50BAC4EE" w:rsidR="009343BB" w:rsidRPr="0065009F" w:rsidRDefault="009343BB" w:rsidP="001F087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676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E6113D7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D430BD3" w14:textId="3157A726" w:rsidR="009343BB" w:rsidRPr="0065009F" w:rsidRDefault="009343BB" w:rsidP="00D5769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343BB" w:rsidRPr="00722C2D" w14:paraId="01F65190" w14:textId="77777777" w:rsidTr="001829AA">
        <w:trPr>
          <w:jc w:val="center"/>
        </w:trPr>
        <w:tc>
          <w:tcPr>
            <w:tcW w:w="2970" w:type="dxa"/>
          </w:tcPr>
          <w:p w14:paraId="2BD31E5F" w14:textId="22A6ACF4" w:rsidR="009343BB" w:rsidRPr="00722C2D" w:rsidRDefault="009343BB" w:rsidP="0093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D40FADA" w14:textId="3AC735F9" w:rsidR="009343BB" w:rsidRPr="0065009F" w:rsidRDefault="009343BB" w:rsidP="001F0875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0E45CF5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3CEDBB9" w14:textId="300C46C3" w:rsidR="009343BB" w:rsidRPr="0065009F" w:rsidRDefault="009343BB" w:rsidP="001F087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383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61D0354D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B99B6CC" w14:textId="33F82D7F" w:rsidR="009343BB" w:rsidRPr="0065009F" w:rsidRDefault="009343BB" w:rsidP="009343B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161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493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3067233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957C9F2" w14:textId="01E1DFBB" w:rsidR="009343BB" w:rsidRPr="0065009F" w:rsidRDefault="009343BB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225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7EB2454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2DD7512" w14:textId="50BB063E" w:rsidR="009343BB" w:rsidRPr="0065009F" w:rsidRDefault="009343BB" w:rsidP="001F087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6500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099</w:t>
            </w:r>
            <w:r w:rsidRPr="006500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24E1031D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4145A0" w14:textId="7806F486" w:rsidR="009343BB" w:rsidRPr="0065009F" w:rsidRDefault="009343BB" w:rsidP="00D5769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E190003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0225AB8" w14:textId="4785CD4C" w:rsidR="009343BB" w:rsidRPr="0065009F" w:rsidRDefault="009343BB" w:rsidP="00D5769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0FF0057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41BCC5A0" w14:textId="2DBD82BD" w:rsidR="009343BB" w:rsidRPr="0065009F" w:rsidRDefault="009343BB" w:rsidP="00D5769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191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9343BB" w:rsidRPr="00722C2D" w14:paraId="6DE79546" w14:textId="77777777" w:rsidTr="001829AA">
        <w:trPr>
          <w:jc w:val="center"/>
        </w:trPr>
        <w:tc>
          <w:tcPr>
            <w:tcW w:w="2970" w:type="dxa"/>
          </w:tcPr>
          <w:p w14:paraId="3825A62B" w14:textId="793BF19C" w:rsidR="009343BB" w:rsidRPr="00722C2D" w:rsidRDefault="009343BB" w:rsidP="0093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648263" w14:textId="3ABD9EFA" w:rsidR="009343BB" w:rsidRPr="00722C2D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05EABD60" w14:textId="77777777" w:rsidR="009343BB" w:rsidRPr="00722C2D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96FC233" w14:textId="21A10EB3" w:rsidR="009343BB" w:rsidRPr="00722C2D" w:rsidRDefault="009343BB" w:rsidP="009343B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F79EC73" w14:textId="77777777" w:rsidR="009343BB" w:rsidRPr="00722C2D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370F462" w14:textId="34364926" w:rsidR="009343BB" w:rsidRPr="00722C2D" w:rsidRDefault="009343BB" w:rsidP="009343B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F5C3024" w14:textId="77777777" w:rsidR="009343BB" w:rsidRPr="00722C2D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AF9511" w14:textId="31C6D717" w:rsidR="009343BB" w:rsidRPr="00722C2D" w:rsidRDefault="009343BB" w:rsidP="009343B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10F68BAA" w14:textId="77777777" w:rsidR="009343BB" w:rsidRPr="00722C2D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D58AE1B" w14:textId="0908CDAB" w:rsidR="009343BB" w:rsidRPr="00722C2D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E1C283D" w14:textId="77777777" w:rsidR="009343BB" w:rsidRPr="00722C2D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9406B41" w14:textId="2CDBD861" w:rsidR="009343BB" w:rsidRPr="00722C2D" w:rsidRDefault="009343BB" w:rsidP="009343BB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75F4DD8" w14:textId="77777777" w:rsidR="009343BB" w:rsidRPr="00722C2D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E3A17E8" w14:textId="14A8DABA" w:rsidR="009343BB" w:rsidRPr="00722C2D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5B40136" w14:textId="77777777" w:rsidR="009343BB" w:rsidRPr="00722C2D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259F5E0B" w14:textId="04D258E4" w:rsidR="009343BB" w:rsidRPr="00722C2D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9343BB" w:rsidRPr="00722C2D" w14:paraId="12128AED" w14:textId="77777777" w:rsidTr="001829AA">
        <w:trPr>
          <w:jc w:val="center"/>
        </w:trPr>
        <w:tc>
          <w:tcPr>
            <w:tcW w:w="2970" w:type="dxa"/>
          </w:tcPr>
          <w:p w14:paraId="685690FE" w14:textId="6EDDD625" w:rsidR="009343BB" w:rsidRPr="00722C2D" w:rsidRDefault="00683D6C" w:rsidP="00B9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9343BB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343BB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5C055622" w14:textId="0797788C" w:rsidR="009343BB" w:rsidRPr="0065009F" w:rsidRDefault="00683D6C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539</w:t>
            </w:r>
            <w:r w:rsidR="009343BB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428</w:t>
            </w:r>
          </w:p>
        </w:tc>
        <w:tc>
          <w:tcPr>
            <w:tcW w:w="270" w:type="dxa"/>
            <w:vAlign w:val="center"/>
          </w:tcPr>
          <w:p w14:paraId="53C64BD7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95849C0" w14:textId="46C36D85" w:rsidR="009343BB" w:rsidRPr="0065009F" w:rsidRDefault="00683D6C" w:rsidP="001F087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9343BB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829</w:t>
            </w:r>
            <w:r w:rsidR="009343BB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252</w:t>
            </w:r>
          </w:p>
        </w:tc>
        <w:tc>
          <w:tcPr>
            <w:tcW w:w="270" w:type="dxa"/>
            <w:vAlign w:val="center"/>
          </w:tcPr>
          <w:p w14:paraId="4B123200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4150F88" w14:textId="2DADA8CC" w:rsidR="009343BB" w:rsidRPr="0065009F" w:rsidRDefault="00683D6C" w:rsidP="009343B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="009343BB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652</w:t>
            </w:r>
            <w:r w:rsidR="009343BB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653</w:t>
            </w:r>
          </w:p>
        </w:tc>
        <w:tc>
          <w:tcPr>
            <w:tcW w:w="270" w:type="dxa"/>
            <w:vAlign w:val="center"/>
          </w:tcPr>
          <w:p w14:paraId="07018C9B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17BD2A0" w14:textId="6188460A" w:rsidR="009343BB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206</w:t>
            </w:r>
            <w:r w:rsidR="009343BB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662</w:t>
            </w:r>
          </w:p>
        </w:tc>
        <w:tc>
          <w:tcPr>
            <w:tcW w:w="270" w:type="dxa"/>
            <w:vAlign w:val="center"/>
          </w:tcPr>
          <w:p w14:paraId="664C266E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26B2FCB" w14:textId="7C7CE480" w:rsidR="009343BB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</w:t>
            </w:r>
            <w:r w:rsidR="009343BB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038</w:t>
            </w:r>
          </w:p>
        </w:tc>
        <w:tc>
          <w:tcPr>
            <w:tcW w:w="270" w:type="dxa"/>
            <w:vAlign w:val="center"/>
          </w:tcPr>
          <w:p w14:paraId="35152C74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8573057" w14:textId="028ECC5F" w:rsidR="009343BB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515</w:t>
            </w:r>
            <w:r w:rsidR="009343BB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293</w:t>
            </w:r>
          </w:p>
        </w:tc>
        <w:tc>
          <w:tcPr>
            <w:tcW w:w="270" w:type="dxa"/>
            <w:vAlign w:val="center"/>
          </w:tcPr>
          <w:p w14:paraId="13E6370D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1DA9F1B" w14:textId="17B473F5" w:rsidR="009343BB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84</w:t>
            </w:r>
            <w:r w:rsidR="009343BB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465</w:t>
            </w:r>
          </w:p>
        </w:tc>
        <w:tc>
          <w:tcPr>
            <w:tcW w:w="270" w:type="dxa"/>
            <w:vAlign w:val="center"/>
          </w:tcPr>
          <w:p w14:paraId="3B1676D2" w14:textId="77777777" w:rsidR="009343BB" w:rsidRPr="0065009F" w:rsidRDefault="009343BB" w:rsidP="009343B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67D92FFA" w14:textId="184382A9" w:rsidR="009343BB" w:rsidRPr="0065009F" w:rsidRDefault="00683D6C" w:rsidP="00D5769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</w:t>
            </w:r>
            <w:r w:rsidR="009343BB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866</w:t>
            </w:r>
            <w:r w:rsidR="009343BB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791</w:t>
            </w:r>
          </w:p>
        </w:tc>
      </w:tr>
      <w:tr w:rsidR="00BF395C" w:rsidRPr="00722C2D" w14:paraId="67C0266F" w14:textId="77777777" w:rsidTr="001829AA">
        <w:trPr>
          <w:jc w:val="center"/>
        </w:trPr>
        <w:tc>
          <w:tcPr>
            <w:tcW w:w="2970" w:type="dxa"/>
          </w:tcPr>
          <w:p w14:paraId="325540AC" w14:textId="2B089693" w:rsidR="00BF395C" w:rsidRPr="00722C2D" w:rsidRDefault="00BF395C" w:rsidP="00BF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0B9ED384" w14:textId="7C0BE2B8" w:rsidR="00BF395C" w:rsidRPr="0065009F" w:rsidRDefault="00BF395C" w:rsidP="001F0875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72517F0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51439BE" w14:textId="74DBD029" w:rsidR="00BF395C" w:rsidRPr="0065009F" w:rsidRDefault="00683D6C" w:rsidP="001F087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BF395C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156</w:t>
            </w:r>
          </w:p>
        </w:tc>
        <w:tc>
          <w:tcPr>
            <w:tcW w:w="270" w:type="dxa"/>
            <w:vAlign w:val="center"/>
          </w:tcPr>
          <w:p w14:paraId="43F7E28C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7BAFB5D" w14:textId="4CB8F1FF" w:rsidR="00BF395C" w:rsidRPr="0065009F" w:rsidRDefault="00683D6C" w:rsidP="00BF395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151</w:t>
            </w:r>
            <w:r w:rsidR="00BF395C"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970</w:t>
            </w:r>
          </w:p>
        </w:tc>
        <w:tc>
          <w:tcPr>
            <w:tcW w:w="270" w:type="dxa"/>
            <w:vAlign w:val="center"/>
          </w:tcPr>
          <w:p w14:paraId="7B49E4D7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CDD05F0" w14:textId="7F0BE781" w:rsidR="00BF395C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BF395C"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939</w:t>
            </w:r>
          </w:p>
        </w:tc>
        <w:tc>
          <w:tcPr>
            <w:tcW w:w="270" w:type="dxa"/>
            <w:vAlign w:val="center"/>
          </w:tcPr>
          <w:p w14:paraId="2639AF84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E0F20F1" w14:textId="2EC7C885" w:rsidR="00BF395C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BF395C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336</w:t>
            </w:r>
          </w:p>
        </w:tc>
        <w:tc>
          <w:tcPr>
            <w:tcW w:w="270" w:type="dxa"/>
            <w:vAlign w:val="center"/>
          </w:tcPr>
          <w:p w14:paraId="756F63B0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D50423C" w14:textId="06000B0B" w:rsidR="00BF395C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  <w:r w:rsidR="00BF395C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033</w:t>
            </w:r>
          </w:p>
        </w:tc>
        <w:tc>
          <w:tcPr>
            <w:tcW w:w="270" w:type="dxa"/>
            <w:vAlign w:val="center"/>
          </w:tcPr>
          <w:p w14:paraId="1B09D5D6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35D24A5" w14:textId="0259FB27" w:rsidR="00BF395C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  <w:r w:rsidR="00BF395C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507</w:t>
            </w:r>
          </w:p>
        </w:tc>
        <w:tc>
          <w:tcPr>
            <w:tcW w:w="270" w:type="dxa"/>
            <w:vAlign w:val="center"/>
          </w:tcPr>
          <w:p w14:paraId="0753A6BC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2F303724" w14:textId="25BFB8F5" w:rsidR="00BF395C" w:rsidRPr="0065009F" w:rsidRDefault="00683D6C" w:rsidP="00D5769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552</w:t>
            </w:r>
            <w:r w:rsidR="00BF395C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941</w:t>
            </w:r>
          </w:p>
        </w:tc>
      </w:tr>
      <w:tr w:rsidR="00BF395C" w:rsidRPr="00722C2D" w14:paraId="6A547AB6" w14:textId="77777777" w:rsidTr="001829AA">
        <w:trPr>
          <w:jc w:val="center"/>
        </w:trPr>
        <w:tc>
          <w:tcPr>
            <w:tcW w:w="2970" w:type="dxa"/>
          </w:tcPr>
          <w:p w14:paraId="6585EDA3" w14:textId="2BB560F3" w:rsidR="00BF395C" w:rsidRPr="00722C2D" w:rsidRDefault="00BF395C" w:rsidP="00BF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0" w:type="dxa"/>
            <w:vAlign w:val="bottom"/>
          </w:tcPr>
          <w:p w14:paraId="5DFA734F" w14:textId="6F059D62" w:rsidR="00BF395C" w:rsidRPr="0065009F" w:rsidRDefault="00BF395C" w:rsidP="001F0875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C268985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D769BC5" w14:textId="491CCF9F" w:rsidR="00BF395C" w:rsidRPr="0065009F" w:rsidRDefault="00683D6C" w:rsidP="001F087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134</w:t>
            </w:r>
            <w:r w:rsidR="00BF395C"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593</w:t>
            </w:r>
          </w:p>
        </w:tc>
        <w:tc>
          <w:tcPr>
            <w:tcW w:w="270" w:type="dxa"/>
            <w:vAlign w:val="center"/>
          </w:tcPr>
          <w:p w14:paraId="6A429022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6A051B4" w14:textId="754B65FA" w:rsidR="00BF395C" w:rsidRPr="0065009F" w:rsidRDefault="00683D6C" w:rsidP="00BF395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387</w:t>
            </w:r>
            <w:r w:rsidR="00BF395C"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939</w:t>
            </w:r>
          </w:p>
        </w:tc>
        <w:tc>
          <w:tcPr>
            <w:tcW w:w="270" w:type="dxa"/>
            <w:vAlign w:val="center"/>
          </w:tcPr>
          <w:p w14:paraId="1F6B28B4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D0551B6" w14:textId="3CC6E5A2" w:rsidR="00BF395C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 w:rsidR="00BF395C"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440</w:t>
            </w:r>
          </w:p>
        </w:tc>
        <w:tc>
          <w:tcPr>
            <w:tcW w:w="270" w:type="dxa"/>
            <w:vAlign w:val="center"/>
          </w:tcPr>
          <w:p w14:paraId="001CA889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67A3528" w14:textId="096BC3FF" w:rsidR="00BF395C" w:rsidRPr="0065009F" w:rsidRDefault="00BF395C" w:rsidP="00BF39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95631DF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AC42747" w14:textId="660BD48C" w:rsidR="00BF395C" w:rsidRPr="0065009F" w:rsidRDefault="00BF395C" w:rsidP="001F087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495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223C4F4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147AFB7" w14:textId="66FB81C0" w:rsidR="00BF395C" w:rsidRPr="0065009F" w:rsidRDefault="00BF395C" w:rsidP="001F087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492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762CC89C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2F18ED4D" w14:textId="2FEAA020" w:rsidR="00BF395C" w:rsidRPr="0065009F" w:rsidRDefault="00BF395C" w:rsidP="00D5769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BF395C" w:rsidRPr="00722C2D" w14:paraId="307B1290" w14:textId="77777777" w:rsidTr="001829AA">
        <w:trPr>
          <w:jc w:val="center"/>
        </w:trPr>
        <w:tc>
          <w:tcPr>
            <w:tcW w:w="2970" w:type="dxa"/>
          </w:tcPr>
          <w:p w14:paraId="2E1456A7" w14:textId="68552517" w:rsidR="00BF395C" w:rsidRPr="00722C2D" w:rsidRDefault="00BF395C" w:rsidP="00BF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D4D2240" w14:textId="4573B236" w:rsidR="00BF395C" w:rsidRPr="0065009F" w:rsidRDefault="00BF395C" w:rsidP="001F0875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327EC6E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DA6297A" w14:textId="04B3E5D0" w:rsidR="00BF395C" w:rsidRPr="0065009F" w:rsidRDefault="00BF395C" w:rsidP="001F087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906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A920E5A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03D7526" w14:textId="20030CEF" w:rsidR="00BF395C" w:rsidRPr="0065009F" w:rsidRDefault="00BF395C" w:rsidP="00BF395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129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784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0C42692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0087ADD" w14:textId="43EB9484" w:rsidR="00BF395C" w:rsidRPr="0065009F" w:rsidRDefault="00BF395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699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105E6999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105C90F" w14:textId="2A6E7AF9" w:rsidR="00BF395C" w:rsidRPr="0065009F" w:rsidRDefault="00BF395C" w:rsidP="001F087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  <w:r w:rsidRPr="006500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25FEF9F3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C7AD47" w14:textId="2CA2DC4F" w:rsidR="00BF395C" w:rsidRPr="0065009F" w:rsidRDefault="00BF395C" w:rsidP="00D5769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44F5A01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33CB0B5" w14:textId="7EEA91D2" w:rsidR="00BF395C" w:rsidRPr="0065009F" w:rsidRDefault="00BF395C" w:rsidP="00D5769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A53C927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1B5895E4" w14:textId="782D052D" w:rsidR="00BF395C" w:rsidRPr="0065009F" w:rsidRDefault="00BF395C" w:rsidP="00D5769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135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915</w:t>
            </w:r>
            <w:r w:rsidRPr="006500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BF395C" w:rsidRPr="00722C2D" w14:paraId="26166447" w14:textId="77777777" w:rsidTr="001829AA">
        <w:trPr>
          <w:trHeight w:val="163"/>
          <w:jc w:val="center"/>
        </w:trPr>
        <w:tc>
          <w:tcPr>
            <w:tcW w:w="2970" w:type="dxa"/>
          </w:tcPr>
          <w:p w14:paraId="651E6073" w14:textId="2A7BCF3E" w:rsidR="00BF395C" w:rsidRPr="00722C2D" w:rsidRDefault="00BF395C" w:rsidP="00BF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0054" w14:textId="31F0ACF4" w:rsidR="00BF395C" w:rsidRPr="0065009F" w:rsidRDefault="00683D6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539</w:t>
            </w:r>
            <w:r w:rsidR="00BF395C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428</w:t>
            </w:r>
          </w:p>
        </w:tc>
        <w:tc>
          <w:tcPr>
            <w:tcW w:w="270" w:type="dxa"/>
            <w:vAlign w:val="center"/>
          </w:tcPr>
          <w:p w14:paraId="5F848D93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8324A" w14:textId="5945A2DB" w:rsidR="00BF395C" w:rsidRPr="0065009F" w:rsidRDefault="00683D6C" w:rsidP="001F087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BF395C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971</w:t>
            </w:r>
            <w:r w:rsidR="00BF395C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095</w:t>
            </w:r>
          </w:p>
        </w:tc>
        <w:tc>
          <w:tcPr>
            <w:tcW w:w="270" w:type="dxa"/>
            <w:vAlign w:val="center"/>
          </w:tcPr>
          <w:p w14:paraId="35EE44AF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B489" w14:textId="21F3995D" w:rsidR="00BF395C" w:rsidRPr="0065009F" w:rsidRDefault="00683D6C" w:rsidP="00BF395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BF395C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062</w:t>
            </w:r>
            <w:r w:rsidR="00BF395C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778</w:t>
            </w:r>
          </w:p>
        </w:tc>
        <w:tc>
          <w:tcPr>
            <w:tcW w:w="270" w:type="dxa"/>
            <w:vAlign w:val="center"/>
          </w:tcPr>
          <w:p w14:paraId="3E939FC5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524A7" w14:textId="7DEE835D" w:rsidR="00BF395C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226</w:t>
            </w:r>
            <w:r w:rsidR="00DE03BB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342</w:t>
            </w:r>
          </w:p>
        </w:tc>
        <w:tc>
          <w:tcPr>
            <w:tcW w:w="270" w:type="dxa"/>
            <w:vAlign w:val="center"/>
          </w:tcPr>
          <w:p w14:paraId="033BFD94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BC140" w14:textId="5F860680" w:rsidR="00BF395C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</w:t>
            </w:r>
            <w:r w:rsidR="00DE03BB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848</w:t>
            </w:r>
          </w:p>
        </w:tc>
        <w:tc>
          <w:tcPr>
            <w:tcW w:w="270" w:type="dxa"/>
            <w:vAlign w:val="center"/>
          </w:tcPr>
          <w:p w14:paraId="39B18DB8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691AD" w14:textId="5E40FF76" w:rsidR="00BF395C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339</w:t>
            </w:r>
            <w:r w:rsidR="00DE03BB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846</w:t>
            </w:r>
          </w:p>
        </w:tc>
        <w:tc>
          <w:tcPr>
            <w:tcW w:w="270" w:type="dxa"/>
            <w:vAlign w:val="center"/>
          </w:tcPr>
          <w:p w14:paraId="0A5F7EC8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658C" w14:textId="13FC7927" w:rsidR="00BF395C" w:rsidRPr="0065009F" w:rsidRDefault="00683D6C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101</w:t>
            </w:r>
            <w:r w:rsidR="00DE03BB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480</w:t>
            </w:r>
          </w:p>
        </w:tc>
        <w:tc>
          <w:tcPr>
            <w:tcW w:w="270" w:type="dxa"/>
            <w:vAlign w:val="center"/>
          </w:tcPr>
          <w:p w14:paraId="743769BF" w14:textId="77777777" w:rsidR="00BF395C" w:rsidRPr="0065009F" w:rsidRDefault="00BF395C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0C5F1" w14:textId="61EDE7DA" w:rsidR="00BF395C" w:rsidRPr="0065009F" w:rsidRDefault="00683D6C" w:rsidP="00D5769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</w:t>
            </w:r>
            <w:r w:rsidR="00DE03BB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283</w:t>
            </w:r>
            <w:r w:rsidR="00DE03BB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817</w:t>
            </w:r>
          </w:p>
        </w:tc>
      </w:tr>
      <w:tr w:rsidR="0065009F" w:rsidRPr="00722C2D" w14:paraId="35ECFA77" w14:textId="77777777" w:rsidTr="001829AA">
        <w:trPr>
          <w:trHeight w:val="163"/>
          <w:jc w:val="center"/>
        </w:trPr>
        <w:tc>
          <w:tcPr>
            <w:tcW w:w="2970" w:type="dxa"/>
          </w:tcPr>
          <w:p w14:paraId="6083FA93" w14:textId="77777777" w:rsidR="0065009F" w:rsidRPr="00722C2D" w:rsidRDefault="0065009F" w:rsidP="00BF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30BC3C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2B213AD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4A9B16E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D08C424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4598A98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A26CA2C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26FBD5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0B981245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4018627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9848300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BA26200" w14:textId="77777777" w:rsidR="0065009F" w:rsidRPr="00722C2D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F969361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EA0FA55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10B05FBB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59553C09" w14:textId="77777777" w:rsidR="0065009F" w:rsidRPr="001F0875" w:rsidRDefault="0065009F" w:rsidP="00D5769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5009F" w:rsidRPr="00722C2D" w14:paraId="09ECBA86" w14:textId="77777777" w:rsidTr="001829AA">
        <w:trPr>
          <w:trHeight w:val="163"/>
          <w:jc w:val="center"/>
        </w:trPr>
        <w:tc>
          <w:tcPr>
            <w:tcW w:w="2970" w:type="dxa"/>
          </w:tcPr>
          <w:p w14:paraId="14C6E232" w14:textId="77777777" w:rsidR="0065009F" w:rsidRPr="00722C2D" w:rsidRDefault="0065009F" w:rsidP="00BF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CE0595A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5D0AC96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179B6A2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5602AE9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55B001D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F203FB5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3390787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7DE29AC9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958FB90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5B7CEE7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7895D0B" w14:textId="77777777" w:rsidR="0065009F" w:rsidRPr="00722C2D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BC342C4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CE535E4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05139C1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6721775B" w14:textId="77777777" w:rsidR="0065009F" w:rsidRPr="001F0875" w:rsidRDefault="0065009F" w:rsidP="00D5769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5009F" w:rsidRPr="00722C2D" w14:paraId="740E876B" w14:textId="77777777" w:rsidTr="001829AA">
        <w:trPr>
          <w:trHeight w:val="163"/>
          <w:jc w:val="center"/>
        </w:trPr>
        <w:tc>
          <w:tcPr>
            <w:tcW w:w="2970" w:type="dxa"/>
          </w:tcPr>
          <w:p w14:paraId="58DF9184" w14:textId="77777777" w:rsidR="0065009F" w:rsidRPr="00722C2D" w:rsidRDefault="0065009F" w:rsidP="00BF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3DE5384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336AB45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355585F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C2C1A57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2FB4FC0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E2F51EA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8665DB1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7A25277D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E68DE97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1830548C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12844EC" w14:textId="77777777" w:rsidR="0065009F" w:rsidRPr="00722C2D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0E8BED7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BEE2549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A191991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3FF6A46C" w14:textId="77777777" w:rsidR="0065009F" w:rsidRPr="001F0875" w:rsidRDefault="0065009F" w:rsidP="00D5769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5009F" w:rsidRPr="00722C2D" w14:paraId="79A1DC41" w14:textId="77777777" w:rsidTr="001829AA">
        <w:trPr>
          <w:trHeight w:val="163"/>
          <w:jc w:val="center"/>
        </w:trPr>
        <w:tc>
          <w:tcPr>
            <w:tcW w:w="2970" w:type="dxa"/>
          </w:tcPr>
          <w:p w14:paraId="6A1AD56F" w14:textId="77777777" w:rsidR="0065009F" w:rsidRPr="00722C2D" w:rsidRDefault="0065009F" w:rsidP="00BF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27B0254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641525C8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1A575E9F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4D5C1FF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37800B02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46332E7B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48B0DF5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5A351B6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582878F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B976DFD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6B635242" w14:textId="77777777" w:rsidR="0065009F" w:rsidRPr="00722C2D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C579587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27103715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41DEEB5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center"/>
          </w:tcPr>
          <w:p w14:paraId="7B5B5391" w14:textId="77777777" w:rsidR="0065009F" w:rsidRPr="001F0875" w:rsidRDefault="0065009F" w:rsidP="00D5769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5009F" w:rsidRPr="00722C2D" w14:paraId="3B5EC972" w14:textId="77777777" w:rsidTr="001829AA">
        <w:trPr>
          <w:trHeight w:val="163"/>
          <w:jc w:val="center"/>
        </w:trPr>
        <w:tc>
          <w:tcPr>
            <w:tcW w:w="2970" w:type="dxa"/>
          </w:tcPr>
          <w:p w14:paraId="5EBAB9E0" w14:textId="77777777" w:rsidR="0065009F" w:rsidRPr="00722C2D" w:rsidRDefault="0065009F" w:rsidP="00BF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C79C0F5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5EC5724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76D7B546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4C523D48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0A05E0EE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E92C1E9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F25CB00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67E9CA84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0F0B0C30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5DF45EF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518ABA04" w14:textId="77777777" w:rsidR="0065009F" w:rsidRPr="00722C2D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20EFD46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24174DC2" w14:textId="77777777" w:rsidR="0065009F" w:rsidRPr="001F0875" w:rsidRDefault="0065009F" w:rsidP="001F087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D0ED176" w14:textId="77777777" w:rsidR="0065009F" w:rsidRPr="00722C2D" w:rsidRDefault="0065009F" w:rsidP="00BF395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center"/>
          </w:tcPr>
          <w:p w14:paraId="2C86685F" w14:textId="77777777" w:rsidR="0065009F" w:rsidRPr="001F0875" w:rsidRDefault="0065009F" w:rsidP="00D5769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5009F" w:rsidRPr="00722C2D" w14:paraId="0A6C6AC0" w14:textId="77777777" w:rsidTr="001829AA">
        <w:trPr>
          <w:trHeight w:val="163"/>
          <w:jc w:val="center"/>
        </w:trPr>
        <w:tc>
          <w:tcPr>
            <w:tcW w:w="2970" w:type="dxa"/>
          </w:tcPr>
          <w:p w14:paraId="3D5A2901" w14:textId="77777777" w:rsidR="00B900FB" w:rsidRDefault="0065009F" w:rsidP="00B9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</w:t>
            </w:r>
          </w:p>
          <w:p w14:paraId="6F4AFD64" w14:textId="7059BAA4" w:rsidR="0065009F" w:rsidRPr="00B900FB" w:rsidRDefault="0065009F" w:rsidP="00B9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AE7CC35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91CFDE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9E03D7C" w14:textId="77777777" w:rsidR="0065009F" w:rsidRPr="001F0875" w:rsidRDefault="0065009F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A37C9C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CF06035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A7D50D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DA5410B" w14:textId="77777777" w:rsidR="0065009F" w:rsidRPr="001F0875" w:rsidRDefault="0065009F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7BD1D5C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D1C2E82" w14:textId="77777777" w:rsidR="0065009F" w:rsidRPr="001F0875" w:rsidRDefault="0065009F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311421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EDE2D34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C78D710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2DF8356" w14:textId="77777777" w:rsidR="0065009F" w:rsidRPr="001F0875" w:rsidRDefault="0065009F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3BE6445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A195F5F" w14:textId="77777777" w:rsidR="0065009F" w:rsidRPr="001F0875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5009F" w:rsidRPr="00722C2D" w14:paraId="4DA872DF" w14:textId="77777777" w:rsidTr="001829AA">
        <w:trPr>
          <w:trHeight w:val="163"/>
          <w:jc w:val="center"/>
        </w:trPr>
        <w:tc>
          <w:tcPr>
            <w:tcW w:w="2970" w:type="dxa"/>
          </w:tcPr>
          <w:p w14:paraId="4DD54BBA" w14:textId="3221BC55" w:rsidR="0065009F" w:rsidRPr="00722C2D" w:rsidRDefault="0065009F" w:rsidP="0065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AC70407" w14:textId="3B974E71" w:rsidR="0065009F" w:rsidRPr="0065009F" w:rsidRDefault="0065009F" w:rsidP="0065009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FF231C6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96C395E" w14:textId="6A2BA0E9" w:rsidR="0065009F" w:rsidRPr="001F0875" w:rsidRDefault="00683D6C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E1AD15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7B9C19E" w14:textId="306FE007" w:rsidR="0065009F" w:rsidRPr="00722C2D" w:rsidRDefault="00683D6C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955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458CB6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333F271" w14:textId="7138B1E4" w:rsidR="0065009F" w:rsidRPr="001F0875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  <w:r w:rsidR="0065009F" w:rsidRPr="00D576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E8A81A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A85B91F" w14:textId="3CA31062" w:rsidR="0065009F" w:rsidRPr="001F0875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359</w:t>
            </w:r>
          </w:p>
        </w:tc>
        <w:tc>
          <w:tcPr>
            <w:tcW w:w="270" w:type="dxa"/>
            <w:tcBorders>
              <w:bottom w:val="nil"/>
            </w:tcBorders>
          </w:tcPr>
          <w:p w14:paraId="271BC5A3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F79BCDA" w14:textId="5C927430" w:rsidR="0065009F" w:rsidRPr="0065009F" w:rsidRDefault="0065009F" w:rsidP="0065009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C4EF1B4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B9B5FA1" w14:textId="7980320C" w:rsidR="0065009F" w:rsidRPr="0065009F" w:rsidRDefault="0065009F" w:rsidP="0065009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2B08A24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9B05B3A" w14:textId="7B5272FC" w:rsidR="0065009F" w:rsidRPr="001F0875" w:rsidRDefault="00683D6C" w:rsidP="00C3400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957</w:t>
            </w:r>
          </w:p>
        </w:tc>
      </w:tr>
      <w:tr w:rsidR="0065009F" w:rsidRPr="00722C2D" w14:paraId="1FE46BEF" w14:textId="77777777" w:rsidTr="001829AA">
        <w:trPr>
          <w:trHeight w:val="163"/>
          <w:jc w:val="center"/>
        </w:trPr>
        <w:tc>
          <w:tcPr>
            <w:tcW w:w="2970" w:type="dxa"/>
          </w:tcPr>
          <w:p w14:paraId="50C879B1" w14:textId="778764A5" w:rsidR="0065009F" w:rsidRPr="00722C2D" w:rsidRDefault="0065009F" w:rsidP="0065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5F14D20" w14:textId="202D175D" w:rsidR="0065009F" w:rsidRPr="0065009F" w:rsidRDefault="0065009F" w:rsidP="0065009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5288597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E99B7D6" w14:textId="2CFFB44C" w:rsidR="0065009F" w:rsidRPr="001F0875" w:rsidRDefault="00683D6C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A2E7F9B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4E248AF" w14:textId="4629E838" w:rsidR="0065009F" w:rsidRPr="00722C2D" w:rsidRDefault="00683D6C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402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0B2037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DFB21F" w14:textId="31B02DC2" w:rsidR="0065009F" w:rsidRPr="001F0875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C14ECA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7F87B37" w14:textId="39E09738" w:rsidR="0065009F" w:rsidRPr="001F0875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</w:p>
        </w:tc>
        <w:tc>
          <w:tcPr>
            <w:tcW w:w="270" w:type="dxa"/>
            <w:tcBorders>
              <w:bottom w:val="nil"/>
            </w:tcBorders>
          </w:tcPr>
          <w:p w14:paraId="229BD309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EFBC2E1" w14:textId="728BE145" w:rsidR="0065009F" w:rsidRPr="0065009F" w:rsidRDefault="0065009F" w:rsidP="0065009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B701DF0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7393EC2" w14:textId="7B4DFE93" w:rsidR="0065009F" w:rsidRPr="0065009F" w:rsidRDefault="0065009F" w:rsidP="0065009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A293F4A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B6DD72B" w14:textId="5F8F0942" w:rsidR="0065009F" w:rsidRPr="001F0875" w:rsidRDefault="00683D6C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509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802</w:t>
            </w:r>
          </w:p>
        </w:tc>
      </w:tr>
      <w:tr w:rsidR="0065009F" w:rsidRPr="00722C2D" w14:paraId="00831EF9" w14:textId="77777777" w:rsidTr="001829AA">
        <w:trPr>
          <w:trHeight w:val="163"/>
          <w:jc w:val="center"/>
        </w:trPr>
        <w:tc>
          <w:tcPr>
            <w:tcW w:w="2970" w:type="dxa"/>
          </w:tcPr>
          <w:p w14:paraId="32A64BDF" w14:textId="0EF518B7" w:rsidR="0065009F" w:rsidRPr="00722C2D" w:rsidRDefault="0065009F" w:rsidP="0065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0B97192" w14:textId="6BC1EB23" w:rsidR="0065009F" w:rsidRPr="0065009F" w:rsidRDefault="0065009F" w:rsidP="0065009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546B36C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45E17B8" w14:textId="2EBCCC11" w:rsidR="0065009F" w:rsidRPr="001F0875" w:rsidRDefault="0065009F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C0AD61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2C863A4" w14:textId="00BE8F59" w:rsidR="0065009F" w:rsidRPr="00722C2D" w:rsidRDefault="00683D6C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A358BB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18FC2B9" w14:textId="5923A105" w:rsidR="0065009F" w:rsidRPr="001F0875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32DDCF1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81EA10" w14:textId="05FD62F7" w:rsidR="0065009F" w:rsidRPr="001F0875" w:rsidRDefault="0065009F" w:rsidP="0065009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FFD197E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BC7BAA8" w14:textId="309AD936" w:rsidR="0065009F" w:rsidRPr="00722C2D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  <w:tc>
          <w:tcPr>
            <w:tcW w:w="270" w:type="dxa"/>
            <w:tcBorders>
              <w:bottom w:val="nil"/>
            </w:tcBorders>
          </w:tcPr>
          <w:p w14:paraId="3850AE9A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A470F42" w14:textId="6ED398FC" w:rsidR="0065009F" w:rsidRPr="001F0875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208</w:t>
            </w:r>
          </w:p>
        </w:tc>
        <w:tc>
          <w:tcPr>
            <w:tcW w:w="270" w:type="dxa"/>
            <w:tcBorders>
              <w:bottom w:val="nil"/>
            </w:tcBorders>
          </w:tcPr>
          <w:p w14:paraId="63210B20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5B4B4A7" w14:textId="28A1C99A" w:rsidR="0065009F" w:rsidRPr="001F0875" w:rsidRDefault="00683D6C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910</w:t>
            </w:r>
          </w:p>
        </w:tc>
      </w:tr>
      <w:tr w:rsidR="0065009F" w:rsidRPr="00722C2D" w14:paraId="315664B6" w14:textId="77777777" w:rsidTr="001829AA">
        <w:trPr>
          <w:trHeight w:val="163"/>
          <w:jc w:val="center"/>
        </w:trPr>
        <w:tc>
          <w:tcPr>
            <w:tcW w:w="2970" w:type="dxa"/>
          </w:tcPr>
          <w:p w14:paraId="5C3D177E" w14:textId="53669A0F" w:rsidR="0065009F" w:rsidRPr="00722C2D" w:rsidRDefault="0065009F" w:rsidP="0065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BB2F7D" w14:textId="223112DC" w:rsidR="0065009F" w:rsidRPr="0065009F" w:rsidRDefault="0065009F" w:rsidP="0065009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E19ABC5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DF8AD9" w14:textId="1ED8E6C5" w:rsidR="0065009F" w:rsidRPr="001F0875" w:rsidRDefault="0065009F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FDE57FC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E23E60" w14:textId="34CCA5FA" w:rsidR="0065009F" w:rsidRPr="00722C2D" w:rsidRDefault="0065009F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852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7FF54B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F20102" w14:textId="5555CBE6" w:rsidR="0065009F" w:rsidRPr="001F0875" w:rsidRDefault="0065009F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576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216</w:t>
            </w:r>
            <w:r w:rsidRPr="00D576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71D7D7F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644DD4" w14:textId="42421B64" w:rsidR="0065009F" w:rsidRPr="001F0875" w:rsidRDefault="0065009F" w:rsidP="007D28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743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00A6595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E7B503" w14:textId="0FB22611" w:rsidR="0065009F" w:rsidRPr="00722C2D" w:rsidRDefault="0065009F" w:rsidP="0065009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917F5B0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393A23" w14:textId="406B1213" w:rsidR="0065009F" w:rsidRPr="001F0875" w:rsidRDefault="0065009F" w:rsidP="0065009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78471B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64C89FC" w14:textId="1A5F0B61" w:rsidR="0065009F" w:rsidRPr="001F0875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998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65009F" w:rsidRPr="00722C2D" w14:paraId="2058F29C" w14:textId="77777777" w:rsidTr="001829AA">
        <w:trPr>
          <w:trHeight w:val="163"/>
          <w:jc w:val="center"/>
        </w:trPr>
        <w:tc>
          <w:tcPr>
            <w:tcW w:w="2970" w:type="dxa"/>
          </w:tcPr>
          <w:p w14:paraId="3C556090" w14:textId="0ECC5F58" w:rsidR="0065009F" w:rsidRPr="00722C2D" w:rsidRDefault="0065009F" w:rsidP="0065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2663C18" w14:textId="77777777" w:rsidR="0065009F" w:rsidRPr="0065009F" w:rsidRDefault="0065009F" w:rsidP="0065009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1C3F03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1AA04D9" w14:textId="77777777" w:rsidR="0065009F" w:rsidRPr="001F0875" w:rsidRDefault="0065009F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88B97E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2410D9C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B3F6A9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70A74D5" w14:textId="77777777" w:rsidR="0065009F" w:rsidRPr="001F0875" w:rsidRDefault="0065009F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730D523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76D7DAC" w14:textId="77777777" w:rsidR="0065009F" w:rsidRPr="001F0875" w:rsidRDefault="0065009F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7B2724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599935B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B6C686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51EAF2EC" w14:textId="77777777" w:rsidR="0065009F" w:rsidRPr="001F0875" w:rsidRDefault="0065009F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D762578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nil"/>
            </w:tcBorders>
            <w:vAlign w:val="bottom"/>
          </w:tcPr>
          <w:p w14:paraId="78884F59" w14:textId="77777777" w:rsidR="0065009F" w:rsidRPr="001F0875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5009F" w:rsidRPr="00722C2D" w14:paraId="123B6C78" w14:textId="77777777" w:rsidTr="001829AA">
        <w:trPr>
          <w:trHeight w:val="163"/>
          <w:jc w:val="center"/>
        </w:trPr>
        <w:tc>
          <w:tcPr>
            <w:tcW w:w="2970" w:type="dxa"/>
          </w:tcPr>
          <w:p w14:paraId="54D5A2FE" w14:textId="7925227A" w:rsidR="0065009F" w:rsidRPr="00B900FB" w:rsidRDefault="00683D6C" w:rsidP="00B9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5009F" w:rsidRPr="00B900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5009F" w:rsidRPr="00B900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2DADC3E" w14:textId="01AA47D0" w:rsidR="0065009F" w:rsidRPr="0065009F" w:rsidRDefault="0065009F" w:rsidP="0065009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13FF490" w14:textId="77777777" w:rsidR="0065009F" w:rsidRPr="0065009F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D962170" w14:textId="12D0975F" w:rsidR="0065009F" w:rsidRPr="0065009F" w:rsidRDefault="00683D6C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5009F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239</w:t>
            </w:r>
            <w:r w:rsidR="0065009F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8D9976" w14:textId="77777777" w:rsidR="0065009F" w:rsidRPr="0065009F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A44FA31" w14:textId="64719E27" w:rsidR="0065009F" w:rsidRPr="0065009F" w:rsidRDefault="00683D6C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65009F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218</w:t>
            </w:r>
            <w:r w:rsidR="0065009F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33EF7BB" w14:textId="77777777" w:rsidR="0065009F" w:rsidRPr="0065009F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1B270D1" w14:textId="177CB6FC" w:rsidR="0065009F" w:rsidRPr="0065009F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178</w:t>
            </w:r>
            <w:r w:rsidR="0065009F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59EB806" w14:textId="77777777" w:rsidR="0065009F" w:rsidRPr="0065009F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506B491" w14:textId="183A813A" w:rsidR="0065009F" w:rsidRPr="0065009F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  <w:r w:rsidR="0065009F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766</w:t>
            </w:r>
          </w:p>
        </w:tc>
        <w:tc>
          <w:tcPr>
            <w:tcW w:w="270" w:type="dxa"/>
            <w:tcBorders>
              <w:bottom w:val="nil"/>
            </w:tcBorders>
          </w:tcPr>
          <w:p w14:paraId="2D49F837" w14:textId="77777777" w:rsidR="0065009F" w:rsidRPr="0065009F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9C43225" w14:textId="15A30F5E" w:rsidR="0065009F" w:rsidRPr="0065009F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400</w:t>
            </w:r>
          </w:p>
        </w:tc>
        <w:tc>
          <w:tcPr>
            <w:tcW w:w="270" w:type="dxa"/>
            <w:tcBorders>
              <w:bottom w:val="nil"/>
            </w:tcBorders>
          </w:tcPr>
          <w:p w14:paraId="46C478F4" w14:textId="77777777" w:rsidR="0065009F" w:rsidRPr="0065009F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A60F55D" w14:textId="7D795BAC" w:rsidR="0065009F" w:rsidRPr="0065009F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208</w:t>
            </w:r>
          </w:p>
        </w:tc>
        <w:tc>
          <w:tcPr>
            <w:tcW w:w="270" w:type="dxa"/>
            <w:tcBorders>
              <w:bottom w:val="nil"/>
            </w:tcBorders>
          </w:tcPr>
          <w:p w14:paraId="74B1F0FC" w14:textId="77777777" w:rsidR="0065009F" w:rsidRPr="0065009F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6976EBA8" w14:textId="567A47F5" w:rsidR="0065009F" w:rsidRPr="0065009F" w:rsidRDefault="00683D6C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="0065009F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653</w:t>
            </w:r>
            <w:r w:rsidR="0065009F" w:rsidRPr="006500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671</w:t>
            </w:r>
          </w:p>
        </w:tc>
      </w:tr>
      <w:tr w:rsidR="0065009F" w:rsidRPr="00722C2D" w14:paraId="73CFCB77" w14:textId="77777777" w:rsidTr="001829AA">
        <w:trPr>
          <w:trHeight w:val="163"/>
          <w:jc w:val="center"/>
        </w:trPr>
        <w:tc>
          <w:tcPr>
            <w:tcW w:w="2970" w:type="dxa"/>
          </w:tcPr>
          <w:p w14:paraId="199A83BE" w14:textId="18E9BD30" w:rsidR="0065009F" w:rsidRPr="00722C2D" w:rsidRDefault="0065009F" w:rsidP="0065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BCC752" w14:textId="5A0BA8BC" w:rsidR="0065009F" w:rsidRPr="0065009F" w:rsidRDefault="0065009F" w:rsidP="0065009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500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377095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9E6A4CC" w14:textId="6D762755" w:rsidR="0065009F" w:rsidRPr="001F0875" w:rsidRDefault="00683D6C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4D0771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6236067" w14:textId="7A0915DC" w:rsidR="0065009F" w:rsidRPr="00722C2D" w:rsidRDefault="00683D6C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377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362DE8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8BD2A1" w14:textId="7F11E715" w:rsidR="0065009F" w:rsidRPr="001F0875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1C50E9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B590676" w14:textId="2B2D0C9C" w:rsidR="0065009F" w:rsidRPr="001F0875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827</w:t>
            </w:r>
          </w:p>
        </w:tc>
        <w:tc>
          <w:tcPr>
            <w:tcW w:w="270" w:type="dxa"/>
            <w:tcBorders>
              <w:bottom w:val="nil"/>
            </w:tcBorders>
          </w:tcPr>
          <w:p w14:paraId="1159B49D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972930C" w14:textId="5453BF24" w:rsidR="0065009F" w:rsidRPr="0065009F" w:rsidRDefault="0065009F" w:rsidP="0065009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B800D0C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A816F74" w14:textId="2BD8BB65" w:rsidR="0065009F" w:rsidRPr="0065009F" w:rsidRDefault="0065009F" w:rsidP="0065009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29DBD22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86DB545" w14:textId="7F0EC8BE" w:rsidR="0065009F" w:rsidRPr="001F0875" w:rsidRDefault="00683D6C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498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124</w:t>
            </w:r>
          </w:p>
        </w:tc>
      </w:tr>
      <w:tr w:rsidR="0065009F" w:rsidRPr="00722C2D" w14:paraId="7CA52829" w14:textId="77777777" w:rsidTr="001829AA">
        <w:trPr>
          <w:trHeight w:val="163"/>
          <w:jc w:val="center"/>
        </w:trPr>
        <w:tc>
          <w:tcPr>
            <w:tcW w:w="2970" w:type="dxa"/>
          </w:tcPr>
          <w:p w14:paraId="467465DD" w14:textId="0D4FD037" w:rsidR="0065009F" w:rsidRPr="00722C2D" w:rsidRDefault="0065009F" w:rsidP="0065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A74A886" w14:textId="49F38221" w:rsidR="0065009F" w:rsidRPr="0065009F" w:rsidRDefault="0065009F" w:rsidP="0065009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720354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8F6A805" w14:textId="35D8E936" w:rsidR="0065009F" w:rsidRPr="001F0875" w:rsidRDefault="00683D6C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98C759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5245ACD" w14:textId="2C4B505F" w:rsidR="0065009F" w:rsidRPr="00722C2D" w:rsidRDefault="00683D6C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EBC5087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96A0DA7" w14:textId="6BC8B2A3" w:rsidR="0065009F" w:rsidRPr="001F0875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9AABDD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CC02237" w14:textId="15FEA49E" w:rsidR="0065009F" w:rsidRPr="001F0875" w:rsidRDefault="0065009F" w:rsidP="0065009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1ED6529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B4E8CD2" w14:textId="64FDF459" w:rsidR="0065009F" w:rsidRPr="0065009F" w:rsidRDefault="0065009F" w:rsidP="0065009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E23B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F7D0D3C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B71A96D" w14:textId="7D93E7F3" w:rsidR="0065009F" w:rsidRPr="0065009F" w:rsidRDefault="0065009F" w:rsidP="0065009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CE23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27DA812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9A57C7B" w14:textId="3C4F04B8" w:rsidR="0065009F" w:rsidRPr="001F0875" w:rsidRDefault="00683D6C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65009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086</w:t>
            </w:r>
          </w:p>
        </w:tc>
      </w:tr>
      <w:tr w:rsidR="0065009F" w:rsidRPr="00722C2D" w14:paraId="6951B5F2" w14:textId="77777777" w:rsidTr="001829AA">
        <w:trPr>
          <w:trHeight w:val="163"/>
          <w:jc w:val="center"/>
        </w:trPr>
        <w:tc>
          <w:tcPr>
            <w:tcW w:w="2970" w:type="dxa"/>
          </w:tcPr>
          <w:p w14:paraId="7798E9AC" w14:textId="73FBD2B4" w:rsidR="0065009F" w:rsidRPr="00722C2D" w:rsidRDefault="0065009F" w:rsidP="0065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4967DE" w14:textId="1ECF35BC" w:rsidR="0065009F" w:rsidRPr="0065009F" w:rsidRDefault="0065009F" w:rsidP="0065009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B227734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43F1A3" w14:textId="5C01306D" w:rsidR="0065009F" w:rsidRPr="001F0875" w:rsidRDefault="0065009F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461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99DBB2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8E2192" w14:textId="07118C5E" w:rsidR="0065009F" w:rsidRPr="00722C2D" w:rsidRDefault="0065009F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958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1AA92B7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CB448E" w14:textId="301433EA" w:rsidR="0065009F" w:rsidRPr="001F0875" w:rsidRDefault="0065009F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576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D576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551</w:t>
            </w:r>
            <w:r w:rsidRPr="00D576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11DFC4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C2366C" w14:textId="386F0D95" w:rsidR="0065009F" w:rsidRPr="001F0875" w:rsidRDefault="0065009F" w:rsidP="007D28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126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9AEAD5F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3DCAB6" w14:textId="5D8C7DC5" w:rsidR="0065009F" w:rsidRPr="0065009F" w:rsidRDefault="0065009F" w:rsidP="0065009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96809C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D0A800" w14:textId="71C1CB53" w:rsidR="0065009F" w:rsidRPr="0065009F" w:rsidRDefault="0065009F" w:rsidP="0065009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DCA0535" w14:textId="77777777" w:rsidR="0065009F" w:rsidRPr="00722C2D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A3689D0" w14:textId="226127D4" w:rsidR="0065009F" w:rsidRPr="001F0875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127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096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65009F" w:rsidRPr="00722C2D" w14:paraId="29305070" w14:textId="77777777" w:rsidTr="001829AA">
        <w:trPr>
          <w:trHeight w:val="163"/>
          <w:jc w:val="center"/>
        </w:trPr>
        <w:tc>
          <w:tcPr>
            <w:tcW w:w="2970" w:type="dxa"/>
          </w:tcPr>
          <w:p w14:paraId="4C597C29" w14:textId="0FB03A4A" w:rsidR="0065009F" w:rsidRPr="00722C2D" w:rsidRDefault="0065009F" w:rsidP="0065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D06B1" w14:textId="01E27D6A" w:rsidR="0065009F" w:rsidRPr="00B900FB" w:rsidRDefault="0065009F" w:rsidP="0065009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900F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F666F4" w14:textId="77777777" w:rsidR="0065009F" w:rsidRPr="00B900FB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87064" w14:textId="2F04C584" w:rsidR="0065009F" w:rsidRPr="00B900FB" w:rsidRDefault="00683D6C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5009F" w:rsidRPr="00B900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333</w:t>
            </w:r>
            <w:r w:rsidR="0065009F" w:rsidRPr="00B900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941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D5C6653" w14:textId="77777777" w:rsidR="0065009F" w:rsidRPr="00B900FB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E4841" w14:textId="2E2A45E3" w:rsidR="0065009F" w:rsidRPr="00B900FB" w:rsidRDefault="00683D6C" w:rsidP="0065009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65009F" w:rsidRPr="00B900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476</w:t>
            </w:r>
            <w:r w:rsidR="0065009F" w:rsidRPr="00B900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638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B6D81B" w14:textId="77777777" w:rsidR="0065009F" w:rsidRPr="00B900FB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D4C43" w14:textId="359A8FC5" w:rsidR="0065009F" w:rsidRPr="00B900FB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193</w:t>
            </w:r>
            <w:r w:rsidR="0065009F" w:rsidRPr="00B900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B398FB" w14:textId="77777777" w:rsidR="0065009F" w:rsidRPr="00B900FB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00AB93" w14:textId="662503EE" w:rsidR="0065009F" w:rsidRPr="00B900FB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</w:t>
            </w:r>
            <w:r w:rsidR="0065009F" w:rsidRPr="00B900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467</w:t>
            </w:r>
          </w:p>
        </w:tc>
        <w:tc>
          <w:tcPr>
            <w:tcW w:w="270" w:type="dxa"/>
            <w:tcBorders>
              <w:bottom w:val="nil"/>
            </w:tcBorders>
          </w:tcPr>
          <w:p w14:paraId="59C310CD" w14:textId="77777777" w:rsidR="0065009F" w:rsidRPr="00B900FB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85F9E" w14:textId="2A3AB8B2" w:rsidR="0065009F" w:rsidRPr="00B900FB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400</w:t>
            </w:r>
          </w:p>
        </w:tc>
        <w:tc>
          <w:tcPr>
            <w:tcW w:w="270" w:type="dxa"/>
            <w:tcBorders>
              <w:bottom w:val="nil"/>
            </w:tcBorders>
          </w:tcPr>
          <w:p w14:paraId="5E28ED63" w14:textId="77777777" w:rsidR="0065009F" w:rsidRPr="00B900FB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7E99F" w14:textId="1CD454C2" w:rsidR="0065009F" w:rsidRPr="00B900FB" w:rsidRDefault="00683D6C" w:rsidP="0065009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208</w:t>
            </w:r>
          </w:p>
        </w:tc>
        <w:tc>
          <w:tcPr>
            <w:tcW w:w="270" w:type="dxa"/>
            <w:tcBorders>
              <w:bottom w:val="nil"/>
            </w:tcBorders>
          </w:tcPr>
          <w:p w14:paraId="0D3A5FDE" w14:textId="77777777" w:rsidR="0065009F" w:rsidRPr="00B900FB" w:rsidRDefault="0065009F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C78BB" w14:textId="3F9D6D0F" w:rsidR="0065009F" w:rsidRPr="00B900FB" w:rsidRDefault="00683D6C" w:rsidP="0065009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65009F" w:rsidRPr="00B900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027</w:t>
            </w:r>
            <w:r w:rsidR="0065009F" w:rsidRPr="00B900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785</w:t>
            </w:r>
          </w:p>
        </w:tc>
      </w:tr>
    </w:tbl>
    <w:p w14:paraId="11AEF72F" w14:textId="42EADBC2" w:rsidR="009B0872" w:rsidRPr="00722C2D" w:rsidRDefault="009B0872" w:rsidP="001B34C8">
      <w:pPr>
        <w:rPr>
          <w:rFonts w:asciiTheme="majorBidi" w:hAnsiTheme="majorBidi" w:cstheme="majorBidi"/>
        </w:rPr>
      </w:pPr>
      <w:r w:rsidRPr="00722C2D">
        <w:rPr>
          <w:rFonts w:asciiTheme="majorBidi" w:hAnsiTheme="majorBidi" w:cstheme="majorBidi"/>
        </w:rPr>
        <w:br w:type="page"/>
      </w:r>
    </w:p>
    <w:tbl>
      <w:tblPr>
        <w:tblW w:w="14400" w:type="dxa"/>
        <w:jc w:val="center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70"/>
        <w:gridCol w:w="1260"/>
        <w:gridCol w:w="270"/>
        <w:gridCol w:w="1260"/>
        <w:gridCol w:w="270"/>
        <w:gridCol w:w="1440"/>
        <w:gridCol w:w="252"/>
        <w:gridCol w:w="1098"/>
        <w:gridCol w:w="250"/>
        <w:gridCol w:w="13"/>
        <w:gridCol w:w="1260"/>
        <w:gridCol w:w="237"/>
        <w:gridCol w:w="13"/>
        <w:gridCol w:w="1107"/>
        <w:gridCol w:w="270"/>
        <w:gridCol w:w="1080"/>
      </w:tblGrid>
      <w:tr w:rsidR="00806E99" w:rsidRPr="00722C2D" w14:paraId="649BFB05" w14:textId="77777777" w:rsidTr="001829AA">
        <w:trPr>
          <w:jc w:val="center"/>
        </w:trPr>
        <w:tc>
          <w:tcPr>
            <w:tcW w:w="2970" w:type="dxa"/>
          </w:tcPr>
          <w:p w14:paraId="477D0D3E" w14:textId="16C7FFD9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430" w:type="dxa"/>
            <w:gridSpan w:val="17"/>
            <w:vAlign w:val="bottom"/>
          </w:tcPr>
          <w:p w14:paraId="2371ECF3" w14:textId="30A849B9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6E99" w:rsidRPr="00722C2D" w14:paraId="20A2F310" w14:textId="77777777" w:rsidTr="001829AA">
        <w:trPr>
          <w:jc w:val="center"/>
        </w:trPr>
        <w:tc>
          <w:tcPr>
            <w:tcW w:w="2970" w:type="dxa"/>
          </w:tcPr>
          <w:p w14:paraId="4EF9D95D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14A9DD" w14:textId="77777777" w:rsidR="00806E99" w:rsidRPr="00722C2D" w:rsidRDefault="00806E99" w:rsidP="00C3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DC55E66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C3441A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09185325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3A60AD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2B9B8319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011D0B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52" w:type="dxa"/>
            <w:vAlign w:val="bottom"/>
          </w:tcPr>
          <w:p w14:paraId="2DC3E2FF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EE82CB9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3" w:type="dxa"/>
            <w:gridSpan w:val="2"/>
            <w:vAlign w:val="bottom"/>
          </w:tcPr>
          <w:p w14:paraId="3C08981D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C06162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vAlign w:val="bottom"/>
          </w:tcPr>
          <w:p w14:paraId="5F64C610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</w:tcPr>
          <w:p w14:paraId="380F4F5F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64B725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38D2D2CB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ED931C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315916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337883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06E99" w:rsidRPr="00722C2D" w14:paraId="7B6D3526" w14:textId="77777777" w:rsidTr="001829AA">
        <w:trPr>
          <w:trHeight w:val="155"/>
          <w:jc w:val="center"/>
        </w:trPr>
        <w:tc>
          <w:tcPr>
            <w:tcW w:w="2970" w:type="dxa"/>
          </w:tcPr>
          <w:p w14:paraId="26536C81" w14:textId="77777777" w:rsidR="00806E99" w:rsidRPr="00722C2D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0" w:type="dxa"/>
            <w:gridSpan w:val="17"/>
            <w:vAlign w:val="bottom"/>
          </w:tcPr>
          <w:p w14:paraId="69765379" w14:textId="77777777" w:rsidR="00806E99" w:rsidRPr="00722C2D" w:rsidRDefault="00806E99" w:rsidP="001B34C8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06E99" w:rsidRPr="00722C2D" w14:paraId="68E147A3" w14:textId="77777777" w:rsidTr="001829AA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279CFE19" w14:textId="77777777" w:rsidR="00806E99" w:rsidRPr="00722C2D" w:rsidRDefault="006837A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4CCCD255" w14:textId="77777777" w:rsidR="00806E99" w:rsidRPr="00722C2D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ADEB21" w14:textId="77777777" w:rsidR="00806E99" w:rsidRPr="00722C2D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225289" w14:textId="77777777" w:rsidR="00806E99" w:rsidRPr="00722C2D" w:rsidRDefault="00806E9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C55426" w14:textId="77777777" w:rsidR="00806E99" w:rsidRPr="00722C2D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B39EB61" w14:textId="77777777" w:rsidR="00806E99" w:rsidRPr="00722C2D" w:rsidRDefault="00806E99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07BD35" w14:textId="77777777" w:rsidR="00806E99" w:rsidRPr="00722C2D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BF27358" w14:textId="77777777" w:rsidR="00806E99" w:rsidRPr="00722C2D" w:rsidRDefault="00806E9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5F3FCFAF" w14:textId="77777777" w:rsidR="00806E99" w:rsidRPr="00722C2D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</w:tcPr>
          <w:p w14:paraId="2E0F48D0" w14:textId="77777777" w:rsidR="00806E99" w:rsidRPr="00722C2D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1B691E0B" w14:textId="77777777" w:rsidR="00806E99" w:rsidRPr="00722C2D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AB2549A" w14:textId="77777777" w:rsidR="00806E99" w:rsidRPr="00722C2D" w:rsidRDefault="00806E99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16647229" w14:textId="77777777" w:rsidR="00806E99" w:rsidRPr="00722C2D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67C5D0C" w14:textId="77777777" w:rsidR="00806E99" w:rsidRPr="00722C2D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C0A5A26" w14:textId="77777777" w:rsidR="00806E99" w:rsidRPr="00722C2D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4310D8B" w14:textId="77777777" w:rsidR="00806E99" w:rsidRPr="00722C2D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746E8" w:rsidRPr="00722C2D" w14:paraId="7CA73E4B" w14:textId="77777777" w:rsidTr="001829AA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2586369F" w14:textId="4B9E798A" w:rsidR="006746E8" w:rsidRPr="00722C2D" w:rsidRDefault="006837A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28EA35A6" w14:textId="77777777" w:rsidR="006746E8" w:rsidRPr="00722C2D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18EA83" w14:textId="77777777" w:rsidR="006746E8" w:rsidRPr="00722C2D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E968D3" w14:textId="77777777" w:rsidR="006746E8" w:rsidRPr="00722C2D" w:rsidRDefault="006746E8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673A32" w14:textId="77777777" w:rsidR="006746E8" w:rsidRPr="00722C2D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307E4F" w14:textId="77777777" w:rsidR="006746E8" w:rsidRPr="00722C2D" w:rsidRDefault="006746E8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6A7723" w14:textId="77777777" w:rsidR="006746E8" w:rsidRPr="00722C2D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8695CC6" w14:textId="77777777" w:rsidR="006746E8" w:rsidRPr="00722C2D" w:rsidRDefault="006746E8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D18D080" w14:textId="77777777" w:rsidR="006746E8" w:rsidRPr="00722C2D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</w:tcPr>
          <w:p w14:paraId="6C039DA8" w14:textId="77777777" w:rsidR="006746E8" w:rsidRPr="00722C2D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61C42A3E" w14:textId="77777777" w:rsidR="006746E8" w:rsidRPr="00722C2D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3D95823C" w14:textId="77777777" w:rsidR="006746E8" w:rsidRPr="00722C2D" w:rsidRDefault="006746E8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2BB21F59" w14:textId="77777777" w:rsidR="006746E8" w:rsidRPr="00722C2D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6B697438" w14:textId="77777777" w:rsidR="006746E8" w:rsidRPr="00722C2D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79C6ED8" w14:textId="77777777" w:rsidR="006746E8" w:rsidRPr="00722C2D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75540E4" w14:textId="77777777" w:rsidR="006746E8" w:rsidRPr="00722C2D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E4AF6" w:rsidRPr="00722C2D" w14:paraId="5C071665" w14:textId="77777777" w:rsidTr="001829AA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0B197981" w14:textId="4F1345A2" w:rsidR="00FE4AF6" w:rsidRPr="00722C2D" w:rsidRDefault="00FE4AF6" w:rsidP="00FE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56F372" w14:textId="08428422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539</w:t>
            </w:r>
            <w:r w:rsidR="00FE4AF6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6555A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C517C4" w14:textId="28283D0D" w:rsidR="00FE4AF6" w:rsidRPr="00722C2D" w:rsidRDefault="00683D6C" w:rsidP="003227F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589</w:t>
            </w:r>
            <w:r w:rsidR="00FE4AF6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2D8B48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4501CE" w14:textId="2D68E687" w:rsidR="00FE4AF6" w:rsidRPr="00722C2D" w:rsidRDefault="00683D6C" w:rsidP="00FE4AF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E4AF6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419</w:t>
            </w:r>
            <w:r w:rsidR="00FE4AF6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62FB9A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5B0C87" w14:textId="79A620CF" w:rsidR="00FE4AF6" w:rsidRPr="00722C2D" w:rsidRDefault="00683D6C" w:rsidP="00FE4AF6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</w:t>
            </w:r>
            <w:r w:rsidR="00FE4AF6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BFC58C1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4AE5C96A" w14:textId="084AA9D1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FE4AF6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306</w:t>
            </w:r>
          </w:p>
        </w:tc>
        <w:tc>
          <w:tcPr>
            <w:tcW w:w="250" w:type="dxa"/>
            <w:shd w:val="clear" w:color="auto" w:fill="auto"/>
          </w:tcPr>
          <w:p w14:paraId="6C6CD786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26951EBA" w14:textId="6FF970B3" w:rsidR="00FE4AF6" w:rsidRPr="00722C2D" w:rsidRDefault="00683D6C" w:rsidP="00FE4AF6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514</w:t>
            </w:r>
            <w:r w:rsidR="00FE4AF6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893</w:t>
            </w:r>
          </w:p>
        </w:tc>
        <w:tc>
          <w:tcPr>
            <w:tcW w:w="250" w:type="dxa"/>
            <w:gridSpan w:val="2"/>
          </w:tcPr>
          <w:p w14:paraId="41C8808A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43F80619" w14:textId="44275078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</w:t>
            </w:r>
            <w:r w:rsidR="00FE4AF6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257</w:t>
            </w:r>
          </w:p>
        </w:tc>
        <w:tc>
          <w:tcPr>
            <w:tcW w:w="270" w:type="dxa"/>
          </w:tcPr>
          <w:p w14:paraId="1D0ED05D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C5C4D1C" w14:textId="03E9C5E0" w:rsidR="00FE4AF6" w:rsidRPr="00722C2D" w:rsidRDefault="00683D6C" w:rsidP="00C3400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FE4AF6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185</w:t>
            </w:r>
            <w:r w:rsidR="00FE4AF6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239</w:t>
            </w:r>
          </w:p>
        </w:tc>
      </w:tr>
      <w:tr w:rsidR="00FE4AF6" w:rsidRPr="00722C2D" w14:paraId="39A12B82" w14:textId="77777777" w:rsidTr="001829AA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370DD0C9" w14:textId="2B7DD218" w:rsidR="00FE4AF6" w:rsidRPr="00722C2D" w:rsidRDefault="00FE4AF6" w:rsidP="00FE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0F8D82" w14:textId="45933B04" w:rsidR="00FE4AF6" w:rsidRPr="00722C2D" w:rsidRDefault="00FE4AF6" w:rsidP="00FE4AF6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B46993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4312D4" w14:textId="43668940" w:rsidR="00FE4AF6" w:rsidRPr="00722C2D" w:rsidRDefault="00FE4AF6" w:rsidP="00FE4AF6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6348C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8A970E" w14:textId="7C7884B8" w:rsidR="00FE4AF6" w:rsidRPr="00722C2D" w:rsidRDefault="00683D6C" w:rsidP="00FE4AF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  <w:r w:rsidR="00FE4AF6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D1D6C4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28FF82" w14:textId="0FE831D5" w:rsidR="00FE4AF6" w:rsidRPr="00722C2D" w:rsidRDefault="00FE4AF6" w:rsidP="00FE4AF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CDF040E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22AB613C" w14:textId="2CDD1E1D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FE4AF6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3BDED9A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4850E644" w14:textId="4D5BAC72" w:rsidR="00FE4AF6" w:rsidRPr="00722C2D" w:rsidRDefault="00FE4AF6" w:rsidP="003227F6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629E96D1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18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90CC124" w14:textId="23DF7FE0" w:rsidR="00FE4AF6" w:rsidRPr="00722C2D" w:rsidRDefault="00FE4AF6" w:rsidP="00FE4A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5A6D86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2899CE" w14:textId="0CDDEF03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</w:t>
            </w:r>
            <w:r w:rsidR="00FE4AF6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881</w:t>
            </w:r>
          </w:p>
        </w:tc>
      </w:tr>
      <w:tr w:rsidR="00FE4AF6" w:rsidRPr="00722C2D" w14:paraId="2A3E5AE8" w14:textId="77777777" w:rsidTr="001829AA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770EF27D" w14:textId="77777777" w:rsidR="00FE4AF6" w:rsidRPr="00722C2D" w:rsidRDefault="00FE4AF6" w:rsidP="00FE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9A491" w14:textId="55A62DC8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539</w:t>
            </w:r>
            <w:r w:rsidR="00FE4AF6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B0B98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E8938C" w14:textId="59F9315D" w:rsidR="00FE4AF6" w:rsidRPr="00722C2D" w:rsidRDefault="00683D6C" w:rsidP="003227F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589</w:t>
            </w:r>
            <w:r w:rsidR="00FE4AF6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7126B8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737E9" w14:textId="39A67553" w:rsidR="00FE4AF6" w:rsidRPr="00722C2D" w:rsidRDefault="00683D6C" w:rsidP="00FE4AF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FE4AF6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434</w:t>
            </w:r>
            <w:r w:rsidR="00FE4AF6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8C208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188553" w14:textId="6F3AD471" w:rsidR="00FE4AF6" w:rsidRPr="00722C2D" w:rsidRDefault="00683D6C" w:rsidP="00FE4AF6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</w:t>
            </w:r>
            <w:r w:rsidR="00FE4AF6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765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BF8184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87FEA" w14:textId="54FFA38D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</w:t>
            </w:r>
            <w:r w:rsidR="00FE4AF6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272</w:t>
            </w:r>
          </w:p>
        </w:tc>
        <w:tc>
          <w:tcPr>
            <w:tcW w:w="250" w:type="dxa"/>
            <w:shd w:val="clear" w:color="auto" w:fill="auto"/>
          </w:tcPr>
          <w:p w14:paraId="55B0217A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012D9E" w14:textId="1BD4DAED" w:rsidR="00FE4AF6" w:rsidRPr="00722C2D" w:rsidRDefault="00683D6C" w:rsidP="00FE4AF6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514</w:t>
            </w:r>
            <w:r w:rsidR="00FE4AF6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893</w:t>
            </w:r>
          </w:p>
        </w:tc>
        <w:tc>
          <w:tcPr>
            <w:tcW w:w="250" w:type="dxa"/>
            <w:gridSpan w:val="2"/>
          </w:tcPr>
          <w:p w14:paraId="0540009C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41DF8" w14:textId="7BE00382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84</w:t>
            </w:r>
            <w:r w:rsidR="00FE4AF6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257</w:t>
            </w:r>
          </w:p>
        </w:tc>
        <w:tc>
          <w:tcPr>
            <w:tcW w:w="270" w:type="dxa"/>
          </w:tcPr>
          <w:p w14:paraId="32DE5689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A9C64" w14:textId="28119B06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FE4AF6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213</w:t>
            </w:r>
            <w:r w:rsidR="00FE4AF6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120</w:t>
            </w:r>
          </w:p>
        </w:tc>
      </w:tr>
      <w:tr w:rsidR="00FE4AF6" w:rsidRPr="00722C2D" w14:paraId="2B323B76" w14:textId="77777777" w:rsidTr="001829AA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50A5C67C" w14:textId="77777777" w:rsidR="00FE4AF6" w:rsidRPr="00722C2D" w:rsidRDefault="00FE4AF6" w:rsidP="00FE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2BC63EF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5275FC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684F3D4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8AEE18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DDD0601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3C34CC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7C24742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3347DF4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FD0BE5A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56234BD4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  <w:vAlign w:val="bottom"/>
          </w:tcPr>
          <w:p w14:paraId="2320D949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3E3C941F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350B317E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9768C83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3F939FC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E4AF6" w:rsidRPr="00722C2D" w14:paraId="63F9AEF8" w14:textId="77777777" w:rsidTr="001829AA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35324110" w14:textId="691AE7D1" w:rsidR="00FE4AF6" w:rsidRPr="00722C2D" w:rsidRDefault="00FE4AF6" w:rsidP="00FE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63F6C0ED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543432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5630B74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BB17D7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B8E5D83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A62C39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B8B67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511FE2A2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</w:tcPr>
          <w:p w14:paraId="4F463020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52B11C35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F93FC43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1B417C78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3A50D140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9784CEE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72C27A5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E4AF6" w:rsidRPr="00722C2D" w14:paraId="25E48B6F" w14:textId="77777777" w:rsidTr="001829AA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7CBA4B9D" w14:textId="77777777" w:rsidR="00FE4AF6" w:rsidRPr="00722C2D" w:rsidRDefault="00FE4AF6" w:rsidP="00FE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F3B8FA" w14:textId="4C88340B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539</w:t>
            </w:r>
            <w:r w:rsidR="00331C47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0C1ADF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6FC4DD" w14:textId="0DD7F2F7" w:rsidR="00FE4AF6" w:rsidRPr="00722C2D" w:rsidRDefault="00683D6C" w:rsidP="003227F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637</w:t>
            </w:r>
            <w:r w:rsidR="00331C47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E022AE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9F6997" w14:textId="50E263A0" w:rsidR="00FE4AF6" w:rsidRPr="00722C2D" w:rsidRDefault="00683D6C" w:rsidP="00FE4AF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31C47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571</w:t>
            </w:r>
            <w:r w:rsidR="00331C47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2B3C7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D79EC1" w14:textId="3EEE60C5" w:rsidR="00FE4AF6" w:rsidRPr="00722C2D" w:rsidRDefault="00683D6C" w:rsidP="00FE4AF6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="00331C47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0F21434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61FDCA4F" w14:textId="67DB821D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331C47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883</w:t>
            </w:r>
          </w:p>
        </w:tc>
        <w:tc>
          <w:tcPr>
            <w:tcW w:w="250" w:type="dxa"/>
            <w:shd w:val="clear" w:color="auto" w:fill="auto"/>
          </w:tcPr>
          <w:p w14:paraId="6047141C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21DB728E" w14:textId="080FF560" w:rsidR="00FE4AF6" w:rsidRPr="00722C2D" w:rsidRDefault="00683D6C" w:rsidP="00FE4AF6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339</w:t>
            </w:r>
            <w:r w:rsidR="00331C47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446</w:t>
            </w:r>
          </w:p>
        </w:tc>
        <w:tc>
          <w:tcPr>
            <w:tcW w:w="250" w:type="dxa"/>
            <w:gridSpan w:val="2"/>
          </w:tcPr>
          <w:p w14:paraId="7AC67924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B2245D4" w14:textId="115E408E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101</w:t>
            </w:r>
            <w:r w:rsidR="00331C47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272</w:t>
            </w:r>
          </w:p>
        </w:tc>
        <w:tc>
          <w:tcPr>
            <w:tcW w:w="270" w:type="dxa"/>
          </w:tcPr>
          <w:p w14:paraId="5CDD9148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B1B6AFF" w14:textId="7BA172B2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331C47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231</w:t>
            </w:r>
            <w:r w:rsidR="00331C47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041</w:t>
            </w:r>
          </w:p>
        </w:tc>
      </w:tr>
      <w:tr w:rsidR="00FE4AF6" w:rsidRPr="00722C2D" w14:paraId="14BFD15E" w14:textId="77777777" w:rsidTr="001829AA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4BC5F026" w14:textId="05ECC59E" w:rsidR="00FE4AF6" w:rsidRPr="00722C2D" w:rsidRDefault="00FE4AF6" w:rsidP="00FE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9ABEF2" w14:textId="2BBF2C31" w:rsidR="00FE4AF6" w:rsidRPr="00722C2D" w:rsidRDefault="00EE798B" w:rsidP="00FE4AF6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BF4EC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0FE59E" w14:textId="600F24F2" w:rsidR="00FE4AF6" w:rsidRPr="00722C2D" w:rsidRDefault="00EE798B" w:rsidP="00FE4A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896BF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EBE7A4" w14:textId="5F7596B0" w:rsidR="00FE4AF6" w:rsidRPr="00722C2D" w:rsidRDefault="00683D6C" w:rsidP="00FE4AF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  <w:r w:rsidR="00EE798B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2258A5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AF7227" w14:textId="40094D41" w:rsidR="00FE4AF6" w:rsidRPr="00722C2D" w:rsidRDefault="00EE798B" w:rsidP="00FE4AF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BBB3590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28027E4D" w14:textId="2A79D216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EE798B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498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2B4112A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51032CC8" w14:textId="3FE57B53" w:rsidR="00FE4AF6" w:rsidRPr="006B4ECD" w:rsidRDefault="00EE798B" w:rsidP="003227F6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B4E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01D9DB2A" w14:textId="77777777" w:rsidR="00FE4AF6" w:rsidRPr="006B4ECD" w:rsidRDefault="00FE4AF6" w:rsidP="00FE4AF6">
            <w:pPr>
              <w:pStyle w:val="acctfourfigures"/>
              <w:tabs>
                <w:tab w:val="clear" w:pos="765"/>
                <w:tab w:val="decimal" w:pos="569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1DB990F5" w14:textId="61B8E848" w:rsidR="00FE4AF6" w:rsidRPr="006B4ECD" w:rsidRDefault="00EE798B" w:rsidP="00FE4A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B4E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FAD168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B4081CA" w14:textId="08814AB6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</w:t>
            </w:r>
            <w:r w:rsidR="00EE798B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991</w:t>
            </w:r>
          </w:p>
        </w:tc>
      </w:tr>
      <w:tr w:rsidR="00FE4AF6" w:rsidRPr="00722C2D" w14:paraId="212B218C" w14:textId="77777777" w:rsidTr="001829AA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1DCFB25B" w14:textId="77777777" w:rsidR="00FE4AF6" w:rsidRPr="00722C2D" w:rsidRDefault="00FE4AF6" w:rsidP="00FE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A112B" w14:textId="41A6E6A7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539</w:t>
            </w:r>
            <w:r w:rsidR="00EE798B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17CBB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CAF12A" w14:textId="6A8FF1D5" w:rsidR="00FE4AF6" w:rsidRPr="00722C2D" w:rsidRDefault="00683D6C" w:rsidP="003227F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637</w:t>
            </w:r>
            <w:r w:rsidR="00EE798B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2D35E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C38169" w14:textId="4CF31327" w:rsidR="00FE4AF6" w:rsidRPr="00722C2D" w:rsidRDefault="00683D6C" w:rsidP="00FE4AF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EE798B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586</w:t>
            </w:r>
            <w:r w:rsidR="00EE798B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485ED4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AC203" w14:textId="73465932" w:rsidR="00FE4AF6" w:rsidRPr="00722C2D" w:rsidRDefault="00683D6C" w:rsidP="00FE4AF6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</w:t>
            </w:r>
            <w:r w:rsidR="00EE798B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AA19C24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013FA" w14:textId="772BC9AD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</w:t>
            </w:r>
            <w:r w:rsidR="00EE798B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381</w:t>
            </w:r>
          </w:p>
        </w:tc>
        <w:tc>
          <w:tcPr>
            <w:tcW w:w="250" w:type="dxa"/>
            <w:shd w:val="clear" w:color="auto" w:fill="auto"/>
          </w:tcPr>
          <w:p w14:paraId="193B442D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32A79" w14:textId="1B630BAE" w:rsidR="00FE4AF6" w:rsidRPr="00722C2D" w:rsidRDefault="00683D6C" w:rsidP="00FE4AF6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339</w:t>
            </w:r>
            <w:r w:rsidR="00EE798B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446</w:t>
            </w:r>
          </w:p>
        </w:tc>
        <w:tc>
          <w:tcPr>
            <w:tcW w:w="250" w:type="dxa"/>
            <w:gridSpan w:val="2"/>
          </w:tcPr>
          <w:p w14:paraId="2171194F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4ABC4" w14:textId="47664DE5" w:rsidR="00FE4AF6" w:rsidRPr="00722C2D" w:rsidRDefault="00683D6C" w:rsidP="00C3400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101</w:t>
            </w:r>
            <w:r w:rsidR="00EE798B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272</w:t>
            </w:r>
          </w:p>
        </w:tc>
        <w:tc>
          <w:tcPr>
            <w:tcW w:w="270" w:type="dxa"/>
          </w:tcPr>
          <w:p w14:paraId="019E3D4C" w14:textId="77777777" w:rsidR="00FE4AF6" w:rsidRPr="00722C2D" w:rsidRDefault="00FE4AF6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23DD7" w14:textId="03CCA372" w:rsidR="00FE4AF6" w:rsidRPr="00722C2D" w:rsidRDefault="00683D6C" w:rsidP="00FE4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EE798B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</w:t>
            </w:r>
            <w:r w:rsidR="00EE798B"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032</w:t>
            </w:r>
          </w:p>
        </w:tc>
      </w:tr>
    </w:tbl>
    <w:p w14:paraId="0EB2BEEF" w14:textId="77777777" w:rsidR="00030124" w:rsidRPr="00722C2D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color w:val="0000FF"/>
          <w:sz w:val="26"/>
          <w:szCs w:val="26"/>
        </w:rPr>
        <w:sectPr w:rsidR="00030124" w:rsidRPr="00722C2D" w:rsidSect="008B0FBC">
          <w:headerReference w:type="default" r:id="rId3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670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150"/>
        <w:gridCol w:w="1080"/>
        <w:gridCol w:w="270"/>
        <w:gridCol w:w="1260"/>
        <w:gridCol w:w="270"/>
        <w:gridCol w:w="1260"/>
        <w:gridCol w:w="270"/>
        <w:gridCol w:w="1440"/>
        <w:gridCol w:w="266"/>
        <w:gridCol w:w="1084"/>
        <w:gridCol w:w="270"/>
        <w:gridCol w:w="1350"/>
        <w:gridCol w:w="264"/>
        <w:gridCol w:w="1086"/>
        <w:gridCol w:w="270"/>
        <w:gridCol w:w="1080"/>
      </w:tblGrid>
      <w:tr w:rsidR="00BF5955" w:rsidRPr="00722C2D" w14:paraId="13DBB16B" w14:textId="77777777" w:rsidTr="002E7B94">
        <w:trPr>
          <w:jc w:val="center"/>
        </w:trPr>
        <w:tc>
          <w:tcPr>
            <w:tcW w:w="3150" w:type="dxa"/>
          </w:tcPr>
          <w:p w14:paraId="7A538218" w14:textId="77777777" w:rsidR="00BF5955" w:rsidRPr="00722C2D" w:rsidRDefault="00BF59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520" w:type="dxa"/>
            <w:gridSpan w:val="15"/>
            <w:vAlign w:val="bottom"/>
          </w:tcPr>
          <w:p w14:paraId="70B2BBCE" w14:textId="77777777" w:rsidR="00BF5955" w:rsidRPr="00722C2D" w:rsidRDefault="003C5AD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5955" w:rsidRPr="00722C2D" w14:paraId="25613892" w14:textId="77777777" w:rsidTr="002E7B94">
        <w:trPr>
          <w:trHeight w:val="60"/>
          <w:jc w:val="center"/>
        </w:trPr>
        <w:tc>
          <w:tcPr>
            <w:tcW w:w="3150" w:type="dxa"/>
          </w:tcPr>
          <w:p w14:paraId="6E3218C8" w14:textId="77777777" w:rsidR="000D3ED8" w:rsidRPr="00722C2D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ED925E" w14:textId="77777777" w:rsidR="000D3ED8" w:rsidRPr="00722C2D" w:rsidRDefault="000D3ED8" w:rsidP="002E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F14CE3B" w14:textId="77777777" w:rsidR="000D3ED8" w:rsidRPr="00722C2D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387C1C" w14:textId="77777777" w:rsidR="000D3ED8" w:rsidRPr="00722C2D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3DFE0D5F" w14:textId="77777777" w:rsidR="000D3ED8" w:rsidRPr="00722C2D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53CF20" w14:textId="77777777" w:rsidR="000D3ED8" w:rsidRPr="00722C2D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683DE1C1" w14:textId="77777777" w:rsidR="000D3ED8" w:rsidRPr="00722C2D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0A8EDE" w14:textId="77777777" w:rsidR="000D3ED8" w:rsidRPr="00722C2D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66" w:type="dxa"/>
            <w:vAlign w:val="bottom"/>
          </w:tcPr>
          <w:p w14:paraId="1517A7C1" w14:textId="77777777" w:rsidR="000D3ED8" w:rsidRPr="00722C2D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78B4711" w14:textId="77777777" w:rsidR="000D3ED8" w:rsidRPr="00722C2D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45323A9B" w14:textId="77777777" w:rsidR="000D3ED8" w:rsidRPr="00722C2D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FF2793" w14:textId="77777777" w:rsidR="000D3ED8" w:rsidRPr="00722C2D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vAlign w:val="bottom"/>
          </w:tcPr>
          <w:p w14:paraId="019DEF06" w14:textId="77777777" w:rsidR="000D3ED8" w:rsidRPr="00722C2D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6" w:type="dxa"/>
          </w:tcPr>
          <w:p w14:paraId="22E76AA2" w14:textId="77777777" w:rsidR="000D3ED8" w:rsidRPr="00722C2D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F29E33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</w:t>
            </w:r>
            <w:r w:rsidR="0028325C"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0ABC53C" w14:textId="77777777" w:rsidR="000D3ED8" w:rsidRPr="00722C2D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8BA618E" w14:textId="77777777" w:rsidR="000D3ED8" w:rsidRPr="00722C2D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3D6325" w14:textId="77777777" w:rsidR="000D3ED8" w:rsidRPr="00722C2D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11651F" w14:textId="77777777" w:rsidR="000D3ED8" w:rsidRPr="00722C2D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F5955" w:rsidRPr="00722C2D" w14:paraId="50C4E305" w14:textId="77777777" w:rsidTr="002E7B94">
        <w:trPr>
          <w:trHeight w:val="60"/>
          <w:jc w:val="center"/>
        </w:trPr>
        <w:tc>
          <w:tcPr>
            <w:tcW w:w="3150" w:type="dxa"/>
          </w:tcPr>
          <w:p w14:paraId="1DC3F881" w14:textId="77777777" w:rsidR="00BF5955" w:rsidRPr="00722C2D" w:rsidRDefault="00BF59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15"/>
            <w:vAlign w:val="bottom"/>
          </w:tcPr>
          <w:p w14:paraId="022140F0" w14:textId="77777777" w:rsidR="00BF5955" w:rsidRPr="00722C2D" w:rsidRDefault="003C5AD7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F5955" w:rsidRPr="00722C2D" w14:paraId="019C5905" w14:textId="77777777" w:rsidTr="002E7B94">
        <w:trPr>
          <w:trHeight w:val="60"/>
          <w:jc w:val="center"/>
        </w:trPr>
        <w:tc>
          <w:tcPr>
            <w:tcW w:w="3150" w:type="dxa"/>
          </w:tcPr>
          <w:p w14:paraId="2C461AA0" w14:textId="77777777" w:rsidR="00BF5955" w:rsidRPr="00722C2D" w:rsidRDefault="00BF59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vAlign w:val="bottom"/>
          </w:tcPr>
          <w:p w14:paraId="18783482" w14:textId="77777777" w:rsidR="00BF5955" w:rsidRPr="00722C2D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832489" w14:textId="77777777" w:rsidR="00BF5955" w:rsidRPr="00722C2D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1D764A" w14:textId="77777777" w:rsidR="00BF5955" w:rsidRPr="00722C2D" w:rsidRDefault="00BF5955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4F922F" w14:textId="77777777" w:rsidR="00BF5955" w:rsidRPr="00722C2D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A7C960" w14:textId="77777777" w:rsidR="00BF5955" w:rsidRPr="00722C2D" w:rsidRDefault="00BF5955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E547D8" w14:textId="77777777" w:rsidR="00BF5955" w:rsidRPr="00722C2D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202069A" w14:textId="77777777" w:rsidR="00BF5955" w:rsidRPr="00722C2D" w:rsidRDefault="00BF5955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  <w:vAlign w:val="bottom"/>
          </w:tcPr>
          <w:p w14:paraId="52C439AE" w14:textId="77777777" w:rsidR="00BF5955" w:rsidRPr="00722C2D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</w:tcPr>
          <w:p w14:paraId="4CE5AC3D" w14:textId="77777777" w:rsidR="00BF5955" w:rsidRPr="00722C2D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20D8CCF" w14:textId="77777777" w:rsidR="00BF5955" w:rsidRPr="00722C2D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DFA335" w14:textId="77777777" w:rsidR="00BF5955" w:rsidRPr="00722C2D" w:rsidRDefault="00BF5955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</w:tcPr>
          <w:p w14:paraId="2A85296F" w14:textId="77777777" w:rsidR="00BF5955" w:rsidRPr="00722C2D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  <w:vAlign w:val="bottom"/>
          </w:tcPr>
          <w:p w14:paraId="5193407E" w14:textId="77777777" w:rsidR="00BF5955" w:rsidRPr="00722C2D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91E1252" w14:textId="77777777" w:rsidR="00BF5955" w:rsidRPr="00722C2D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1B18086" w14:textId="77777777" w:rsidR="00BF5955" w:rsidRPr="00722C2D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7555F" w:rsidRPr="00722C2D" w14:paraId="47FA8B48" w14:textId="77777777" w:rsidTr="002E7B94">
        <w:trPr>
          <w:trHeight w:val="60"/>
          <w:jc w:val="center"/>
        </w:trPr>
        <w:tc>
          <w:tcPr>
            <w:tcW w:w="3150" w:type="dxa"/>
            <w:vAlign w:val="bottom"/>
          </w:tcPr>
          <w:p w14:paraId="660FBB1A" w14:textId="02766CC9" w:rsidR="00C7555F" w:rsidRPr="00722C2D" w:rsidRDefault="00C7555F" w:rsidP="00C7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0489CDAF" w14:textId="3148EF1F" w:rsidR="00C7555F" w:rsidRPr="00722C2D" w:rsidRDefault="00683D6C" w:rsidP="007D28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C7555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270" w:type="dxa"/>
            <w:vAlign w:val="bottom"/>
          </w:tcPr>
          <w:p w14:paraId="35A46D78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086598" w14:textId="15C50EDE" w:rsidR="00C7555F" w:rsidRPr="00722C2D" w:rsidRDefault="00683D6C" w:rsidP="007D28C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  <w:r w:rsidR="00C7555F" w:rsidRPr="00722C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382</w:t>
            </w:r>
          </w:p>
        </w:tc>
        <w:tc>
          <w:tcPr>
            <w:tcW w:w="270" w:type="dxa"/>
            <w:vAlign w:val="bottom"/>
          </w:tcPr>
          <w:p w14:paraId="5D2E3941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5765EE" w14:textId="5149CE51" w:rsidR="00C7555F" w:rsidRPr="00722C2D" w:rsidRDefault="00683D6C" w:rsidP="007D28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  <w:r w:rsidR="00C7555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732</w:t>
            </w:r>
          </w:p>
        </w:tc>
        <w:tc>
          <w:tcPr>
            <w:tcW w:w="270" w:type="dxa"/>
            <w:vAlign w:val="bottom"/>
          </w:tcPr>
          <w:p w14:paraId="20EE317B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CED033D" w14:textId="0DC4DEBA" w:rsidR="00C7555F" w:rsidRPr="007D28C9" w:rsidRDefault="00683D6C" w:rsidP="007D28C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</w:t>
            </w:r>
            <w:r w:rsidR="00C7555F" w:rsidRPr="007D28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840</w:t>
            </w:r>
          </w:p>
        </w:tc>
        <w:tc>
          <w:tcPr>
            <w:tcW w:w="266" w:type="dxa"/>
            <w:vAlign w:val="bottom"/>
          </w:tcPr>
          <w:p w14:paraId="5BA226E8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76BB73E9" w14:textId="5655B2C1" w:rsidR="00C7555F" w:rsidRPr="007D28C9" w:rsidRDefault="00683D6C" w:rsidP="007D28C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  <w:r w:rsidR="00C7555F" w:rsidRPr="007D28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416</w:t>
            </w:r>
          </w:p>
        </w:tc>
        <w:tc>
          <w:tcPr>
            <w:tcW w:w="270" w:type="dxa"/>
            <w:vAlign w:val="bottom"/>
          </w:tcPr>
          <w:p w14:paraId="105AA57D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8B58FF" w14:textId="3E273303" w:rsidR="00C7555F" w:rsidRPr="00722C2D" w:rsidRDefault="00683D6C" w:rsidP="007D28C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142</w:t>
            </w:r>
          </w:p>
        </w:tc>
        <w:tc>
          <w:tcPr>
            <w:tcW w:w="264" w:type="dxa"/>
            <w:vAlign w:val="bottom"/>
          </w:tcPr>
          <w:p w14:paraId="7CE1E508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</w:tcPr>
          <w:p w14:paraId="011C5F2B" w14:textId="1063FA12" w:rsidR="00C7555F" w:rsidRPr="00722C2D" w:rsidRDefault="00C7555F" w:rsidP="00C7555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7BABFE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821207" w14:textId="4A103C45" w:rsidR="00C7555F" w:rsidRPr="00722C2D" w:rsidRDefault="00683D6C" w:rsidP="007D28C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220</w:t>
            </w:r>
            <w:r w:rsidR="00C7555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224</w:t>
            </w:r>
          </w:p>
        </w:tc>
      </w:tr>
      <w:tr w:rsidR="00C7555F" w:rsidRPr="00722C2D" w14:paraId="645759F1" w14:textId="77777777" w:rsidTr="002E7B94">
        <w:trPr>
          <w:jc w:val="center"/>
        </w:trPr>
        <w:tc>
          <w:tcPr>
            <w:tcW w:w="3150" w:type="dxa"/>
          </w:tcPr>
          <w:p w14:paraId="71BE22FE" w14:textId="268C42DC" w:rsidR="00C7555F" w:rsidRPr="00722C2D" w:rsidRDefault="00C7555F" w:rsidP="00C7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651624F" w14:textId="1613A151" w:rsidR="00C7555F" w:rsidRPr="00722C2D" w:rsidRDefault="00C7555F" w:rsidP="00C7555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354A3E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666DE252" w14:textId="16A6E66D" w:rsidR="00C7555F" w:rsidRPr="00722C2D" w:rsidRDefault="00C7555F" w:rsidP="00E9629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0904DAA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B003F7C" w14:textId="164B1414" w:rsidR="00C7555F" w:rsidRPr="00722C2D" w:rsidRDefault="00683D6C" w:rsidP="007D28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913</w:t>
            </w:r>
          </w:p>
        </w:tc>
        <w:tc>
          <w:tcPr>
            <w:tcW w:w="270" w:type="dxa"/>
            <w:vAlign w:val="bottom"/>
          </w:tcPr>
          <w:p w14:paraId="339051E3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2A24323" w14:textId="44E7DF70" w:rsidR="00C7555F" w:rsidRPr="00722C2D" w:rsidRDefault="00683D6C" w:rsidP="007D28C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C7555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773</w:t>
            </w:r>
          </w:p>
        </w:tc>
        <w:tc>
          <w:tcPr>
            <w:tcW w:w="266" w:type="dxa"/>
            <w:vAlign w:val="bottom"/>
          </w:tcPr>
          <w:p w14:paraId="65F66F1A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3A112D09" w14:textId="585C26E5" w:rsidR="00C7555F" w:rsidRPr="00722C2D" w:rsidRDefault="00683D6C" w:rsidP="007D28C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C7555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270" w:type="dxa"/>
            <w:vAlign w:val="bottom"/>
          </w:tcPr>
          <w:p w14:paraId="3FF97E06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647828" w14:textId="4EAAC431" w:rsidR="00C7555F" w:rsidRPr="006B4ECD" w:rsidRDefault="00C7555F" w:rsidP="00E962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B4E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  <w:vAlign w:val="bottom"/>
          </w:tcPr>
          <w:p w14:paraId="66627769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</w:tcPr>
          <w:p w14:paraId="6A8BF206" w14:textId="0474CBA6" w:rsidR="00C7555F" w:rsidRPr="00722C2D" w:rsidRDefault="00C7555F" w:rsidP="00C7555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D0CC30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6361885" w14:textId="34F894A6" w:rsidR="00C7555F" w:rsidRPr="00722C2D" w:rsidRDefault="00683D6C" w:rsidP="007D28C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  <w:r w:rsidR="00C7555F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</w:tr>
      <w:tr w:rsidR="00C7555F" w:rsidRPr="00722C2D" w14:paraId="6A3A7234" w14:textId="77777777" w:rsidTr="002E7B94">
        <w:trPr>
          <w:jc w:val="center"/>
        </w:trPr>
        <w:tc>
          <w:tcPr>
            <w:tcW w:w="3150" w:type="dxa"/>
          </w:tcPr>
          <w:p w14:paraId="4B29AE77" w14:textId="2AB675AE" w:rsidR="00C7555F" w:rsidRPr="00722C2D" w:rsidRDefault="00C7555F" w:rsidP="00C7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</w:tcPr>
          <w:p w14:paraId="1916FB2D" w14:textId="46922F70" w:rsidR="00C7555F" w:rsidRPr="00722C2D" w:rsidRDefault="00C7555F" w:rsidP="00C7555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AEAF10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57EB7C1" w14:textId="431CDA30" w:rsidR="00C7555F" w:rsidRPr="00E96294" w:rsidRDefault="00C7555F" w:rsidP="00E9629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62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95C30C5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0C7BE3F" w14:textId="518454C2" w:rsidR="00C7555F" w:rsidRPr="00722C2D" w:rsidRDefault="00C7555F" w:rsidP="007D28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824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9DA5812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8717491" w14:textId="1E158EA5" w:rsidR="00C7555F" w:rsidRPr="00722C2D" w:rsidRDefault="00C7555F" w:rsidP="007D28C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6391CA32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6B06D31A" w14:textId="0F9F181D" w:rsidR="00C7555F" w:rsidRPr="00722C2D" w:rsidRDefault="00C7555F" w:rsidP="007D28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483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FDD7EB5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F52E61A" w14:textId="026B684F" w:rsidR="00C7555F" w:rsidRPr="006B4ECD" w:rsidRDefault="00C7555F" w:rsidP="00E962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B4E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  <w:vAlign w:val="bottom"/>
          </w:tcPr>
          <w:p w14:paraId="5A52797E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  <w:vAlign w:val="bottom"/>
          </w:tcPr>
          <w:p w14:paraId="290BAEF7" w14:textId="605A283F" w:rsidR="00C7555F" w:rsidRPr="00722C2D" w:rsidRDefault="00C7555F" w:rsidP="00C7555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440B8D" w14:textId="77777777" w:rsidR="00C7555F" w:rsidRPr="00722C2D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D7C078D" w14:textId="62F3B3EB" w:rsidR="00C7555F" w:rsidRPr="00722C2D" w:rsidRDefault="00C7555F" w:rsidP="00E9629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312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26472D" w:rsidRPr="00722C2D" w14:paraId="40A4BC52" w14:textId="77777777" w:rsidTr="002E7B94">
        <w:trPr>
          <w:jc w:val="center"/>
        </w:trPr>
        <w:tc>
          <w:tcPr>
            <w:tcW w:w="3150" w:type="dxa"/>
          </w:tcPr>
          <w:p w14:paraId="6E5482E6" w14:textId="49220F2F" w:rsidR="0026472D" w:rsidRPr="00722C2D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2EAAB7" w14:textId="773866BA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57FD62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A05658" w14:textId="0506F6D8" w:rsidR="0026472D" w:rsidRPr="00722C2D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1D3B38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75B79A" w14:textId="681B93EE" w:rsidR="0026472D" w:rsidRPr="00722C2D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1143C4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1B893" w14:textId="75E18797" w:rsidR="0026472D" w:rsidRPr="00722C2D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7BF2E1B3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FC98B70" w14:textId="6C1B7EEF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F70175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FFC111" w14:textId="1A9F4B61" w:rsidR="0026472D" w:rsidRPr="00722C2D" w:rsidRDefault="0026472D" w:rsidP="0026472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  <w:vAlign w:val="bottom"/>
          </w:tcPr>
          <w:p w14:paraId="7D9E81AA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44E14474" w14:textId="1879FB02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10BECFC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8F4708" w14:textId="7E478303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C7555F" w:rsidRPr="00722C2D" w14:paraId="31824E70" w14:textId="77777777" w:rsidTr="002E7B94">
        <w:trPr>
          <w:jc w:val="center"/>
        </w:trPr>
        <w:tc>
          <w:tcPr>
            <w:tcW w:w="3150" w:type="dxa"/>
          </w:tcPr>
          <w:p w14:paraId="0AD97B65" w14:textId="005C9DE7" w:rsidR="00C7555F" w:rsidRPr="00722C2D" w:rsidRDefault="00C7555F" w:rsidP="00C7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545F90DB" w14:textId="0F3C1145" w:rsidR="00C7555F" w:rsidRPr="000F0062" w:rsidRDefault="00683D6C" w:rsidP="007D28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</w:t>
            </w:r>
            <w:r w:rsidR="00C7555F" w:rsidRPr="000F0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270" w:type="dxa"/>
            <w:vAlign w:val="bottom"/>
          </w:tcPr>
          <w:p w14:paraId="7145001E" w14:textId="77777777" w:rsidR="00C7555F" w:rsidRPr="000F0062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226193" w14:textId="1763A761" w:rsidR="00C7555F" w:rsidRPr="000F0062" w:rsidRDefault="00683D6C" w:rsidP="007D28C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73</w:t>
            </w:r>
            <w:r w:rsidR="00C7555F" w:rsidRPr="000F0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382</w:t>
            </w:r>
          </w:p>
        </w:tc>
        <w:tc>
          <w:tcPr>
            <w:tcW w:w="270" w:type="dxa"/>
            <w:vAlign w:val="bottom"/>
          </w:tcPr>
          <w:p w14:paraId="65064D25" w14:textId="77777777" w:rsidR="00C7555F" w:rsidRPr="000F0062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DCA7150" w14:textId="1891319A" w:rsidR="00C7555F" w:rsidRPr="000F0062" w:rsidRDefault="00683D6C" w:rsidP="007D28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</w:t>
            </w:r>
            <w:r w:rsidR="00C7555F" w:rsidRPr="000F0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821</w:t>
            </w:r>
          </w:p>
        </w:tc>
        <w:tc>
          <w:tcPr>
            <w:tcW w:w="270" w:type="dxa"/>
            <w:vAlign w:val="bottom"/>
          </w:tcPr>
          <w:p w14:paraId="1A69E0FB" w14:textId="77777777" w:rsidR="00C7555F" w:rsidRPr="000F0062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AE8CBA2" w14:textId="50EF839D" w:rsidR="00C7555F" w:rsidRPr="000F0062" w:rsidRDefault="00683D6C" w:rsidP="007D28C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77</w:t>
            </w:r>
            <w:r w:rsidR="00C7555F" w:rsidRPr="000F0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608</w:t>
            </w:r>
          </w:p>
        </w:tc>
        <w:tc>
          <w:tcPr>
            <w:tcW w:w="266" w:type="dxa"/>
            <w:vAlign w:val="bottom"/>
          </w:tcPr>
          <w:p w14:paraId="7FD8E681" w14:textId="77777777" w:rsidR="00C7555F" w:rsidRPr="000F0062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3F0FEF5B" w14:textId="3DF3AEF6" w:rsidR="00C7555F" w:rsidRPr="000F0062" w:rsidRDefault="00683D6C" w:rsidP="007D28C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</w:t>
            </w:r>
            <w:r w:rsidR="00C7555F" w:rsidRPr="000F0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547</w:t>
            </w:r>
          </w:p>
        </w:tc>
        <w:tc>
          <w:tcPr>
            <w:tcW w:w="270" w:type="dxa"/>
            <w:vAlign w:val="bottom"/>
          </w:tcPr>
          <w:p w14:paraId="615E3FB6" w14:textId="77777777" w:rsidR="00C7555F" w:rsidRPr="000F0062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BF1828" w14:textId="43A6370D" w:rsidR="00C7555F" w:rsidRPr="000F0062" w:rsidRDefault="00683D6C" w:rsidP="007D28C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142</w:t>
            </w:r>
          </w:p>
        </w:tc>
        <w:tc>
          <w:tcPr>
            <w:tcW w:w="264" w:type="dxa"/>
            <w:vAlign w:val="bottom"/>
          </w:tcPr>
          <w:p w14:paraId="790EBE13" w14:textId="77777777" w:rsidR="00C7555F" w:rsidRPr="000F0062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</w:tcPr>
          <w:p w14:paraId="459ECF5F" w14:textId="73529BF2" w:rsidR="00C7555F" w:rsidRPr="000F0062" w:rsidRDefault="00C7555F" w:rsidP="00C7555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F0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863BB6" w14:textId="77777777" w:rsidR="00C7555F" w:rsidRPr="000F0062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0ADAAE7" w14:textId="24CB6CD3" w:rsidR="00C7555F" w:rsidRPr="000F0062" w:rsidRDefault="00683D6C" w:rsidP="007D28C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221</w:t>
            </w:r>
            <w:r w:rsidR="00C7555F" w:rsidRPr="000F0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212</w:t>
            </w:r>
          </w:p>
        </w:tc>
      </w:tr>
      <w:tr w:rsidR="0026472D" w:rsidRPr="00722C2D" w14:paraId="6BBCEB02" w14:textId="77777777" w:rsidTr="002E7B94">
        <w:trPr>
          <w:jc w:val="center"/>
        </w:trPr>
        <w:tc>
          <w:tcPr>
            <w:tcW w:w="3150" w:type="dxa"/>
          </w:tcPr>
          <w:p w14:paraId="6F07F574" w14:textId="77777777" w:rsidR="0026472D" w:rsidRPr="00722C2D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F604A05" w14:textId="3C36DA19" w:rsidR="0026472D" w:rsidRPr="00722C2D" w:rsidRDefault="00BD3B64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04646D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5F8D95CB" w14:textId="79EBA3BC" w:rsidR="0026472D" w:rsidRPr="00722C2D" w:rsidRDefault="00683D6C" w:rsidP="007D28C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  <w:r w:rsidR="00BD3B64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902</w:t>
            </w:r>
          </w:p>
        </w:tc>
        <w:tc>
          <w:tcPr>
            <w:tcW w:w="270" w:type="dxa"/>
            <w:vAlign w:val="bottom"/>
          </w:tcPr>
          <w:p w14:paraId="55B871AC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FEDC707" w14:textId="38351D2A" w:rsidR="0026472D" w:rsidRPr="00722C2D" w:rsidRDefault="00683D6C" w:rsidP="007D28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</w:p>
        </w:tc>
        <w:tc>
          <w:tcPr>
            <w:tcW w:w="270" w:type="dxa"/>
            <w:vAlign w:val="bottom"/>
          </w:tcPr>
          <w:p w14:paraId="7FF90E76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0ACCA8B" w14:textId="62534A20" w:rsidR="0026472D" w:rsidRPr="00722C2D" w:rsidRDefault="00683D6C" w:rsidP="007D28C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D3B64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840</w:t>
            </w:r>
          </w:p>
        </w:tc>
        <w:tc>
          <w:tcPr>
            <w:tcW w:w="266" w:type="dxa"/>
            <w:vAlign w:val="bottom"/>
          </w:tcPr>
          <w:p w14:paraId="4FE2EBC5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4F7BC406" w14:textId="7A118449" w:rsidR="0026472D" w:rsidRPr="00722C2D" w:rsidRDefault="00683D6C" w:rsidP="007D28C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BD3B64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423</w:t>
            </w:r>
          </w:p>
        </w:tc>
        <w:tc>
          <w:tcPr>
            <w:tcW w:w="270" w:type="dxa"/>
            <w:vAlign w:val="bottom"/>
          </w:tcPr>
          <w:p w14:paraId="5A1C03C1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FC8DA54" w14:textId="6CC80BEE" w:rsidR="0026472D" w:rsidRPr="00722C2D" w:rsidRDefault="00683D6C" w:rsidP="007D28C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BD3B64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386</w:t>
            </w:r>
          </w:p>
        </w:tc>
        <w:tc>
          <w:tcPr>
            <w:tcW w:w="264" w:type="dxa"/>
            <w:vAlign w:val="bottom"/>
          </w:tcPr>
          <w:p w14:paraId="576CB2D6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</w:tcPr>
          <w:p w14:paraId="0015B25C" w14:textId="14043144" w:rsidR="0026472D" w:rsidRPr="00722C2D" w:rsidRDefault="00BD3B64" w:rsidP="00DB797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681523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2FFD5E1" w14:textId="414CC186" w:rsidR="0026472D" w:rsidRPr="00722C2D" w:rsidRDefault="00683D6C" w:rsidP="007D28C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</w:t>
            </w:r>
            <w:r w:rsidR="00BD3B64"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624</w:t>
            </w:r>
          </w:p>
        </w:tc>
      </w:tr>
      <w:tr w:rsidR="00BD3B64" w:rsidRPr="00722C2D" w14:paraId="3641B29B" w14:textId="77777777" w:rsidTr="002E7B94">
        <w:trPr>
          <w:jc w:val="center"/>
        </w:trPr>
        <w:tc>
          <w:tcPr>
            <w:tcW w:w="3150" w:type="dxa"/>
          </w:tcPr>
          <w:p w14:paraId="296874EA" w14:textId="73F17CDF" w:rsidR="00BD3B64" w:rsidRPr="00722C2D" w:rsidRDefault="00BD3B64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2759EFFA" w14:textId="12506589" w:rsidR="00BD3B64" w:rsidRPr="00722C2D" w:rsidRDefault="00BD3B64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5821C9" w14:textId="77777777" w:rsidR="00BD3B64" w:rsidRPr="00722C2D" w:rsidRDefault="00BD3B64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1014FF4E" w14:textId="0FEFC670" w:rsidR="00BD3B64" w:rsidRPr="00722C2D" w:rsidRDefault="00BD3B64" w:rsidP="00BD3B64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92FA4D" w14:textId="77777777" w:rsidR="00BD3B64" w:rsidRPr="00722C2D" w:rsidRDefault="00BD3B64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19920D4" w14:textId="3AC0C26E" w:rsidR="00BD3B64" w:rsidRPr="00722C2D" w:rsidRDefault="00BD3B64" w:rsidP="00BD3B6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8D6273" w14:textId="77777777" w:rsidR="00BD3B64" w:rsidRPr="00722C2D" w:rsidRDefault="00BD3B64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D068BF3" w14:textId="7AF4D962" w:rsidR="00BD3B64" w:rsidRPr="00722C2D" w:rsidRDefault="00683D6C" w:rsidP="007D28C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704</w:t>
            </w:r>
          </w:p>
        </w:tc>
        <w:tc>
          <w:tcPr>
            <w:tcW w:w="266" w:type="dxa"/>
            <w:vAlign w:val="bottom"/>
          </w:tcPr>
          <w:p w14:paraId="3F33CFA1" w14:textId="77777777" w:rsidR="00BD3B64" w:rsidRPr="00722C2D" w:rsidRDefault="00BD3B64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41B131F9" w14:textId="560FE493" w:rsidR="00BD3B64" w:rsidRPr="00722C2D" w:rsidRDefault="00BD3B64" w:rsidP="00E96294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D6F92B" w14:textId="77777777" w:rsidR="00BD3B64" w:rsidRPr="00722C2D" w:rsidRDefault="00BD3B64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321CD0C" w14:textId="45E9C1AF" w:rsidR="00BD3B64" w:rsidRPr="00722C2D" w:rsidRDefault="00BD3B64" w:rsidP="007D28C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704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22C42AD0" w14:textId="77777777" w:rsidR="00BD3B64" w:rsidRPr="00722C2D" w:rsidRDefault="00BD3B64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</w:tcPr>
          <w:p w14:paraId="5AAB4527" w14:textId="7FF0DB09" w:rsidR="00BD3B64" w:rsidRPr="00722C2D" w:rsidRDefault="00BD3B64" w:rsidP="00DB797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88CFF7" w14:textId="77777777" w:rsidR="00BD3B64" w:rsidRPr="00722C2D" w:rsidRDefault="00BD3B64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69F3F06" w14:textId="7C9C6D4F" w:rsidR="00BD3B64" w:rsidRPr="00722C2D" w:rsidRDefault="00BD3B64" w:rsidP="00E9629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6472D" w:rsidRPr="00722C2D" w14:paraId="4285750D" w14:textId="77777777" w:rsidTr="002E7B94">
        <w:trPr>
          <w:jc w:val="center"/>
        </w:trPr>
        <w:tc>
          <w:tcPr>
            <w:tcW w:w="3150" w:type="dxa"/>
          </w:tcPr>
          <w:p w14:paraId="1AF1DDAE" w14:textId="77777777" w:rsidR="0026472D" w:rsidRPr="00722C2D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</w:tcPr>
          <w:p w14:paraId="4BD2142F" w14:textId="1F59C05C" w:rsidR="0026472D" w:rsidRPr="00722C2D" w:rsidRDefault="00BD3B64" w:rsidP="00204F7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5D1CD9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0289F80" w14:textId="181A5980" w:rsidR="0026472D" w:rsidRPr="00722C2D" w:rsidRDefault="00BD3B64" w:rsidP="00BD3B64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7BD634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D56786" w14:textId="3B76CC12" w:rsidR="0026472D" w:rsidRPr="00722C2D" w:rsidRDefault="00BD3B64" w:rsidP="007D28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210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3F16955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F6299B2" w14:textId="54C7E14D" w:rsidR="0026472D" w:rsidRPr="00722C2D" w:rsidRDefault="00BD3B64" w:rsidP="007D28C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503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04AF4E3C" w14:textId="4EF79E73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5458FDFB" w14:textId="0C869240" w:rsidR="0026472D" w:rsidRPr="00722C2D" w:rsidRDefault="00BD3B64" w:rsidP="00E96294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146A23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B38A665" w14:textId="21A54704" w:rsidR="0026472D" w:rsidRPr="00722C2D" w:rsidRDefault="00BD3B64" w:rsidP="00B75A6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375436E6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  <w:vAlign w:val="bottom"/>
          </w:tcPr>
          <w:p w14:paraId="34CAF6F6" w14:textId="7FE2C867" w:rsidR="0026472D" w:rsidRPr="00722C2D" w:rsidRDefault="00BD3B64" w:rsidP="00667CC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711A4D" w14:textId="77777777" w:rsidR="0026472D" w:rsidRPr="00722C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30ADB22" w14:textId="15A75961" w:rsidR="0026472D" w:rsidRPr="00722C2D" w:rsidRDefault="00BD3B64" w:rsidP="00E9629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713</w:t>
            </w:r>
            <w:r w:rsidRPr="00722C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26472D" w:rsidRPr="00722C2D" w14:paraId="54DE013C" w14:textId="77777777" w:rsidTr="002E7B94">
        <w:trPr>
          <w:jc w:val="center"/>
        </w:trPr>
        <w:tc>
          <w:tcPr>
            <w:tcW w:w="3150" w:type="dxa"/>
          </w:tcPr>
          <w:p w14:paraId="5B4F4030" w14:textId="14A2D53A" w:rsidR="0026472D" w:rsidRPr="00722C2D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E4B0E" w14:textId="71E6D878" w:rsidR="0026472D" w:rsidRPr="000F0062" w:rsidRDefault="00683D6C" w:rsidP="007D28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</w:t>
            </w:r>
            <w:r w:rsidR="00BD3B64" w:rsidRPr="000F0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270" w:type="dxa"/>
            <w:vAlign w:val="bottom"/>
          </w:tcPr>
          <w:p w14:paraId="5E7214DA" w14:textId="77777777" w:rsidR="0026472D" w:rsidRPr="000F0062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6D4F2" w14:textId="141CADD9" w:rsidR="0026472D" w:rsidRPr="000F0062" w:rsidRDefault="00683D6C" w:rsidP="007D28C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102</w:t>
            </w:r>
            <w:r w:rsidR="00BD3B64" w:rsidRPr="000F0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284</w:t>
            </w:r>
          </w:p>
        </w:tc>
        <w:tc>
          <w:tcPr>
            <w:tcW w:w="270" w:type="dxa"/>
            <w:vAlign w:val="bottom"/>
          </w:tcPr>
          <w:p w14:paraId="0A743B62" w14:textId="77777777" w:rsidR="0026472D" w:rsidRPr="000F0062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6CE8F" w14:textId="18493AEA" w:rsidR="0026472D" w:rsidRPr="000F0062" w:rsidRDefault="00683D6C" w:rsidP="007D28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</w:t>
            </w:r>
            <w:r w:rsidR="00BD3B64" w:rsidRPr="000F0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684</w:t>
            </w:r>
          </w:p>
        </w:tc>
        <w:tc>
          <w:tcPr>
            <w:tcW w:w="270" w:type="dxa"/>
            <w:vAlign w:val="bottom"/>
          </w:tcPr>
          <w:p w14:paraId="0DFF0105" w14:textId="77777777" w:rsidR="0026472D" w:rsidRPr="000F0062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6D1B8" w14:textId="28435336" w:rsidR="0026472D" w:rsidRPr="000F0062" w:rsidRDefault="00683D6C" w:rsidP="007D28C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78</w:t>
            </w:r>
            <w:r w:rsidR="00BD3B64" w:rsidRPr="000F0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649</w:t>
            </w:r>
          </w:p>
        </w:tc>
        <w:tc>
          <w:tcPr>
            <w:tcW w:w="266" w:type="dxa"/>
            <w:vAlign w:val="bottom"/>
          </w:tcPr>
          <w:p w14:paraId="6E383C75" w14:textId="77777777" w:rsidR="0026472D" w:rsidRPr="000F0062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452AE" w14:textId="3B40A7CB" w:rsidR="0026472D" w:rsidRPr="000F0062" w:rsidRDefault="00683D6C" w:rsidP="007D28C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</w:t>
            </w:r>
            <w:r w:rsidR="00BD3B64" w:rsidRPr="000F0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970</w:t>
            </w:r>
          </w:p>
        </w:tc>
        <w:tc>
          <w:tcPr>
            <w:tcW w:w="270" w:type="dxa"/>
            <w:vAlign w:val="bottom"/>
          </w:tcPr>
          <w:p w14:paraId="4F94D8EB" w14:textId="77777777" w:rsidR="0026472D" w:rsidRPr="000F0062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28504" w14:textId="3EFAC74E" w:rsidR="0026472D" w:rsidRPr="000F0062" w:rsidRDefault="00683D6C" w:rsidP="007D28C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BD3B64" w:rsidRPr="000F0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824</w:t>
            </w:r>
          </w:p>
        </w:tc>
        <w:tc>
          <w:tcPr>
            <w:tcW w:w="264" w:type="dxa"/>
            <w:vAlign w:val="bottom"/>
          </w:tcPr>
          <w:p w14:paraId="24C5B589" w14:textId="77777777" w:rsidR="0026472D" w:rsidRPr="000F0062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4FD1FC65" w14:textId="3A2F1B4B" w:rsidR="0026472D" w:rsidRPr="000F0062" w:rsidRDefault="00BD3B64" w:rsidP="00527CC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F0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CC8E4D" w14:textId="77777777" w:rsidR="0026472D" w:rsidRPr="000F0062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BF11E" w14:textId="3D3BE795" w:rsidR="0026472D" w:rsidRPr="000F0062" w:rsidRDefault="00683D6C" w:rsidP="007D28C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255</w:t>
            </w:r>
            <w:r w:rsidR="00BD3B64" w:rsidRPr="000F0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123</w:t>
            </w:r>
          </w:p>
        </w:tc>
      </w:tr>
    </w:tbl>
    <w:p w14:paraId="7FA0A97E" w14:textId="5F7636D4" w:rsidR="00807F67" w:rsidRPr="00722C2D" w:rsidRDefault="00807F67" w:rsidP="001B34C8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722C2D">
        <w:rPr>
          <w:rFonts w:asciiTheme="majorBidi" w:hAnsiTheme="majorBidi" w:cstheme="majorBidi"/>
        </w:rPr>
        <w:br w:type="page"/>
      </w:r>
      <w:r w:rsidR="00436948" w:rsidRPr="00722C2D">
        <w:rPr>
          <w:rFonts w:asciiTheme="majorBidi" w:hAnsiTheme="majorBidi" w:cstheme="majorBidi"/>
          <w:sz w:val="2"/>
          <w:szCs w:val="2"/>
        </w:rPr>
        <w:t xml:space="preserve">   </w:t>
      </w:r>
    </w:p>
    <w:tbl>
      <w:tblPr>
        <w:tblW w:w="14670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150"/>
        <w:gridCol w:w="1080"/>
        <w:gridCol w:w="276"/>
        <w:gridCol w:w="1260"/>
        <w:gridCol w:w="264"/>
        <w:gridCol w:w="1260"/>
        <w:gridCol w:w="270"/>
        <w:gridCol w:w="1440"/>
        <w:gridCol w:w="270"/>
        <w:gridCol w:w="1080"/>
        <w:gridCol w:w="270"/>
        <w:gridCol w:w="1350"/>
        <w:gridCol w:w="250"/>
        <w:gridCol w:w="14"/>
        <w:gridCol w:w="1086"/>
        <w:gridCol w:w="270"/>
        <w:gridCol w:w="1080"/>
      </w:tblGrid>
      <w:tr w:rsidR="00807F67" w:rsidRPr="00722C2D" w14:paraId="0C544FA3" w14:textId="77777777" w:rsidTr="00E96294">
        <w:trPr>
          <w:jc w:val="center"/>
        </w:trPr>
        <w:tc>
          <w:tcPr>
            <w:tcW w:w="3150" w:type="dxa"/>
          </w:tcPr>
          <w:p w14:paraId="51933B83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520" w:type="dxa"/>
            <w:gridSpan w:val="16"/>
            <w:vAlign w:val="bottom"/>
          </w:tcPr>
          <w:p w14:paraId="185EEA6E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7F67" w:rsidRPr="00722C2D" w14:paraId="1DC881F2" w14:textId="77777777" w:rsidTr="00E96294">
        <w:trPr>
          <w:jc w:val="center"/>
        </w:trPr>
        <w:tc>
          <w:tcPr>
            <w:tcW w:w="3150" w:type="dxa"/>
          </w:tcPr>
          <w:p w14:paraId="197FD33E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D7BFBF" w14:textId="77777777" w:rsidR="00807F67" w:rsidRPr="00722C2D" w:rsidRDefault="00807F67" w:rsidP="002E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6" w:type="dxa"/>
            <w:vAlign w:val="bottom"/>
          </w:tcPr>
          <w:p w14:paraId="0AE3F482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27C4D7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64" w:type="dxa"/>
            <w:vAlign w:val="bottom"/>
          </w:tcPr>
          <w:p w14:paraId="1EB74CFD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115A6D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29C7039B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E21C76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476ABBD3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B46923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8325B99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F0EE66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gridSpan w:val="2"/>
            <w:vAlign w:val="bottom"/>
          </w:tcPr>
          <w:p w14:paraId="3BF69599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6" w:type="dxa"/>
          </w:tcPr>
          <w:p w14:paraId="7DD5E08D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14767D" w14:textId="77777777" w:rsidR="00807F67" w:rsidRPr="00722C2D" w:rsidRDefault="00683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5912573A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A9204B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489705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D65004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07F67" w:rsidRPr="00722C2D" w14:paraId="111DC06B" w14:textId="77777777" w:rsidTr="00E96294">
        <w:trPr>
          <w:trHeight w:val="389"/>
          <w:jc w:val="center"/>
        </w:trPr>
        <w:tc>
          <w:tcPr>
            <w:tcW w:w="3150" w:type="dxa"/>
          </w:tcPr>
          <w:p w14:paraId="302DE83F" w14:textId="77777777" w:rsidR="00807F67" w:rsidRPr="00722C2D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16"/>
            <w:vAlign w:val="bottom"/>
          </w:tcPr>
          <w:p w14:paraId="6C338FBA" w14:textId="77777777" w:rsidR="00807F67" w:rsidRPr="00722C2D" w:rsidRDefault="00807F67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F5955" w:rsidRPr="00722C2D" w14:paraId="5959A8B0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3D6B8770" w14:textId="77777777" w:rsidR="00BF5955" w:rsidRPr="00722C2D" w:rsidRDefault="00BF59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14:paraId="6137A0DD" w14:textId="77777777" w:rsidR="00BF5955" w:rsidRPr="00B75A64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2E231B93" w14:textId="77777777" w:rsidR="00BF5955" w:rsidRPr="00B75A64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E58F5A" w14:textId="77777777" w:rsidR="00BF5955" w:rsidRPr="00B75A64" w:rsidRDefault="00BF5955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  <w:vAlign w:val="bottom"/>
          </w:tcPr>
          <w:p w14:paraId="68B924F8" w14:textId="77777777" w:rsidR="00BF5955" w:rsidRPr="00B75A64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CC1D8E" w14:textId="77777777" w:rsidR="00BF5955" w:rsidRPr="00B75A64" w:rsidRDefault="00BF5955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9693CC" w14:textId="77777777" w:rsidR="00BF5955" w:rsidRPr="00B75A64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B0D053" w14:textId="77777777" w:rsidR="00BF5955" w:rsidRPr="00B75A64" w:rsidRDefault="00BF5955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734EA79" w14:textId="77777777" w:rsidR="00BF5955" w:rsidRPr="00B75A64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141A7F" w14:textId="77777777" w:rsidR="00BF5955" w:rsidRPr="00B75A64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493B40" w14:textId="77777777" w:rsidR="00BF5955" w:rsidRPr="00B75A64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72DA2C" w14:textId="77777777" w:rsidR="00BF5955" w:rsidRPr="00B75A64" w:rsidRDefault="00BF5955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57288E3E" w14:textId="77777777" w:rsidR="00BF5955" w:rsidRPr="00B75A64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gridSpan w:val="2"/>
          </w:tcPr>
          <w:p w14:paraId="49E5CC92" w14:textId="77777777" w:rsidR="00BF5955" w:rsidRPr="00B75A64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FE5D409" w14:textId="77777777" w:rsidR="00BF5955" w:rsidRPr="00B75A64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F040C52" w14:textId="77777777" w:rsidR="00BF5955" w:rsidRPr="00B75A64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C7555F" w:rsidRPr="00722C2D" w14:paraId="749F2A39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5FA94E5D" w14:textId="557831AA" w:rsidR="00C7555F" w:rsidRPr="00722C2D" w:rsidRDefault="00C7555F" w:rsidP="00C7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7D302B3C" w14:textId="36058DA9" w:rsidR="00C7555F" w:rsidRPr="00B75A64" w:rsidRDefault="00C7555F" w:rsidP="00C7555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3BF79AC0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F89EA1" w14:textId="3E7B2F6F" w:rsidR="00C7555F" w:rsidRPr="00B75A64" w:rsidRDefault="00683D6C" w:rsidP="00C7555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  <w:r w:rsidR="00C7555F" w:rsidRPr="00B75A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0EA4906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005068" w14:textId="66937051" w:rsidR="00C7555F" w:rsidRPr="00B75A64" w:rsidRDefault="00683D6C" w:rsidP="00B75A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</w:t>
            </w:r>
            <w:r w:rsidR="00C7555F" w:rsidRPr="00B75A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064</w:t>
            </w:r>
          </w:p>
        </w:tc>
        <w:tc>
          <w:tcPr>
            <w:tcW w:w="270" w:type="dxa"/>
            <w:vAlign w:val="bottom"/>
          </w:tcPr>
          <w:p w14:paraId="12198EE9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8C2E0C" w14:textId="28595060" w:rsidR="00C7555F" w:rsidRPr="00B75A64" w:rsidRDefault="00683D6C" w:rsidP="0030441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</w:t>
            </w:r>
            <w:r w:rsidR="00C7555F"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658</w:t>
            </w:r>
          </w:p>
        </w:tc>
        <w:tc>
          <w:tcPr>
            <w:tcW w:w="270" w:type="dxa"/>
            <w:vAlign w:val="bottom"/>
          </w:tcPr>
          <w:p w14:paraId="11CF8569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13DDB25" w14:textId="4B04EDB6" w:rsidR="00C7555F" w:rsidRPr="00B75A64" w:rsidRDefault="00683D6C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C7555F"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848</w:t>
            </w:r>
          </w:p>
        </w:tc>
        <w:tc>
          <w:tcPr>
            <w:tcW w:w="270" w:type="dxa"/>
            <w:vAlign w:val="bottom"/>
          </w:tcPr>
          <w:p w14:paraId="1D0CF7A8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5859A03" w14:textId="50332268" w:rsidR="00C7555F" w:rsidRPr="00B75A64" w:rsidRDefault="00C7555F" w:rsidP="00E962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1721E7C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52085A21" w14:textId="44213FB3" w:rsidR="00C7555F" w:rsidRPr="00B75A64" w:rsidRDefault="00C7555F" w:rsidP="00C7555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769116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A8BE73" w14:textId="4CDF2206" w:rsidR="00C7555F" w:rsidRPr="00B75A64" w:rsidRDefault="00683D6C" w:rsidP="00E96294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156</w:t>
            </w:r>
            <w:r w:rsidR="00C7555F"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876</w:t>
            </w:r>
          </w:p>
        </w:tc>
      </w:tr>
      <w:tr w:rsidR="00C7555F" w:rsidRPr="00722C2D" w14:paraId="480313B3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1923D4DB" w14:textId="08194E13" w:rsidR="00C7555F" w:rsidRPr="00722C2D" w:rsidRDefault="00C7555F" w:rsidP="00C7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0EA98AB0" w14:textId="7DA83B0E" w:rsidR="00C7555F" w:rsidRPr="00B75A64" w:rsidRDefault="00C7555F" w:rsidP="00C7555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93A2D19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E0E388" w14:textId="78263B96" w:rsidR="00C7555F" w:rsidRPr="00B75A64" w:rsidRDefault="00683D6C" w:rsidP="00C7555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7555F"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725</w:t>
            </w:r>
          </w:p>
        </w:tc>
        <w:tc>
          <w:tcPr>
            <w:tcW w:w="264" w:type="dxa"/>
            <w:vAlign w:val="bottom"/>
          </w:tcPr>
          <w:p w14:paraId="3985D53D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525029" w14:textId="1DF4E6D1" w:rsidR="00C7555F" w:rsidRPr="00B75A64" w:rsidRDefault="00683D6C" w:rsidP="00B75A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C7555F" w:rsidRPr="00B75A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031</w:t>
            </w:r>
          </w:p>
        </w:tc>
        <w:tc>
          <w:tcPr>
            <w:tcW w:w="270" w:type="dxa"/>
            <w:vAlign w:val="bottom"/>
          </w:tcPr>
          <w:p w14:paraId="16DA2E48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2E3D86" w14:textId="2B14E2CC" w:rsidR="00C7555F" w:rsidRPr="00B75A64" w:rsidRDefault="00683D6C" w:rsidP="00C7555F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C7555F"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587</w:t>
            </w:r>
          </w:p>
        </w:tc>
        <w:tc>
          <w:tcPr>
            <w:tcW w:w="270" w:type="dxa"/>
            <w:vAlign w:val="bottom"/>
          </w:tcPr>
          <w:p w14:paraId="47FB0E74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664AA4" w14:textId="433EC4D1" w:rsidR="00C7555F" w:rsidRPr="00B75A64" w:rsidRDefault="00683D6C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C7555F"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819</w:t>
            </w:r>
          </w:p>
        </w:tc>
        <w:tc>
          <w:tcPr>
            <w:tcW w:w="270" w:type="dxa"/>
            <w:vAlign w:val="bottom"/>
          </w:tcPr>
          <w:p w14:paraId="404A2888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01B0A9" w14:textId="64396897" w:rsidR="00C7555F" w:rsidRPr="00B75A64" w:rsidRDefault="00C7555F" w:rsidP="00E962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73E339A1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6F26C79A" w14:textId="66B69030" w:rsidR="00C7555F" w:rsidRPr="00B75A64" w:rsidRDefault="00C7555F" w:rsidP="00C7555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C4515C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721E59" w14:textId="662B8B47" w:rsidR="00C7555F" w:rsidRPr="00B75A64" w:rsidRDefault="00683D6C" w:rsidP="00E96294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="00C7555F"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</w:p>
        </w:tc>
      </w:tr>
      <w:tr w:rsidR="00C7555F" w:rsidRPr="00722C2D" w14:paraId="67CD8B2A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6C03FD99" w14:textId="4DD4D26B" w:rsidR="00C7555F" w:rsidRPr="00722C2D" w:rsidRDefault="00C7555F" w:rsidP="00C7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7024C746" w14:textId="6990E2E6" w:rsidR="00C7555F" w:rsidRPr="00B75A64" w:rsidRDefault="00C7555F" w:rsidP="00C7555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4DFDA976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5AF667" w14:textId="7A6C2229" w:rsidR="00C7555F" w:rsidRPr="00B75A64" w:rsidRDefault="00C7555F" w:rsidP="00C7555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  <w:vAlign w:val="bottom"/>
          </w:tcPr>
          <w:p w14:paraId="17AB7B6D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AACC4E" w14:textId="526B9221" w:rsidR="00C7555F" w:rsidRPr="00B75A64" w:rsidRDefault="00C7555F" w:rsidP="00B75A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631</w:t>
            </w: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B6C9FA8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35C945" w14:textId="3F100A29" w:rsidR="00C7555F" w:rsidRPr="00B75A64" w:rsidRDefault="00C7555F" w:rsidP="00C7555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7742B9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54760D6" w14:textId="22C8C5EA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562</w:t>
            </w: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E5AE356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D01BCD" w14:textId="7EEC654C" w:rsidR="00C7555F" w:rsidRPr="00B75A64" w:rsidRDefault="00C7555F" w:rsidP="00E962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1DC78534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0A4DEDF1" w14:textId="18CCB96C" w:rsidR="00C7555F" w:rsidRPr="00B75A64" w:rsidRDefault="00C7555F" w:rsidP="00C7555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ADE60E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5F8712" w14:textId="69D859C0" w:rsidR="00C7555F" w:rsidRPr="00B75A64" w:rsidRDefault="00C7555F" w:rsidP="00E9629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193</w:t>
            </w: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26472D" w:rsidRPr="00722C2D" w14:paraId="75385C3F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082C2F40" w14:textId="1B459270" w:rsidR="0026472D" w:rsidRPr="00722C2D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1D6E5D" w14:textId="458B3BB9" w:rsidR="0026472D" w:rsidRPr="00B75A64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5E1F9D88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EB49A3" w14:textId="1E33D551" w:rsidR="0026472D" w:rsidRPr="00B75A64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4" w:type="dxa"/>
            <w:vAlign w:val="bottom"/>
          </w:tcPr>
          <w:p w14:paraId="4674ED3F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EBE6D9F" w14:textId="65F5B529" w:rsidR="0026472D" w:rsidRPr="00B75A64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A80172C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05C57B" w14:textId="74226125" w:rsidR="0026472D" w:rsidRPr="00B75A64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75D8FF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129C41" w14:textId="231B94A6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015FED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C9D9BE" w14:textId="0AC0D798" w:rsidR="0026472D" w:rsidRPr="00B75A64" w:rsidRDefault="0026472D" w:rsidP="00E962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19B33547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</w:tcBorders>
            <w:vAlign w:val="bottom"/>
          </w:tcPr>
          <w:p w14:paraId="0B0FA3D0" w14:textId="7877107F" w:rsidR="0026472D" w:rsidRPr="00B75A64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20C0CD2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54BF36" w14:textId="06976129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7555F" w:rsidRPr="00722C2D" w14:paraId="6369CD56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0E37D0BB" w14:textId="0866D642" w:rsidR="00C7555F" w:rsidRPr="00722C2D" w:rsidRDefault="00C7555F" w:rsidP="00C7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0E4F4285" w14:textId="5779A736" w:rsidR="00C7555F" w:rsidRPr="00B75A64" w:rsidRDefault="00C7555F" w:rsidP="00C7555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1B79EB8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50A760" w14:textId="6F678E2A" w:rsidR="00C7555F" w:rsidRPr="00B75A64" w:rsidRDefault="00683D6C" w:rsidP="00C7555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</w:t>
            </w:r>
            <w:r w:rsidR="00C7555F" w:rsidRPr="00B75A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031</w:t>
            </w:r>
          </w:p>
        </w:tc>
        <w:tc>
          <w:tcPr>
            <w:tcW w:w="264" w:type="dxa"/>
            <w:vAlign w:val="bottom"/>
          </w:tcPr>
          <w:p w14:paraId="4D31DFFF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6B167A" w14:textId="4083C62B" w:rsidR="00C7555F" w:rsidRPr="00B75A64" w:rsidRDefault="00683D6C" w:rsidP="00B75A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</w:t>
            </w:r>
            <w:r w:rsidR="00C7555F" w:rsidRPr="00B75A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464</w:t>
            </w:r>
          </w:p>
        </w:tc>
        <w:tc>
          <w:tcPr>
            <w:tcW w:w="270" w:type="dxa"/>
            <w:vAlign w:val="bottom"/>
          </w:tcPr>
          <w:p w14:paraId="6049FBD1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4E754B" w14:textId="770CEAE0" w:rsidR="00C7555F" w:rsidRPr="00B75A64" w:rsidRDefault="00683D6C" w:rsidP="00C7555F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62</w:t>
            </w:r>
            <w:r w:rsidR="00C7555F" w:rsidRPr="00B75A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245</w:t>
            </w:r>
          </w:p>
        </w:tc>
        <w:tc>
          <w:tcPr>
            <w:tcW w:w="270" w:type="dxa"/>
            <w:vAlign w:val="bottom"/>
          </w:tcPr>
          <w:p w14:paraId="09F67519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EF6F20F" w14:textId="2C9DDB3C" w:rsidR="00C7555F" w:rsidRPr="00B75A64" w:rsidRDefault="00683D6C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C7555F" w:rsidRPr="00B75A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270" w:type="dxa"/>
            <w:vAlign w:val="bottom"/>
          </w:tcPr>
          <w:p w14:paraId="72B10934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CBB1557" w14:textId="65ED7ED7" w:rsidR="00C7555F" w:rsidRPr="00B75A64" w:rsidRDefault="00C7555F" w:rsidP="00E962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A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002E716B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10C1BBF0" w14:textId="0D854EB5" w:rsidR="00C7555F" w:rsidRPr="00B75A64" w:rsidRDefault="00C7555F" w:rsidP="00C7555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53A427" w14:textId="77777777" w:rsidR="00C7555F" w:rsidRPr="00B75A64" w:rsidRDefault="00C7555F" w:rsidP="00C755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CD5CB0" w14:textId="694775F4" w:rsidR="00C7555F" w:rsidRPr="00B75A64" w:rsidRDefault="00683D6C" w:rsidP="00E96294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163</w:t>
            </w:r>
            <w:r w:rsidR="00C7555F" w:rsidRPr="00B75A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845</w:t>
            </w:r>
          </w:p>
        </w:tc>
      </w:tr>
      <w:tr w:rsidR="0026472D" w:rsidRPr="00722C2D" w14:paraId="2CE711A5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6CF750C1" w14:textId="77777777" w:rsidR="0026472D" w:rsidRPr="00722C2D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66E1E742" w14:textId="6D9FE7A8" w:rsidR="0026472D" w:rsidRPr="00B75A64" w:rsidRDefault="00003F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0371C598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B5F9F0" w14:textId="6BACAFD5" w:rsidR="0026472D" w:rsidRPr="00B75A64" w:rsidRDefault="00683D6C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003F2D"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264</w:t>
            </w:r>
          </w:p>
        </w:tc>
        <w:tc>
          <w:tcPr>
            <w:tcW w:w="264" w:type="dxa"/>
            <w:vAlign w:val="bottom"/>
          </w:tcPr>
          <w:p w14:paraId="66423BFC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041D8C" w14:textId="64188363" w:rsidR="0026472D" w:rsidRPr="00B75A64" w:rsidRDefault="00683D6C" w:rsidP="00B75A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03F2D" w:rsidRPr="00B75A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893</w:t>
            </w:r>
          </w:p>
        </w:tc>
        <w:tc>
          <w:tcPr>
            <w:tcW w:w="270" w:type="dxa"/>
            <w:vAlign w:val="bottom"/>
          </w:tcPr>
          <w:p w14:paraId="36EE4606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011690" w14:textId="5B5AA52F" w:rsidR="0026472D" w:rsidRPr="00B75A64" w:rsidRDefault="00683D6C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003F2D"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673</w:t>
            </w:r>
          </w:p>
        </w:tc>
        <w:tc>
          <w:tcPr>
            <w:tcW w:w="270" w:type="dxa"/>
            <w:vAlign w:val="bottom"/>
          </w:tcPr>
          <w:p w14:paraId="3ACB8FF8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5EE819" w14:textId="7DAE588E" w:rsidR="0026472D" w:rsidRPr="00B75A64" w:rsidRDefault="00683D6C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03F2D"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948</w:t>
            </w:r>
          </w:p>
        </w:tc>
        <w:tc>
          <w:tcPr>
            <w:tcW w:w="270" w:type="dxa"/>
            <w:vAlign w:val="bottom"/>
          </w:tcPr>
          <w:p w14:paraId="09FADA1B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8DFB2C" w14:textId="18FD35C1" w:rsidR="0026472D" w:rsidRPr="00B75A64" w:rsidRDefault="00003F2D" w:rsidP="00E962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1CE9BE1F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4E2F7DE8" w14:textId="4503DABF" w:rsidR="0026472D" w:rsidRPr="00B75A64" w:rsidRDefault="00003F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FE1489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668AC9" w14:textId="478408A8" w:rsidR="0026472D" w:rsidRPr="00B75A64" w:rsidRDefault="00683D6C" w:rsidP="00E96294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</w:t>
            </w:r>
            <w:r w:rsidR="00003F2D"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778</w:t>
            </w:r>
          </w:p>
        </w:tc>
      </w:tr>
      <w:tr w:rsidR="0026472D" w:rsidRPr="00722C2D" w14:paraId="11E41B8C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379CAB80" w14:textId="77777777" w:rsidR="0026472D" w:rsidRPr="00722C2D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106C2F0F" w14:textId="2A8708BA" w:rsidR="0026472D" w:rsidRPr="00B75A64" w:rsidRDefault="00003F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215618F5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0845EB" w14:textId="5F84F4A2" w:rsidR="0026472D" w:rsidRPr="00B75A64" w:rsidRDefault="00003F2D" w:rsidP="00CE39F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  <w:vAlign w:val="bottom"/>
          </w:tcPr>
          <w:p w14:paraId="7B6F3D2E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8B14CE" w14:textId="600C2B5E" w:rsidR="0026472D" w:rsidRPr="00B75A64" w:rsidRDefault="00003F2D" w:rsidP="00B75A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75A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163</w:t>
            </w:r>
            <w:r w:rsidRPr="00B75A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3AA0FDB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2F297C" w14:textId="0CE4CFBA" w:rsidR="0026472D" w:rsidRPr="00B75A64" w:rsidRDefault="00003F2D" w:rsidP="00003F2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357</w:t>
            </w: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2576DA9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16D0A5" w14:textId="1B33B15B" w:rsidR="0026472D" w:rsidRPr="00B75A64" w:rsidRDefault="00003F2D" w:rsidP="00003F2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4F4B7E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0FFCDC" w14:textId="2927A5DC" w:rsidR="0026472D" w:rsidRPr="00B75A64" w:rsidRDefault="00003F2D" w:rsidP="00E962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1A6466D4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18C9A3DE" w14:textId="7112AC6E" w:rsidR="0026472D" w:rsidRPr="00B75A64" w:rsidRDefault="00003F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A02EC1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2E50F2" w14:textId="23AA7A69" w:rsidR="0026472D" w:rsidRPr="00B75A64" w:rsidRDefault="00003F2D" w:rsidP="00E9629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520</w:t>
            </w:r>
            <w:r w:rsidRPr="00B75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26472D" w:rsidRPr="00722C2D" w14:paraId="4AF0D1B3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77019635" w14:textId="4A42BE28" w:rsidR="0026472D" w:rsidRPr="00722C2D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C72FB" w14:textId="1966823E" w:rsidR="0026472D" w:rsidRPr="00B75A64" w:rsidRDefault="00003F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403C740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FA156" w14:textId="4798394D" w:rsidR="0026472D" w:rsidRPr="00B75A64" w:rsidRDefault="00683D6C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</w:t>
            </w:r>
            <w:r w:rsidR="00003F2D" w:rsidRPr="00B75A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295</w:t>
            </w:r>
          </w:p>
        </w:tc>
        <w:tc>
          <w:tcPr>
            <w:tcW w:w="264" w:type="dxa"/>
            <w:vAlign w:val="bottom"/>
          </w:tcPr>
          <w:p w14:paraId="3CDD5E32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38B0B" w14:textId="33DD5802" w:rsidR="0026472D" w:rsidRPr="00B75A64" w:rsidRDefault="00683D6C" w:rsidP="00B75A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</w:t>
            </w:r>
            <w:r w:rsidR="00003F2D" w:rsidRPr="00B75A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194</w:t>
            </w:r>
          </w:p>
        </w:tc>
        <w:tc>
          <w:tcPr>
            <w:tcW w:w="270" w:type="dxa"/>
            <w:vAlign w:val="bottom"/>
          </w:tcPr>
          <w:p w14:paraId="52A9E788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431A2" w14:textId="2BA6057D" w:rsidR="0026472D" w:rsidRPr="00B75A64" w:rsidRDefault="00683D6C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69</w:t>
            </w:r>
            <w:r w:rsidR="00003F2D" w:rsidRPr="00B75A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561</w:t>
            </w:r>
          </w:p>
        </w:tc>
        <w:tc>
          <w:tcPr>
            <w:tcW w:w="270" w:type="dxa"/>
            <w:vAlign w:val="bottom"/>
          </w:tcPr>
          <w:p w14:paraId="1690FCE7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2F6B8" w14:textId="4678AED7" w:rsidR="0026472D" w:rsidRPr="00B75A64" w:rsidRDefault="00683D6C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</w:t>
            </w:r>
            <w:r w:rsidR="00003F2D" w:rsidRPr="00B75A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053</w:t>
            </w:r>
          </w:p>
        </w:tc>
        <w:tc>
          <w:tcPr>
            <w:tcW w:w="270" w:type="dxa"/>
            <w:vAlign w:val="bottom"/>
          </w:tcPr>
          <w:p w14:paraId="4AFFD1A7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AC138" w14:textId="0B7F61A3" w:rsidR="0026472D" w:rsidRPr="00B75A64" w:rsidRDefault="00003F2D" w:rsidP="00E962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A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44735B1C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B0BE1" w14:textId="30D15B4B" w:rsidR="0026472D" w:rsidRPr="00B75A64" w:rsidRDefault="00003F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75A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836DE3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B6B51" w14:textId="6A4720D8" w:rsidR="0026472D" w:rsidRPr="00B75A64" w:rsidRDefault="00683D6C" w:rsidP="00E96294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186</w:t>
            </w:r>
            <w:r w:rsidR="00003F2D" w:rsidRPr="00B75A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103</w:t>
            </w:r>
          </w:p>
        </w:tc>
      </w:tr>
      <w:tr w:rsidR="0026472D" w:rsidRPr="00722C2D" w14:paraId="73640CC0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13A9A09D" w14:textId="77777777" w:rsidR="0026472D" w:rsidRPr="00722C2D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835FAE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63FA7C56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80DF43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4" w:type="dxa"/>
            <w:vAlign w:val="bottom"/>
          </w:tcPr>
          <w:p w14:paraId="3A01D605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7C5EFF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554D08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78F111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C4E5C1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AEE905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2E185F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69A6CC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2A307FA5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</w:tcBorders>
            <w:vAlign w:val="bottom"/>
          </w:tcPr>
          <w:p w14:paraId="219DB996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AE56E82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CD41DA" w14:textId="77777777" w:rsidR="0026472D" w:rsidRPr="00B75A6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77D8685" w14:textId="77777777" w:rsidR="00304413" w:rsidRDefault="00304413" w:rsidP="001B34C8">
      <w:pPr>
        <w:rPr>
          <w:rFonts w:asciiTheme="majorBidi" w:hAnsiTheme="majorBidi" w:cstheme="majorBidi"/>
        </w:rPr>
      </w:pPr>
    </w:p>
    <w:p w14:paraId="4E296666" w14:textId="359E6E24" w:rsidR="00602103" w:rsidRDefault="00602103" w:rsidP="001B34C8">
      <w:pPr>
        <w:rPr>
          <w:rFonts w:asciiTheme="majorBidi" w:hAnsiTheme="majorBidi" w:cstheme="majorBidi"/>
        </w:rPr>
      </w:pPr>
      <w:r w:rsidRPr="00722C2D">
        <w:rPr>
          <w:rFonts w:asciiTheme="majorBidi" w:hAnsiTheme="majorBidi" w:cstheme="majorBidi"/>
        </w:rPr>
        <w:br w:type="page"/>
      </w:r>
    </w:p>
    <w:tbl>
      <w:tblPr>
        <w:tblW w:w="14670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150"/>
        <w:gridCol w:w="1080"/>
        <w:gridCol w:w="276"/>
        <w:gridCol w:w="1260"/>
        <w:gridCol w:w="264"/>
        <w:gridCol w:w="1260"/>
        <w:gridCol w:w="270"/>
        <w:gridCol w:w="1440"/>
        <w:gridCol w:w="270"/>
        <w:gridCol w:w="1080"/>
        <w:gridCol w:w="270"/>
        <w:gridCol w:w="1350"/>
        <w:gridCol w:w="250"/>
        <w:gridCol w:w="14"/>
        <w:gridCol w:w="1086"/>
        <w:gridCol w:w="270"/>
        <w:gridCol w:w="1080"/>
      </w:tblGrid>
      <w:tr w:rsidR="00304413" w:rsidRPr="00722C2D" w14:paraId="054130BD" w14:textId="77777777" w:rsidTr="00BA29C3">
        <w:trPr>
          <w:jc w:val="center"/>
        </w:trPr>
        <w:tc>
          <w:tcPr>
            <w:tcW w:w="3150" w:type="dxa"/>
          </w:tcPr>
          <w:p w14:paraId="05BF3142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520" w:type="dxa"/>
            <w:gridSpan w:val="16"/>
            <w:vAlign w:val="bottom"/>
          </w:tcPr>
          <w:p w14:paraId="12D15F49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4413" w:rsidRPr="00722C2D" w14:paraId="7FE996AC" w14:textId="77777777" w:rsidTr="00BA29C3">
        <w:trPr>
          <w:jc w:val="center"/>
        </w:trPr>
        <w:tc>
          <w:tcPr>
            <w:tcW w:w="3150" w:type="dxa"/>
          </w:tcPr>
          <w:p w14:paraId="30F7857F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C933E1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6" w:type="dxa"/>
            <w:vAlign w:val="bottom"/>
          </w:tcPr>
          <w:p w14:paraId="1BD7F0F1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431BDA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64" w:type="dxa"/>
            <w:vAlign w:val="bottom"/>
          </w:tcPr>
          <w:p w14:paraId="17904CEB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E39B3B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57C6E153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BF2484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722C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56E89CFD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DB893A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652C3E73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64AD72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gridSpan w:val="2"/>
            <w:vAlign w:val="bottom"/>
          </w:tcPr>
          <w:p w14:paraId="4A5EEF4A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6" w:type="dxa"/>
          </w:tcPr>
          <w:p w14:paraId="370ED3E8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E445F2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265C2683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3E4203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773F70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C97711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04413" w:rsidRPr="00722C2D" w14:paraId="7AB144B1" w14:textId="77777777" w:rsidTr="00BA29C3">
        <w:trPr>
          <w:trHeight w:val="389"/>
          <w:jc w:val="center"/>
        </w:trPr>
        <w:tc>
          <w:tcPr>
            <w:tcW w:w="3150" w:type="dxa"/>
          </w:tcPr>
          <w:p w14:paraId="3F4639F9" w14:textId="77777777" w:rsidR="00304413" w:rsidRPr="00722C2D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16"/>
            <w:vAlign w:val="bottom"/>
          </w:tcPr>
          <w:p w14:paraId="042AD81B" w14:textId="77777777" w:rsidR="00304413" w:rsidRPr="00722C2D" w:rsidRDefault="00304413" w:rsidP="00BA29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04413" w:rsidRPr="00722C2D" w14:paraId="264DCE2C" w14:textId="77777777" w:rsidTr="00BA29C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7DA5460A" w14:textId="27CC5660" w:rsidR="00304413" w:rsidRPr="00722C2D" w:rsidRDefault="00304413" w:rsidP="00304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487CE4B2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7A5E4C43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A0B11C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  <w:vAlign w:val="bottom"/>
          </w:tcPr>
          <w:p w14:paraId="45B741EF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694199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0640E8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F4D234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031117F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7911AD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A7D9D7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25CC53A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7C071DC8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gridSpan w:val="2"/>
          </w:tcPr>
          <w:p w14:paraId="380E738C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D739F4C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7B2ED7D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304413" w:rsidRPr="00722C2D" w14:paraId="258DD378" w14:textId="77777777" w:rsidTr="0030441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11EB27E8" w14:textId="24D1D22B" w:rsidR="00304413" w:rsidRPr="00722C2D" w:rsidRDefault="00304413" w:rsidP="00304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0566B26C" w14:textId="71D7D4F7" w:rsidR="00304413" w:rsidRPr="00B75A64" w:rsidRDefault="00304413" w:rsidP="003044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4FD7831E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CE0458" w14:textId="065479F8" w:rsidR="00304413" w:rsidRPr="00B75A64" w:rsidRDefault="00304413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F8973C5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2B1134" w14:textId="7B01923F" w:rsidR="00304413" w:rsidRPr="00B75A64" w:rsidRDefault="00304413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A3FBA0E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D16D79" w14:textId="2116993E" w:rsidR="00304413" w:rsidRPr="00B75A64" w:rsidRDefault="00304413" w:rsidP="0030441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2619240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346C2D" w14:textId="156D670A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A26ECC3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255DCB1" w14:textId="5272B3ED" w:rsidR="00304413" w:rsidRPr="00B75A64" w:rsidRDefault="00304413" w:rsidP="00304413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430042B3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7C0BA30B" w14:textId="6F5CB402" w:rsidR="00304413" w:rsidRPr="00B75A64" w:rsidRDefault="00304413" w:rsidP="003044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57ACAEA" w14:textId="77777777" w:rsidR="00304413" w:rsidRPr="00B75A64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C75ED5" w14:textId="78AF1244" w:rsidR="00304413" w:rsidRPr="00B75A64" w:rsidRDefault="00304413" w:rsidP="0030441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04413" w:rsidRPr="00722C2D" w14:paraId="4833EA9F" w14:textId="77777777" w:rsidTr="00EC3AD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4CF65E03" w14:textId="66BD34AD" w:rsidR="00304413" w:rsidRPr="00722C2D" w:rsidRDefault="00304413" w:rsidP="00304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vAlign w:val="bottom"/>
          </w:tcPr>
          <w:p w14:paraId="22817481" w14:textId="58DF3B38" w:rsidR="00304413" w:rsidRPr="00304413" w:rsidRDefault="00683D6C" w:rsidP="003044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276" w:type="dxa"/>
            <w:vAlign w:val="bottom"/>
          </w:tcPr>
          <w:p w14:paraId="5B5F436A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AA2F71" w14:textId="6DAA82CB" w:rsidR="00304413" w:rsidRPr="00304413" w:rsidRDefault="00683D6C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351</w:t>
            </w:r>
          </w:p>
        </w:tc>
        <w:tc>
          <w:tcPr>
            <w:tcW w:w="264" w:type="dxa"/>
            <w:vAlign w:val="bottom"/>
          </w:tcPr>
          <w:p w14:paraId="4BEAFE82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328FD4" w14:textId="351E46E0" w:rsidR="00304413" w:rsidRPr="00304413" w:rsidRDefault="00683D6C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357</w:t>
            </w:r>
          </w:p>
        </w:tc>
        <w:tc>
          <w:tcPr>
            <w:tcW w:w="270" w:type="dxa"/>
            <w:vAlign w:val="bottom"/>
          </w:tcPr>
          <w:p w14:paraId="5BC4803F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78CEA0" w14:textId="4A364221" w:rsidR="00304413" w:rsidRPr="00304413" w:rsidRDefault="00683D6C" w:rsidP="0030441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363</w:t>
            </w:r>
          </w:p>
        </w:tc>
        <w:tc>
          <w:tcPr>
            <w:tcW w:w="270" w:type="dxa"/>
            <w:vAlign w:val="bottom"/>
          </w:tcPr>
          <w:p w14:paraId="619B8C84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6A8D3B" w14:textId="3711BE6C" w:rsidR="00304413" w:rsidRPr="00304413" w:rsidRDefault="00683D6C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298</w:t>
            </w:r>
          </w:p>
        </w:tc>
        <w:tc>
          <w:tcPr>
            <w:tcW w:w="270" w:type="dxa"/>
          </w:tcPr>
          <w:p w14:paraId="3DB8CBC7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6E65BC" w14:textId="650B9DCC" w:rsidR="00304413" w:rsidRPr="00304413" w:rsidRDefault="00683D6C" w:rsidP="0030441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142</w:t>
            </w:r>
          </w:p>
        </w:tc>
        <w:tc>
          <w:tcPr>
            <w:tcW w:w="250" w:type="dxa"/>
            <w:vAlign w:val="bottom"/>
          </w:tcPr>
          <w:p w14:paraId="2741D256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</w:tcPr>
          <w:p w14:paraId="232EFC98" w14:textId="3152A35F" w:rsidR="00304413" w:rsidRPr="00304413" w:rsidRDefault="00304413" w:rsidP="003044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9D1468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24B4AC" w14:textId="4EC5B148" w:rsidR="00304413" w:rsidRPr="00304413" w:rsidRDefault="00683D6C" w:rsidP="0030441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223</w:t>
            </w:r>
          </w:p>
        </w:tc>
      </w:tr>
      <w:tr w:rsidR="00304413" w:rsidRPr="00722C2D" w14:paraId="43489429" w14:textId="77777777" w:rsidTr="0030441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0ABCC230" w14:textId="6078E943" w:rsidR="00304413" w:rsidRPr="00722C2D" w:rsidRDefault="00304413" w:rsidP="00304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72588C" w14:textId="53401DED" w:rsidR="00304413" w:rsidRPr="00304413" w:rsidRDefault="00304413" w:rsidP="003044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044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6BBBB3AC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E8ABE6" w14:textId="5DC8EC8E" w:rsidR="00304413" w:rsidRPr="00304413" w:rsidRDefault="00304413" w:rsidP="0030441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044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  <w:vAlign w:val="bottom"/>
          </w:tcPr>
          <w:p w14:paraId="6B1744EF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BC6F5F" w14:textId="0027ED2A" w:rsidR="00304413" w:rsidRPr="00304413" w:rsidRDefault="00304413" w:rsidP="002947A6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044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60974BE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D05FC9" w14:textId="16C2151D" w:rsidR="00304413" w:rsidRPr="00304413" w:rsidRDefault="00304413" w:rsidP="0030441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044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F775CB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6EA312" w14:textId="557B2C97" w:rsidR="00304413" w:rsidRPr="00304413" w:rsidRDefault="00683D6C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4272B777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F52679" w14:textId="4D628FAD" w:rsidR="00304413" w:rsidRPr="00304413" w:rsidRDefault="00304413" w:rsidP="00304413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68D1CC6B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</w:tcPr>
          <w:p w14:paraId="539C0441" w14:textId="592ECA65" w:rsidR="00304413" w:rsidRPr="00304413" w:rsidRDefault="00304413" w:rsidP="003044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5C1439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8083AF" w14:textId="01FF8BC6" w:rsidR="00304413" w:rsidRPr="00304413" w:rsidRDefault="00683D6C" w:rsidP="0030441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144</w:t>
            </w:r>
          </w:p>
        </w:tc>
      </w:tr>
      <w:tr w:rsidR="00304413" w:rsidRPr="00722C2D" w14:paraId="63E5DDCC" w14:textId="77777777" w:rsidTr="0030441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5268BC97" w14:textId="19999851" w:rsidR="00304413" w:rsidRPr="00722C2D" w:rsidRDefault="00304413" w:rsidP="00304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7C294" w14:textId="252D5CD7" w:rsidR="00304413" w:rsidRPr="00304413" w:rsidRDefault="00683D6C" w:rsidP="003044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</w:t>
            </w:r>
            <w:r w:rsidR="00304413" w:rsidRPr="003044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276" w:type="dxa"/>
            <w:vAlign w:val="bottom"/>
          </w:tcPr>
          <w:p w14:paraId="05905374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E38A6" w14:textId="43AC15F2" w:rsidR="00304413" w:rsidRPr="00304413" w:rsidRDefault="00683D6C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  <w:r w:rsidR="00304413" w:rsidRPr="003044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351</w:t>
            </w:r>
          </w:p>
        </w:tc>
        <w:tc>
          <w:tcPr>
            <w:tcW w:w="264" w:type="dxa"/>
            <w:vAlign w:val="bottom"/>
          </w:tcPr>
          <w:p w14:paraId="442FF1ED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0DEB8" w14:textId="774FDBC1" w:rsidR="00304413" w:rsidRPr="00304413" w:rsidRDefault="00683D6C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304413" w:rsidRPr="003044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357</w:t>
            </w:r>
          </w:p>
        </w:tc>
        <w:tc>
          <w:tcPr>
            <w:tcW w:w="270" w:type="dxa"/>
            <w:vAlign w:val="bottom"/>
          </w:tcPr>
          <w:p w14:paraId="654D3FF0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9AC735" w14:textId="266F63CF" w:rsidR="00304413" w:rsidRPr="00304413" w:rsidRDefault="00683D6C" w:rsidP="0030441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</w:t>
            </w:r>
            <w:r w:rsidR="00304413" w:rsidRPr="003044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270" w:type="dxa"/>
            <w:vAlign w:val="bottom"/>
          </w:tcPr>
          <w:p w14:paraId="4FD9211B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D7F561" w14:textId="39ABD24C" w:rsidR="00304413" w:rsidRPr="00304413" w:rsidRDefault="00683D6C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="00304413" w:rsidRPr="003044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442</w:t>
            </w:r>
          </w:p>
        </w:tc>
        <w:tc>
          <w:tcPr>
            <w:tcW w:w="270" w:type="dxa"/>
          </w:tcPr>
          <w:p w14:paraId="12ED6BA6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777E0" w14:textId="37FDF3E7" w:rsidR="00304413" w:rsidRPr="00304413" w:rsidRDefault="00683D6C" w:rsidP="0030441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142</w:t>
            </w:r>
          </w:p>
        </w:tc>
        <w:tc>
          <w:tcPr>
            <w:tcW w:w="250" w:type="dxa"/>
            <w:vAlign w:val="bottom"/>
          </w:tcPr>
          <w:p w14:paraId="05CEAB8A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977478" w14:textId="08363908" w:rsidR="00304413" w:rsidRPr="00304413" w:rsidRDefault="00304413" w:rsidP="003044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044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5C074C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0B112" w14:textId="46FBA74C" w:rsidR="00304413" w:rsidRPr="00304413" w:rsidRDefault="00683D6C" w:rsidP="0030441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</w:t>
            </w:r>
            <w:r w:rsidR="00304413" w:rsidRPr="003044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367</w:t>
            </w:r>
          </w:p>
        </w:tc>
      </w:tr>
      <w:tr w:rsidR="00304413" w:rsidRPr="00722C2D" w14:paraId="07B6E667" w14:textId="77777777" w:rsidTr="0030441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047AC849" w14:textId="34752143" w:rsidR="00304413" w:rsidRPr="00722C2D" w:rsidRDefault="00304413" w:rsidP="00304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5623E95" w14:textId="2A2C961E" w:rsidR="00304413" w:rsidRPr="00304413" w:rsidRDefault="00304413" w:rsidP="003044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5507BE75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2270BD" w14:textId="506412A8" w:rsidR="00304413" w:rsidRPr="00304413" w:rsidRDefault="00304413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4" w:type="dxa"/>
            <w:vAlign w:val="bottom"/>
          </w:tcPr>
          <w:p w14:paraId="354BBB28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557C5B9" w14:textId="7E60532E" w:rsidR="00304413" w:rsidRPr="00304413" w:rsidRDefault="00304413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3491C08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6C51FDF" w14:textId="229662FD" w:rsidR="00304413" w:rsidRPr="00304413" w:rsidRDefault="00304413" w:rsidP="0030441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36473FF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FC2E124" w14:textId="692DF17E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2440450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66629A3" w14:textId="753ABB3C" w:rsidR="00304413" w:rsidRPr="00304413" w:rsidRDefault="00304413" w:rsidP="0030441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38580B03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double" w:sz="4" w:space="0" w:color="auto"/>
            </w:tcBorders>
            <w:vAlign w:val="bottom"/>
          </w:tcPr>
          <w:p w14:paraId="24AB3FCB" w14:textId="4CD3D261" w:rsidR="00304413" w:rsidRPr="00304413" w:rsidRDefault="00304413" w:rsidP="003044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8BB1015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B64DE75" w14:textId="06177443" w:rsidR="00304413" w:rsidRPr="00304413" w:rsidRDefault="00304413" w:rsidP="0030441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04413" w:rsidRPr="00722C2D" w14:paraId="24955F91" w14:textId="77777777" w:rsidTr="00BA29C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0EB1C43B" w14:textId="1FF21791" w:rsidR="00304413" w:rsidRPr="00722C2D" w:rsidRDefault="00304413" w:rsidP="00304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54C1B17F" w14:textId="237D8D42" w:rsidR="00304413" w:rsidRPr="00304413" w:rsidRDefault="00304413" w:rsidP="003044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25C33978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806C63" w14:textId="43AEC9B9" w:rsidR="00304413" w:rsidRPr="00304413" w:rsidRDefault="00304413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  <w:vAlign w:val="bottom"/>
          </w:tcPr>
          <w:p w14:paraId="52CAE9DB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7A52DF" w14:textId="7BF6BC9D" w:rsidR="00304413" w:rsidRPr="00304413" w:rsidRDefault="00304413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CA0675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66A15A" w14:textId="058FE2A6" w:rsidR="00304413" w:rsidRPr="00304413" w:rsidRDefault="00304413" w:rsidP="0030441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48D448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204BF26" w14:textId="405B31BC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25EB59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C2874F" w14:textId="3CE53626" w:rsidR="00304413" w:rsidRPr="00304413" w:rsidRDefault="00304413" w:rsidP="0030441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29CD8A3D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4D3D03E7" w14:textId="7268E34F" w:rsidR="00304413" w:rsidRPr="00304413" w:rsidRDefault="00304413" w:rsidP="003044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8CB822B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4D8FDF" w14:textId="0B87C3A2" w:rsidR="00304413" w:rsidRPr="00304413" w:rsidRDefault="00304413" w:rsidP="0030441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04413" w:rsidRPr="00722C2D" w14:paraId="74B21C69" w14:textId="77777777" w:rsidTr="00013BCA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117FF367" w14:textId="5D3287B1" w:rsidR="00304413" w:rsidRPr="00722C2D" w:rsidRDefault="00304413" w:rsidP="00304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vAlign w:val="bottom"/>
          </w:tcPr>
          <w:p w14:paraId="74A972F5" w14:textId="2B5CAFA2" w:rsidR="00304413" w:rsidRPr="00304413" w:rsidRDefault="00683D6C" w:rsidP="003044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276" w:type="dxa"/>
            <w:vAlign w:val="bottom"/>
          </w:tcPr>
          <w:p w14:paraId="23AC1838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C29CF86" w14:textId="5D680F17" w:rsidR="00304413" w:rsidRPr="00304413" w:rsidRDefault="00683D6C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935</w:t>
            </w:r>
          </w:p>
        </w:tc>
        <w:tc>
          <w:tcPr>
            <w:tcW w:w="264" w:type="dxa"/>
            <w:vAlign w:val="bottom"/>
          </w:tcPr>
          <w:p w14:paraId="0B0AFD7B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AB1B32" w14:textId="067912ED" w:rsidR="00304413" w:rsidRPr="00304413" w:rsidRDefault="00683D6C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490</w:t>
            </w:r>
          </w:p>
        </w:tc>
        <w:tc>
          <w:tcPr>
            <w:tcW w:w="270" w:type="dxa"/>
            <w:vAlign w:val="bottom"/>
          </w:tcPr>
          <w:p w14:paraId="223F19E5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D119AA" w14:textId="081BC23C" w:rsidR="00304413" w:rsidRPr="00304413" w:rsidRDefault="00683D6C" w:rsidP="0030441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088</w:t>
            </w:r>
          </w:p>
        </w:tc>
        <w:tc>
          <w:tcPr>
            <w:tcW w:w="270" w:type="dxa"/>
            <w:vAlign w:val="bottom"/>
          </w:tcPr>
          <w:p w14:paraId="15D286CC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89F323" w14:textId="3FD1999C" w:rsidR="00304413" w:rsidRPr="00304413" w:rsidRDefault="00683D6C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423</w:t>
            </w:r>
          </w:p>
        </w:tc>
        <w:tc>
          <w:tcPr>
            <w:tcW w:w="270" w:type="dxa"/>
          </w:tcPr>
          <w:p w14:paraId="6F4153F0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3E104E" w14:textId="61A9E079" w:rsidR="00304413" w:rsidRPr="00304413" w:rsidRDefault="00683D6C" w:rsidP="0030441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824</w:t>
            </w:r>
          </w:p>
        </w:tc>
        <w:tc>
          <w:tcPr>
            <w:tcW w:w="250" w:type="dxa"/>
            <w:vAlign w:val="bottom"/>
          </w:tcPr>
          <w:p w14:paraId="40044C63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</w:tcPr>
          <w:p w14:paraId="7FF359D0" w14:textId="0AE1BE8A" w:rsidR="00304413" w:rsidRPr="00304413" w:rsidRDefault="00304413" w:rsidP="003044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C97753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F38140" w14:textId="7F7FB6F8" w:rsidR="00304413" w:rsidRPr="00304413" w:rsidRDefault="00683D6C" w:rsidP="0030441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472</w:t>
            </w:r>
          </w:p>
        </w:tc>
      </w:tr>
      <w:tr w:rsidR="00304413" w:rsidRPr="00722C2D" w14:paraId="02B16C47" w14:textId="77777777" w:rsidTr="0030441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6FF8CFC5" w14:textId="043C12A6" w:rsidR="00304413" w:rsidRPr="00722C2D" w:rsidRDefault="00304413" w:rsidP="00304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2C2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479A80" w14:textId="5EFB36B1" w:rsidR="00304413" w:rsidRPr="00304413" w:rsidRDefault="00304413" w:rsidP="003044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044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50FEE38F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6CD497" w14:textId="44C26869" w:rsidR="00304413" w:rsidRPr="00304413" w:rsidRDefault="00683D6C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054</w:t>
            </w:r>
          </w:p>
        </w:tc>
        <w:tc>
          <w:tcPr>
            <w:tcW w:w="264" w:type="dxa"/>
            <w:vAlign w:val="bottom"/>
          </w:tcPr>
          <w:p w14:paraId="3324976C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D1D9A9" w14:textId="24FAB9E8" w:rsidR="00304413" w:rsidRPr="00304413" w:rsidRDefault="00304413" w:rsidP="002947A6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044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697F08E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F427FD" w14:textId="41BAC4BC" w:rsidR="00304413" w:rsidRPr="00304413" w:rsidRDefault="00304413" w:rsidP="002947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AEFBC9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FE36EC" w14:textId="7869787E" w:rsidR="00304413" w:rsidRPr="00304413" w:rsidRDefault="00683D6C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494</w:t>
            </w:r>
          </w:p>
        </w:tc>
        <w:tc>
          <w:tcPr>
            <w:tcW w:w="270" w:type="dxa"/>
          </w:tcPr>
          <w:p w14:paraId="248DBA9A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3C68A1" w14:textId="49B3C835" w:rsidR="00304413" w:rsidRPr="00304413" w:rsidRDefault="00304413" w:rsidP="00304413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6486DBA7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</w:tcPr>
          <w:p w14:paraId="24A5768D" w14:textId="11146C47" w:rsidR="00304413" w:rsidRPr="00304413" w:rsidRDefault="00304413" w:rsidP="003044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C1D3BD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E4F5AA" w14:textId="4C1B3CFB" w:rsidR="00304413" w:rsidRPr="00304413" w:rsidRDefault="00683D6C" w:rsidP="0030441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  <w:r w:rsidR="00304413" w:rsidRPr="003044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548</w:t>
            </w:r>
          </w:p>
        </w:tc>
      </w:tr>
      <w:tr w:rsidR="00304413" w:rsidRPr="00722C2D" w14:paraId="03173A85" w14:textId="77777777" w:rsidTr="0030441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6B939A76" w14:textId="77777777" w:rsidR="00304413" w:rsidRPr="00722C2D" w:rsidRDefault="00304413" w:rsidP="00304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98354" w14:textId="1A545E43" w:rsidR="00304413" w:rsidRPr="00304413" w:rsidRDefault="00683D6C" w:rsidP="003044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</w:t>
            </w:r>
            <w:r w:rsidR="00304413" w:rsidRPr="003044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276" w:type="dxa"/>
            <w:vAlign w:val="bottom"/>
          </w:tcPr>
          <w:p w14:paraId="544FEBA1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F6F95" w14:textId="2914B41A" w:rsidR="00304413" w:rsidRPr="00304413" w:rsidRDefault="00683D6C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</w:t>
            </w:r>
            <w:r w:rsidR="00304413" w:rsidRPr="003044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989</w:t>
            </w:r>
          </w:p>
        </w:tc>
        <w:tc>
          <w:tcPr>
            <w:tcW w:w="264" w:type="dxa"/>
            <w:vAlign w:val="bottom"/>
          </w:tcPr>
          <w:p w14:paraId="003876C8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18D5B" w14:textId="4F9F8CE3" w:rsidR="00304413" w:rsidRPr="00304413" w:rsidRDefault="00683D6C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304413" w:rsidRPr="003044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490</w:t>
            </w:r>
          </w:p>
        </w:tc>
        <w:tc>
          <w:tcPr>
            <w:tcW w:w="270" w:type="dxa"/>
            <w:vAlign w:val="bottom"/>
          </w:tcPr>
          <w:p w14:paraId="3508A677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6F33D" w14:textId="361DECB2" w:rsidR="00304413" w:rsidRPr="00304413" w:rsidRDefault="00683D6C" w:rsidP="0030441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304413" w:rsidRPr="003044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088</w:t>
            </w:r>
          </w:p>
        </w:tc>
        <w:tc>
          <w:tcPr>
            <w:tcW w:w="270" w:type="dxa"/>
            <w:vAlign w:val="bottom"/>
          </w:tcPr>
          <w:p w14:paraId="620E2634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DC77D3" w14:textId="425FAAEC" w:rsidR="00304413" w:rsidRPr="00304413" w:rsidRDefault="00683D6C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304413" w:rsidRPr="003044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917</w:t>
            </w:r>
          </w:p>
        </w:tc>
        <w:tc>
          <w:tcPr>
            <w:tcW w:w="270" w:type="dxa"/>
          </w:tcPr>
          <w:p w14:paraId="4BEDB8D0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7D143" w14:textId="02962D77" w:rsidR="00304413" w:rsidRPr="00304413" w:rsidRDefault="00683D6C" w:rsidP="0030441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304413" w:rsidRPr="003044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824</w:t>
            </w:r>
          </w:p>
        </w:tc>
        <w:tc>
          <w:tcPr>
            <w:tcW w:w="250" w:type="dxa"/>
            <w:vAlign w:val="bottom"/>
          </w:tcPr>
          <w:p w14:paraId="6783DF0A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106B75" w14:textId="3942DE7D" w:rsidR="00304413" w:rsidRPr="00304413" w:rsidRDefault="00304413" w:rsidP="00304413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044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F745C4" w14:textId="77777777" w:rsidR="00304413" w:rsidRPr="00304413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C3703" w14:textId="77C92AD8" w:rsidR="00304413" w:rsidRPr="00304413" w:rsidRDefault="00683D6C" w:rsidP="0030441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69</w:t>
            </w:r>
            <w:r w:rsidR="00304413" w:rsidRPr="003044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020</w:t>
            </w:r>
          </w:p>
        </w:tc>
      </w:tr>
    </w:tbl>
    <w:p w14:paraId="75759180" w14:textId="3A5BDD80" w:rsidR="00CC6172" w:rsidRPr="00643FA1" w:rsidRDefault="00CC617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09446A18" w14:textId="50C5A9B0" w:rsidR="00F06C71" w:rsidRDefault="00CC617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E590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83D6C" w:rsidRPr="00683D6C">
        <w:rPr>
          <w:rFonts w:asciiTheme="majorBidi" w:hAnsiTheme="majorBidi" w:cstheme="majorBidi"/>
          <w:sz w:val="30"/>
          <w:szCs w:val="30"/>
        </w:rPr>
        <w:t>31</w:t>
      </w:r>
      <w:r w:rsidRPr="003E590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83D6C" w:rsidRPr="00683D6C">
        <w:rPr>
          <w:rFonts w:asciiTheme="majorBidi" w:hAnsiTheme="majorBidi" w:cstheme="majorBidi"/>
          <w:sz w:val="30"/>
          <w:szCs w:val="30"/>
        </w:rPr>
        <w:t>2566</w:t>
      </w:r>
      <w:r w:rsidR="002B5F17" w:rsidRPr="003E5901">
        <w:rPr>
          <w:rFonts w:asciiTheme="majorBidi" w:hAnsiTheme="majorBidi" w:cstheme="majorBidi"/>
          <w:sz w:val="30"/>
          <w:szCs w:val="30"/>
        </w:rPr>
        <w:t xml:space="preserve"> </w:t>
      </w:r>
      <w:r w:rsidR="002B5F17" w:rsidRPr="003E590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83D6C" w:rsidRPr="00683D6C">
        <w:rPr>
          <w:rFonts w:asciiTheme="majorBidi" w:hAnsiTheme="majorBidi" w:cstheme="majorBidi"/>
          <w:sz w:val="30"/>
          <w:szCs w:val="30"/>
        </w:rPr>
        <w:t>2565</w:t>
      </w:r>
      <w:r w:rsidRPr="003E5901">
        <w:rPr>
          <w:rFonts w:asciiTheme="majorBidi" w:hAnsiTheme="majorBidi" w:cstheme="majorBidi"/>
          <w:sz w:val="30"/>
          <w:szCs w:val="30"/>
          <w:cs/>
        </w:rPr>
        <w:t xml:space="preserve"> ที่ดินของบริษัท</w:t>
      </w:r>
      <w:r w:rsidR="00186314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3E5901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572017" w:rsidRPr="003E5901">
        <w:rPr>
          <w:rFonts w:asciiTheme="majorBidi" w:hAnsiTheme="majorBidi" w:cstheme="majorBidi"/>
          <w:sz w:val="30"/>
          <w:szCs w:val="30"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</w:rPr>
        <w:t>2</w:t>
      </w:r>
      <w:r w:rsidR="00572017" w:rsidRPr="003E5901">
        <w:rPr>
          <w:rFonts w:asciiTheme="majorBidi" w:hAnsiTheme="majorBidi" w:cstheme="majorBidi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sz w:val="30"/>
          <w:szCs w:val="30"/>
        </w:rPr>
        <w:t>3</w:t>
      </w:r>
      <w:r w:rsidR="00E12B21" w:rsidRPr="003E59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3E5901">
        <w:rPr>
          <w:rFonts w:asciiTheme="majorBidi" w:hAnsiTheme="majorBidi" w:cstheme="majorBidi"/>
          <w:sz w:val="30"/>
          <w:szCs w:val="30"/>
          <w:cs/>
        </w:rPr>
        <w:t>ล้านบาท เป็นที่ดินซึ่งยังไม่ได้รับโอนกรรมสิทธิ์ตามกฎหมาย การโอนจะเป็นไปตามเงื่อนไขในสัญญาจะซื้อจะขายที่ดินดังกล่าว</w:t>
      </w:r>
    </w:p>
    <w:p w14:paraId="4399F213" w14:textId="77777777" w:rsidR="00643FA1" w:rsidRPr="00643FA1" w:rsidRDefault="00643FA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324B4CE6" w14:textId="45BDB05D" w:rsidR="00643FA1" w:rsidRDefault="00643FA1" w:rsidP="00643FA1">
      <w:pPr>
        <w:tabs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63885578"/>
      <w:r w:rsidRPr="00DC3550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683D6C" w:rsidRPr="00683D6C">
        <w:rPr>
          <w:rFonts w:asciiTheme="majorBidi" w:hAnsiTheme="majorBidi" w:cstheme="majorBidi"/>
          <w:sz w:val="30"/>
          <w:szCs w:val="30"/>
        </w:rPr>
        <w:t>2566</w:t>
      </w:r>
      <w:r w:rsidRPr="00DC3550">
        <w:rPr>
          <w:rFonts w:asciiTheme="majorBidi" w:hAnsiTheme="majorBidi" w:cstheme="majorBidi"/>
          <w:sz w:val="30"/>
          <w:szCs w:val="30"/>
        </w:rPr>
        <w:t xml:space="preserve"> </w:t>
      </w:r>
      <w:r w:rsidRPr="00DC3550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กลุ่มบริษัทเช่าเครื่องจักรเป็นเวลา </w:t>
      </w:r>
      <w:r w:rsidR="00683D6C" w:rsidRPr="00683D6C">
        <w:rPr>
          <w:rFonts w:asciiTheme="majorBidi" w:hAnsiTheme="majorBidi" w:cstheme="majorBidi"/>
          <w:sz w:val="30"/>
          <w:szCs w:val="30"/>
        </w:rPr>
        <w:t>3</w:t>
      </w:r>
      <w:r w:rsidRPr="00DC3550">
        <w:rPr>
          <w:rFonts w:asciiTheme="majorBidi" w:hAnsiTheme="majorBidi" w:cstheme="majorBidi"/>
          <w:sz w:val="30"/>
          <w:szCs w:val="30"/>
        </w:rPr>
        <w:t xml:space="preserve"> - </w:t>
      </w:r>
      <w:r w:rsidR="00683D6C" w:rsidRPr="00683D6C">
        <w:rPr>
          <w:rFonts w:asciiTheme="majorBidi" w:hAnsiTheme="majorBidi" w:cstheme="majorBidi"/>
          <w:sz w:val="30"/>
          <w:szCs w:val="30"/>
        </w:rPr>
        <w:t>4</w:t>
      </w:r>
      <w:r w:rsidRPr="00DC3550">
        <w:rPr>
          <w:rFonts w:asciiTheme="majorBidi" w:hAnsiTheme="majorBidi" w:cstheme="majorBidi"/>
          <w:sz w:val="30"/>
          <w:szCs w:val="30"/>
        </w:rPr>
        <w:t xml:space="preserve">  </w:t>
      </w:r>
      <w:r w:rsidRPr="00DC3550">
        <w:rPr>
          <w:rFonts w:asciiTheme="majorBidi" w:hAnsiTheme="majorBidi" w:cstheme="majorBidi"/>
          <w:sz w:val="30"/>
          <w:szCs w:val="30"/>
          <w:cs/>
        </w:rPr>
        <w:t xml:space="preserve">ปี กลุ่มบริษัทและบริษัทเช่ายานพาหนะเป็นเวลา </w:t>
      </w:r>
      <w:r w:rsidR="00683D6C" w:rsidRPr="00683D6C">
        <w:rPr>
          <w:rFonts w:asciiTheme="majorBidi" w:hAnsiTheme="majorBidi" w:cstheme="majorBidi"/>
          <w:sz w:val="30"/>
          <w:szCs w:val="30"/>
        </w:rPr>
        <w:t>2</w:t>
      </w:r>
      <w:r w:rsidRPr="00DC3550">
        <w:rPr>
          <w:rFonts w:asciiTheme="majorBidi" w:hAnsiTheme="majorBidi" w:cstheme="majorBidi"/>
          <w:sz w:val="30"/>
          <w:szCs w:val="30"/>
        </w:rPr>
        <w:t xml:space="preserve"> - </w:t>
      </w:r>
      <w:r w:rsidR="00683D6C" w:rsidRPr="00683D6C">
        <w:rPr>
          <w:rFonts w:asciiTheme="majorBidi" w:hAnsiTheme="majorBidi" w:cstheme="majorBidi"/>
          <w:sz w:val="30"/>
          <w:szCs w:val="30"/>
        </w:rPr>
        <w:t>4</w:t>
      </w:r>
      <w:r w:rsidRPr="00DC3550">
        <w:rPr>
          <w:rFonts w:asciiTheme="majorBidi" w:hAnsiTheme="majorBidi" w:cstheme="majorBidi"/>
          <w:sz w:val="30"/>
          <w:szCs w:val="30"/>
        </w:rPr>
        <w:t xml:space="preserve"> </w:t>
      </w:r>
      <w:r w:rsidRPr="00DC3550">
        <w:rPr>
          <w:rFonts w:asciiTheme="majorBidi" w:hAnsiTheme="majorBidi" w:cstheme="majorBidi"/>
          <w:sz w:val="30"/>
          <w:szCs w:val="30"/>
          <w:cs/>
        </w:rPr>
        <w:t xml:space="preserve">ปี และบริษัทเช่าอาคารเป็นเวลา </w:t>
      </w:r>
      <w:r w:rsidR="00683D6C" w:rsidRPr="00683D6C">
        <w:rPr>
          <w:rFonts w:asciiTheme="majorBidi" w:hAnsiTheme="majorBidi" w:cstheme="majorBidi"/>
          <w:sz w:val="30"/>
          <w:szCs w:val="30"/>
        </w:rPr>
        <w:t>3</w:t>
      </w:r>
      <w:r w:rsidRPr="00DC3550">
        <w:rPr>
          <w:rFonts w:asciiTheme="majorBidi" w:hAnsiTheme="majorBidi" w:cstheme="majorBidi"/>
          <w:sz w:val="30"/>
          <w:szCs w:val="30"/>
        </w:rPr>
        <w:t xml:space="preserve"> </w:t>
      </w:r>
      <w:r w:rsidRPr="00DC3550">
        <w:rPr>
          <w:rFonts w:asciiTheme="majorBidi" w:hAnsiTheme="majorBidi" w:cstheme="majorBidi"/>
          <w:sz w:val="30"/>
          <w:szCs w:val="30"/>
          <w:cs/>
        </w:rPr>
        <w:t xml:space="preserve">ปี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DC355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กลุ่มบริษัทและบริษัทจ่ายค่า</w:t>
      </w:r>
      <w:r w:rsidRPr="00722C2D">
        <w:rPr>
          <w:rFonts w:asciiTheme="majorBidi" w:hAnsiTheme="majorBidi" w:cstheme="majorBidi"/>
          <w:sz w:val="30"/>
          <w:szCs w:val="30"/>
          <w:cs/>
        </w:rPr>
        <w:t>เช่าคงที่ขึ้นอยู่กับการใช้งานสินทรัพย์ตลอดระยะเวลาเช่า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</w:p>
    <w:p w14:paraId="673C2B79" w14:textId="77777777" w:rsidR="00643FA1" w:rsidRPr="00643FA1" w:rsidRDefault="00643FA1" w:rsidP="00643FA1">
      <w:pPr>
        <w:tabs>
          <w:tab w:val="clear" w:pos="454"/>
        </w:tabs>
        <w:jc w:val="thaiDistribute"/>
        <w:rPr>
          <w:rFonts w:asciiTheme="majorBidi" w:hAnsiTheme="majorBidi" w:cstheme="majorBidi"/>
        </w:rPr>
      </w:pPr>
    </w:p>
    <w:p w14:paraId="74B64E9B" w14:textId="1EBD4A78" w:rsidR="00643FA1" w:rsidRPr="00643FA1" w:rsidRDefault="00643FA1" w:rsidP="00643FA1">
      <w:pPr>
        <w:tabs>
          <w:tab w:val="clear" w:pos="454"/>
        </w:tabs>
        <w:rPr>
          <w:rFonts w:asciiTheme="majorBidi" w:hAnsiTheme="majorBidi" w:cstheme="majorBidi"/>
          <w:spacing w:val="-2"/>
          <w:sz w:val="30"/>
          <w:szCs w:val="30"/>
        </w:rPr>
      </w:pPr>
      <w:bookmarkStart w:id="4" w:name="_Hlk63885615"/>
      <w:bookmarkEnd w:id="3"/>
      <w:r w:rsidRPr="00643FA1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ในปี </w:t>
      </w:r>
      <w:r w:rsidR="00683D6C" w:rsidRPr="00683D6C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643FA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3FA1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683D6C" w:rsidRPr="00683D6C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643FA1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spacing w:val="-2"/>
          <w:sz w:val="30"/>
          <w:szCs w:val="30"/>
        </w:rPr>
        <w:t>06</w:t>
      </w:r>
      <w:r w:rsidRPr="00643FA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3FA1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643FA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3FA1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643FA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83D6C" w:rsidRPr="00683D6C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643FA1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spacing w:val="-2"/>
          <w:sz w:val="30"/>
          <w:szCs w:val="30"/>
        </w:rPr>
        <w:t>27</w:t>
      </w:r>
      <w:r w:rsidRPr="00643FA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3FA1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643FA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3FA1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ตามลำดับ </w:t>
      </w:r>
      <w:r w:rsidRPr="00643FA1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683D6C" w:rsidRPr="00683D6C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Pr="00643FA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683D6C" w:rsidRPr="00683D6C">
        <w:rPr>
          <w:rFonts w:asciiTheme="majorBidi" w:hAnsiTheme="majorBidi" w:cstheme="majorBidi"/>
          <w:i/>
          <w:iCs/>
          <w:spacing w:val="-2"/>
          <w:sz w:val="30"/>
          <w:szCs w:val="30"/>
        </w:rPr>
        <w:t>18</w:t>
      </w:r>
      <w:r w:rsidRPr="00643FA1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i/>
          <w:iCs/>
          <w:spacing w:val="-2"/>
          <w:sz w:val="30"/>
          <w:szCs w:val="30"/>
        </w:rPr>
        <w:t>19</w:t>
      </w:r>
      <w:r w:rsidRPr="00643FA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643FA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ล้านบาท และ </w:t>
      </w:r>
      <w:r w:rsidR="00683D6C" w:rsidRPr="00683D6C">
        <w:rPr>
          <w:rFonts w:asciiTheme="majorBidi" w:hAnsiTheme="majorBidi" w:cstheme="majorBidi"/>
          <w:i/>
          <w:iCs/>
          <w:spacing w:val="-2"/>
          <w:sz w:val="30"/>
          <w:szCs w:val="30"/>
        </w:rPr>
        <w:t>3</w:t>
      </w:r>
      <w:r w:rsidRPr="00643FA1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i/>
          <w:iCs/>
          <w:spacing w:val="-2"/>
          <w:sz w:val="30"/>
          <w:szCs w:val="30"/>
        </w:rPr>
        <w:t>34</w:t>
      </w:r>
      <w:r w:rsidRPr="00643FA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643FA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643FA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643FA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ตามลำดับ</w:t>
      </w:r>
      <w:r w:rsidRPr="00643FA1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bookmarkEnd w:id="4"/>
    <w:p w14:paraId="1DDDBD6E" w14:textId="0DD1D8B8" w:rsidR="00643FA1" w:rsidRPr="00643FA1" w:rsidRDefault="00643FA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643FA1" w:rsidRPr="00643FA1" w:rsidSect="008B0FBC">
          <w:headerReference w:type="even" r:id="rId35"/>
          <w:headerReference w:type="default" r:id="rId36"/>
          <w:footerReference w:type="default" r:id="rId37"/>
          <w:headerReference w:type="first" r:id="rId38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31441BC" w14:textId="462F0D8E" w:rsidR="00030124" w:rsidRPr="00722C2D" w:rsidRDefault="00683D6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12</w:t>
      </w:r>
      <w:r w:rsidR="000F290E" w:rsidRPr="00722C2D">
        <w:rPr>
          <w:rFonts w:asciiTheme="majorBidi" w:hAnsiTheme="majorBidi" w:cstheme="majorBidi"/>
          <w:b/>
          <w:bCs/>
          <w:sz w:val="30"/>
          <w:szCs w:val="30"/>
        </w:rPr>
        <w:tab/>
      </w:r>
      <w:r w:rsidR="002F6FB0" w:rsidRPr="00722C2D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เจ้าหนี้อื่น</w:t>
      </w:r>
    </w:p>
    <w:p w14:paraId="4B2ABB43" w14:textId="77777777" w:rsidR="00BC03AA" w:rsidRPr="00722C2D" w:rsidRDefault="00BC03AA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57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810"/>
        <w:gridCol w:w="1188"/>
        <w:gridCol w:w="270"/>
        <w:gridCol w:w="1242"/>
        <w:gridCol w:w="270"/>
        <w:gridCol w:w="1170"/>
        <w:gridCol w:w="306"/>
        <w:gridCol w:w="1233"/>
        <w:gridCol w:w="6"/>
      </w:tblGrid>
      <w:tr w:rsidR="00DE2DCC" w:rsidRPr="00722C2D" w14:paraId="795EEC2D" w14:textId="77777777" w:rsidTr="004F71E3">
        <w:tc>
          <w:tcPr>
            <w:tcW w:w="2862" w:type="dxa"/>
          </w:tcPr>
          <w:p w14:paraId="415EDDBE" w14:textId="77777777" w:rsidR="00DE2DCC" w:rsidRPr="00722C2D" w:rsidRDefault="00DE2DC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6F6DAB25" w14:textId="77777777" w:rsidR="00DE2DCC" w:rsidRPr="00722C2D" w:rsidRDefault="00DE2D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D4BA493" w14:textId="77777777" w:rsidR="00DE2DCC" w:rsidRPr="00722C2D" w:rsidRDefault="00DE2D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F5783D" w14:textId="77777777" w:rsidR="00DE2DCC" w:rsidRPr="00722C2D" w:rsidRDefault="00DE2D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15" w:type="dxa"/>
            <w:gridSpan w:val="4"/>
          </w:tcPr>
          <w:p w14:paraId="19129806" w14:textId="77777777" w:rsidR="00DE2DCC" w:rsidRPr="00722C2D" w:rsidRDefault="00DE2D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A3B" w:rsidRPr="00722C2D" w14:paraId="6E4AD4EA" w14:textId="77777777" w:rsidTr="004F71E3">
        <w:trPr>
          <w:gridAfter w:val="1"/>
          <w:wAfter w:w="6" w:type="dxa"/>
        </w:trPr>
        <w:tc>
          <w:tcPr>
            <w:tcW w:w="2862" w:type="dxa"/>
          </w:tcPr>
          <w:p w14:paraId="49977DEC" w14:textId="77777777" w:rsidR="00986A3B" w:rsidRPr="00722C2D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3C69F13" w14:textId="77777777" w:rsidR="00986A3B" w:rsidRPr="00722C2D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14:paraId="05D17BAA" w14:textId="001623DF" w:rsidR="00986A3B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081E17A" w14:textId="77777777" w:rsidR="00986A3B" w:rsidRPr="00722C2D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B3F26B" w14:textId="5975EF1E" w:rsidR="00986A3B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F67B855" w14:textId="77777777" w:rsidR="00986A3B" w:rsidRPr="00722C2D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1756F8" w14:textId="24A8F3C9" w:rsidR="00986A3B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306" w:type="dxa"/>
          </w:tcPr>
          <w:p w14:paraId="2F702383" w14:textId="77777777" w:rsidR="00986A3B" w:rsidRPr="00722C2D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7C0F3400" w14:textId="2B17F310" w:rsidR="00986A3B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986A3B" w:rsidRPr="00722C2D" w14:paraId="7730A3F7" w14:textId="77777777" w:rsidTr="004F71E3">
        <w:tc>
          <w:tcPr>
            <w:tcW w:w="2862" w:type="dxa"/>
          </w:tcPr>
          <w:p w14:paraId="47D70B05" w14:textId="77777777" w:rsidR="00986A3B" w:rsidRPr="00722C2D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FCE9BF4" w14:textId="77777777" w:rsidR="00986A3B" w:rsidRPr="00722C2D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5" w:type="dxa"/>
            <w:gridSpan w:val="8"/>
          </w:tcPr>
          <w:p w14:paraId="5441B103" w14:textId="77777777" w:rsidR="00986A3B" w:rsidRPr="00722C2D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1E69" w:rsidRPr="00722C2D" w14:paraId="6DE2CE38" w14:textId="77777777" w:rsidTr="004F71E3">
        <w:trPr>
          <w:gridAfter w:val="1"/>
          <w:wAfter w:w="6" w:type="dxa"/>
        </w:trPr>
        <w:tc>
          <w:tcPr>
            <w:tcW w:w="2862" w:type="dxa"/>
          </w:tcPr>
          <w:p w14:paraId="200F3FCE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040F8C18" w14:textId="1E6A07BF" w:rsidR="00EB1E69" w:rsidRPr="00722C2D" w:rsidRDefault="00683D6C" w:rsidP="00EB1E69">
            <w:pPr>
              <w:pStyle w:val="acctfourfigures"/>
              <w:tabs>
                <w:tab w:val="clear" w:pos="765"/>
              </w:tabs>
              <w:spacing w:line="240" w:lineRule="auto"/>
              <w:ind w:left="-202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88" w:type="dxa"/>
            <w:vAlign w:val="bottom"/>
          </w:tcPr>
          <w:p w14:paraId="637E286B" w14:textId="633BAA74" w:rsidR="00EB1E69" w:rsidRPr="00722C2D" w:rsidRDefault="00683D6C" w:rsidP="00EB1E6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958AF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270" w:type="dxa"/>
          </w:tcPr>
          <w:p w14:paraId="79E17772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9B043CD" w14:textId="03CDBD79" w:rsidR="00EB1E69" w:rsidRPr="00722C2D" w:rsidRDefault="00683D6C" w:rsidP="00EB1E6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B1E6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270" w:type="dxa"/>
          </w:tcPr>
          <w:p w14:paraId="5A26052F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A1C39F" w14:textId="4B1F22DE" w:rsidR="00EB1E69" w:rsidRPr="00722C2D" w:rsidRDefault="00683D6C" w:rsidP="00DC3550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958AF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306" w:type="dxa"/>
          </w:tcPr>
          <w:p w14:paraId="7BDAAC02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F05D5AC" w14:textId="7AD6A199" w:rsidR="00EB1E69" w:rsidRPr="00722C2D" w:rsidRDefault="00683D6C" w:rsidP="004F71E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B1E6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</w:p>
        </w:tc>
      </w:tr>
      <w:tr w:rsidR="00EB1E69" w:rsidRPr="00722C2D" w14:paraId="187D80B2" w14:textId="77777777" w:rsidTr="004F71E3">
        <w:trPr>
          <w:gridAfter w:val="1"/>
          <w:wAfter w:w="6" w:type="dxa"/>
        </w:trPr>
        <w:tc>
          <w:tcPr>
            <w:tcW w:w="2862" w:type="dxa"/>
          </w:tcPr>
          <w:p w14:paraId="310E3707" w14:textId="185B618B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  <w:r w:rsidR="00DC35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0961C49D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06C06FF0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9306CF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78E4A6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E8B003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B538A8" w14:textId="77777777" w:rsidR="00EB1E69" w:rsidRPr="00722C2D" w:rsidRDefault="00EB1E69" w:rsidP="00DC3550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06" w:type="dxa"/>
          </w:tcPr>
          <w:p w14:paraId="2E4B6F81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F0185FA" w14:textId="77777777" w:rsidR="00EB1E69" w:rsidRPr="00722C2D" w:rsidRDefault="00EB1E69" w:rsidP="00DC3550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B1E69" w:rsidRPr="00722C2D" w14:paraId="5C1B4C5B" w14:textId="77777777" w:rsidTr="004F71E3">
        <w:trPr>
          <w:gridAfter w:val="1"/>
          <w:wAfter w:w="6" w:type="dxa"/>
        </w:trPr>
        <w:tc>
          <w:tcPr>
            <w:tcW w:w="2862" w:type="dxa"/>
          </w:tcPr>
          <w:p w14:paraId="21BEDAF9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810" w:type="dxa"/>
          </w:tcPr>
          <w:p w14:paraId="31E33FAD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760E92AE" w14:textId="6B0D107F" w:rsidR="00EB1E69" w:rsidRPr="00722C2D" w:rsidRDefault="00683D6C" w:rsidP="00EB1E6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 w:rsidR="00A958AF" w:rsidRPr="00722C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</w:p>
        </w:tc>
        <w:tc>
          <w:tcPr>
            <w:tcW w:w="270" w:type="dxa"/>
          </w:tcPr>
          <w:p w14:paraId="281E1E50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267DBBB4" w14:textId="2C1EDFB5" w:rsidR="00EB1E69" w:rsidRPr="00722C2D" w:rsidRDefault="00683D6C" w:rsidP="00EB1E6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  <w:r w:rsidR="00EB1E6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270" w:type="dxa"/>
          </w:tcPr>
          <w:p w14:paraId="4096BDA9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F6CAFE" w14:textId="372BC8A4" w:rsidR="00EB1E69" w:rsidRPr="00722C2D" w:rsidRDefault="00683D6C" w:rsidP="00DC3550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A958AF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306" w:type="dxa"/>
          </w:tcPr>
          <w:p w14:paraId="23D660DF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24F0262" w14:textId="601926C0" w:rsidR="00EB1E69" w:rsidRPr="00722C2D" w:rsidRDefault="00683D6C" w:rsidP="00DC3550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EB1E6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</w:t>
            </w:r>
          </w:p>
        </w:tc>
      </w:tr>
      <w:tr w:rsidR="00EB1E69" w:rsidRPr="00722C2D" w14:paraId="57842FDD" w14:textId="77777777" w:rsidTr="004F71E3">
        <w:trPr>
          <w:gridAfter w:val="1"/>
          <w:wAfter w:w="6" w:type="dxa"/>
        </w:trPr>
        <w:tc>
          <w:tcPr>
            <w:tcW w:w="2862" w:type="dxa"/>
          </w:tcPr>
          <w:p w14:paraId="1E4D287C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10" w:type="dxa"/>
          </w:tcPr>
          <w:p w14:paraId="1116E654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68EF0B8" w14:textId="6283D4B0" w:rsidR="00EB1E69" w:rsidRPr="00722C2D" w:rsidRDefault="00683D6C" w:rsidP="00EB1E6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 w:rsidR="00A958AF" w:rsidRPr="00722C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270" w:type="dxa"/>
          </w:tcPr>
          <w:p w14:paraId="24B59245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64B92938" w14:textId="600C16F9" w:rsidR="00EB1E69" w:rsidRPr="00722C2D" w:rsidRDefault="00683D6C" w:rsidP="00EB1E6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EB1E6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70" w:type="dxa"/>
          </w:tcPr>
          <w:p w14:paraId="2E6F467A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EF76D5" w14:textId="01F17274" w:rsidR="00EB1E69" w:rsidRPr="00722C2D" w:rsidRDefault="00683D6C" w:rsidP="00DC3550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306" w:type="dxa"/>
          </w:tcPr>
          <w:p w14:paraId="66AEB247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6FA3305" w14:textId="419C25B2" w:rsidR="00EB1E69" w:rsidRPr="00722C2D" w:rsidRDefault="00683D6C" w:rsidP="00DC3550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</w:t>
            </w:r>
          </w:p>
        </w:tc>
      </w:tr>
      <w:tr w:rsidR="00EB1E69" w:rsidRPr="00722C2D" w14:paraId="41BE3449" w14:textId="77777777" w:rsidTr="004F71E3">
        <w:trPr>
          <w:gridAfter w:val="1"/>
          <w:wAfter w:w="6" w:type="dxa"/>
        </w:trPr>
        <w:tc>
          <w:tcPr>
            <w:tcW w:w="2862" w:type="dxa"/>
          </w:tcPr>
          <w:p w14:paraId="052D2474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10" w:type="dxa"/>
          </w:tcPr>
          <w:p w14:paraId="2FDC3096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2D40B80B" w14:textId="077216F8" w:rsidR="00EB1E69" w:rsidRPr="00722C2D" w:rsidRDefault="00683D6C" w:rsidP="00EB1E6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A958AF" w:rsidRPr="00722C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</w:p>
        </w:tc>
        <w:tc>
          <w:tcPr>
            <w:tcW w:w="270" w:type="dxa"/>
          </w:tcPr>
          <w:p w14:paraId="26E157C3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2DF09E8B" w14:textId="3663EF8E" w:rsidR="00EB1E69" w:rsidRPr="00722C2D" w:rsidRDefault="00683D6C" w:rsidP="00EB1E6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EB1E6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270" w:type="dxa"/>
          </w:tcPr>
          <w:p w14:paraId="02FF1803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48D295" w14:textId="5F5827CA" w:rsidR="00EB1E69" w:rsidRPr="00722C2D" w:rsidRDefault="00683D6C" w:rsidP="00DC3550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A958AF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306" w:type="dxa"/>
          </w:tcPr>
          <w:p w14:paraId="77C3470A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9894239" w14:textId="39F6DC4E" w:rsidR="00EB1E69" w:rsidRPr="00722C2D" w:rsidRDefault="00683D6C" w:rsidP="00DC3550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EB1E6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</w:t>
            </w:r>
          </w:p>
        </w:tc>
      </w:tr>
      <w:tr w:rsidR="00EB1E69" w:rsidRPr="00722C2D" w14:paraId="55FB0D0B" w14:textId="77777777" w:rsidTr="004F71E3">
        <w:trPr>
          <w:gridAfter w:val="1"/>
          <w:wAfter w:w="6" w:type="dxa"/>
        </w:trPr>
        <w:tc>
          <w:tcPr>
            <w:tcW w:w="2862" w:type="dxa"/>
          </w:tcPr>
          <w:p w14:paraId="38E8BB79" w14:textId="3176099C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DC35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536CDA76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205C1FA" w14:textId="63B72A90" w:rsidR="00EB1E69" w:rsidRPr="00722C2D" w:rsidRDefault="00683D6C" w:rsidP="00EB1E6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  <w:r w:rsidR="00A958AF" w:rsidRPr="00722C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035</w:t>
            </w:r>
          </w:p>
        </w:tc>
        <w:tc>
          <w:tcPr>
            <w:tcW w:w="270" w:type="dxa"/>
          </w:tcPr>
          <w:p w14:paraId="01EF56E3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5E4E561" w14:textId="26CB0137" w:rsidR="00EB1E69" w:rsidRPr="00722C2D" w:rsidRDefault="00683D6C" w:rsidP="00EB1E6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  <w:r w:rsidR="00EB1E6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270" w:type="dxa"/>
          </w:tcPr>
          <w:p w14:paraId="4940ACCE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324143" w14:textId="5DB1F836" w:rsidR="00EB1E69" w:rsidRPr="00722C2D" w:rsidRDefault="00683D6C" w:rsidP="00DC3550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A958AF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306" w:type="dxa"/>
          </w:tcPr>
          <w:p w14:paraId="0FFE8CCC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336C1F57" w14:textId="72D95EDD" w:rsidR="00EB1E69" w:rsidRPr="00722C2D" w:rsidRDefault="00683D6C" w:rsidP="00DC3550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EB1E6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</w:p>
        </w:tc>
      </w:tr>
      <w:tr w:rsidR="00EB1E69" w:rsidRPr="00722C2D" w14:paraId="5D1EB246" w14:textId="77777777" w:rsidTr="004F71E3">
        <w:trPr>
          <w:gridAfter w:val="1"/>
          <w:wAfter w:w="6" w:type="dxa"/>
        </w:trPr>
        <w:tc>
          <w:tcPr>
            <w:tcW w:w="2862" w:type="dxa"/>
          </w:tcPr>
          <w:p w14:paraId="1B3040EE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537AD73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5D716" w14:textId="26DC33E9" w:rsidR="00EB1E69" w:rsidRPr="00DC3550" w:rsidRDefault="00683D6C" w:rsidP="00EB1E6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521</w:t>
            </w:r>
            <w:r w:rsidR="00145E9D" w:rsidRPr="00DC35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270" w:type="dxa"/>
          </w:tcPr>
          <w:p w14:paraId="4F195DAE" w14:textId="77777777" w:rsidR="00EB1E69" w:rsidRPr="00DC3550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BAB43" w14:textId="02988A36" w:rsidR="00EB1E69" w:rsidRPr="00DC3550" w:rsidRDefault="00683D6C" w:rsidP="00DC3550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491</w:t>
            </w:r>
            <w:r w:rsidR="00EB1E69" w:rsidRPr="00DC35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270" w:type="dxa"/>
          </w:tcPr>
          <w:p w14:paraId="7555F504" w14:textId="77777777" w:rsidR="00EB1E69" w:rsidRPr="00DC3550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585D2" w14:textId="24528FCF" w:rsidR="00EB1E69" w:rsidRPr="00DC3550" w:rsidRDefault="00683D6C" w:rsidP="00DC3550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 w:rsidR="00A958AF" w:rsidRPr="00DC35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306" w:type="dxa"/>
          </w:tcPr>
          <w:p w14:paraId="520BD4BB" w14:textId="77777777" w:rsidR="00EB1E69" w:rsidRPr="00DC3550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CE51F" w14:textId="6E8B8FD8" w:rsidR="00EB1E69" w:rsidRPr="00DC3550" w:rsidRDefault="00683D6C" w:rsidP="00DC3550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  <w:r w:rsidR="00EB1E69" w:rsidRPr="00DC35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616</w:t>
            </w:r>
          </w:p>
        </w:tc>
      </w:tr>
    </w:tbl>
    <w:p w14:paraId="7DAA035D" w14:textId="0BBA168F" w:rsidR="00095103" w:rsidRPr="00722C2D" w:rsidRDefault="0009510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50021D" w14:textId="1BD8ACE0" w:rsidR="00277F91" w:rsidRPr="00722C2D" w:rsidRDefault="00683D6C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13</w:t>
      </w:r>
      <w:r w:rsidR="000B3A29" w:rsidRPr="00084193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36AE4" w:rsidRPr="00084193">
        <w:rPr>
          <w:rFonts w:asciiTheme="majorBidi" w:hAnsiTheme="majorBidi" w:cstheme="majorBidi"/>
          <w:b/>
          <w:bCs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E6E1223" w14:textId="77777777" w:rsidR="000B3A29" w:rsidRPr="00436FE0" w:rsidRDefault="000B3A29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7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19"/>
        <w:gridCol w:w="271"/>
        <w:gridCol w:w="1175"/>
        <w:gridCol w:w="271"/>
        <w:gridCol w:w="1295"/>
        <w:gridCol w:w="243"/>
        <w:gridCol w:w="1162"/>
        <w:gridCol w:w="273"/>
        <w:gridCol w:w="1250"/>
      </w:tblGrid>
      <w:tr w:rsidR="00277F91" w:rsidRPr="00722C2D" w14:paraId="1BEDB9F8" w14:textId="77777777" w:rsidTr="00E77588">
        <w:trPr>
          <w:trHeight w:val="435"/>
          <w:tblHeader/>
        </w:trPr>
        <w:tc>
          <w:tcPr>
            <w:tcW w:w="1826" w:type="pct"/>
            <w:vMerge w:val="restart"/>
            <w:shd w:val="clear" w:color="auto" w:fill="auto"/>
          </w:tcPr>
          <w:p w14:paraId="3C572243" w14:textId="77777777" w:rsidR="00277F91" w:rsidRPr="00722C2D" w:rsidRDefault="00277F91" w:rsidP="001B34C8">
            <w:pPr>
              <w:tabs>
                <w:tab w:val="clear" w:pos="227"/>
              </w:tabs>
              <w:spacing w:line="240" w:lineRule="auto"/>
              <w:ind w:left="-2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FBAAF71" w14:textId="0123BD63" w:rsidR="00122C0D" w:rsidRPr="00722C2D" w:rsidRDefault="00122C0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44" w:type="pct"/>
          </w:tcPr>
          <w:p w14:paraId="77E95D03" w14:textId="77777777" w:rsidR="00277F91" w:rsidRPr="00722C2D" w:rsidRDefault="00277F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4" w:type="pct"/>
            <w:gridSpan w:val="4"/>
          </w:tcPr>
          <w:p w14:paraId="4EA2298F" w14:textId="77777777" w:rsidR="00277F91" w:rsidRPr="00722C2D" w:rsidRDefault="00277F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722C2D"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36" w:type="pct"/>
            <w:gridSpan w:val="3"/>
          </w:tcPr>
          <w:p w14:paraId="3E213B53" w14:textId="77777777" w:rsidR="00277F91" w:rsidRPr="00722C2D" w:rsidRDefault="00277F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588" w:rsidRPr="00722C2D" w14:paraId="5E28CA18" w14:textId="77777777" w:rsidTr="00E77588">
        <w:trPr>
          <w:trHeight w:val="420"/>
          <w:tblHeader/>
        </w:trPr>
        <w:tc>
          <w:tcPr>
            <w:tcW w:w="1826" w:type="pct"/>
            <w:vMerge/>
            <w:shd w:val="clear" w:color="auto" w:fill="auto"/>
          </w:tcPr>
          <w:p w14:paraId="0A041845" w14:textId="77777777" w:rsidR="00DE47E3" w:rsidRPr="00722C2D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A23B2E2" w14:textId="77777777" w:rsidR="00DE47E3" w:rsidRPr="00722C2D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 w:hanging="13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26925B33" w14:textId="2C950F7E" w:rsidR="00DE47E3" w:rsidRPr="00722C2D" w:rsidRDefault="00683D6C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57C177DC" w14:textId="77777777" w:rsidR="00DE47E3" w:rsidRPr="00722C2D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342025F0" w14:textId="66757DA4" w:rsidR="00DE47E3" w:rsidRPr="00722C2D" w:rsidRDefault="00683D6C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505C3B0F" w14:textId="77777777" w:rsidR="00DE47E3" w:rsidRPr="00722C2D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D52843D" w14:textId="289C174E" w:rsidR="00DE47E3" w:rsidRPr="00722C2D" w:rsidRDefault="00683D6C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61A81789" w14:textId="77777777" w:rsidR="00DE47E3" w:rsidRPr="00722C2D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14:paraId="089BDAE2" w14:textId="5FFA2168" w:rsidR="00DE47E3" w:rsidRPr="00722C2D" w:rsidRDefault="00683D6C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DE47E3" w:rsidRPr="00722C2D" w14:paraId="4375B7A1" w14:textId="77777777" w:rsidTr="00E77588">
        <w:trPr>
          <w:trHeight w:val="420"/>
          <w:tblHeader/>
        </w:trPr>
        <w:tc>
          <w:tcPr>
            <w:tcW w:w="1826" w:type="pct"/>
          </w:tcPr>
          <w:p w14:paraId="5DDDEB2F" w14:textId="77777777" w:rsidR="00DE47E3" w:rsidRPr="00722C2D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945C91" w14:textId="77777777" w:rsidR="00DE47E3" w:rsidRPr="00722C2D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030" w:type="pct"/>
            <w:gridSpan w:val="7"/>
          </w:tcPr>
          <w:p w14:paraId="47AFEF22" w14:textId="77777777" w:rsidR="00DE47E3" w:rsidRPr="00722C2D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722C2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E77588" w:rsidRPr="00722C2D" w14:paraId="252F2ADD" w14:textId="77777777" w:rsidTr="00E77588">
        <w:trPr>
          <w:trHeight w:val="420"/>
        </w:trPr>
        <w:tc>
          <w:tcPr>
            <w:tcW w:w="1826" w:type="pct"/>
          </w:tcPr>
          <w:p w14:paraId="161271E2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" w:type="pct"/>
          </w:tcPr>
          <w:p w14:paraId="5CA7AF23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27F6A8DC" w14:textId="25EB01E7" w:rsidR="00EB1E69" w:rsidRPr="00E77588" w:rsidRDefault="00683D6C" w:rsidP="00E7758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</w:t>
            </w:r>
            <w:r w:rsidR="005005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145" w:type="pct"/>
            <w:tcBorders>
              <w:bottom w:val="nil"/>
            </w:tcBorders>
          </w:tcPr>
          <w:p w14:paraId="3CB8BCEA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nil"/>
            </w:tcBorders>
          </w:tcPr>
          <w:p w14:paraId="1634314E" w14:textId="08422B75" w:rsidR="00EB1E69" w:rsidRPr="00E77588" w:rsidRDefault="00683D6C" w:rsidP="00E7758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</w:t>
            </w:r>
            <w:r w:rsidR="00EB1E69" w:rsidRPr="00E775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130" w:type="pct"/>
            <w:tcBorders>
              <w:bottom w:val="nil"/>
            </w:tcBorders>
          </w:tcPr>
          <w:p w14:paraId="6B543E12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nil"/>
            </w:tcBorders>
          </w:tcPr>
          <w:p w14:paraId="19DE3659" w14:textId="5E716C08" w:rsidR="00EB1E69" w:rsidRPr="00E77588" w:rsidRDefault="00683D6C" w:rsidP="00E7758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="005005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146" w:type="pct"/>
            <w:tcBorders>
              <w:bottom w:val="nil"/>
            </w:tcBorders>
            <w:vAlign w:val="bottom"/>
          </w:tcPr>
          <w:p w14:paraId="7CD7A6E8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782B036B" w14:textId="00D4EB06" w:rsidR="00EB1E69" w:rsidRPr="00E77588" w:rsidRDefault="00683D6C" w:rsidP="00E7758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="00EB1E69" w:rsidRPr="00E775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</w:p>
        </w:tc>
      </w:tr>
      <w:tr w:rsidR="00E77588" w:rsidRPr="00722C2D" w14:paraId="296F58FE" w14:textId="77777777" w:rsidTr="00E77588">
        <w:trPr>
          <w:trHeight w:val="420"/>
        </w:trPr>
        <w:tc>
          <w:tcPr>
            <w:tcW w:w="1826" w:type="pct"/>
          </w:tcPr>
          <w:p w14:paraId="1D8C3807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" w:type="pct"/>
          </w:tcPr>
          <w:p w14:paraId="274E32EB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7E043B0F" w14:textId="047C25E9" w:rsidR="00EB1E69" w:rsidRPr="00E77588" w:rsidRDefault="00683D6C" w:rsidP="00E7758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500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145" w:type="pct"/>
            <w:tcBorders>
              <w:bottom w:val="nil"/>
            </w:tcBorders>
          </w:tcPr>
          <w:p w14:paraId="035A988D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nil"/>
            </w:tcBorders>
          </w:tcPr>
          <w:p w14:paraId="459B147E" w14:textId="4C7DB633" w:rsidR="00EB1E69" w:rsidRPr="00E77588" w:rsidRDefault="00683D6C" w:rsidP="00E7758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EB1E69" w:rsidRPr="00E775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130" w:type="pct"/>
            <w:tcBorders>
              <w:bottom w:val="nil"/>
            </w:tcBorders>
          </w:tcPr>
          <w:p w14:paraId="696DF33F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nil"/>
            </w:tcBorders>
          </w:tcPr>
          <w:p w14:paraId="3A19B10C" w14:textId="20026785" w:rsidR="00EB1E69" w:rsidRPr="00E77588" w:rsidRDefault="00683D6C" w:rsidP="00E7758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0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</w:p>
        </w:tc>
        <w:tc>
          <w:tcPr>
            <w:tcW w:w="146" w:type="pct"/>
            <w:tcBorders>
              <w:bottom w:val="nil"/>
            </w:tcBorders>
            <w:vAlign w:val="bottom"/>
          </w:tcPr>
          <w:p w14:paraId="06A9E830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3F3D3036" w14:textId="123345E3" w:rsidR="00EB1E69" w:rsidRPr="00E77588" w:rsidRDefault="00683D6C" w:rsidP="00E7758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B1E69" w:rsidRPr="00E775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777</w:t>
            </w:r>
          </w:p>
        </w:tc>
      </w:tr>
      <w:tr w:rsidR="00E77588" w:rsidRPr="00722C2D" w14:paraId="012D8577" w14:textId="77777777" w:rsidTr="00E77588">
        <w:trPr>
          <w:trHeight w:val="420"/>
        </w:trPr>
        <w:tc>
          <w:tcPr>
            <w:tcW w:w="1826" w:type="pct"/>
            <w:tcBorders>
              <w:bottom w:val="nil"/>
            </w:tcBorders>
            <w:noWrap/>
            <w:vAlign w:val="bottom"/>
          </w:tcPr>
          <w:p w14:paraId="2FB5C5CA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" w:type="pct"/>
            <w:tcBorders>
              <w:bottom w:val="nil"/>
            </w:tcBorders>
          </w:tcPr>
          <w:p w14:paraId="6B71B517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43D23FA" w14:textId="104DC1AC" w:rsidR="00EB1E69" w:rsidRPr="00E77588" w:rsidRDefault="00683D6C" w:rsidP="00E7758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  <w:r w:rsidR="00A16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3899E199" w14:textId="77777777" w:rsidR="00EB1E69" w:rsidRPr="00E77588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027071C5" w14:textId="1C6B00E7" w:rsidR="00EB1E69" w:rsidRPr="00E77588" w:rsidRDefault="00683D6C" w:rsidP="00E7758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305</w:t>
            </w:r>
            <w:r w:rsidR="00EB1E69" w:rsidRPr="00E775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2EC9351C" w14:textId="77777777" w:rsidR="00EB1E69" w:rsidRPr="00E77588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80742E5" w14:textId="097CF79D" w:rsidR="00EB1E69" w:rsidRPr="00E77588" w:rsidRDefault="00683D6C" w:rsidP="00E7758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  <w:r w:rsidR="00A16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561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99E4639" w14:textId="77777777" w:rsidR="00EB1E69" w:rsidRPr="00E77588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7F8DC6F" w14:textId="6098A963" w:rsidR="00EB1E69" w:rsidRPr="00E77588" w:rsidRDefault="00683D6C" w:rsidP="00E7758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  <w:r w:rsidR="00EB1E69" w:rsidRPr="00E775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916</w:t>
            </w:r>
          </w:p>
        </w:tc>
      </w:tr>
    </w:tbl>
    <w:p w14:paraId="4A65D25D" w14:textId="77777777" w:rsidR="00277F91" w:rsidRPr="00722C2D" w:rsidRDefault="00277F91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F44131A" w14:textId="249D9DCB" w:rsidR="00277F91" w:rsidRPr="00722C2D" w:rsidRDefault="00277F91" w:rsidP="001B34C8">
      <w:pPr>
        <w:tabs>
          <w:tab w:val="clear" w:pos="3742"/>
          <w:tab w:val="left" w:pos="375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หลังออกจากงานและบำเหน็จบำนาญพนักงานตามข้อกำหนดของพระราชบัญญัติคุ้มครองแรงงาน พ.ศ. </w:t>
      </w:r>
      <w:r w:rsidR="00683D6C" w:rsidRPr="00683D6C">
        <w:rPr>
          <w:rFonts w:asciiTheme="majorBidi" w:hAnsiTheme="majorBidi" w:cstheme="majorBidi"/>
          <w:sz w:val="30"/>
          <w:szCs w:val="30"/>
        </w:rPr>
        <w:t>2541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319D9F2B" w14:textId="5F3B1E45" w:rsidR="00277F91" w:rsidRDefault="00277F9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7A053639" w14:textId="77777777" w:rsidR="00F64C9F" w:rsidRPr="00722C2D" w:rsidRDefault="00F64C9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tbl>
      <w:tblPr>
        <w:tblW w:w="9317" w:type="dxa"/>
        <w:tblInd w:w="450" w:type="dxa"/>
        <w:tblLook w:val="01E0" w:firstRow="1" w:lastRow="1" w:firstColumn="1" w:lastColumn="1" w:noHBand="0" w:noVBand="0"/>
      </w:tblPr>
      <w:tblGrid>
        <w:gridCol w:w="3560"/>
        <w:gridCol w:w="894"/>
        <w:gridCol w:w="1018"/>
        <w:gridCol w:w="236"/>
        <w:gridCol w:w="1037"/>
        <w:gridCol w:w="268"/>
        <w:gridCol w:w="1018"/>
        <w:gridCol w:w="268"/>
        <w:gridCol w:w="1018"/>
      </w:tblGrid>
      <w:tr w:rsidR="00A14123" w:rsidRPr="00722C2D" w14:paraId="0B487DE2" w14:textId="77777777" w:rsidTr="00F80A0A">
        <w:trPr>
          <w:tblHeader/>
        </w:trPr>
        <w:tc>
          <w:tcPr>
            <w:tcW w:w="3560" w:type="dxa"/>
            <w:shd w:val="clear" w:color="auto" w:fill="auto"/>
          </w:tcPr>
          <w:p w14:paraId="646BD043" w14:textId="289D8CD7" w:rsidR="00A14123" w:rsidRPr="00722C2D" w:rsidRDefault="00A14123" w:rsidP="00A1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894" w:type="dxa"/>
            <w:shd w:val="clear" w:color="auto" w:fill="auto"/>
          </w:tcPr>
          <w:p w14:paraId="17217A67" w14:textId="77777777" w:rsidR="00A14123" w:rsidRPr="00722C2D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291" w:type="dxa"/>
            <w:gridSpan w:val="3"/>
            <w:shd w:val="clear" w:color="auto" w:fill="auto"/>
          </w:tcPr>
          <w:p w14:paraId="7A616FA5" w14:textId="77777777" w:rsidR="00A14123" w:rsidRPr="00722C2D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07050FEB" w14:textId="77777777" w:rsidR="00A14123" w:rsidRPr="00722C2D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14:paraId="68407153" w14:textId="77777777" w:rsidR="00A14123" w:rsidRPr="00722C2D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A14123" w:rsidRPr="00722C2D" w14:paraId="0CDE2CB4" w14:textId="77777777" w:rsidTr="00F80A0A">
        <w:trPr>
          <w:tblHeader/>
        </w:trPr>
        <w:tc>
          <w:tcPr>
            <w:tcW w:w="3560" w:type="dxa"/>
            <w:shd w:val="clear" w:color="auto" w:fill="auto"/>
          </w:tcPr>
          <w:p w14:paraId="3FB5B594" w14:textId="77777777" w:rsidR="00A14123" w:rsidRPr="00722C2D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894" w:type="dxa"/>
            <w:shd w:val="clear" w:color="auto" w:fill="auto"/>
          </w:tcPr>
          <w:p w14:paraId="3903BFC4" w14:textId="77777777" w:rsidR="00A14123" w:rsidRPr="00722C2D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291" w:type="dxa"/>
            <w:gridSpan w:val="3"/>
            <w:shd w:val="clear" w:color="auto" w:fill="auto"/>
          </w:tcPr>
          <w:p w14:paraId="5FE0833D" w14:textId="77777777" w:rsidR="00A14123" w:rsidRPr="00722C2D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14:paraId="4317AE7A" w14:textId="77777777" w:rsidR="00A14123" w:rsidRPr="00722C2D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14:paraId="7E8D46B3" w14:textId="77777777" w:rsidR="00A14123" w:rsidRPr="00722C2D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123" w:rsidRPr="00722C2D" w14:paraId="20EBFFB9" w14:textId="77777777" w:rsidTr="00F80A0A">
        <w:trPr>
          <w:tblHeader/>
        </w:trPr>
        <w:tc>
          <w:tcPr>
            <w:tcW w:w="3560" w:type="dxa"/>
            <w:shd w:val="clear" w:color="auto" w:fill="auto"/>
          </w:tcPr>
          <w:p w14:paraId="4265A99E" w14:textId="77777777" w:rsidR="00A14123" w:rsidRPr="00722C2D" w:rsidRDefault="00A1412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shd w:val="clear" w:color="auto" w:fill="auto"/>
          </w:tcPr>
          <w:p w14:paraId="5128DD07" w14:textId="033D2D8B" w:rsidR="00A14123" w:rsidRPr="00722C2D" w:rsidRDefault="00A1412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" w:right="-97" w:hanging="10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18" w:type="dxa"/>
            <w:shd w:val="clear" w:color="auto" w:fill="auto"/>
          </w:tcPr>
          <w:p w14:paraId="27B42C16" w14:textId="6FB41D8D" w:rsidR="00A14123" w:rsidRPr="00722C2D" w:rsidRDefault="00683D6C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60C19F7" w14:textId="77777777" w:rsidR="00A14123" w:rsidRPr="00722C2D" w:rsidRDefault="00A1412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594CE7A1" w14:textId="58E96195" w:rsidR="00A14123" w:rsidRPr="00722C2D" w:rsidRDefault="00683D6C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8" w:type="dxa"/>
            <w:shd w:val="clear" w:color="auto" w:fill="auto"/>
          </w:tcPr>
          <w:p w14:paraId="765EEF97" w14:textId="77777777" w:rsidR="00A14123" w:rsidRPr="00722C2D" w:rsidRDefault="00A1412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331A6779" w14:textId="44A29DDF" w:rsidR="00A14123" w:rsidRPr="00722C2D" w:rsidRDefault="00683D6C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8" w:type="dxa"/>
            <w:shd w:val="clear" w:color="auto" w:fill="auto"/>
          </w:tcPr>
          <w:p w14:paraId="17004AED" w14:textId="77777777" w:rsidR="00A14123" w:rsidRPr="00722C2D" w:rsidRDefault="00A1412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014721E5" w14:textId="70736CCB" w:rsidR="00A14123" w:rsidRPr="00722C2D" w:rsidRDefault="00683D6C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986A3B" w:rsidRPr="00722C2D" w14:paraId="7B7016E3" w14:textId="77777777" w:rsidTr="00F80A0A">
        <w:trPr>
          <w:tblHeader/>
        </w:trPr>
        <w:tc>
          <w:tcPr>
            <w:tcW w:w="3560" w:type="dxa"/>
            <w:shd w:val="clear" w:color="auto" w:fill="auto"/>
          </w:tcPr>
          <w:p w14:paraId="18BE1229" w14:textId="77777777" w:rsidR="00986A3B" w:rsidRPr="00722C2D" w:rsidRDefault="00986A3B" w:rsidP="001B34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shd w:val="clear" w:color="auto" w:fill="auto"/>
          </w:tcPr>
          <w:p w14:paraId="4ECB657B" w14:textId="77777777" w:rsidR="00986A3B" w:rsidRPr="00722C2D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63" w:type="dxa"/>
            <w:gridSpan w:val="7"/>
            <w:shd w:val="clear" w:color="auto" w:fill="auto"/>
          </w:tcPr>
          <w:p w14:paraId="6C00F2D0" w14:textId="77777777" w:rsidR="00986A3B" w:rsidRPr="00722C2D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B1E69" w:rsidRPr="00722C2D" w14:paraId="5F223D0C" w14:textId="77777777" w:rsidTr="00F80A0A">
        <w:tc>
          <w:tcPr>
            <w:tcW w:w="3560" w:type="dxa"/>
            <w:shd w:val="clear" w:color="auto" w:fill="auto"/>
          </w:tcPr>
          <w:p w14:paraId="162AF016" w14:textId="03FB1AE4" w:rsidR="00EB1E69" w:rsidRPr="00722C2D" w:rsidRDefault="00EB1E69" w:rsidP="00EB1E69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4" w:type="dxa"/>
            <w:shd w:val="clear" w:color="auto" w:fill="auto"/>
          </w:tcPr>
          <w:p w14:paraId="08494BF2" w14:textId="77777777" w:rsidR="00EB1E69" w:rsidRPr="00722C2D" w:rsidRDefault="00EB1E69" w:rsidP="00EB1E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EF32F1E" w14:textId="50134456" w:rsidR="00EB1E69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</w:t>
            </w:r>
            <w:r w:rsidR="00E12B21"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236" w:type="dxa"/>
            <w:shd w:val="clear" w:color="auto" w:fill="auto"/>
          </w:tcPr>
          <w:p w14:paraId="5263988B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1DFF612" w14:textId="38217301" w:rsidR="00EB1E69" w:rsidRPr="00722C2D" w:rsidRDefault="00683D6C" w:rsidP="00E77588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  <w:r w:rsidR="00EB1E69"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268" w:type="dxa"/>
            <w:shd w:val="clear" w:color="auto" w:fill="auto"/>
          </w:tcPr>
          <w:p w14:paraId="17EFE7C2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99AC16F" w14:textId="6CDE343C" w:rsidR="00EB1E69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E12B21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916</w:t>
            </w:r>
          </w:p>
        </w:tc>
        <w:tc>
          <w:tcPr>
            <w:tcW w:w="268" w:type="dxa"/>
            <w:shd w:val="clear" w:color="auto" w:fill="auto"/>
          </w:tcPr>
          <w:p w14:paraId="70FBB5DC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37CA067" w14:textId="6AB85D34" w:rsidR="00EB1E69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="00EB1E69"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943</w:t>
            </w:r>
          </w:p>
        </w:tc>
      </w:tr>
      <w:tr w:rsidR="00EB1E69" w:rsidRPr="00722C2D" w14:paraId="4D1210B0" w14:textId="77777777" w:rsidTr="00F80A0A">
        <w:tc>
          <w:tcPr>
            <w:tcW w:w="3560" w:type="dxa"/>
            <w:shd w:val="clear" w:color="auto" w:fill="auto"/>
          </w:tcPr>
          <w:p w14:paraId="0A355098" w14:textId="77777777" w:rsidR="00EB1E69" w:rsidRPr="00722C2D" w:rsidRDefault="00EB1E69" w:rsidP="00EB1E69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94" w:type="dxa"/>
            <w:shd w:val="clear" w:color="auto" w:fill="auto"/>
          </w:tcPr>
          <w:p w14:paraId="3A61A080" w14:textId="77777777" w:rsidR="00EB1E69" w:rsidRPr="00722C2D" w:rsidRDefault="00EB1E69" w:rsidP="00EB1E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E571AB4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A83AD0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6E52C16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0D8F878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EC10170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5D610A9D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EE11C92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B1E69" w:rsidRPr="00722C2D" w14:paraId="79825E05" w14:textId="77777777" w:rsidTr="00F80A0A">
        <w:tc>
          <w:tcPr>
            <w:tcW w:w="3560" w:type="dxa"/>
            <w:shd w:val="clear" w:color="auto" w:fill="auto"/>
          </w:tcPr>
          <w:p w14:paraId="49170F52" w14:textId="77777777" w:rsidR="00EB1E69" w:rsidRPr="00722C2D" w:rsidRDefault="00EB1E69" w:rsidP="00EB1E6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94" w:type="dxa"/>
            <w:shd w:val="clear" w:color="auto" w:fill="auto"/>
          </w:tcPr>
          <w:p w14:paraId="14B39F66" w14:textId="77777777" w:rsidR="00EB1E69" w:rsidRPr="00722C2D" w:rsidRDefault="00EB1E69" w:rsidP="00EB1E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9F6C107" w14:textId="4EC33593" w:rsidR="00EB1E69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6120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36" w:type="dxa"/>
            <w:shd w:val="clear" w:color="auto" w:fill="auto"/>
          </w:tcPr>
          <w:p w14:paraId="1A58137F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FF09C78" w14:textId="7B3C42EE" w:rsidR="00EB1E69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EB1E6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68" w:type="dxa"/>
            <w:shd w:val="clear" w:color="auto" w:fill="auto"/>
          </w:tcPr>
          <w:p w14:paraId="0CAF7D51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367381C" w14:textId="1C6F85E9" w:rsidR="00EB1E69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E0B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268" w:type="dxa"/>
            <w:shd w:val="clear" w:color="auto" w:fill="auto"/>
          </w:tcPr>
          <w:p w14:paraId="69E0600A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5FD13F9D" w14:textId="74D978A8" w:rsidR="00EB1E69" w:rsidRPr="00722C2D" w:rsidRDefault="00683D6C" w:rsidP="00E77588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EB1E6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</w:tr>
      <w:tr w:rsidR="00500597" w:rsidRPr="00722C2D" w14:paraId="6805EEDF" w14:textId="77777777" w:rsidTr="00DE62BD">
        <w:tc>
          <w:tcPr>
            <w:tcW w:w="3560" w:type="dxa"/>
            <w:shd w:val="clear" w:color="auto" w:fill="auto"/>
          </w:tcPr>
          <w:p w14:paraId="4270190B" w14:textId="11BC26E1" w:rsidR="00500597" w:rsidRPr="00722C2D" w:rsidRDefault="00500597" w:rsidP="00EB1E6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894" w:type="dxa"/>
            <w:shd w:val="clear" w:color="auto" w:fill="auto"/>
          </w:tcPr>
          <w:p w14:paraId="617DA3D2" w14:textId="77777777" w:rsidR="00500597" w:rsidRPr="00722C2D" w:rsidRDefault="00500597" w:rsidP="00EB1E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C028D8D" w14:textId="27A3F2A2" w:rsidR="00500597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36" w:type="dxa"/>
            <w:shd w:val="clear" w:color="auto" w:fill="auto"/>
          </w:tcPr>
          <w:p w14:paraId="78FD2107" w14:textId="77777777" w:rsidR="00500597" w:rsidRPr="00722C2D" w:rsidRDefault="00500597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1E8FC56" w14:textId="1A970B72" w:rsidR="00500597" w:rsidRPr="00722C2D" w:rsidRDefault="00500597" w:rsidP="0050059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02252D36" w14:textId="77777777" w:rsidR="00500597" w:rsidRPr="00722C2D" w:rsidRDefault="00500597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7442C68" w14:textId="1B2C4A7D" w:rsidR="00500597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68" w:type="dxa"/>
            <w:shd w:val="clear" w:color="auto" w:fill="auto"/>
          </w:tcPr>
          <w:p w14:paraId="3D68900A" w14:textId="77777777" w:rsidR="00500597" w:rsidRPr="00722C2D" w:rsidRDefault="00500597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F6A9C95" w14:textId="2F9EDC46" w:rsidR="00500597" w:rsidRPr="00722C2D" w:rsidRDefault="00500597" w:rsidP="00500597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B1E69" w:rsidRPr="00722C2D" w14:paraId="02B7EC24" w14:textId="77777777" w:rsidTr="00DE62BD">
        <w:tc>
          <w:tcPr>
            <w:tcW w:w="3560" w:type="dxa"/>
            <w:shd w:val="clear" w:color="auto" w:fill="auto"/>
          </w:tcPr>
          <w:p w14:paraId="44263B49" w14:textId="77777777" w:rsidR="00EB1E69" w:rsidRPr="00722C2D" w:rsidRDefault="00EB1E69" w:rsidP="00EB1E6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94" w:type="dxa"/>
            <w:shd w:val="clear" w:color="auto" w:fill="auto"/>
          </w:tcPr>
          <w:p w14:paraId="09BD3790" w14:textId="77777777" w:rsidR="00EB1E69" w:rsidRPr="00722C2D" w:rsidRDefault="00EB1E69" w:rsidP="00EB1E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95333" w14:textId="2E997E93" w:rsidR="00EB1E69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E0B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36" w:type="dxa"/>
            <w:shd w:val="clear" w:color="auto" w:fill="auto"/>
          </w:tcPr>
          <w:p w14:paraId="6FC994BB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BB588" w14:textId="0D088479" w:rsidR="00EB1E69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EB1E6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68" w:type="dxa"/>
            <w:shd w:val="clear" w:color="auto" w:fill="auto"/>
          </w:tcPr>
          <w:p w14:paraId="104FF5F4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B596B" w14:textId="694E5013" w:rsidR="00EB1E69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E0B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268" w:type="dxa"/>
            <w:shd w:val="clear" w:color="auto" w:fill="auto"/>
          </w:tcPr>
          <w:p w14:paraId="70C25E85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10FCC" w14:textId="78BB0C4E" w:rsidR="00EB1E69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B1E69"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374</w:t>
            </w:r>
          </w:p>
        </w:tc>
      </w:tr>
      <w:tr w:rsidR="00DE62BD" w:rsidRPr="00722C2D" w14:paraId="1270E28A" w14:textId="77777777" w:rsidTr="00DE62BD">
        <w:tc>
          <w:tcPr>
            <w:tcW w:w="3560" w:type="dxa"/>
            <w:shd w:val="clear" w:color="auto" w:fill="auto"/>
          </w:tcPr>
          <w:p w14:paraId="79FB8270" w14:textId="77777777" w:rsidR="00DE62BD" w:rsidRPr="00722C2D" w:rsidRDefault="00DE62BD" w:rsidP="00EB1E6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40C7EE36" w14:textId="77777777" w:rsidR="00DE62BD" w:rsidRPr="00722C2D" w:rsidRDefault="00DE62BD" w:rsidP="00EB1E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A5A45" w14:textId="0871ABC1" w:rsidR="00DE62BD" w:rsidRPr="00DE62B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DE62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36" w:type="dxa"/>
            <w:shd w:val="clear" w:color="auto" w:fill="auto"/>
          </w:tcPr>
          <w:p w14:paraId="1535DBF1" w14:textId="77777777" w:rsidR="00DE62BD" w:rsidRPr="00DE62BD" w:rsidRDefault="00DE62BD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35BFB" w14:textId="2664FD0D" w:rsidR="00DE62BD" w:rsidRPr="00DE62B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DE62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268" w:type="dxa"/>
            <w:shd w:val="clear" w:color="auto" w:fill="auto"/>
          </w:tcPr>
          <w:p w14:paraId="092C8534" w14:textId="77777777" w:rsidR="00DE62BD" w:rsidRPr="00DE62BD" w:rsidRDefault="00DE62BD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C747" w14:textId="18D58760" w:rsidR="00DE62BD" w:rsidRPr="00DE62B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DE62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268" w:type="dxa"/>
            <w:shd w:val="clear" w:color="auto" w:fill="auto"/>
          </w:tcPr>
          <w:p w14:paraId="482FA8CA" w14:textId="77777777" w:rsidR="00DE62BD" w:rsidRPr="00DE62BD" w:rsidRDefault="00DE62BD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B177C" w14:textId="47630299" w:rsidR="00DE62BD" w:rsidRPr="00DE62B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DE62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481</w:t>
            </w:r>
          </w:p>
        </w:tc>
      </w:tr>
      <w:tr w:rsidR="00EB1E69" w:rsidRPr="00722C2D" w14:paraId="7F26A3AF" w14:textId="77777777" w:rsidTr="00DE62BD">
        <w:tc>
          <w:tcPr>
            <w:tcW w:w="3560" w:type="dxa"/>
          </w:tcPr>
          <w:p w14:paraId="1DFF3A17" w14:textId="77777777" w:rsidR="00EB1E69" w:rsidRPr="00722C2D" w:rsidRDefault="00EB1E69" w:rsidP="00EB1E69">
            <w:pPr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94" w:type="dxa"/>
          </w:tcPr>
          <w:p w14:paraId="636447CA" w14:textId="77777777" w:rsidR="00EB1E69" w:rsidRPr="00722C2D" w:rsidRDefault="00EB1E69" w:rsidP="00EB1E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1922FC82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E3DBED2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1CE75F3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788FC843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3F029C24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622CD6D6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6D3AADB3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B1E69" w:rsidRPr="00722C2D" w14:paraId="72183BCB" w14:textId="77777777" w:rsidTr="00F80A0A">
        <w:tc>
          <w:tcPr>
            <w:tcW w:w="3560" w:type="dxa"/>
          </w:tcPr>
          <w:p w14:paraId="5C7FE4F8" w14:textId="77777777" w:rsidR="00EB1E69" w:rsidRPr="00722C2D" w:rsidRDefault="00EB1E69" w:rsidP="00EB1E6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</w:t>
            </w:r>
          </w:p>
          <w:p w14:paraId="086273ED" w14:textId="440A5C33" w:rsidR="00EB1E69" w:rsidRPr="00722C2D" w:rsidRDefault="00EB1E69" w:rsidP="00EB1E69">
            <w:pPr>
              <w:ind w:left="342" w:hanging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894" w:type="dxa"/>
          </w:tcPr>
          <w:p w14:paraId="44060E9C" w14:textId="77777777" w:rsidR="00EB1E69" w:rsidRPr="00722C2D" w:rsidRDefault="00EB1E69" w:rsidP="00EB1E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vAlign w:val="bottom"/>
          </w:tcPr>
          <w:p w14:paraId="376B4366" w14:textId="65EF34BA" w:rsidR="00EB1E69" w:rsidRPr="00722C2D" w:rsidRDefault="00EB1E6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90579E5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22217DD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00FA52AE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E428513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78F7F5A7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B980582" w14:textId="77777777" w:rsidR="00EB1E69" w:rsidRPr="00722C2D" w:rsidRDefault="00EB1E6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B1E69" w:rsidRPr="00722C2D" w14:paraId="75ECAAF8" w14:textId="77777777" w:rsidTr="00CA7BC5">
        <w:tc>
          <w:tcPr>
            <w:tcW w:w="3560" w:type="dxa"/>
          </w:tcPr>
          <w:p w14:paraId="196BAFD7" w14:textId="77777777" w:rsidR="00EB1E69" w:rsidRPr="00722C2D" w:rsidRDefault="00EB1E69" w:rsidP="00EB1E6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894" w:type="dxa"/>
          </w:tcPr>
          <w:p w14:paraId="5345846D" w14:textId="77777777" w:rsidR="00EB1E69" w:rsidRPr="00722C2D" w:rsidRDefault="00EB1E69" w:rsidP="00EB1E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vAlign w:val="bottom"/>
          </w:tcPr>
          <w:p w14:paraId="2CF621B7" w14:textId="0B2E0FAE" w:rsidR="00EB1E69" w:rsidRPr="00612090" w:rsidRDefault="005E0B4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20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6120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913</w:t>
            </w:r>
            <w:r w:rsidRPr="006120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9783455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37C8C54" w14:textId="1FCF7C6E" w:rsidR="00EB1E69" w:rsidRPr="00722C2D" w:rsidRDefault="00EB1E6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2C203847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B1BB363" w14:textId="30A1E059" w:rsidR="00EB1E69" w:rsidRPr="00722C2D" w:rsidRDefault="005E0B4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20BDD4A1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D92DB1D" w14:textId="24898F31" w:rsidR="00EB1E69" w:rsidRPr="00722C2D" w:rsidRDefault="00EB1E6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EB1E69" w:rsidRPr="00722C2D" w14:paraId="36B0AC2D" w14:textId="77777777" w:rsidTr="00DE62BD">
        <w:tc>
          <w:tcPr>
            <w:tcW w:w="3560" w:type="dxa"/>
          </w:tcPr>
          <w:p w14:paraId="1367D838" w14:textId="77777777" w:rsidR="00EB1E69" w:rsidRPr="00722C2D" w:rsidRDefault="00EB1E69" w:rsidP="00EB1E6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894" w:type="dxa"/>
          </w:tcPr>
          <w:p w14:paraId="11DE9405" w14:textId="77777777" w:rsidR="00EB1E69" w:rsidRPr="00722C2D" w:rsidRDefault="00EB1E69" w:rsidP="00EB1E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22E135B9" w14:textId="5C3688B6" w:rsidR="00EB1E69" w:rsidRPr="00612090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107189" w:rsidRPr="006120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236" w:type="dxa"/>
          </w:tcPr>
          <w:p w14:paraId="34D6ACA3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AA9A60F" w14:textId="77555C67" w:rsidR="00EB1E69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EB1E6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68" w:type="dxa"/>
          </w:tcPr>
          <w:p w14:paraId="495453CF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431FF52E" w14:textId="0F390D37" w:rsidR="00EB1E69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268" w:type="dxa"/>
          </w:tcPr>
          <w:p w14:paraId="3C0DBC67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76019B53" w14:textId="5387F4CE" w:rsidR="00EB1E69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EB1E69"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</w:p>
        </w:tc>
      </w:tr>
      <w:tr w:rsidR="00CA7BC5" w:rsidRPr="00DE62BD" w14:paraId="1B6B1D95" w14:textId="77777777" w:rsidTr="00DE62BD">
        <w:tc>
          <w:tcPr>
            <w:tcW w:w="3560" w:type="dxa"/>
          </w:tcPr>
          <w:p w14:paraId="0A33382D" w14:textId="7744C461" w:rsidR="00CA7BC5" w:rsidRPr="00DE62BD" w:rsidRDefault="00CA7BC5" w:rsidP="00CA7BC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69FED283" w14:textId="77777777" w:rsidR="00CA7BC5" w:rsidRPr="00DE62BD" w:rsidRDefault="00CA7BC5" w:rsidP="00EB1E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EE652" w14:textId="10F61864" w:rsidR="00CA7BC5" w:rsidRPr="00DE62B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A7BC5" w:rsidRPr="00DE62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982</w:t>
            </w:r>
          </w:p>
        </w:tc>
        <w:tc>
          <w:tcPr>
            <w:tcW w:w="236" w:type="dxa"/>
          </w:tcPr>
          <w:p w14:paraId="5536C5DC" w14:textId="77777777" w:rsidR="00CA7BC5" w:rsidRPr="00DE62BD" w:rsidRDefault="00CA7BC5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15C51" w14:textId="7AFF662A" w:rsidR="00CA7BC5" w:rsidRPr="00DE62B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CA7BC5" w:rsidRPr="00DE62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268" w:type="dxa"/>
          </w:tcPr>
          <w:p w14:paraId="194F6FA3" w14:textId="77777777" w:rsidR="00CA7BC5" w:rsidRPr="00DE62BD" w:rsidRDefault="00CA7BC5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A7C63" w14:textId="065A664E" w:rsidR="00CA7BC5" w:rsidRPr="00DE62BD" w:rsidRDefault="00CA7BC5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62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190</w:t>
            </w:r>
            <w:r w:rsidRPr="00DE62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51028FF8" w14:textId="77777777" w:rsidR="00CA7BC5" w:rsidRPr="00DE62BD" w:rsidRDefault="00CA7BC5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A0B29" w14:textId="7B6BCE42" w:rsidR="00CA7BC5" w:rsidRPr="00DE62B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CA7BC5" w:rsidRPr="00DE62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363</w:t>
            </w:r>
          </w:p>
        </w:tc>
      </w:tr>
      <w:tr w:rsidR="00EB1E69" w:rsidRPr="00722C2D" w14:paraId="79AF2F3C" w14:textId="77777777" w:rsidTr="00DE62BD">
        <w:tc>
          <w:tcPr>
            <w:tcW w:w="3560" w:type="dxa"/>
          </w:tcPr>
          <w:p w14:paraId="4706B869" w14:textId="77777777" w:rsidR="00EB1E69" w:rsidRPr="00722C2D" w:rsidRDefault="00EB1E69" w:rsidP="00EB1E6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94" w:type="dxa"/>
          </w:tcPr>
          <w:p w14:paraId="67DD7074" w14:textId="77777777" w:rsidR="00EB1E69" w:rsidRPr="00722C2D" w:rsidRDefault="00EB1E69" w:rsidP="00EB1E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353009F4" w14:textId="311B4A10" w:rsidR="00EB1E69" w:rsidRPr="00722C2D" w:rsidRDefault="005E0B4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EFA9A21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EF79837" w14:textId="6666A5B5" w:rsidR="00EB1E69" w:rsidRPr="00722C2D" w:rsidRDefault="00EB1E6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3B97409C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34967737" w14:textId="13B63563" w:rsidR="00EB1E69" w:rsidRPr="00722C2D" w:rsidRDefault="005E0B4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0B684AF5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3B10418A" w14:textId="7201C49E" w:rsidR="00EB1E69" w:rsidRPr="00722C2D" w:rsidRDefault="00EB1E69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871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EB1E69" w:rsidRPr="00722C2D" w14:paraId="6CF45D12" w14:textId="77777777" w:rsidTr="0043522D">
        <w:tc>
          <w:tcPr>
            <w:tcW w:w="3560" w:type="dxa"/>
          </w:tcPr>
          <w:p w14:paraId="24321E5C" w14:textId="4BFF3906" w:rsidR="00EB1E69" w:rsidRPr="00722C2D" w:rsidRDefault="00EB1E69" w:rsidP="00EB1E69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4" w:type="dxa"/>
          </w:tcPr>
          <w:p w14:paraId="31C387FD" w14:textId="77777777" w:rsidR="00EB1E69" w:rsidRPr="00722C2D" w:rsidRDefault="00EB1E69" w:rsidP="00EB1E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4C336" w14:textId="18D7665B" w:rsidR="00EB1E69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  <w:r w:rsidR="00A16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236" w:type="dxa"/>
            <w:vAlign w:val="bottom"/>
          </w:tcPr>
          <w:p w14:paraId="2A01C157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2EE77" w14:textId="3257EBC3" w:rsidR="00EB1E69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305</w:t>
            </w:r>
            <w:r w:rsidR="00EB1E69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268" w:type="dxa"/>
            <w:vAlign w:val="bottom"/>
          </w:tcPr>
          <w:p w14:paraId="0E630621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ECAA0" w14:textId="3CDF2E9B" w:rsidR="00EB1E69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  <w:r w:rsidR="00A16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561</w:t>
            </w:r>
          </w:p>
        </w:tc>
        <w:tc>
          <w:tcPr>
            <w:tcW w:w="268" w:type="dxa"/>
            <w:vAlign w:val="bottom"/>
          </w:tcPr>
          <w:p w14:paraId="6EE01D29" w14:textId="77777777" w:rsidR="00EB1E69" w:rsidRPr="00722C2D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BA136" w14:textId="01EE7EE3" w:rsidR="00EB1E69" w:rsidRPr="00722C2D" w:rsidRDefault="00683D6C" w:rsidP="00EB1E6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  <w:r w:rsidR="00EB1E69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916</w:t>
            </w:r>
          </w:p>
        </w:tc>
      </w:tr>
    </w:tbl>
    <w:p w14:paraId="75A36E2D" w14:textId="77777777" w:rsidR="00F54F79" w:rsidRPr="00722C2D" w:rsidRDefault="00F54F7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410"/>
        <w:gridCol w:w="1087"/>
        <w:gridCol w:w="236"/>
        <w:gridCol w:w="1017"/>
        <w:gridCol w:w="270"/>
        <w:gridCol w:w="990"/>
        <w:gridCol w:w="270"/>
        <w:gridCol w:w="1080"/>
      </w:tblGrid>
      <w:tr w:rsidR="00A33364" w:rsidRPr="00722C2D" w14:paraId="2684E95F" w14:textId="77777777" w:rsidTr="00E77588">
        <w:trPr>
          <w:trHeight w:val="20"/>
          <w:tblHeader/>
        </w:trPr>
        <w:tc>
          <w:tcPr>
            <w:tcW w:w="4410" w:type="dxa"/>
          </w:tcPr>
          <w:p w14:paraId="5F80B0F7" w14:textId="0BC06B2A" w:rsidR="00A33364" w:rsidRPr="00722C2D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6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340" w:type="dxa"/>
            <w:gridSpan w:val="3"/>
            <w:vAlign w:val="bottom"/>
          </w:tcPr>
          <w:p w14:paraId="6711CB52" w14:textId="77777777" w:rsidR="00A33364" w:rsidRPr="00722C2D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0B1EF98" w14:textId="77777777" w:rsidR="00A33364" w:rsidRPr="00722C2D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54155CA" w14:textId="77777777" w:rsidR="00A33364" w:rsidRPr="00722C2D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A33364" w:rsidRPr="00722C2D" w14:paraId="739C1687" w14:textId="77777777" w:rsidTr="00E77588">
        <w:trPr>
          <w:trHeight w:val="20"/>
          <w:tblHeader/>
        </w:trPr>
        <w:tc>
          <w:tcPr>
            <w:tcW w:w="4410" w:type="dxa"/>
          </w:tcPr>
          <w:p w14:paraId="48401543" w14:textId="6FDBD869" w:rsidR="00A33364" w:rsidRPr="00722C2D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6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22C2D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340" w:type="dxa"/>
            <w:gridSpan w:val="3"/>
            <w:vAlign w:val="bottom"/>
          </w:tcPr>
          <w:p w14:paraId="5D7C8B79" w14:textId="77777777" w:rsidR="00A33364" w:rsidRPr="00722C2D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DFF7C86" w14:textId="77777777" w:rsidR="00A33364" w:rsidRPr="00722C2D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D58D2CF" w14:textId="77777777" w:rsidR="00A33364" w:rsidRPr="00722C2D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364" w:rsidRPr="00722C2D" w14:paraId="50A7B20F" w14:textId="77777777" w:rsidTr="00E77588">
        <w:trPr>
          <w:trHeight w:val="20"/>
          <w:tblHeader/>
        </w:trPr>
        <w:tc>
          <w:tcPr>
            <w:tcW w:w="4410" w:type="dxa"/>
          </w:tcPr>
          <w:p w14:paraId="46193640" w14:textId="0A184CFF" w:rsidR="00A33364" w:rsidRPr="00722C2D" w:rsidRDefault="00A33364" w:rsidP="00A33364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5042FCCE" w14:textId="740F75B8" w:rsidR="00A33364" w:rsidRPr="00722C2D" w:rsidRDefault="00683D6C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4E95695" w14:textId="77777777" w:rsidR="00A33364" w:rsidRPr="00722C2D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6AB739C" w14:textId="5002D199" w:rsidR="00A33364" w:rsidRPr="00722C2D" w:rsidRDefault="00683D6C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A7F0D93" w14:textId="77777777" w:rsidR="00A33364" w:rsidRPr="00722C2D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389B70" w14:textId="5DF91251" w:rsidR="00A33364" w:rsidRPr="00722C2D" w:rsidRDefault="00683D6C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1B00C21" w14:textId="77777777" w:rsidR="00A33364" w:rsidRPr="00722C2D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CE0BCE" w14:textId="43A015B5" w:rsidR="00A33364" w:rsidRPr="00722C2D" w:rsidRDefault="00683D6C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A33364" w:rsidRPr="00722C2D" w14:paraId="379F7735" w14:textId="77777777" w:rsidTr="00E77588">
        <w:trPr>
          <w:trHeight w:val="20"/>
          <w:tblHeader/>
        </w:trPr>
        <w:tc>
          <w:tcPr>
            <w:tcW w:w="4410" w:type="dxa"/>
          </w:tcPr>
          <w:p w14:paraId="4C66BA39" w14:textId="77777777" w:rsidR="00A33364" w:rsidRPr="00722C2D" w:rsidRDefault="00A33364" w:rsidP="00A33364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1C02EF35" w14:textId="77777777" w:rsidR="00A33364" w:rsidRPr="00722C2D" w:rsidRDefault="00A33364" w:rsidP="00A3336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BE4819" w:rsidRPr="00722C2D" w14:paraId="1582BC1E" w14:textId="77777777" w:rsidTr="00E77588">
        <w:trPr>
          <w:trHeight w:val="20"/>
        </w:trPr>
        <w:tc>
          <w:tcPr>
            <w:tcW w:w="4410" w:type="dxa"/>
          </w:tcPr>
          <w:p w14:paraId="7BACF382" w14:textId="77777777" w:rsidR="00BE4819" w:rsidRPr="00722C2D" w:rsidRDefault="00BE4819" w:rsidP="00BE4819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7" w:type="dxa"/>
          </w:tcPr>
          <w:p w14:paraId="3506B877" w14:textId="794C384A" w:rsidR="00BE4819" w:rsidRPr="00722C2D" w:rsidRDefault="00683D6C" w:rsidP="00E775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E0B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6" w:type="dxa"/>
          </w:tcPr>
          <w:p w14:paraId="5DDF78FB" w14:textId="77777777" w:rsidR="00BE4819" w:rsidRPr="00722C2D" w:rsidRDefault="00BE4819" w:rsidP="00BE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61312786" w14:textId="4FCF37B9" w:rsidR="00BE4819" w:rsidRPr="00722C2D" w:rsidRDefault="00683D6C" w:rsidP="00BE48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E481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0" w:type="dxa"/>
          </w:tcPr>
          <w:p w14:paraId="35C62090" w14:textId="77777777" w:rsidR="00BE4819" w:rsidRPr="00722C2D" w:rsidRDefault="00BE4819" w:rsidP="00BE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CDC08D6" w14:textId="2CC2F5D8" w:rsidR="00BE4819" w:rsidRPr="00E77588" w:rsidRDefault="00683D6C" w:rsidP="00BE48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E0B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704BA905" w14:textId="77777777" w:rsidR="00BE4819" w:rsidRPr="00722C2D" w:rsidRDefault="00BE4819" w:rsidP="00BE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01643" w14:textId="0CDDFF00" w:rsidR="00BE4819" w:rsidRPr="00722C2D" w:rsidRDefault="00683D6C" w:rsidP="00BE48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E4819" w:rsidRPr="00E775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</w:tr>
      <w:tr w:rsidR="00BE4819" w:rsidRPr="00722C2D" w14:paraId="55A253A1" w14:textId="77777777" w:rsidTr="00E77588">
        <w:trPr>
          <w:trHeight w:val="20"/>
        </w:trPr>
        <w:tc>
          <w:tcPr>
            <w:tcW w:w="4410" w:type="dxa"/>
          </w:tcPr>
          <w:p w14:paraId="53779214" w14:textId="77777777" w:rsidR="00BE4819" w:rsidRPr="00722C2D" w:rsidRDefault="00BE4819" w:rsidP="00BE4819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7" w:type="dxa"/>
          </w:tcPr>
          <w:p w14:paraId="2D2BF889" w14:textId="17831378" w:rsidR="00BE4819" w:rsidRPr="00E77588" w:rsidRDefault="00683D6C" w:rsidP="00E775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E0B49"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0AEA6F7F" w14:textId="77777777" w:rsidR="00BE4819" w:rsidRPr="00722C2D" w:rsidRDefault="00BE4819" w:rsidP="00BE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5EC418CD" w14:textId="4001893A" w:rsidR="00BE4819" w:rsidRPr="00722C2D" w:rsidRDefault="00683D6C" w:rsidP="00BE48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E4819"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3F85D1F" w14:textId="77777777" w:rsidR="00BE4819" w:rsidRPr="00722C2D" w:rsidRDefault="00BE4819" w:rsidP="00BE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A193047" w14:textId="6AB15804" w:rsidR="00BE4819" w:rsidRPr="00E77588" w:rsidRDefault="00683D6C" w:rsidP="00BE48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E0B49"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35DC83F" w14:textId="77777777" w:rsidR="00BE4819" w:rsidRPr="00722C2D" w:rsidRDefault="00BE4819" w:rsidP="00BE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7D20F" w14:textId="3519D8AD" w:rsidR="00BE4819" w:rsidRPr="00E77588" w:rsidRDefault="00683D6C" w:rsidP="00BE48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E4819" w:rsidRPr="00E775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4F6F1A95" w14:textId="77777777" w:rsidR="00534A66" w:rsidRPr="00722C2D" w:rsidRDefault="009538A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</w:rPr>
        <w:tab/>
      </w:r>
    </w:p>
    <w:p w14:paraId="745BB0D3" w14:textId="3405FF97" w:rsidR="00E02D7F" w:rsidRPr="00722C2D" w:rsidRDefault="00EC5B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Pr="00722C2D">
        <w:rPr>
          <w:rFonts w:asciiTheme="majorBidi" w:hAnsiTheme="majorBidi" w:cstheme="majorBidi"/>
          <w:sz w:val="30"/>
          <w:szCs w:val="30"/>
        </w:rPr>
        <w:t> </w:t>
      </w:r>
    </w:p>
    <w:p w14:paraId="4694E016" w14:textId="77777777" w:rsidR="00D85A5B" w:rsidRPr="00722C2D" w:rsidRDefault="00D85A5B" w:rsidP="007B5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9BC68" w14:textId="22E38AFF" w:rsidR="000D4B2D" w:rsidRPr="00722C2D" w:rsidRDefault="001E25F1" w:rsidP="007B5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83D6C" w:rsidRPr="00683D6C">
        <w:rPr>
          <w:rFonts w:asciiTheme="majorBidi" w:hAnsiTheme="majorBidi" w:cstheme="majorBidi"/>
          <w:sz w:val="30"/>
          <w:szCs w:val="30"/>
        </w:rPr>
        <w:t>31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83D6C" w:rsidRPr="00683D6C">
        <w:rPr>
          <w:rFonts w:asciiTheme="majorBidi" w:hAnsiTheme="majorBidi" w:cstheme="majorBidi"/>
          <w:sz w:val="30"/>
          <w:szCs w:val="30"/>
        </w:rPr>
        <w:t>2566</w:t>
      </w:r>
      <w:r w:rsidR="00986A3B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98389A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</w:rPr>
        <w:t>8</w:t>
      </w:r>
      <w:r w:rsidR="0098389A" w:rsidRPr="00722C2D">
        <w:rPr>
          <w:rFonts w:asciiTheme="majorBidi" w:hAnsiTheme="majorBidi" w:cstheme="majorBidi"/>
          <w:sz w:val="30"/>
          <w:szCs w:val="30"/>
        </w:rPr>
        <w:t xml:space="preserve"> - </w:t>
      </w:r>
      <w:r w:rsidR="00683D6C" w:rsidRPr="00683D6C">
        <w:rPr>
          <w:rFonts w:asciiTheme="majorBidi" w:hAnsiTheme="majorBidi" w:cstheme="majorBidi"/>
          <w:sz w:val="30"/>
          <w:szCs w:val="30"/>
        </w:rPr>
        <w:t>9</w:t>
      </w:r>
      <w:r w:rsidR="002B1382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ปี</w:t>
      </w:r>
      <w:r w:rsidR="00F03966" w:rsidRPr="00722C2D">
        <w:rPr>
          <w:rFonts w:asciiTheme="majorBidi" w:hAnsiTheme="majorBidi" w:cstheme="majorBidi"/>
          <w:sz w:val="30"/>
          <w:szCs w:val="30"/>
        </w:rPr>
        <w:t xml:space="preserve">         </w:t>
      </w:r>
      <w:r w:rsidR="00EF352C" w:rsidRPr="00722C2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83D6C" w:rsidRPr="00683D6C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277F91" w:rsidRPr="00722C2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A7EA3" w:rsidRPr="00722C2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83D6C" w:rsidRPr="00683D6C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493A8B" w:rsidRPr="00722C2D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683D6C" w:rsidRPr="00683D6C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CA7EA3" w:rsidRPr="00722C2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A7EA3" w:rsidRPr="00722C2D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277F91" w:rsidRPr="00722C2D">
        <w:rPr>
          <w:rFonts w:asciiTheme="majorBidi" w:hAnsiTheme="majorBidi" w:cstheme="majorBidi"/>
          <w:sz w:val="30"/>
          <w:szCs w:val="30"/>
        </w:rPr>
        <w:t>)</w:t>
      </w:r>
      <w:r w:rsidR="000D4B2D" w:rsidRPr="00722C2D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10D0B821" w14:textId="0BFC8728" w:rsidR="004A607E" w:rsidRPr="00722C2D" w:rsidRDefault="00534A6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22C2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32348B8D" w14:textId="77777777" w:rsidR="00EE1A48" w:rsidRPr="00722C2D" w:rsidRDefault="00EE1A4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6C2AADC0" w14:textId="30E8D0BD" w:rsidR="00F07EF2" w:rsidRPr="00722C2D" w:rsidRDefault="00F07EF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3373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0A62CF56" w14:textId="77777777" w:rsidR="008F5D4F" w:rsidRPr="00722C2D" w:rsidRDefault="008F5D4F" w:rsidP="001B34C8">
      <w:pPr>
        <w:tabs>
          <w:tab w:val="clear" w:pos="227"/>
          <w:tab w:val="clear" w:pos="454"/>
          <w:tab w:val="clear" w:pos="680"/>
          <w:tab w:val="left" w:pos="72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4201"/>
        <w:gridCol w:w="1047"/>
        <w:gridCol w:w="234"/>
        <w:gridCol w:w="1047"/>
        <w:gridCol w:w="263"/>
        <w:gridCol w:w="1047"/>
        <w:gridCol w:w="263"/>
        <w:gridCol w:w="1051"/>
      </w:tblGrid>
      <w:tr w:rsidR="00AF49EA" w:rsidRPr="00722C2D" w14:paraId="3681D642" w14:textId="77777777" w:rsidTr="00497703">
        <w:tc>
          <w:tcPr>
            <w:tcW w:w="4201" w:type="dxa"/>
          </w:tcPr>
          <w:p w14:paraId="2C27C739" w14:textId="54BDEEB5" w:rsidR="00AF49EA" w:rsidRPr="00722C2D" w:rsidRDefault="008F5D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</w:t>
            </w:r>
            <w:r w:rsidR="00050286" w:rsidRPr="00722C2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28" w:type="dxa"/>
            <w:gridSpan w:val="3"/>
          </w:tcPr>
          <w:p w14:paraId="0D12A296" w14:textId="77777777" w:rsidR="00AF49EA" w:rsidRPr="00722C2D" w:rsidRDefault="00AF4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22C2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</w:tcPr>
          <w:p w14:paraId="1EF415E8" w14:textId="77777777" w:rsidR="00AF49EA" w:rsidRPr="00722C2D" w:rsidRDefault="00AF4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1" w:type="dxa"/>
            <w:gridSpan w:val="3"/>
          </w:tcPr>
          <w:p w14:paraId="14F92EB7" w14:textId="77777777" w:rsidR="00AF49EA" w:rsidRPr="00722C2D" w:rsidRDefault="00AF4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22C2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F5D4F" w:rsidRPr="00722C2D" w14:paraId="7B4B97F1" w14:textId="77777777" w:rsidTr="00497703">
        <w:tc>
          <w:tcPr>
            <w:tcW w:w="4201" w:type="dxa"/>
          </w:tcPr>
          <w:p w14:paraId="77B62325" w14:textId="1ED7AA49" w:rsidR="008F5D4F" w:rsidRPr="00722C2D" w:rsidRDefault="008F5D4F" w:rsidP="001B34C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216F4B6A" w14:textId="644AEC3E" w:rsidR="008F5D4F" w:rsidRPr="00722C2D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4" w:type="dxa"/>
          </w:tcPr>
          <w:p w14:paraId="45ACD67B" w14:textId="77777777" w:rsidR="008F5D4F" w:rsidRPr="00E77588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</w:tcPr>
          <w:p w14:paraId="12AD16A3" w14:textId="2955E070" w:rsidR="008F5D4F" w:rsidRPr="00E77588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758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263" w:type="dxa"/>
          </w:tcPr>
          <w:p w14:paraId="154A188D" w14:textId="77777777" w:rsidR="008F5D4F" w:rsidRPr="00E77588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</w:tcPr>
          <w:p w14:paraId="569C8894" w14:textId="5E900153" w:rsidR="008F5D4F" w:rsidRPr="00722C2D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3" w:type="dxa"/>
          </w:tcPr>
          <w:p w14:paraId="4E3067D0" w14:textId="77777777" w:rsidR="008F5D4F" w:rsidRPr="00E77588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</w:tcPr>
          <w:p w14:paraId="320B6C6E" w14:textId="558FC8C8" w:rsidR="008F5D4F" w:rsidRPr="00E77588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758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</w:tr>
      <w:tr w:rsidR="005A621F" w:rsidRPr="00722C2D" w14:paraId="71E2D9DD" w14:textId="77777777" w:rsidTr="00497703">
        <w:tc>
          <w:tcPr>
            <w:tcW w:w="4201" w:type="dxa"/>
          </w:tcPr>
          <w:p w14:paraId="740CCE2F" w14:textId="77777777" w:rsidR="005A621F" w:rsidRPr="00722C2D" w:rsidRDefault="005A621F" w:rsidP="001B34C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2" w:type="dxa"/>
            <w:gridSpan w:val="7"/>
          </w:tcPr>
          <w:p w14:paraId="71735DD0" w14:textId="4889E65F" w:rsidR="005A621F" w:rsidRPr="00722C2D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22C2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A621F" w:rsidRPr="00722C2D" w14:paraId="5FB2662F" w14:textId="77777777" w:rsidTr="00497703">
        <w:tc>
          <w:tcPr>
            <w:tcW w:w="4201" w:type="dxa"/>
          </w:tcPr>
          <w:p w14:paraId="1950EAFD" w14:textId="7E65240D" w:rsidR="005A621F" w:rsidRPr="00722C2D" w:rsidRDefault="00492D68" w:rsidP="001B34C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47" w:type="dxa"/>
          </w:tcPr>
          <w:p w14:paraId="5053B498" w14:textId="77777777" w:rsidR="005A621F" w:rsidRPr="00722C2D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" w:type="dxa"/>
          </w:tcPr>
          <w:p w14:paraId="3643FD0B" w14:textId="77777777" w:rsidR="005A621F" w:rsidRPr="00722C2D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694F4FF5" w14:textId="77777777" w:rsidR="005A621F" w:rsidRPr="00722C2D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22BB565A" w14:textId="77777777" w:rsidR="005A621F" w:rsidRPr="00722C2D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07EC8733" w14:textId="77777777" w:rsidR="005A621F" w:rsidRPr="00722C2D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180B7477" w14:textId="77777777" w:rsidR="005A621F" w:rsidRPr="00722C2D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0A7FB0E8" w14:textId="77777777" w:rsidR="005A621F" w:rsidRPr="00722C2D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A621F" w:rsidRPr="00722C2D" w14:paraId="7ED70565" w14:textId="77777777" w:rsidTr="00497703">
        <w:tc>
          <w:tcPr>
            <w:tcW w:w="4201" w:type="dxa"/>
          </w:tcPr>
          <w:p w14:paraId="573DA7F9" w14:textId="2427DCDB" w:rsidR="005A621F" w:rsidRPr="00722C2D" w:rsidRDefault="005A621F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7361E601" w14:textId="7FEFAE58" w:rsidR="005A621F" w:rsidRPr="00722C2D" w:rsidRDefault="005E0B49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vAlign w:val="center"/>
          </w:tcPr>
          <w:p w14:paraId="0DC19972" w14:textId="77777777" w:rsidR="005A621F" w:rsidRPr="00722C2D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7285F3D" w14:textId="67928FA1" w:rsidR="005A621F" w:rsidRPr="00722C2D" w:rsidRDefault="00683D6C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5E0B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63" w:type="dxa"/>
            <w:vAlign w:val="center"/>
          </w:tcPr>
          <w:p w14:paraId="42DA832C" w14:textId="77777777" w:rsidR="005A621F" w:rsidRPr="00722C2D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3E70AEC" w14:textId="29C5F8E4" w:rsidR="005A621F" w:rsidRPr="00722C2D" w:rsidRDefault="005E0B49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vAlign w:val="center"/>
          </w:tcPr>
          <w:p w14:paraId="619AD4B4" w14:textId="77777777" w:rsidR="005A621F" w:rsidRPr="00722C2D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center"/>
          </w:tcPr>
          <w:p w14:paraId="0BDED67C" w14:textId="089821F4" w:rsidR="005A621F" w:rsidRPr="00722C2D" w:rsidRDefault="00683D6C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E0B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</w:p>
        </w:tc>
      </w:tr>
      <w:tr w:rsidR="005A621F" w:rsidRPr="00722C2D" w14:paraId="773D28B4" w14:textId="77777777" w:rsidTr="00497703">
        <w:tc>
          <w:tcPr>
            <w:tcW w:w="4201" w:type="dxa"/>
          </w:tcPr>
          <w:p w14:paraId="19F6F64B" w14:textId="77777777" w:rsidR="005A621F" w:rsidRPr="00722C2D" w:rsidRDefault="005A621F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14:paraId="325365CD" w14:textId="3596E062" w:rsidR="005A621F" w:rsidRPr="00722C2D" w:rsidRDefault="005A621F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4475390C" w14:textId="6D4D17FD" w:rsidR="005A621F" w:rsidRPr="00722C2D" w:rsidRDefault="00683D6C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5E0B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34" w:type="dxa"/>
            <w:vAlign w:val="bottom"/>
          </w:tcPr>
          <w:p w14:paraId="601A5773" w14:textId="77777777" w:rsidR="005A621F" w:rsidRPr="00722C2D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6D99CBAA" w14:textId="6C86619F" w:rsidR="005A621F" w:rsidRPr="00722C2D" w:rsidRDefault="005E0B49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40272062" w14:textId="77777777" w:rsidR="005A621F" w:rsidRPr="00722C2D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38123189" w14:textId="6BF167C5" w:rsidR="005A621F" w:rsidRPr="00722C2D" w:rsidRDefault="00683D6C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E0B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263" w:type="dxa"/>
            <w:vAlign w:val="bottom"/>
          </w:tcPr>
          <w:p w14:paraId="2D0317C2" w14:textId="77777777" w:rsidR="005A621F" w:rsidRPr="00722C2D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AB32FC9" w14:textId="6A38C749" w:rsidR="005A621F" w:rsidRPr="00722C2D" w:rsidRDefault="005E0B49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92D68" w:rsidRPr="00722C2D" w14:paraId="181FDD34" w14:textId="77777777" w:rsidTr="00497703">
        <w:tc>
          <w:tcPr>
            <w:tcW w:w="4201" w:type="dxa"/>
          </w:tcPr>
          <w:p w14:paraId="3A005CCA" w14:textId="77777777" w:rsidR="00492D68" w:rsidRPr="00722C2D" w:rsidRDefault="00492D68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  <w:vAlign w:val="bottom"/>
          </w:tcPr>
          <w:p w14:paraId="3AF471F9" w14:textId="77777777" w:rsidR="00492D68" w:rsidRPr="00722C2D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4EC526F6" w14:textId="77777777" w:rsidR="00492D68" w:rsidRPr="00722C2D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7C748C79" w14:textId="77777777" w:rsidR="00492D68" w:rsidRPr="00722C2D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1E3DE762" w14:textId="77777777" w:rsidR="00492D68" w:rsidRPr="00722C2D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47E263F5" w14:textId="77777777" w:rsidR="00492D68" w:rsidRPr="00722C2D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5321812C" w14:textId="77777777" w:rsidR="00492D68" w:rsidRPr="00722C2D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476566A7" w14:textId="77777777" w:rsidR="00492D68" w:rsidRPr="00722C2D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E47E3" w:rsidRPr="00722C2D" w14:paraId="095C02DB" w14:textId="77777777" w:rsidTr="00492D68">
        <w:tc>
          <w:tcPr>
            <w:tcW w:w="4201" w:type="dxa"/>
          </w:tcPr>
          <w:p w14:paraId="4FC9D6C3" w14:textId="699385C8" w:rsidR="00DE47E3" w:rsidRPr="00722C2D" w:rsidRDefault="00DE47E3" w:rsidP="00DE47E3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4952" w:type="dxa"/>
            <w:gridSpan w:val="7"/>
          </w:tcPr>
          <w:p w14:paraId="0D40C897" w14:textId="77777777" w:rsidR="00DE47E3" w:rsidRPr="00722C2D" w:rsidRDefault="00DE47E3" w:rsidP="00DE47E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BE4819" w:rsidRPr="00722C2D" w14:paraId="5B3E53F5" w14:textId="77777777" w:rsidTr="00492D68">
        <w:tc>
          <w:tcPr>
            <w:tcW w:w="4201" w:type="dxa"/>
          </w:tcPr>
          <w:p w14:paraId="39445C4F" w14:textId="16E4E175" w:rsidR="00BE4819" w:rsidRPr="00722C2D" w:rsidRDefault="00BE4819" w:rsidP="00BE481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0E96241C" w14:textId="481D0030" w:rsidR="00BE4819" w:rsidRPr="00722C2D" w:rsidRDefault="00BE4819" w:rsidP="00BE481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043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vAlign w:val="center"/>
          </w:tcPr>
          <w:p w14:paraId="30F3FEBE" w14:textId="77777777" w:rsidR="00BE4819" w:rsidRPr="00722C2D" w:rsidRDefault="00BE4819" w:rsidP="00BE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1B809E2F" w14:textId="1C1F5778" w:rsidR="00BE4819" w:rsidRPr="00722C2D" w:rsidRDefault="00683D6C" w:rsidP="00BE481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BE481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263" w:type="dxa"/>
            <w:vAlign w:val="center"/>
          </w:tcPr>
          <w:p w14:paraId="30413EC7" w14:textId="77777777" w:rsidR="00BE4819" w:rsidRPr="00722C2D" w:rsidRDefault="00BE4819" w:rsidP="00BE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21219A1" w14:textId="5F4020E6" w:rsidR="00BE4819" w:rsidRPr="00722C2D" w:rsidRDefault="00BE4819" w:rsidP="00BE481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vAlign w:val="center"/>
          </w:tcPr>
          <w:p w14:paraId="1B6E1E51" w14:textId="77777777" w:rsidR="00BE4819" w:rsidRPr="00722C2D" w:rsidRDefault="00BE4819" w:rsidP="00BE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center"/>
          </w:tcPr>
          <w:p w14:paraId="6A8DC152" w14:textId="37153BB9" w:rsidR="00BE4819" w:rsidRPr="00722C2D" w:rsidRDefault="00683D6C" w:rsidP="00BE481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E481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</w:t>
            </w:r>
          </w:p>
        </w:tc>
      </w:tr>
      <w:tr w:rsidR="00BE4819" w:rsidRPr="00722C2D" w14:paraId="6357EB3E" w14:textId="77777777" w:rsidTr="00492D68">
        <w:tc>
          <w:tcPr>
            <w:tcW w:w="4201" w:type="dxa"/>
          </w:tcPr>
          <w:p w14:paraId="2ED419D2" w14:textId="77777777" w:rsidR="00BE4819" w:rsidRPr="00722C2D" w:rsidRDefault="00BE4819" w:rsidP="00BE481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14:paraId="6F81E013" w14:textId="510A1EE1" w:rsidR="00BE4819" w:rsidRPr="00722C2D" w:rsidRDefault="00BE4819" w:rsidP="00BE481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647E1B0F" w14:textId="7205DD20" w:rsidR="00BE4819" w:rsidRPr="00722C2D" w:rsidRDefault="00683D6C" w:rsidP="00BE481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BE481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234" w:type="dxa"/>
            <w:vAlign w:val="bottom"/>
          </w:tcPr>
          <w:p w14:paraId="54E0F1E1" w14:textId="77777777" w:rsidR="00BE4819" w:rsidRPr="00722C2D" w:rsidRDefault="00BE4819" w:rsidP="00BE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54AC2000" w14:textId="5399EE8D" w:rsidR="00BE4819" w:rsidRPr="00722C2D" w:rsidRDefault="00BE4819" w:rsidP="00BE481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803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6A5482FA" w14:textId="77777777" w:rsidR="00BE4819" w:rsidRPr="00722C2D" w:rsidRDefault="00BE4819" w:rsidP="00BE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4731AF00" w14:textId="55823B12" w:rsidR="00BE4819" w:rsidRPr="00722C2D" w:rsidRDefault="00683D6C" w:rsidP="00BE481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E4819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63" w:type="dxa"/>
            <w:vAlign w:val="bottom"/>
          </w:tcPr>
          <w:p w14:paraId="58136858" w14:textId="77777777" w:rsidR="00BE4819" w:rsidRPr="00722C2D" w:rsidRDefault="00BE4819" w:rsidP="00BE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B96CD89" w14:textId="18135E89" w:rsidR="00BE4819" w:rsidRPr="00722C2D" w:rsidRDefault="00BE4819" w:rsidP="00BE481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656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AFE48D6" w14:textId="3035F50E" w:rsidR="00357CEA" w:rsidRPr="00722C2D" w:rsidRDefault="00357CE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4E1BD00" w14:textId="30D61E22" w:rsidR="00030124" w:rsidRPr="00722C2D" w:rsidRDefault="00683D6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14</w:t>
      </w:r>
      <w:r w:rsidR="008A259F" w:rsidRPr="00722C2D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030124" w:rsidRPr="00722C2D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544ED1" w:rsidRPr="00722C2D">
        <w:rPr>
          <w:rFonts w:asciiTheme="majorBidi" w:hAnsiTheme="majorBidi" w:cstheme="majorBidi"/>
          <w:b/>
          <w:bCs/>
          <w:sz w:val="30"/>
          <w:szCs w:val="30"/>
          <w:cs/>
        </w:rPr>
        <w:t>ตามกฎหมาย</w:t>
      </w:r>
    </w:p>
    <w:p w14:paraId="731C7A85" w14:textId="77777777" w:rsidR="00030124" w:rsidRPr="00722C2D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914DB29" w14:textId="5D12DAC9" w:rsidR="00030124" w:rsidRPr="00722C2D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683D6C" w:rsidRPr="00683D6C">
        <w:rPr>
          <w:rFonts w:asciiTheme="majorBidi" w:hAnsiTheme="majorBidi" w:cstheme="majorBidi"/>
          <w:sz w:val="30"/>
          <w:szCs w:val="30"/>
        </w:rPr>
        <w:t>2535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83D6C" w:rsidRPr="00683D6C">
        <w:rPr>
          <w:rFonts w:asciiTheme="majorBidi" w:hAnsiTheme="majorBidi" w:cstheme="majorBidi"/>
          <w:sz w:val="30"/>
          <w:szCs w:val="30"/>
        </w:rPr>
        <w:t>116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722C2D">
        <w:rPr>
          <w:rFonts w:asciiTheme="majorBidi" w:hAnsiTheme="majorBidi" w:cstheme="majorBidi"/>
          <w:sz w:val="30"/>
          <w:szCs w:val="30"/>
        </w:rPr>
        <w:t>“</w:t>
      </w:r>
      <w:r w:rsidRPr="00722C2D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722C2D">
        <w:rPr>
          <w:rFonts w:asciiTheme="majorBidi" w:hAnsiTheme="majorBidi" w:cstheme="majorBidi"/>
          <w:sz w:val="30"/>
          <w:szCs w:val="30"/>
        </w:rPr>
        <w:t>”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683D6C" w:rsidRPr="00683D6C">
        <w:rPr>
          <w:rFonts w:asciiTheme="majorBidi" w:hAnsiTheme="majorBidi" w:cstheme="majorBidi"/>
          <w:sz w:val="30"/>
          <w:szCs w:val="30"/>
        </w:rPr>
        <w:t>5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683D6C" w:rsidRPr="00683D6C">
        <w:rPr>
          <w:rFonts w:asciiTheme="majorBidi" w:hAnsiTheme="majorBidi" w:cstheme="majorBidi"/>
          <w:sz w:val="30"/>
          <w:szCs w:val="30"/>
        </w:rPr>
        <w:t>10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028A929" w14:textId="1E290766" w:rsidR="00F05EC9" w:rsidRPr="00722C2D" w:rsidRDefault="00F05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 w:rsidRPr="00722C2D"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14:paraId="2D4C0D36" w14:textId="4F9CEB20" w:rsidR="00AA40A8" w:rsidRPr="00722C2D" w:rsidRDefault="00683D6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15</w:t>
      </w:r>
      <w:r w:rsidR="00AA40A8" w:rsidRPr="00722C2D">
        <w:rPr>
          <w:rFonts w:asciiTheme="majorBidi" w:hAnsiTheme="majorBidi" w:cstheme="majorBidi"/>
          <w:b/>
          <w:bCs/>
          <w:sz w:val="30"/>
          <w:szCs w:val="30"/>
        </w:rPr>
        <w:tab/>
      </w:r>
      <w:r w:rsidR="00AA40A8" w:rsidRPr="00722C2D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17305" w:rsidRPr="00722C2D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59A3921A" w14:textId="77777777" w:rsidR="00AA40A8" w:rsidRPr="00722C2D" w:rsidRDefault="00AA40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4FE43A7" w14:textId="77777777" w:rsidR="00917305" w:rsidRPr="00722C2D" w:rsidRDefault="00917305" w:rsidP="00917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(ทรัพย์สินที่สำนักงานใหญ่) ค่าใช้จ่ายสำนักงานใหญ่ และสินทรัพย์หรือหนี้สินภาษีเงินได้</w:t>
      </w:r>
    </w:p>
    <w:p w14:paraId="2F8BE5DE" w14:textId="77777777" w:rsidR="00917305" w:rsidRPr="00722C2D" w:rsidRDefault="0091730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28E634" w14:textId="414C3882" w:rsidR="00AA40A8" w:rsidRPr="00722C2D" w:rsidRDefault="00E6759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696E06" w:rsidRPr="00722C2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683D6C" w:rsidRPr="00683D6C">
        <w:rPr>
          <w:rFonts w:asciiTheme="majorBidi" w:hAnsiTheme="majorBidi" w:cstheme="majorBidi"/>
          <w:sz w:val="30"/>
          <w:szCs w:val="30"/>
        </w:rPr>
        <w:t>2</w:t>
      </w:r>
      <w:r w:rsidR="00696E06" w:rsidRPr="00722C2D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722C2D">
        <w:rPr>
          <w:rFonts w:asciiTheme="majorBidi" w:hAnsiTheme="majorBidi" w:cstheme="majorBidi"/>
          <w:sz w:val="30"/>
          <w:szCs w:val="30"/>
          <w:cs/>
        </w:rPr>
        <w:br/>
      </w:r>
      <w:r w:rsidR="00696E06" w:rsidRPr="00722C2D">
        <w:rPr>
          <w:rFonts w:asciiTheme="majorBidi" w:hAnsiTheme="majorBidi" w:cstheme="majorBidi"/>
          <w:sz w:val="30"/>
          <w:szCs w:val="30"/>
          <w:cs/>
        </w:rPr>
        <w:t>กลุ่มบริษัทโดยสรุปมีดังนี้</w:t>
      </w:r>
    </w:p>
    <w:p w14:paraId="28CC6C8B" w14:textId="77777777" w:rsidR="00F05EC9" w:rsidRPr="00722C2D" w:rsidRDefault="00F05EC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825FD" w14:textId="07405054" w:rsidR="00AA40A8" w:rsidRPr="00722C2D" w:rsidRDefault="008F0097" w:rsidP="001B34C8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ส่</w:t>
      </w:r>
      <w:r w:rsidR="00AA40A8" w:rsidRPr="00722C2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วนงาน </w:t>
      </w:r>
      <w:r w:rsidR="00683D6C" w:rsidRPr="00683D6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A40A8" w:rsidRPr="00722C2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A40A8" w:rsidRPr="00722C2D">
        <w:rPr>
          <w:rFonts w:asciiTheme="majorBidi" w:hAnsiTheme="majorBidi" w:cstheme="majorBidi"/>
          <w:sz w:val="30"/>
          <w:szCs w:val="30"/>
          <w:cs/>
        </w:rPr>
        <w:t>ผลิตภัณฑ์เพลาข้างและเพลารองแหนบ</w:t>
      </w:r>
    </w:p>
    <w:p w14:paraId="3F76204C" w14:textId="128B4EA6" w:rsidR="00AA40A8" w:rsidRPr="003373A7" w:rsidRDefault="008F0097" w:rsidP="003373A7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ส่</w:t>
      </w:r>
      <w:r w:rsidR="00AA40A8" w:rsidRPr="00722C2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วนงาน </w:t>
      </w:r>
      <w:r w:rsidR="00683D6C" w:rsidRPr="00683D6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A40A8" w:rsidRPr="00722C2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A40A8" w:rsidRPr="00722C2D">
        <w:rPr>
          <w:rFonts w:asciiTheme="majorBidi" w:hAnsiTheme="majorBidi" w:cstheme="majorBidi"/>
          <w:sz w:val="30"/>
          <w:szCs w:val="30"/>
          <w:cs/>
        </w:rPr>
        <w:t>ผลิตภัณฑ์ชิ้นส่วนอะไหล่ยานยนต์อื่น</w:t>
      </w:r>
      <w:r w:rsidR="003373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A40A8" w:rsidRPr="00722C2D">
        <w:rPr>
          <w:rFonts w:asciiTheme="majorBidi" w:hAnsiTheme="majorBidi" w:cstheme="majorBidi"/>
          <w:sz w:val="30"/>
          <w:szCs w:val="30"/>
          <w:cs/>
        </w:rPr>
        <w:t>ๆ</w:t>
      </w:r>
      <w:r w:rsidR="009E55E4" w:rsidRPr="00722C2D">
        <w:rPr>
          <w:rFonts w:asciiTheme="majorBidi" w:hAnsiTheme="majorBidi" w:cstheme="majorBidi"/>
          <w:sz w:val="30"/>
          <w:szCs w:val="30"/>
          <w:cs/>
        </w:rPr>
        <w:t xml:space="preserve"> และอื่น</w:t>
      </w:r>
      <w:r w:rsidR="00E77588">
        <w:rPr>
          <w:rFonts w:asciiTheme="majorBidi" w:hAnsiTheme="majorBidi" w:cstheme="majorBidi" w:hint="cs"/>
          <w:sz w:val="30"/>
          <w:szCs w:val="30"/>
          <w:cs/>
        </w:rPr>
        <w:t xml:space="preserve"> ๆ</w:t>
      </w:r>
    </w:p>
    <w:p w14:paraId="31C1D5BB" w14:textId="77777777" w:rsidR="00AA40A8" w:rsidRPr="00722C2D" w:rsidRDefault="00AA40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3143C4" w14:textId="7CEE27DA" w:rsidR="000C1B3F" w:rsidRPr="00722C2D" w:rsidRDefault="00F07EF2" w:rsidP="001B34C8">
      <w:pPr>
        <w:ind w:left="518"/>
        <w:jc w:val="thaiDistribute"/>
        <w:rPr>
          <w:rFonts w:asciiTheme="majorBidi" w:hAnsiTheme="majorBidi" w:cstheme="majorBidi"/>
          <w:sz w:val="30"/>
          <w:szCs w:val="30"/>
        </w:rPr>
        <w:sectPr w:rsidR="000C1B3F" w:rsidRPr="00722C2D" w:rsidSect="008B0FBC">
          <w:footerReference w:type="default" r:id="rId3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722C2D">
        <w:rPr>
          <w:rFonts w:asciiTheme="majorBidi" w:hAnsiTheme="majorBidi" w:cstheme="majorBidi"/>
          <w:sz w:val="30"/>
          <w:szCs w:val="30"/>
          <w:cs/>
        </w:rPr>
        <w:t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</w:t>
      </w:r>
      <w:r w:rsidR="009A08DD" w:rsidRPr="00722C2D">
        <w:rPr>
          <w:rFonts w:asciiTheme="majorBidi" w:hAnsiTheme="majorBidi" w:cstheme="majorBidi"/>
          <w:sz w:val="30"/>
          <w:szCs w:val="30"/>
          <w:cs/>
        </w:rPr>
        <w:t>น</w:t>
      </w:r>
      <w:r w:rsidRPr="00722C2D"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</w:t>
      </w:r>
      <w:r w:rsidR="000C1B3F" w:rsidRPr="00722C2D">
        <w:rPr>
          <w:rFonts w:asciiTheme="majorBidi" w:hAnsiTheme="majorBidi" w:cstheme="majorBidi"/>
          <w:sz w:val="30"/>
          <w:szCs w:val="30"/>
          <w:cs/>
        </w:rPr>
        <w:t>ม</w:t>
      </w:r>
      <w:r w:rsidRPr="00722C2D">
        <w:rPr>
          <w:rFonts w:asciiTheme="majorBidi" w:hAnsiTheme="majorBidi" w:cstheme="majorBidi"/>
          <w:sz w:val="30"/>
          <w:szCs w:val="30"/>
          <w:cs/>
        </w:rPr>
        <w:t>เดียวกัน</w:t>
      </w:r>
      <w:r w:rsidR="00E6759F" w:rsidRPr="00722C2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14578" w:type="dxa"/>
        <w:tblInd w:w="486" w:type="dxa"/>
        <w:tblLayout w:type="fixed"/>
        <w:tblLook w:val="00A0" w:firstRow="1" w:lastRow="0" w:firstColumn="1" w:lastColumn="0" w:noHBand="0" w:noVBand="0"/>
      </w:tblPr>
      <w:tblGrid>
        <w:gridCol w:w="3654"/>
        <w:gridCol w:w="900"/>
        <w:gridCol w:w="270"/>
        <w:gridCol w:w="810"/>
        <w:gridCol w:w="270"/>
        <w:gridCol w:w="900"/>
        <w:gridCol w:w="270"/>
        <w:gridCol w:w="99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781"/>
        <w:gridCol w:w="270"/>
        <w:gridCol w:w="783"/>
      </w:tblGrid>
      <w:tr w:rsidR="00990890" w:rsidRPr="00722C2D" w14:paraId="31D104F0" w14:textId="77777777" w:rsidTr="00043AA5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47CE5EB1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53139892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90890" w:rsidRPr="00722C2D" w14:paraId="54F4C5E9" w14:textId="77777777" w:rsidTr="00043AA5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3AB7343E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C0C30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634C42DC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ADDF50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5D07C2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ผลิตภัณฑ์ชิ้นส่วนอะไหล่</w:t>
            </w:r>
          </w:p>
          <w:p w14:paraId="27FF7585" w14:textId="6D9099CF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</w:t>
            </w:r>
            <w:r w:rsidR="003373A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และอื่น</w:t>
            </w:r>
            <w:r w:rsidR="003373A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4C3334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1C551B19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7FD5352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C721DF9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0F4A13D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23DA7B73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0FBEBFE6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34" w:type="dxa"/>
            <w:gridSpan w:val="3"/>
          </w:tcPr>
          <w:p w14:paraId="23D49B38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2E5383D1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990890" w:rsidRPr="00722C2D" w14:paraId="5D0D9F4F" w14:textId="77777777" w:rsidTr="00043AA5">
        <w:tc>
          <w:tcPr>
            <w:tcW w:w="36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596571" w14:textId="1A244040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58C2B" w14:textId="2A4C26E6" w:rsidR="00990890" w:rsidRPr="00722C2D" w:rsidRDefault="00683D6C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F51F1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67825D" w14:textId="468C757F" w:rsidR="00990890" w:rsidRPr="00722C2D" w:rsidRDefault="00683D6C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00EE58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C48787" w14:textId="18D34C50" w:rsidR="00990890" w:rsidRPr="00722C2D" w:rsidRDefault="00683D6C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00C8C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3E5423" w14:textId="4D1F889C" w:rsidR="00990890" w:rsidRPr="00722C2D" w:rsidRDefault="00683D6C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2EB788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4396B3" w14:textId="36CB993A" w:rsidR="00990890" w:rsidRPr="00722C2D" w:rsidRDefault="00683D6C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F93700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C00372" w14:textId="22CA6E3F" w:rsidR="00990890" w:rsidRPr="00722C2D" w:rsidRDefault="00683D6C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E50FD69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168C8C" w14:textId="6D9B1B5C" w:rsidR="00990890" w:rsidRPr="00722C2D" w:rsidRDefault="00683D6C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AA3D0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0B2AF1" w14:textId="224ADC72" w:rsidR="00990890" w:rsidRPr="00722C2D" w:rsidRDefault="00683D6C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C7B4B3A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101A438" w14:textId="5B17407A" w:rsidR="00990890" w:rsidRPr="00722C2D" w:rsidRDefault="00683D6C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05E25D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37CA0AD0" w14:textId="0587BE35" w:rsidR="00990890" w:rsidRPr="00722C2D" w:rsidRDefault="00683D6C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990890" w:rsidRPr="00722C2D" w14:paraId="3BED22CA" w14:textId="77777777" w:rsidTr="00043AA5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6EA57A0E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5D485B8D" w14:textId="77777777" w:rsidR="00990890" w:rsidRPr="00722C2D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722C2D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722C2D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D725C1" w:rsidRPr="00722C2D" w14:paraId="59B848C6" w14:textId="77777777" w:rsidTr="00AE35C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135C6ECF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C13C35B" w14:textId="7FCCADA5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A2136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3A50D2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13B9587" w14:textId="51C58718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D725C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E44505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13896A6" w14:textId="2F0F55BC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A2136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F8433C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93821F8" w14:textId="5153AB31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D725C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7C2ABD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B809A69" w14:textId="7EF4701E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50601B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B06A75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F1132D" w14:textId="3A04ADAE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D725C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7964D1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1D53A3" w14:textId="1383BE24" w:rsidR="00D725C1" w:rsidRPr="00722C2D" w:rsidRDefault="00A61D7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1E400C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8BF02A" w14:textId="6BD42744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895300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left w:val="nil"/>
              <w:right w:val="nil"/>
            </w:tcBorders>
            <w:vAlign w:val="bottom"/>
          </w:tcPr>
          <w:p w14:paraId="2141F561" w14:textId="3C6EFAF3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A61D77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6F3D90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left w:val="nil"/>
            </w:tcBorders>
            <w:vAlign w:val="bottom"/>
          </w:tcPr>
          <w:p w14:paraId="1899A76A" w14:textId="4C15B8DD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D725C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934</w:t>
            </w:r>
          </w:p>
        </w:tc>
      </w:tr>
      <w:tr w:rsidR="00D725C1" w:rsidRPr="00722C2D" w14:paraId="386C0FB4" w14:textId="77777777" w:rsidTr="00AE35C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DCCC7C6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18A35E" w14:textId="5C83E229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3FF59C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BE3ECE" w14:textId="6DD2EF4F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D7C5C92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F83112" w14:textId="65274169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A2136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A7F45D2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671AA" w14:textId="63EFCF41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D725C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F636193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A2FD93" w14:textId="1A7308D9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0601B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E6BA96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B90B93A" w14:textId="59CB00B2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D725C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859</w:t>
            </w:r>
          </w:p>
        </w:tc>
        <w:tc>
          <w:tcPr>
            <w:tcW w:w="270" w:type="dxa"/>
            <w:vAlign w:val="bottom"/>
          </w:tcPr>
          <w:p w14:paraId="4A1EAA68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57C3B6E" w14:textId="5C624D99" w:rsidR="00D725C1" w:rsidRPr="00722C2D" w:rsidRDefault="00A61D7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83D6C"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83D6C"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756</w:t>
            </w: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A00A57B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5D93433" w14:textId="36584DD0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83D6C"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83D6C"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859</w:t>
            </w: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8B48488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204D46DA" w14:textId="5FEF3D4D" w:rsidR="00D725C1" w:rsidRPr="00722C2D" w:rsidRDefault="004F4D60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A3CCD2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59F573E5" w14:textId="6262E9D1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725C1" w:rsidRPr="00722C2D" w14:paraId="6612C856" w14:textId="77777777" w:rsidTr="00AE35C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24A33B5E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2949DC" w14:textId="34F6F7BD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A21361"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03460D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34559" w14:textId="4E95EEAA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D725C1"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A8655C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456831" w14:textId="529391AD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A21361"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BAFD9D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03365" w14:textId="324B6470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D725C1"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E08ED7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D4D68E" w14:textId="1889F4AD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</w:t>
            </w:r>
            <w:r w:rsidR="0050601B"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37B039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03BBE" w14:textId="1E00CD91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</w:t>
            </w:r>
            <w:r w:rsidR="00D725C1"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793</w:t>
            </w:r>
          </w:p>
        </w:tc>
        <w:tc>
          <w:tcPr>
            <w:tcW w:w="270" w:type="dxa"/>
            <w:vAlign w:val="bottom"/>
          </w:tcPr>
          <w:p w14:paraId="56B0DB56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B610F" w14:textId="52CA3988" w:rsidR="00D725C1" w:rsidRPr="00722C2D" w:rsidRDefault="00A61D7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756</w:t>
            </w: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0276F17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D9BC0" w14:textId="300A24FE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859</w:t>
            </w: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ACD8C9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56E28" w14:textId="449B9C51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4F4D60"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091</w:t>
            </w:r>
          </w:p>
        </w:tc>
        <w:tc>
          <w:tcPr>
            <w:tcW w:w="270" w:type="dxa"/>
            <w:vAlign w:val="bottom"/>
          </w:tcPr>
          <w:p w14:paraId="545FFE40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9B1B3" w14:textId="53621A27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D725C1"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934</w:t>
            </w:r>
          </w:p>
        </w:tc>
      </w:tr>
      <w:tr w:rsidR="00D725C1" w:rsidRPr="00722C2D" w14:paraId="07FD9D2E" w14:textId="77777777" w:rsidTr="00AE35C7">
        <w:trPr>
          <w:trHeight w:val="224"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799C80CD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643EB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684331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E6B12D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27E748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E0B07C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DF84A7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F0BB08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43FCDE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48BE1E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B26D45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016F13D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B31B70F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4884B3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217C774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54B93DE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74869C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345CFC25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E41D973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6F4011F3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  <w:highlight w:val="yellow"/>
              </w:rPr>
            </w:pPr>
          </w:p>
        </w:tc>
      </w:tr>
      <w:tr w:rsidR="00D725C1" w:rsidRPr="00722C2D" w14:paraId="019FEC2A" w14:textId="77777777" w:rsidTr="00AE35C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96403" w14:textId="77777777" w:rsidR="000801F7" w:rsidRPr="00722C2D" w:rsidRDefault="000801F7" w:rsidP="00080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กำไรจากกิจกรรมดำเนินงานตามส่วนงาน</w:t>
            </w:r>
          </w:p>
          <w:p w14:paraId="2783919A" w14:textId="5CFE9071" w:rsidR="00D725C1" w:rsidRPr="00722C2D" w:rsidRDefault="000801F7" w:rsidP="00080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 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D759B01" w14:textId="4BF8BF83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C8824E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E3BB770" w14:textId="25C5373C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F91A02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6677BCA" w14:textId="33DEAB66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2136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04F601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85E8DDC" w14:textId="2454E344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725C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74F063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736DA09" w14:textId="03DAE2A0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57CDF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575D77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A98209" w14:textId="16403F55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725C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708</w:t>
            </w:r>
          </w:p>
        </w:tc>
        <w:tc>
          <w:tcPr>
            <w:tcW w:w="270" w:type="dxa"/>
            <w:vAlign w:val="bottom"/>
          </w:tcPr>
          <w:p w14:paraId="09EE6B04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8C2078" w14:textId="5BB1C816" w:rsidR="00D725C1" w:rsidRPr="00722C2D" w:rsidRDefault="00105DA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83D6C"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772</w:t>
            </w: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CC64EEC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CE7779" w14:textId="4F91F5D9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83D6C"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671</w:t>
            </w: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CA183A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0110368D" w14:textId="22A1B396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05DAC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077</w:t>
            </w:r>
          </w:p>
        </w:tc>
        <w:tc>
          <w:tcPr>
            <w:tcW w:w="270" w:type="dxa"/>
          </w:tcPr>
          <w:p w14:paraId="66096BA7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1273DADC" w14:textId="5008B127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725C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037</w:t>
            </w:r>
          </w:p>
        </w:tc>
      </w:tr>
      <w:tr w:rsidR="00D725C1" w:rsidRPr="00722C2D" w14:paraId="28008487" w14:textId="77777777" w:rsidTr="00AE35C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AA3F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172C6C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100214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2C80BF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54042B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30A4DC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317174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DA2755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23F0EC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DE701D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7FF555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1DF38DD4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394D097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F12EAC7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C5976E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3E4F2736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A00AB2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Align w:val="bottom"/>
          </w:tcPr>
          <w:p w14:paraId="7FC744D3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A83DBA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3" w:type="dxa"/>
            <w:vAlign w:val="bottom"/>
          </w:tcPr>
          <w:p w14:paraId="4354D1C6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D725C1" w:rsidRPr="00722C2D" w14:paraId="323EAF96" w14:textId="77777777" w:rsidTr="000801F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61BDC" w14:textId="60E01F28" w:rsidR="00D725C1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796A4" w14:textId="7B26D839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B1BF8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CE5D0" w14:textId="6014A8DE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94BE9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1D9FA" w14:textId="41CB4E8C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4055D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EADCE" w14:textId="6928DF8A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E9CB0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DF881" w14:textId="26E4289E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374B5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8129BB" w14:textId="444A1588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2ACCF0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050381" w14:textId="39F56A3E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64507D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70C971" w14:textId="6B700A5A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ECBB9B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44E6150E" w14:textId="42AF7634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C29BB8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49DCAF52" w14:textId="4D345364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801F7" w:rsidRPr="00722C2D" w14:paraId="416302B1" w14:textId="77777777" w:rsidTr="000801F7">
        <w:tc>
          <w:tcPr>
            <w:tcW w:w="56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A8EB7" w14:textId="71B61B9F" w:rsidR="000801F7" w:rsidRPr="00722C2D" w:rsidRDefault="000801F7" w:rsidP="00080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ส่วนแบ่งกำไรของการร่วมค้าและบริษัทร่วมที่ใช้วิธีส่วนได้เสีย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1E502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B7876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90EB8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6B076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C9662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1D64A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6A08F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DA7953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6D23CA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02F6E4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C66211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AD0CD3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D1F528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34B6FF23" w14:textId="11EE1796" w:rsidR="000801F7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6B66A213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4B43A" w14:textId="7365C6F1" w:rsidR="000801F7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</w:t>
            </w:r>
          </w:p>
        </w:tc>
      </w:tr>
      <w:tr w:rsidR="000801F7" w:rsidRPr="00722C2D" w14:paraId="0B3B8E4F" w14:textId="77777777" w:rsidTr="000801F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7CE94" w14:textId="6073B476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CBD8A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00C56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F15E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990D8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854F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5158C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85A46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C1509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FB96F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9B5E2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4381C8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D6B809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5F1E10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11421F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229846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387664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double" w:sz="4" w:space="0" w:color="auto"/>
            </w:tcBorders>
            <w:vAlign w:val="bottom"/>
          </w:tcPr>
          <w:p w14:paraId="3522C6AD" w14:textId="3DDD566A" w:rsidR="000801F7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F4D60"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122CA781" w14:textId="77777777" w:rsidR="000801F7" w:rsidRPr="00722C2D" w:rsidRDefault="000801F7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22AC5F" w14:textId="06E66B5C" w:rsidR="000801F7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F4D60" w:rsidRPr="00722C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075</w:t>
            </w:r>
          </w:p>
        </w:tc>
      </w:tr>
      <w:tr w:rsidR="000801F7" w:rsidRPr="00722C2D" w14:paraId="168ADCDB" w14:textId="77777777" w:rsidTr="000801F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4193B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88CCCA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2551D9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C1E466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63EC7B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73F2D6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37F8DF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536A0B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17D22F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E712AB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C3E970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73DF33D1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4D3D9BA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E5497B3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4C93C7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0ACE2CC3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97E4DF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  <w:vAlign w:val="bottom"/>
          </w:tcPr>
          <w:p w14:paraId="3834030C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65BA80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5FB0A3DA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0801F7" w:rsidRPr="00722C2D" w14:paraId="7F00651F" w14:textId="77777777" w:rsidTr="00133990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AAB84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2B269" w14:textId="262DB861" w:rsidR="000801F7" w:rsidRPr="00722C2D" w:rsidRDefault="00683D6C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A2136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3163F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96041" w14:textId="40A086E6" w:rsidR="000801F7" w:rsidRPr="00722C2D" w:rsidRDefault="00683D6C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0801F7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E70A2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3DA96" w14:textId="78CDAAE0" w:rsidR="000801F7" w:rsidRPr="00722C2D" w:rsidRDefault="00683D6C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A2136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556E6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3AE69" w14:textId="39F3B244" w:rsidR="000801F7" w:rsidRPr="00722C2D" w:rsidRDefault="00683D6C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0801F7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6F1D2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F2EA" w14:textId="12E5F667" w:rsidR="000801F7" w:rsidRPr="00722C2D" w:rsidRDefault="00683D6C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105DAC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EA497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5D2DCB" w14:textId="371AC898" w:rsidR="000801F7" w:rsidRPr="00722C2D" w:rsidRDefault="00683D6C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0801F7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B27EAB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B22943" w14:textId="321414F8" w:rsidR="000801F7" w:rsidRPr="00722C2D" w:rsidRDefault="00105DAC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83D6C"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83D6C"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633</w:t>
            </w: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E59939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340E27" w14:textId="02FD1178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83D6C"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83D6C"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593</w:t>
            </w: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0FBE1F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00FD5779" w14:textId="3DB7CBB0" w:rsidR="000801F7" w:rsidRPr="00722C2D" w:rsidRDefault="00683D6C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105DAC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401</w:t>
            </w:r>
          </w:p>
        </w:tc>
        <w:tc>
          <w:tcPr>
            <w:tcW w:w="270" w:type="dxa"/>
            <w:shd w:val="clear" w:color="auto" w:fill="auto"/>
          </w:tcPr>
          <w:p w14:paraId="121176E1" w14:textId="77777777" w:rsidR="000801F7" w:rsidRPr="00722C2D" w:rsidRDefault="000801F7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430A58E0" w14:textId="6316DE1B" w:rsidR="000801F7" w:rsidRPr="00722C2D" w:rsidRDefault="00683D6C" w:rsidP="0013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0801F7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351</w:t>
            </w:r>
          </w:p>
        </w:tc>
      </w:tr>
      <w:tr w:rsidR="00D725C1" w:rsidRPr="00722C2D" w14:paraId="549807B0" w14:textId="77777777" w:rsidTr="00AE35C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AD895" w14:textId="27609AAC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3B8C7" w14:textId="4520D9F5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46C75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186E4" w14:textId="79BAEDE6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725C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0B01E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16031" w14:textId="44CA69EF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2136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403DB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4AA0C" w14:textId="6C5F705C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725C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C5EC2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C0E7F" w14:textId="0030AB09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105DAC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4E5B1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63ACA30C" w14:textId="4C604C1E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D725C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0F7E4FD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18B1BF" w14:textId="03B1A7A6" w:rsidR="00D725C1" w:rsidRPr="00722C2D" w:rsidRDefault="00105DA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83D6C"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652</w:t>
            </w: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67E5B2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BE3BA80" w14:textId="2DC9185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83D6C"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607</w:t>
            </w: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A769C5D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235969CA" w14:textId="18722887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105DAC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3C213B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nil"/>
            </w:tcBorders>
            <w:shd w:val="clear" w:color="auto" w:fill="auto"/>
            <w:vAlign w:val="bottom"/>
          </w:tcPr>
          <w:p w14:paraId="75D3ACC5" w14:textId="7C0D3C6D" w:rsidR="00D725C1" w:rsidRPr="00722C2D" w:rsidRDefault="00683D6C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D725C1"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385</w:t>
            </w:r>
          </w:p>
        </w:tc>
      </w:tr>
    </w:tbl>
    <w:p w14:paraId="53CE154D" w14:textId="77777777" w:rsidR="00990890" w:rsidRPr="00722C2D" w:rsidRDefault="0099089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napToGrid w:val="0"/>
          <w:color w:val="000000"/>
          <w:sz w:val="16"/>
          <w:szCs w:val="16"/>
          <w:lang w:eastAsia="th-TH"/>
        </w:rPr>
      </w:pPr>
    </w:p>
    <w:p w14:paraId="605F449E" w14:textId="1FF85BCA" w:rsidR="000C1B3F" w:rsidRPr="008115D1" w:rsidRDefault="00E952EA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722C2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722C2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722C2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23C39287" w14:textId="78F5EE51" w:rsidR="00F66A41" w:rsidRPr="00436FE0" w:rsidRDefault="00F66A41" w:rsidP="00436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F66A41" w:rsidRPr="00436FE0" w:rsidSect="00481C2B">
          <w:headerReference w:type="default" r:id="rId4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722C2D">
        <w:rPr>
          <w:rFonts w:asciiTheme="majorBidi" w:hAnsiTheme="majorBidi" w:cstheme="majorBidi"/>
          <w:sz w:val="30"/>
          <w:szCs w:val="30"/>
          <w:cs/>
        </w:rPr>
        <w:tab/>
      </w:r>
    </w:p>
    <w:p w14:paraId="15EDDFC7" w14:textId="12CC9F74" w:rsidR="005C527D" w:rsidRPr="00722C2D" w:rsidRDefault="005C527D" w:rsidP="00F6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ab/>
        <w:t>ลูกค้ารายใหญ่</w:t>
      </w:r>
    </w:p>
    <w:p w14:paraId="4F0DD1DF" w14:textId="77777777" w:rsidR="005C527D" w:rsidRPr="008115D1" w:rsidRDefault="005C527D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899567" w14:textId="093667C7" w:rsidR="005C527D" w:rsidRPr="00722C2D" w:rsidRDefault="005C527D" w:rsidP="005C5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รายได้จากลูกค้าบางรายของกลุ่มบริษัทเป็นจำนวนเงินประมาณ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</w:rPr>
        <w:t>6</w:t>
      </w:r>
      <w:r w:rsidR="003129CF">
        <w:rPr>
          <w:rFonts w:asciiTheme="majorBidi" w:hAnsiTheme="majorBidi" w:cstheme="majorBidi"/>
          <w:sz w:val="30"/>
          <w:szCs w:val="30"/>
        </w:rPr>
        <w:t>,</w:t>
      </w:r>
      <w:r w:rsidR="00683D6C" w:rsidRPr="00683D6C">
        <w:rPr>
          <w:rFonts w:asciiTheme="majorBidi" w:hAnsiTheme="majorBidi" w:cstheme="majorBidi"/>
          <w:sz w:val="30"/>
          <w:szCs w:val="30"/>
        </w:rPr>
        <w:t>350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83D6C" w:rsidRPr="00683D6C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722C2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83D6C" w:rsidRPr="00683D6C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22C2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683D6C" w:rsidRPr="00683D6C">
        <w:rPr>
          <w:rFonts w:asciiTheme="majorBidi" w:hAnsiTheme="majorBidi" w:cstheme="majorBidi"/>
          <w:i/>
          <w:iCs/>
          <w:sz w:val="30"/>
          <w:szCs w:val="30"/>
        </w:rPr>
        <w:t>810</w:t>
      </w:r>
      <w:r w:rsidRPr="00722C2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722C2D">
        <w:rPr>
          <w:rFonts w:asciiTheme="majorBidi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0FC10CC6" w14:textId="77777777" w:rsidR="005C527D" w:rsidRPr="008115D1" w:rsidRDefault="005C527D" w:rsidP="005C5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CCBD3E" w14:textId="791F2967" w:rsidR="00030124" w:rsidRPr="00722C2D" w:rsidRDefault="00683D6C" w:rsidP="005C5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16</w:t>
      </w:r>
      <w:r w:rsidR="005C527D" w:rsidRPr="000841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084193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3AEB3003" w14:textId="77777777" w:rsidR="00490487" w:rsidRPr="008115D1" w:rsidRDefault="00490487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2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662"/>
        <w:gridCol w:w="1063"/>
        <w:gridCol w:w="269"/>
        <w:gridCol w:w="1080"/>
        <w:gridCol w:w="269"/>
        <w:gridCol w:w="1006"/>
        <w:gridCol w:w="236"/>
        <w:gridCol w:w="1036"/>
      </w:tblGrid>
      <w:tr w:rsidR="0007268E" w:rsidRPr="00722C2D" w14:paraId="7EC204ED" w14:textId="77777777" w:rsidTr="00E65910">
        <w:tc>
          <w:tcPr>
            <w:tcW w:w="4662" w:type="dxa"/>
          </w:tcPr>
          <w:p w14:paraId="31284819" w14:textId="77777777" w:rsidR="0007268E" w:rsidRPr="00722C2D" w:rsidRDefault="0007268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7162A51F" w14:textId="77777777" w:rsidR="0007268E" w:rsidRPr="00722C2D" w:rsidRDefault="0007268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" w:type="dxa"/>
          </w:tcPr>
          <w:p w14:paraId="70657F62" w14:textId="77777777" w:rsidR="0007268E" w:rsidRPr="00722C2D" w:rsidRDefault="0007268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8" w:type="dxa"/>
            <w:gridSpan w:val="3"/>
          </w:tcPr>
          <w:p w14:paraId="00D4CCD0" w14:textId="77777777" w:rsidR="0007268E" w:rsidRPr="00722C2D" w:rsidRDefault="0007268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86A3B" w:rsidRPr="00722C2D" w14:paraId="79B407D8" w14:textId="77777777" w:rsidTr="00E65910">
        <w:tc>
          <w:tcPr>
            <w:tcW w:w="4662" w:type="dxa"/>
          </w:tcPr>
          <w:p w14:paraId="7443EF3B" w14:textId="77777777" w:rsidR="00986A3B" w:rsidRPr="00722C2D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D3DAED4" w14:textId="777156FB" w:rsidR="00986A3B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9" w:type="dxa"/>
          </w:tcPr>
          <w:p w14:paraId="7268F9B7" w14:textId="77777777" w:rsidR="00986A3B" w:rsidRPr="00722C2D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0E7AD" w14:textId="1E8F1368" w:rsidR="00986A3B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1504BDFA" w14:textId="77777777" w:rsidR="00986A3B" w:rsidRPr="00722C2D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71F8E966" w14:textId="53072C43" w:rsidR="00986A3B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51ED621" w14:textId="77777777" w:rsidR="00986A3B" w:rsidRPr="00722C2D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36" w:type="dxa"/>
          </w:tcPr>
          <w:p w14:paraId="3B09955E" w14:textId="2B1A56B3" w:rsidR="00986A3B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986A3B" w:rsidRPr="00722C2D" w14:paraId="2E1FFFCE" w14:textId="77777777" w:rsidTr="00E65910">
        <w:tc>
          <w:tcPr>
            <w:tcW w:w="4662" w:type="dxa"/>
          </w:tcPr>
          <w:p w14:paraId="0A9DDB5D" w14:textId="77777777" w:rsidR="00986A3B" w:rsidRPr="00722C2D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9" w:type="dxa"/>
            <w:gridSpan w:val="7"/>
          </w:tcPr>
          <w:p w14:paraId="64F535DB" w14:textId="77777777" w:rsidR="00986A3B" w:rsidRPr="00722C2D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25C1" w:rsidRPr="00722C2D" w14:paraId="1A5331C4" w14:textId="77777777" w:rsidTr="00E65910">
        <w:tc>
          <w:tcPr>
            <w:tcW w:w="4662" w:type="dxa"/>
          </w:tcPr>
          <w:p w14:paraId="1CA5553C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5" w:name="_Hlk32070387"/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63" w:type="dxa"/>
            <w:vAlign w:val="bottom"/>
          </w:tcPr>
          <w:p w14:paraId="0DC398A5" w14:textId="35495E56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538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="005759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269" w:type="dxa"/>
          </w:tcPr>
          <w:p w14:paraId="23C3AE1C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FB3C8B" w14:textId="64313F92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25C1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25C1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69" w:type="dxa"/>
          </w:tcPr>
          <w:p w14:paraId="554E6834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3C006636" w14:textId="2AD9B5C2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A92C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36" w:type="dxa"/>
          </w:tcPr>
          <w:p w14:paraId="765DFEDB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0F06FE37" w14:textId="74FE65F0" w:rsidR="00D725C1" w:rsidRPr="00722C2D" w:rsidRDefault="00683D6C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D725C1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</w:tr>
      <w:tr w:rsidR="00D725C1" w:rsidRPr="00722C2D" w14:paraId="53342CAC" w14:textId="77777777" w:rsidTr="00E65910">
        <w:tc>
          <w:tcPr>
            <w:tcW w:w="4662" w:type="dxa"/>
          </w:tcPr>
          <w:p w14:paraId="04A8DF02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63" w:type="dxa"/>
          </w:tcPr>
          <w:p w14:paraId="5D80090C" w14:textId="07AF4C28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503</w:t>
            </w:r>
            <w:r w:rsidR="00A538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69" w:type="dxa"/>
          </w:tcPr>
          <w:p w14:paraId="13E7E97A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4B82C" w14:textId="1D1382E2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514</w:t>
            </w:r>
            <w:r w:rsidR="00D725C1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69" w:type="dxa"/>
          </w:tcPr>
          <w:p w14:paraId="414A5B6F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5CA276EE" w14:textId="72F0705B" w:rsidR="00D725C1" w:rsidRPr="00722C2D" w:rsidRDefault="00683D6C" w:rsidP="00436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6860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36" w:type="dxa"/>
          </w:tcPr>
          <w:p w14:paraId="5FB97ED9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6A44245E" w14:textId="5F69EFBE" w:rsidR="00D725C1" w:rsidRPr="00722C2D" w:rsidRDefault="00683D6C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725C1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D725C1" w:rsidRPr="00722C2D" w14:paraId="3EB83582" w14:textId="77777777" w:rsidTr="00E65910">
        <w:tc>
          <w:tcPr>
            <w:tcW w:w="4662" w:type="dxa"/>
          </w:tcPr>
          <w:p w14:paraId="13A2AC5C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63" w:type="dxa"/>
          </w:tcPr>
          <w:p w14:paraId="62BB1226" w14:textId="4F590966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538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544</w:t>
            </w:r>
            <w:r w:rsidR="00A538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269" w:type="dxa"/>
          </w:tcPr>
          <w:p w14:paraId="3DB415A5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AF2C9D" w14:textId="1AAA0818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725C1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796</w:t>
            </w:r>
            <w:r w:rsidR="00D725C1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269" w:type="dxa"/>
          </w:tcPr>
          <w:p w14:paraId="1B4F5C6D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E998FD2" w14:textId="62A9A4BF" w:rsidR="00D725C1" w:rsidRPr="00722C2D" w:rsidRDefault="0068601C" w:rsidP="00436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2F5D67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81F2AC2" w14:textId="7F56404C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25C1" w:rsidRPr="00722C2D" w14:paraId="65CD5845" w14:textId="77777777" w:rsidTr="00E65910">
        <w:tc>
          <w:tcPr>
            <w:tcW w:w="4662" w:type="dxa"/>
          </w:tcPr>
          <w:p w14:paraId="3BE99EAF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063" w:type="dxa"/>
          </w:tcPr>
          <w:p w14:paraId="0C796CFB" w14:textId="4E08CD4C" w:rsidR="00D725C1" w:rsidRPr="00722C2D" w:rsidRDefault="00A538F9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29567EA6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5793F" w14:textId="0F87E16B" w:rsidR="00D725C1" w:rsidRPr="00722C2D" w:rsidRDefault="00D725C1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979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62496902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54E6D22" w14:textId="21220FC7" w:rsidR="00D725C1" w:rsidRPr="00722C2D" w:rsidRDefault="0068601C" w:rsidP="00436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BD916A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2F803DBD" w14:textId="53A0ED8F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25C1" w:rsidRPr="00722C2D" w14:paraId="25F6758D" w14:textId="77777777" w:rsidTr="00E65910">
        <w:tc>
          <w:tcPr>
            <w:tcW w:w="4662" w:type="dxa"/>
          </w:tcPr>
          <w:p w14:paraId="11C03C64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ขาดทุนจากการปรับลดมูลค่าสินค้าคงเหลือ</w:t>
            </w:r>
          </w:p>
        </w:tc>
        <w:tc>
          <w:tcPr>
            <w:tcW w:w="1063" w:type="dxa"/>
          </w:tcPr>
          <w:p w14:paraId="16D97C55" w14:textId="18B82E98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073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269" w:type="dxa"/>
          </w:tcPr>
          <w:p w14:paraId="30837E9B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CBCDA" w14:textId="0F257D59" w:rsidR="00D725C1" w:rsidRPr="00722C2D" w:rsidRDefault="00D725C1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979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B05C80A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27D82776" w14:textId="32C3F759" w:rsidR="00D725C1" w:rsidRPr="00722C2D" w:rsidRDefault="0068601C" w:rsidP="00436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6EAF36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344802F" w14:textId="0DDDC19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25C1" w:rsidRPr="00722C2D" w14:paraId="4EA4BE87" w14:textId="77777777" w:rsidTr="00E65910">
        <w:tc>
          <w:tcPr>
            <w:tcW w:w="4662" w:type="dxa"/>
          </w:tcPr>
          <w:p w14:paraId="7B085A0A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63" w:type="dxa"/>
          </w:tcPr>
          <w:p w14:paraId="0A733E34" w14:textId="278F4B47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696</w:t>
            </w:r>
            <w:r w:rsidR="00A538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69" w:type="dxa"/>
          </w:tcPr>
          <w:p w14:paraId="0225FB14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DEBDC" w14:textId="725078DC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638</w:t>
            </w:r>
            <w:r w:rsidR="00D725C1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269" w:type="dxa"/>
          </w:tcPr>
          <w:p w14:paraId="44EE163D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CD7FF49" w14:textId="38A48382" w:rsidR="00D725C1" w:rsidRPr="00722C2D" w:rsidRDefault="00683D6C" w:rsidP="00436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860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36" w:type="dxa"/>
          </w:tcPr>
          <w:p w14:paraId="05697BF9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3AC5BB07" w14:textId="0CB458AF" w:rsidR="00D725C1" w:rsidRPr="00722C2D" w:rsidRDefault="00683D6C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25C1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</w:tr>
      <w:tr w:rsidR="00D725C1" w:rsidRPr="00722C2D" w14:paraId="452EB6CE" w14:textId="77777777" w:rsidTr="00E65910">
        <w:tc>
          <w:tcPr>
            <w:tcW w:w="4662" w:type="dxa"/>
          </w:tcPr>
          <w:p w14:paraId="6BD9B1D7" w14:textId="10979ADD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1063" w:type="dxa"/>
          </w:tcPr>
          <w:p w14:paraId="198880D1" w14:textId="069E6DA4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 w:rsidR="00A538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269" w:type="dxa"/>
          </w:tcPr>
          <w:p w14:paraId="24C28135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39955" w14:textId="796568C2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 w:rsidR="00D725C1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  <w:tc>
          <w:tcPr>
            <w:tcW w:w="269" w:type="dxa"/>
          </w:tcPr>
          <w:p w14:paraId="3A7E2BDE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565C343" w14:textId="2636AF25" w:rsidR="00D725C1" w:rsidRPr="00722C2D" w:rsidRDefault="00683D6C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860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36" w:type="dxa"/>
          </w:tcPr>
          <w:p w14:paraId="7C008C1F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3C0C769A" w14:textId="09337191" w:rsidR="00D725C1" w:rsidRPr="00722C2D" w:rsidRDefault="00683D6C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725C1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D725C1" w:rsidRPr="00722C2D" w14:paraId="3B824724" w14:textId="77777777" w:rsidTr="00E65910">
        <w:tc>
          <w:tcPr>
            <w:tcW w:w="4662" w:type="dxa"/>
          </w:tcPr>
          <w:p w14:paraId="257C2763" w14:textId="6A646EFC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63" w:type="dxa"/>
          </w:tcPr>
          <w:p w14:paraId="26FFD1F7" w14:textId="1B79A441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="00D41A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269" w:type="dxa"/>
          </w:tcPr>
          <w:p w14:paraId="3F26B1C5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E9F84" w14:textId="14F301C4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="00D725C1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69" w:type="dxa"/>
          </w:tcPr>
          <w:p w14:paraId="76BA79B2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ADB8D55" w14:textId="32548882" w:rsidR="00D725C1" w:rsidRPr="00722C2D" w:rsidRDefault="004A62C4" w:rsidP="006B4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C9F6D6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60F1414" w14:textId="37C27A40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38F9" w:rsidRPr="00722C2D" w14:paraId="0EF780C7" w14:textId="77777777" w:rsidTr="00E65910">
        <w:tc>
          <w:tcPr>
            <w:tcW w:w="4662" w:type="dxa"/>
          </w:tcPr>
          <w:p w14:paraId="769E24BE" w14:textId="46706757" w:rsidR="00A538F9" w:rsidRPr="00B74570" w:rsidRDefault="00A538F9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57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ค่าจ้างบริการภายนอก</w:t>
            </w:r>
          </w:p>
        </w:tc>
        <w:tc>
          <w:tcPr>
            <w:tcW w:w="1063" w:type="dxa"/>
          </w:tcPr>
          <w:p w14:paraId="2BF47A1F" w14:textId="32B44550" w:rsidR="00A538F9" w:rsidRPr="00B74570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A538F9" w:rsidRPr="00B74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269" w:type="dxa"/>
          </w:tcPr>
          <w:p w14:paraId="5CFDBCB8" w14:textId="77777777" w:rsidR="00A538F9" w:rsidRPr="00B74570" w:rsidRDefault="00A538F9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3DC74C" w14:textId="53F17D5F" w:rsidR="00A538F9" w:rsidRPr="00B74570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215</w:t>
            </w:r>
            <w:r w:rsidR="00B74570" w:rsidRPr="00B74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69" w:type="dxa"/>
          </w:tcPr>
          <w:p w14:paraId="16136A08" w14:textId="77777777" w:rsidR="00A538F9" w:rsidRPr="00B74570" w:rsidRDefault="00A538F9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01D769F6" w14:textId="6DE89390" w:rsidR="00A538F9" w:rsidRPr="00B74570" w:rsidRDefault="00683D6C" w:rsidP="0068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A92CCB" w:rsidRPr="00B74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236" w:type="dxa"/>
          </w:tcPr>
          <w:p w14:paraId="4008A68F" w14:textId="77777777" w:rsidR="00A538F9" w:rsidRPr="00B74570" w:rsidRDefault="00A538F9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26EA8B87" w14:textId="2B44447A" w:rsidR="00A538F9" w:rsidRPr="00B74570" w:rsidRDefault="00683D6C" w:rsidP="00B7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74570" w:rsidRPr="00B74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D725C1" w:rsidRPr="00722C2D" w14:paraId="0AC58658" w14:textId="77777777" w:rsidTr="00E65910">
        <w:tc>
          <w:tcPr>
            <w:tcW w:w="4662" w:type="dxa"/>
          </w:tcPr>
          <w:p w14:paraId="595B636F" w14:textId="6105072B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3373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2027962" w14:textId="18CCE2D8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355</w:t>
            </w:r>
            <w:r w:rsidR="004A6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269" w:type="dxa"/>
          </w:tcPr>
          <w:p w14:paraId="53F77932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F14FC6" w14:textId="44BC94DB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B74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269" w:type="dxa"/>
          </w:tcPr>
          <w:p w14:paraId="5F8E4C40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71100D9C" w14:textId="5A63045F" w:rsidR="00D725C1" w:rsidRPr="00722C2D" w:rsidRDefault="00683D6C" w:rsidP="00436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4A6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236" w:type="dxa"/>
          </w:tcPr>
          <w:p w14:paraId="0FE71C20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02EB43E" w14:textId="483828FC" w:rsidR="00D725C1" w:rsidRPr="00722C2D" w:rsidRDefault="00683D6C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D725C1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</w:tr>
      <w:tr w:rsidR="00D725C1" w:rsidRPr="00722C2D" w14:paraId="48199140" w14:textId="77777777" w:rsidTr="00E65910">
        <w:tc>
          <w:tcPr>
            <w:tcW w:w="4662" w:type="dxa"/>
          </w:tcPr>
          <w:p w14:paraId="56BF8CF3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F1BD9" w14:textId="03B0BE84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7110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  <w:r w:rsidR="007110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69" w:type="dxa"/>
            <w:vAlign w:val="bottom"/>
          </w:tcPr>
          <w:p w14:paraId="462C17F1" w14:textId="77777777" w:rsidR="00D725C1" w:rsidRPr="00722C2D" w:rsidRDefault="00D725C1" w:rsidP="00D7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F56AA" w14:textId="073DAC7E" w:rsidR="00D725C1" w:rsidRPr="00722C2D" w:rsidRDefault="00683D6C" w:rsidP="0023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D725C1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054</w:t>
            </w:r>
            <w:r w:rsidR="00D725C1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269" w:type="dxa"/>
            <w:vAlign w:val="bottom"/>
          </w:tcPr>
          <w:p w14:paraId="0FCC70A2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9A529" w14:textId="2FBCA571" w:rsidR="00D725C1" w:rsidRPr="00722C2D" w:rsidRDefault="00683D6C" w:rsidP="00436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="002071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236" w:type="dxa"/>
            <w:vAlign w:val="bottom"/>
          </w:tcPr>
          <w:p w14:paraId="5A11D31C" w14:textId="77777777" w:rsidR="00D725C1" w:rsidRPr="00722C2D" w:rsidRDefault="00D725C1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CC25E" w14:textId="69C310D5" w:rsidR="00D725C1" w:rsidRPr="00722C2D" w:rsidRDefault="00683D6C" w:rsidP="00D72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</w:t>
            </w:r>
            <w:r w:rsidR="00D725C1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</w:t>
            </w:r>
          </w:p>
        </w:tc>
      </w:tr>
      <w:bookmarkEnd w:id="5"/>
    </w:tbl>
    <w:p w14:paraId="7AA102AD" w14:textId="77777777" w:rsidR="007B5D47" w:rsidRPr="008115D1" w:rsidRDefault="007B5D47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5FB28D" w14:textId="6D8D5096" w:rsidR="007B5D47" w:rsidRPr="00722C2D" w:rsidRDefault="007B5D47" w:rsidP="007B5D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683D6C" w:rsidRPr="00683D6C">
        <w:rPr>
          <w:rFonts w:asciiTheme="majorBidi" w:hAnsiTheme="majorBidi" w:cstheme="majorBidi"/>
          <w:sz w:val="30"/>
          <w:szCs w:val="30"/>
        </w:rPr>
        <w:t>3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ถึง อัตราร้อยละ </w:t>
      </w:r>
      <w:r w:rsidR="00683D6C" w:rsidRPr="00683D6C">
        <w:rPr>
          <w:rFonts w:asciiTheme="majorBidi" w:hAnsiTheme="majorBidi" w:cstheme="majorBidi"/>
          <w:sz w:val="30"/>
          <w:szCs w:val="30"/>
        </w:rPr>
        <w:t>15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683D6C" w:rsidRPr="00683D6C">
        <w:rPr>
          <w:rFonts w:asciiTheme="majorBidi" w:hAnsiTheme="majorBidi" w:cstheme="majorBidi"/>
          <w:sz w:val="30"/>
          <w:szCs w:val="30"/>
        </w:rPr>
        <w:t>3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ถึง อัตราร้อยละ </w:t>
      </w:r>
      <w:r w:rsidR="00683D6C" w:rsidRPr="00683D6C">
        <w:rPr>
          <w:rFonts w:asciiTheme="majorBidi" w:hAnsiTheme="majorBidi" w:cstheme="majorBidi"/>
          <w:sz w:val="30"/>
          <w:szCs w:val="30"/>
        </w:rPr>
        <w:t>6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ในปี </w:t>
      </w:r>
      <w:r w:rsidR="00683D6C" w:rsidRPr="00683D6C">
        <w:rPr>
          <w:rFonts w:asciiTheme="majorBidi" w:hAnsiTheme="majorBidi" w:cstheme="majorBidi"/>
          <w:sz w:val="30"/>
          <w:szCs w:val="30"/>
        </w:rPr>
        <w:t>2566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กลุ่มบริษัทและบริษัทจ่ายสมทบกองทุนสำรองเลี้ยงชีพเป็นจำนวนเงิน </w:t>
      </w:r>
      <w:r w:rsidR="00683D6C" w:rsidRPr="00683D6C">
        <w:rPr>
          <w:rFonts w:asciiTheme="majorBidi" w:hAnsiTheme="majorBidi" w:cstheme="majorBidi"/>
          <w:sz w:val="30"/>
          <w:szCs w:val="30"/>
        </w:rPr>
        <w:t>18</w:t>
      </w:r>
      <w:r w:rsidR="003D0A9B">
        <w:rPr>
          <w:rFonts w:asciiTheme="majorBidi" w:hAnsiTheme="majorBidi" w:cstheme="majorBidi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sz w:val="30"/>
          <w:szCs w:val="30"/>
        </w:rPr>
        <w:t>5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 w:rsidR="00683D6C" w:rsidRPr="00683D6C">
        <w:rPr>
          <w:rFonts w:asciiTheme="majorBidi" w:hAnsiTheme="majorBidi" w:cstheme="majorBidi"/>
          <w:sz w:val="30"/>
          <w:szCs w:val="30"/>
        </w:rPr>
        <w:t>5</w:t>
      </w:r>
      <w:r w:rsidR="003D0A9B">
        <w:rPr>
          <w:rFonts w:asciiTheme="majorBidi" w:hAnsiTheme="majorBidi" w:cstheme="majorBidi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sz w:val="30"/>
          <w:szCs w:val="30"/>
        </w:rPr>
        <w:t>3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83D6C" w:rsidRPr="00683D6C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683D6C" w:rsidRPr="00683D6C">
        <w:rPr>
          <w:rFonts w:asciiTheme="majorBidi" w:hAnsiTheme="majorBidi" w:cstheme="majorBidi"/>
          <w:i/>
          <w:iCs/>
          <w:sz w:val="30"/>
          <w:szCs w:val="30"/>
        </w:rPr>
        <w:t>16</w:t>
      </w: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83D6C" w:rsidRPr="00683D6C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ล้านบาทและ </w:t>
      </w:r>
      <w:r w:rsidR="00683D6C" w:rsidRPr="00683D6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83D6C" w:rsidRPr="00683D6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042E8" w:rsidRPr="00722C2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1EF2C18" w14:textId="3A375F72" w:rsidR="00030124" w:rsidRPr="00722C2D" w:rsidRDefault="00D3367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22C2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683D6C" w:rsidRPr="00683D6C">
        <w:rPr>
          <w:rFonts w:asciiTheme="majorBidi" w:hAnsiTheme="majorBidi" w:cstheme="majorBidi"/>
          <w:b/>
          <w:bCs/>
          <w:sz w:val="30"/>
          <w:szCs w:val="30"/>
        </w:rPr>
        <w:t>17</w:t>
      </w:r>
      <w:r w:rsidR="00030124" w:rsidRPr="009C05A2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9C05A2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F7B89AE" w14:textId="77777777" w:rsidR="00517D4E" w:rsidRPr="00722C2D" w:rsidRDefault="00517D4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07" w:type="dxa"/>
        <w:tblInd w:w="423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267"/>
        <w:gridCol w:w="810"/>
        <w:gridCol w:w="270"/>
        <w:gridCol w:w="990"/>
        <w:gridCol w:w="270"/>
        <w:gridCol w:w="1080"/>
        <w:gridCol w:w="270"/>
        <w:gridCol w:w="990"/>
        <w:gridCol w:w="270"/>
        <w:gridCol w:w="990"/>
      </w:tblGrid>
      <w:tr w:rsidR="00517D4E" w:rsidRPr="00722C2D" w14:paraId="7C53E95B" w14:textId="77777777" w:rsidTr="000A2C02">
        <w:tc>
          <w:tcPr>
            <w:tcW w:w="3267" w:type="dxa"/>
          </w:tcPr>
          <w:p w14:paraId="415DC6E1" w14:textId="77777777" w:rsidR="00517D4E" w:rsidRPr="00722C2D" w:rsidRDefault="0059754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10" w:type="dxa"/>
          </w:tcPr>
          <w:p w14:paraId="45A38A84" w14:textId="77777777" w:rsidR="00517D4E" w:rsidRPr="00722C2D" w:rsidRDefault="00517D4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5CF8F" w14:textId="77777777" w:rsidR="00517D4E" w:rsidRPr="00722C2D" w:rsidRDefault="00517D4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FF8601D" w14:textId="77777777" w:rsidR="00517D4E" w:rsidRPr="00722C2D" w:rsidRDefault="00517D4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22C2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68C1718" w14:textId="77777777" w:rsidR="00517D4E" w:rsidRPr="00722C2D" w:rsidRDefault="00517D4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75ED667" w14:textId="77777777" w:rsidR="00517D4E" w:rsidRPr="00722C2D" w:rsidRDefault="00517D4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22C2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97703" w:rsidRPr="00722C2D" w14:paraId="20665EAB" w14:textId="77777777" w:rsidTr="000A2C02">
        <w:tc>
          <w:tcPr>
            <w:tcW w:w="3267" w:type="dxa"/>
          </w:tcPr>
          <w:p w14:paraId="3A2C5440" w14:textId="77777777" w:rsidR="00497703" w:rsidRPr="00722C2D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1A8EF65" w14:textId="77777777" w:rsidR="00497703" w:rsidRPr="00722C2D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4CEDB" w14:textId="77777777" w:rsidR="00497703" w:rsidRPr="00722C2D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B0873E" w14:textId="39DC8BB1" w:rsidR="00497703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9412DA5" w14:textId="77777777" w:rsidR="00497703" w:rsidRPr="00722C2D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0B76F" w14:textId="44D8ABBA" w:rsidR="00497703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909E268" w14:textId="77777777" w:rsidR="00497703" w:rsidRPr="00722C2D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3F9BC2" w14:textId="26D5A557" w:rsidR="00497703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2470B37" w14:textId="77777777" w:rsidR="00497703" w:rsidRPr="00722C2D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85F721" w14:textId="1B4EBE8D" w:rsidR="00497703" w:rsidRPr="00722C2D" w:rsidRDefault="00683D6C" w:rsidP="000A2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4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986A3B" w:rsidRPr="00722C2D" w14:paraId="0946616C" w14:textId="77777777" w:rsidTr="000A2C02">
        <w:tc>
          <w:tcPr>
            <w:tcW w:w="3267" w:type="dxa"/>
          </w:tcPr>
          <w:p w14:paraId="124A8A02" w14:textId="77777777" w:rsidR="00986A3B" w:rsidRPr="00722C2D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09D37EE" w14:textId="77777777" w:rsidR="00986A3B" w:rsidRPr="00722C2D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7910F" w14:textId="77777777" w:rsidR="00986A3B" w:rsidRPr="00722C2D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1804BFFF" w14:textId="77777777" w:rsidR="00986A3B" w:rsidRPr="00722C2D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6A3B" w:rsidRPr="00722C2D" w14:paraId="69446B22" w14:textId="77777777" w:rsidTr="000A2C02">
        <w:tc>
          <w:tcPr>
            <w:tcW w:w="4077" w:type="dxa"/>
            <w:gridSpan w:val="2"/>
          </w:tcPr>
          <w:p w14:paraId="6C142028" w14:textId="77777777" w:rsidR="00986A3B" w:rsidRPr="00722C2D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722C2D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B229A03" w14:textId="77777777" w:rsidR="00986A3B" w:rsidRPr="00722C2D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7B4C1D" w14:textId="77777777" w:rsidR="00986A3B" w:rsidRPr="00722C2D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3EB5F" w14:textId="77777777" w:rsidR="00986A3B" w:rsidRPr="00722C2D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09787F" w14:textId="77777777" w:rsidR="00986A3B" w:rsidRPr="00722C2D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6089F0" w14:textId="77777777" w:rsidR="00986A3B" w:rsidRPr="00722C2D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9881F1" w14:textId="77777777" w:rsidR="00986A3B" w:rsidRPr="00722C2D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BDFEE0" w14:textId="77777777" w:rsidR="00986A3B" w:rsidRPr="00722C2D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E7A8D3" w14:textId="77777777" w:rsidR="00986A3B" w:rsidRPr="00722C2D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71C4" w:rsidRPr="00722C2D" w14:paraId="12F0493D" w14:textId="77777777" w:rsidTr="000A2C02">
        <w:tc>
          <w:tcPr>
            <w:tcW w:w="3267" w:type="dxa"/>
          </w:tcPr>
          <w:p w14:paraId="00CEF84F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F1892F8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AE447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A42EE7" w14:textId="5AD11E88" w:rsidR="001471C4" w:rsidRPr="00722C2D" w:rsidRDefault="00683D6C" w:rsidP="000A2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  <w:r w:rsidR="006C2E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5BA83177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7E86C8" w14:textId="73D5A4F5" w:rsidR="001471C4" w:rsidRPr="00722C2D" w:rsidRDefault="00683D6C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  <w:r w:rsidR="001471C4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37059DB8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80675E" w14:textId="233EC9FE" w:rsidR="001471C4" w:rsidRPr="00722C2D" w:rsidRDefault="00E95C73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A84F2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9B253D" w14:textId="234FD410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471C4" w:rsidRPr="00722C2D" w14:paraId="6751C672" w14:textId="77777777" w:rsidTr="000A2C02">
        <w:tc>
          <w:tcPr>
            <w:tcW w:w="3267" w:type="dxa"/>
          </w:tcPr>
          <w:p w14:paraId="273665DB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CEE3AFA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98069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9FEBBA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2FF28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A39166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DD729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5042951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1F812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8696BE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71C4" w:rsidRPr="00722C2D" w14:paraId="3F1CB331" w14:textId="77777777" w:rsidTr="000A2C02">
        <w:tc>
          <w:tcPr>
            <w:tcW w:w="3267" w:type="dxa"/>
            <w:shd w:val="clear" w:color="auto" w:fill="auto"/>
          </w:tcPr>
          <w:p w14:paraId="4736F1EF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22C2D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1EC3498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AA6BBB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3CDD6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2C499B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10A85D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179E3A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1DD184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FB8282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CA68A1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71C4" w:rsidRPr="00722C2D" w14:paraId="4B15DBCF" w14:textId="77777777" w:rsidTr="000A2C02">
        <w:tc>
          <w:tcPr>
            <w:tcW w:w="3267" w:type="dxa"/>
            <w:shd w:val="clear" w:color="auto" w:fill="auto"/>
          </w:tcPr>
          <w:p w14:paraId="4B133C50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14:paraId="3BFD96EA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935E49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94D0BD" w14:textId="40228354" w:rsidR="001471C4" w:rsidRPr="00722C2D" w:rsidRDefault="006C2E61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218C1AC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CAA33F" w14:textId="521F6559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904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E597D4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FE883D" w14:textId="5BDED177" w:rsidR="001471C4" w:rsidRPr="00722C2D" w:rsidRDefault="00683D6C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5C73" w:rsidRPr="00E95C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70" w:type="dxa"/>
            <w:shd w:val="clear" w:color="auto" w:fill="auto"/>
          </w:tcPr>
          <w:p w14:paraId="13BD7F67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D53D4" w14:textId="412AC1D2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524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71C4" w:rsidRPr="00722C2D" w14:paraId="4759FEF2" w14:textId="77777777" w:rsidTr="000A2C02">
        <w:tc>
          <w:tcPr>
            <w:tcW w:w="3267" w:type="dxa"/>
            <w:shd w:val="clear" w:color="auto" w:fill="auto"/>
          </w:tcPr>
          <w:p w14:paraId="209E6E57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8FBC6C9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05FC49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C72AE" w14:textId="2E19D29B" w:rsidR="001471C4" w:rsidRPr="00722C2D" w:rsidRDefault="00683D6C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  <w:r w:rsidR="007110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70" w:type="dxa"/>
            <w:shd w:val="clear" w:color="auto" w:fill="auto"/>
          </w:tcPr>
          <w:p w14:paraId="50B86848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581B9" w14:textId="23A1DAED" w:rsidR="001471C4" w:rsidRPr="00722C2D" w:rsidRDefault="00683D6C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  <w:r w:rsidR="001471C4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14:paraId="15CE81CF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68F62" w14:textId="1895C05D" w:rsidR="001471C4" w:rsidRPr="00722C2D" w:rsidRDefault="00683D6C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110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</w:t>
            </w:r>
          </w:p>
        </w:tc>
        <w:tc>
          <w:tcPr>
            <w:tcW w:w="270" w:type="dxa"/>
            <w:shd w:val="clear" w:color="auto" w:fill="auto"/>
          </w:tcPr>
          <w:p w14:paraId="49C76A62" w14:textId="77777777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90BE5" w14:textId="7BD2F342" w:rsidR="001471C4" w:rsidRPr="00722C2D" w:rsidRDefault="001471C4" w:rsidP="00147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29670F1" w14:textId="77777777" w:rsidR="00517D4E" w:rsidRPr="008115D1" w:rsidRDefault="00517D4E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72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76"/>
        <w:gridCol w:w="1019"/>
        <w:gridCol w:w="180"/>
        <w:gridCol w:w="990"/>
        <w:gridCol w:w="180"/>
        <w:gridCol w:w="990"/>
        <w:gridCol w:w="180"/>
        <w:gridCol w:w="990"/>
        <w:gridCol w:w="180"/>
        <w:gridCol w:w="968"/>
        <w:gridCol w:w="180"/>
        <w:gridCol w:w="1039"/>
      </w:tblGrid>
      <w:tr w:rsidR="00517D4E" w:rsidRPr="00722C2D" w14:paraId="0807167E" w14:textId="77777777" w:rsidTr="000A2C02">
        <w:trPr>
          <w:cantSplit/>
        </w:trPr>
        <w:tc>
          <w:tcPr>
            <w:tcW w:w="2376" w:type="dxa"/>
          </w:tcPr>
          <w:p w14:paraId="4077B507" w14:textId="77777777" w:rsidR="00517D4E" w:rsidRPr="00722C2D" w:rsidRDefault="00517D4E" w:rsidP="001B34C8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6896" w:type="dxa"/>
            <w:gridSpan w:val="11"/>
            <w:vAlign w:val="center"/>
          </w:tcPr>
          <w:p w14:paraId="4B68A176" w14:textId="77777777" w:rsidR="00517D4E" w:rsidRPr="00722C2D" w:rsidRDefault="00517D4E" w:rsidP="001B34C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17D4E" w:rsidRPr="00722C2D" w14:paraId="238DB49E" w14:textId="77777777" w:rsidTr="000A2C02">
        <w:trPr>
          <w:cantSplit/>
        </w:trPr>
        <w:tc>
          <w:tcPr>
            <w:tcW w:w="2376" w:type="dxa"/>
          </w:tcPr>
          <w:p w14:paraId="12F6A576" w14:textId="77777777" w:rsidR="00517D4E" w:rsidRPr="00722C2D" w:rsidRDefault="00517D4E" w:rsidP="001B34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9" w:type="dxa"/>
            <w:gridSpan w:val="5"/>
          </w:tcPr>
          <w:p w14:paraId="1B365080" w14:textId="69E6DE5A" w:rsidR="00517D4E" w:rsidRPr="00722C2D" w:rsidRDefault="00683D6C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DBAED8F" w14:textId="77777777" w:rsidR="00517D4E" w:rsidRPr="00722C2D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7" w:type="dxa"/>
            <w:gridSpan w:val="5"/>
          </w:tcPr>
          <w:p w14:paraId="57383D1F" w14:textId="18AC0DE8" w:rsidR="00517D4E" w:rsidRPr="00722C2D" w:rsidRDefault="00683D6C" w:rsidP="001B34C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517D4E" w:rsidRPr="00722C2D" w14:paraId="7C16C463" w14:textId="77777777" w:rsidTr="000A2C02">
        <w:trPr>
          <w:cantSplit/>
        </w:trPr>
        <w:tc>
          <w:tcPr>
            <w:tcW w:w="2376" w:type="dxa"/>
            <w:vAlign w:val="bottom"/>
          </w:tcPr>
          <w:p w14:paraId="0E56C986" w14:textId="77777777" w:rsidR="00517D4E" w:rsidRPr="00722C2D" w:rsidRDefault="0010482A" w:rsidP="001B34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19" w:type="dxa"/>
            <w:vAlign w:val="bottom"/>
          </w:tcPr>
          <w:p w14:paraId="327DCF08" w14:textId="77777777" w:rsidR="00072622" w:rsidRPr="00722C2D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F7C25F9" w14:textId="77777777" w:rsidR="00517D4E" w:rsidRPr="00722C2D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C9808B" w14:textId="77777777" w:rsidR="00517D4E" w:rsidRPr="00722C2D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47C5C4" w14:textId="6A347022" w:rsidR="004A1BC2" w:rsidRDefault="004A1BC2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78BEB85E" w14:textId="161EB5B8" w:rsidR="00E877E5" w:rsidRPr="00722C2D" w:rsidRDefault="00E877E5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(ค่าใช้จ่าย)</w:t>
            </w:r>
          </w:p>
          <w:p w14:paraId="65555273" w14:textId="04B5609B" w:rsidR="00517D4E" w:rsidRPr="00722C2D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48ECA8" w14:textId="77777777" w:rsidR="00517D4E" w:rsidRPr="00722C2D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ABAB92" w14:textId="77777777" w:rsidR="00072622" w:rsidRPr="00722C2D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9E1BEE8" w14:textId="77777777" w:rsidR="00517D4E" w:rsidRPr="00722C2D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658CF8" w14:textId="77777777" w:rsidR="00517D4E" w:rsidRPr="00722C2D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DDD2E5" w14:textId="77777777" w:rsidR="00072622" w:rsidRPr="00722C2D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6F07BFF" w14:textId="77777777" w:rsidR="00517D4E" w:rsidRPr="00722C2D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D1D98D" w14:textId="77777777" w:rsidR="00517D4E" w:rsidRPr="00722C2D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7B0F3CA9" w14:textId="56011305" w:rsidR="007B01D9" w:rsidRDefault="007B01D9" w:rsidP="007B01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024397AA" w14:textId="1D56FD03" w:rsidR="00E877E5" w:rsidRPr="00722C2D" w:rsidRDefault="00E877E5" w:rsidP="00E877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(ค่าใช้จ่าย)</w:t>
            </w:r>
          </w:p>
          <w:p w14:paraId="3793CFFD" w14:textId="129709DF" w:rsidR="00517D4E" w:rsidRPr="00722C2D" w:rsidRDefault="007B01D9" w:rsidP="007B01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9EE79D" w14:textId="77777777" w:rsidR="00517D4E" w:rsidRPr="00722C2D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37284F8C" w14:textId="77777777" w:rsidR="00072622" w:rsidRPr="00722C2D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0807BB6" w14:textId="77777777" w:rsidR="00517D4E" w:rsidRPr="00722C2D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17D4E" w:rsidRPr="00722C2D" w14:paraId="533861AA" w14:textId="77777777" w:rsidTr="000A2C02">
        <w:trPr>
          <w:cantSplit/>
        </w:trPr>
        <w:tc>
          <w:tcPr>
            <w:tcW w:w="2376" w:type="dxa"/>
          </w:tcPr>
          <w:p w14:paraId="107910EA" w14:textId="77777777" w:rsidR="00517D4E" w:rsidRPr="00722C2D" w:rsidRDefault="00517D4E" w:rsidP="001B34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6" w:type="dxa"/>
            <w:gridSpan w:val="11"/>
          </w:tcPr>
          <w:p w14:paraId="0F8A99BB" w14:textId="77777777" w:rsidR="00517D4E" w:rsidRPr="00722C2D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15351F"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75882" w:rsidRPr="00722C2D" w14:paraId="6D9547B0" w14:textId="77777777" w:rsidTr="000A2C02">
        <w:trPr>
          <w:cantSplit/>
        </w:trPr>
        <w:tc>
          <w:tcPr>
            <w:tcW w:w="2376" w:type="dxa"/>
          </w:tcPr>
          <w:p w14:paraId="3507A295" w14:textId="77777777" w:rsidR="00175882" w:rsidRPr="00722C2D" w:rsidRDefault="00314854" w:rsidP="001B34C8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19" w:type="dxa"/>
            <w:vAlign w:val="bottom"/>
          </w:tcPr>
          <w:p w14:paraId="00F4F038" w14:textId="77777777" w:rsidR="00175882" w:rsidRPr="00722C2D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B04FC3" w14:textId="77777777" w:rsidR="00175882" w:rsidRPr="00722C2D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F0C741" w14:textId="77777777" w:rsidR="00175882" w:rsidRPr="00722C2D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18DEA1" w14:textId="77777777" w:rsidR="00175882" w:rsidRPr="00722C2D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21B469" w14:textId="77777777" w:rsidR="00175882" w:rsidRPr="00722C2D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612E587" w14:textId="77777777" w:rsidR="00175882" w:rsidRPr="00722C2D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FC4D87" w14:textId="77777777" w:rsidR="00175882" w:rsidRPr="00722C2D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36F395" w14:textId="77777777" w:rsidR="00175882" w:rsidRPr="00722C2D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2E2B762B" w14:textId="77777777" w:rsidR="00175882" w:rsidRPr="00722C2D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611DB2" w14:textId="77777777" w:rsidR="00175882" w:rsidRPr="00722C2D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</w:tcBorders>
            <w:vAlign w:val="bottom"/>
          </w:tcPr>
          <w:p w14:paraId="2CBD19D8" w14:textId="77777777" w:rsidR="00175882" w:rsidRPr="00722C2D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1471C4" w:rsidRPr="00722C2D" w14:paraId="100805AE" w14:textId="77777777" w:rsidTr="000A2C02">
        <w:trPr>
          <w:cantSplit/>
        </w:trPr>
        <w:tc>
          <w:tcPr>
            <w:tcW w:w="2376" w:type="dxa"/>
          </w:tcPr>
          <w:p w14:paraId="55BB3215" w14:textId="618E3179" w:rsidR="001471C4" w:rsidRPr="00722C2D" w:rsidRDefault="001471C4" w:rsidP="001471C4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19" w:type="dxa"/>
            <w:vAlign w:val="bottom"/>
          </w:tcPr>
          <w:p w14:paraId="097D35FC" w14:textId="5CAE66F8" w:rsidR="001471C4" w:rsidRPr="000A2C02" w:rsidRDefault="00683D6C" w:rsidP="00DD508B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80" w:type="dxa"/>
          </w:tcPr>
          <w:p w14:paraId="238CBCAC" w14:textId="0D5A90DF" w:rsidR="001471C4" w:rsidRPr="0014670D" w:rsidRDefault="001471C4" w:rsidP="001471C4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2EC7D5" w14:textId="0CE3C324" w:rsidR="001471C4" w:rsidRPr="0014670D" w:rsidRDefault="006C2E61" w:rsidP="000A2C0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1467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Pr="001467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2B51CCE" w14:textId="77777777" w:rsidR="001471C4" w:rsidRPr="0014670D" w:rsidRDefault="001471C4" w:rsidP="001471C4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1EF04A" w14:textId="63E1C2D1" w:rsidR="001471C4" w:rsidRPr="0014670D" w:rsidRDefault="00683D6C" w:rsidP="00DD508B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180" w:type="dxa"/>
          </w:tcPr>
          <w:p w14:paraId="72F51E79" w14:textId="77777777" w:rsidR="001471C4" w:rsidRPr="00722C2D" w:rsidRDefault="001471C4" w:rsidP="001471C4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9EEEC2" w14:textId="3A8017A3" w:rsidR="001471C4" w:rsidRPr="00722C2D" w:rsidRDefault="00683D6C" w:rsidP="000A2C0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471C4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  <w:tc>
          <w:tcPr>
            <w:tcW w:w="180" w:type="dxa"/>
          </w:tcPr>
          <w:p w14:paraId="2C3A6A69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58110121" w14:textId="273DF571" w:rsidR="001471C4" w:rsidRPr="00722C2D" w:rsidRDefault="001471C4" w:rsidP="000A2C0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F6537AA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09154516" w14:textId="4CF05D0D" w:rsidR="001471C4" w:rsidRPr="00722C2D" w:rsidRDefault="00683D6C" w:rsidP="00DD508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471C4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832</w:t>
            </w:r>
          </w:p>
        </w:tc>
      </w:tr>
      <w:tr w:rsidR="001471C4" w:rsidRPr="00722C2D" w14:paraId="30265AE3" w14:textId="77777777" w:rsidTr="000A2C02">
        <w:trPr>
          <w:cantSplit/>
        </w:trPr>
        <w:tc>
          <w:tcPr>
            <w:tcW w:w="2376" w:type="dxa"/>
          </w:tcPr>
          <w:p w14:paraId="717F9DA7" w14:textId="303544F7" w:rsidR="001471C4" w:rsidRPr="00722C2D" w:rsidRDefault="001471C4" w:rsidP="001471C4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47D00AC6" w14:textId="44E1FB07" w:rsidR="001471C4" w:rsidRPr="0014670D" w:rsidRDefault="006C2E61" w:rsidP="00DD508B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67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467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982</w:t>
            </w:r>
            <w:r w:rsidRPr="001467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33A388E" w14:textId="77777777" w:rsidR="001471C4" w:rsidRPr="0014670D" w:rsidRDefault="001471C4" w:rsidP="001471C4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986545" w14:textId="75C21072" w:rsidR="001471C4" w:rsidRPr="0014670D" w:rsidRDefault="00683D6C" w:rsidP="000A2C0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180" w:type="dxa"/>
          </w:tcPr>
          <w:p w14:paraId="6071DF0E" w14:textId="77777777" w:rsidR="001471C4" w:rsidRPr="0014670D" w:rsidRDefault="001471C4" w:rsidP="001471C4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8717DF" w14:textId="3853EBB8" w:rsidR="001471C4" w:rsidRPr="0014670D" w:rsidRDefault="006C2E61" w:rsidP="00DD508B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67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467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940</w:t>
            </w:r>
            <w:r w:rsidRPr="001467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8AB7C2F" w14:textId="77777777" w:rsidR="001471C4" w:rsidRPr="00722C2D" w:rsidRDefault="001471C4" w:rsidP="001471C4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C7FD6D" w14:textId="6CE879BD" w:rsidR="001471C4" w:rsidRPr="00722C2D" w:rsidRDefault="001471C4" w:rsidP="000A2C0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0A2C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0A2C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783</w:t>
            </w:r>
            <w:r w:rsidRPr="000A2C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4521D16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7D328A56" w14:textId="02DD41A1" w:rsidR="001471C4" w:rsidRPr="000A2C02" w:rsidRDefault="00683D6C" w:rsidP="000A2C0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471C4" w:rsidRPr="000A2C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</w:p>
        </w:tc>
        <w:tc>
          <w:tcPr>
            <w:tcW w:w="180" w:type="dxa"/>
          </w:tcPr>
          <w:p w14:paraId="16F21209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5FAAA26F" w14:textId="7251FA1F" w:rsidR="001471C4" w:rsidRPr="00722C2D" w:rsidRDefault="001471C4" w:rsidP="00DD508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414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471C4" w:rsidRPr="00722C2D" w14:paraId="2497F1F1" w14:textId="77777777" w:rsidTr="000A2C02">
        <w:trPr>
          <w:cantSplit/>
        </w:trPr>
        <w:tc>
          <w:tcPr>
            <w:tcW w:w="2376" w:type="dxa"/>
          </w:tcPr>
          <w:p w14:paraId="1ECEAFE4" w14:textId="77777777" w:rsidR="001471C4" w:rsidRPr="00722C2D" w:rsidRDefault="001471C4" w:rsidP="001471C4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E82D5" w14:textId="5CF4E1FA" w:rsidR="001471C4" w:rsidRPr="000A2C02" w:rsidRDefault="006C2E61" w:rsidP="00DD508B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2C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0A2C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372</w:t>
            </w:r>
            <w:r w:rsidRPr="000A2C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B2E30BF" w14:textId="77777777" w:rsidR="001471C4" w:rsidRPr="000A2C02" w:rsidRDefault="001471C4" w:rsidP="001471C4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0E388" w14:textId="0FAD5A19" w:rsidR="001471C4" w:rsidRPr="000A2C02" w:rsidRDefault="006C2E61" w:rsidP="000A2C0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2C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  <w:r w:rsidRPr="000A2C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0F5B193" w14:textId="77777777" w:rsidR="001471C4" w:rsidRPr="0014670D" w:rsidRDefault="001471C4" w:rsidP="001471C4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A0DB9" w14:textId="1AA8F2D1" w:rsidR="001471C4" w:rsidRPr="0014670D" w:rsidRDefault="006C2E61" w:rsidP="00DD508B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467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1467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437</w:t>
            </w:r>
            <w:r w:rsidRPr="001467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DD4A52" w14:textId="77777777" w:rsidR="001471C4" w:rsidRPr="00DD508B" w:rsidRDefault="001471C4" w:rsidP="001471C4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91D01" w14:textId="3DD9C98B" w:rsidR="001471C4" w:rsidRPr="000A2C02" w:rsidRDefault="001471C4" w:rsidP="000A2C0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2C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0A2C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743</w:t>
            </w:r>
            <w:r w:rsidRPr="000A2C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75A9ACF" w14:textId="77777777" w:rsidR="001471C4" w:rsidRPr="00DD508B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1E32C" w14:textId="53783DE5" w:rsidR="001471C4" w:rsidRPr="000A2C02" w:rsidRDefault="00683D6C" w:rsidP="000A2C0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471C4" w:rsidRPr="000A2C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</w:t>
            </w:r>
          </w:p>
        </w:tc>
        <w:tc>
          <w:tcPr>
            <w:tcW w:w="180" w:type="dxa"/>
          </w:tcPr>
          <w:p w14:paraId="6FA4DF01" w14:textId="77777777" w:rsidR="001471C4" w:rsidRPr="00DD508B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C2945" w14:textId="35539F58" w:rsidR="001471C4" w:rsidRPr="00DD508B" w:rsidRDefault="001471C4" w:rsidP="00DD508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D50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DD50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582</w:t>
            </w:r>
            <w:r w:rsidRPr="00DD50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103D051" w14:textId="1BF29317" w:rsidR="00CA787C" w:rsidRPr="00722C2D" w:rsidRDefault="00CA787C" w:rsidP="001B34C8">
      <w:pPr>
        <w:spacing w:line="240" w:lineRule="auto"/>
        <w:ind w:firstLine="706"/>
        <w:rPr>
          <w:rFonts w:asciiTheme="majorBidi" w:hAnsiTheme="majorBidi" w:cstheme="majorBidi"/>
          <w:sz w:val="30"/>
          <w:szCs w:val="30"/>
        </w:rPr>
      </w:pPr>
    </w:p>
    <w:p w14:paraId="4401A5DB" w14:textId="77777777" w:rsidR="00CA787C" w:rsidRPr="00722C2D" w:rsidRDefault="00CA787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</w:rPr>
        <w:br w:type="page"/>
      </w:r>
    </w:p>
    <w:p w14:paraId="43B899D7" w14:textId="77777777" w:rsidR="00D649DB" w:rsidRPr="00722C2D" w:rsidRDefault="00D649DB" w:rsidP="001B34C8">
      <w:pPr>
        <w:spacing w:line="240" w:lineRule="auto"/>
        <w:ind w:firstLine="706"/>
        <w:rPr>
          <w:rFonts w:asciiTheme="majorBidi" w:hAnsiTheme="majorBidi" w:cstheme="majorBidi"/>
          <w:sz w:val="2"/>
          <w:szCs w:val="2"/>
        </w:rPr>
      </w:pPr>
    </w:p>
    <w:tbl>
      <w:tblPr>
        <w:tblW w:w="9410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43"/>
        <w:gridCol w:w="859"/>
        <w:gridCol w:w="180"/>
        <w:gridCol w:w="875"/>
        <w:gridCol w:w="180"/>
        <w:gridCol w:w="966"/>
        <w:gridCol w:w="180"/>
        <w:gridCol w:w="974"/>
        <w:gridCol w:w="180"/>
        <w:gridCol w:w="900"/>
        <w:gridCol w:w="180"/>
        <w:gridCol w:w="993"/>
      </w:tblGrid>
      <w:tr w:rsidR="001852B0" w:rsidRPr="00722C2D" w14:paraId="3F797CA9" w14:textId="77777777" w:rsidTr="000A2C02">
        <w:trPr>
          <w:cantSplit/>
        </w:trPr>
        <w:tc>
          <w:tcPr>
            <w:tcW w:w="2943" w:type="dxa"/>
          </w:tcPr>
          <w:p w14:paraId="0A5B760A" w14:textId="77777777" w:rsidR="001852B0" w:rsidRPr="00722C2D" w:rsidRDefault="001852B0" w:rsidP="001B34C8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6467" w:type="dxa"/>
            <w:gridSpan w:val="11"/>
            <w:vAlign w:val="center"/>
          </w:tcPr>
          <w:p w14:paraId="71CC2377" w14:textId="77777777" w:rsidR="001852B0" w:rsidRPr="00722C2D" w:rsidRDefault="001852B0" w:rsidP="001B34C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852B0" w:rsidRPr="00722C2D" w14:paraId="0851BB05" w14:textId="77777777" w:rsidTr="000A2C02">
        <w:trPr>
          <w:cantSplit/>
        </w:trPr>
        <w:tc>
          <w:tcPr>
            <w:tcW w:w="2943" w:type="dxa"/>
          </w:tcPr>
          <w:p w14:paraId="32B03B55" w14:textId="77777777" w:rsidR="001852B0" w:rsidRPr="00722C2D" w:rsidRDefault="001852B0" w:rsidP="001B34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2DE100D9" w14:textId="5212B9AC" w:rsidR="001852B0" w:rsidRPr="00722C2D" w:rsidRDefault="00683D6C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BEA5DEC" w14:textId="77777777" w:rsidR="001852B0" w:rsidRPr="00722C2D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7" w:type="dxa"/>
            <w:gridSpan w:val="5"/>
          </w:tcPr>
          <w:p w14:paraId="5921FF73" w14:textId="0062C939" w:rsidR="001852B0" w:rsidRPr="00722C2D" w:rsidRDefault="00683D6C" w:rsidP="001B34C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1852B0" w:rsidRPr="00722C2D" w14:paraId="14CE2324" w14:textId="77777777" w:rsidTr="000A2C02">
        <w:trPr>
          <w:cantSplit/>
        </w:trPr>
        <w:tc>
          <w:tcPr>
            <w:tcW w:w="2943" w:type="dxa"/>
            <w:vAlign w:val="bottom"/>
          </w:tcPr>
          <w:p w14:paraId="428052EF" w14:textId="77777777" w:rsidR="001852B0" w:rsidRPr="00722C2D" w:rsidRDefault="00A67FD9" w:rsidP="001B34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59" w:type="dxa"/>
            <w:vAlign w:val="bottom"/>
          </w:tcPr>
          <w:p w14:paraId="4FFA636E" w14:textId="77777777" w:rsidR="001852B0" w:rsidRPr="00722C2D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3C54D2C" w14:textId="77777777" w:rsidR="001852B0" w:rsidRPr="00722C2D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32E857F" w14:textId="77777777" w:rsidR="001852B0" w:rsidRPr="00722C2D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7B309207" w14:textId="3BA7E039" w:rsidR="00F87108" w:rsidRDefault="00F87108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3251CC6A" w14:textId="24B3C172" w:rsidR="00295CDD" w:rsidRPr="00722C2D" w:rsidRDefault="00295CDD" w:rsidP="00295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(ค่าใช้จ่าย)</w:t>
            </w:r>
          </w:p>
          <w:p w14:paraId="3AC44449" w14:textId="02546843" w:rsidR="001852B0" w:rsidRPr="00722C2D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67C749F" w14:textId="77777777" w:rsidR="001852B0" w:rsidRPr="00722C2D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F92B1E8" w14:textId="77777777" w:rsidR="001852B0" w:rsidRPr="00722C2D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9BFE952" w14:textId="77777777" w:rsidR="001852B0" w:rsidRPr="00722C2D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266D909" w14:textId="77777777" w:rsidR="001852B0" w:rsidRPr="00722C2D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4EA11DFD" w14:textId="77777777" w:rsidR="001852B0" w:rsidRPr="00722C2D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6084615" w14:textId="77777777" w:rsidR="001852B0" w:rsidRPr="00722C2D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6755EEE" w14:textId="77777777" w:rsidR="001852B0" w:rsidRPr="00722C2D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77D514" w14:textId="1F10EA8A" w:rsidR="00F763CA" w:rsidRDefault="00F763CA" w:rsidP="00F763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6702657B" w14:textId="1C8345A1" w:rsidR="00295CDD" w:rsidRPr="00722C2D" w:rsidRDefault="00295CDD" w:rsidP="00F763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(ค่าใช้จ่าย)</w:t>
            </w:r>
          </w:p>
          <w:p w14:paraId="6FC7BF5A" w14:textId="4D365D8C" w:rsidR="001852B0" w:rsidRPr="00722C2D" w:rsidRDefault="00F763CA" w:rsidP="00F763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D04D94D" w14:textId="77777777" w:rsidR="001852B0" w:rsidRPr="00722C2D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E1157AF" w14:textId="77777777" w:rsidR="001852B0" w:rsidRPr="00722C2D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A5D9FF4" w14:textId="77777777" w:rsidR="001852B0" w:rsidRPr="00722C2D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852B0" w:rsidRPr="00722C2D" w14:paraId="4AF9FB05" w14:textId="77777777" w:rsidTr="000A2C02">
        <w:trPr>
          <w:cantSplit/>
        </w:trPr>
        <w:tc>
          <w:tcPr>
            <w:tcW w:w="2943" w:type="dxa"/>
          </w:tcPr>
          <w:p w14:paraId="4326EB34" w14:textId="77777777" w:rsidR="001852B0" w:rsidRPr="00722C2D" w:rsidRDefault="001852B0" w:rsidP="001B34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7" w:type="dxa"/>
            <w:gridSpan w:val="11"/>
          </w:tcPr>
          <w:p w14:paraId="4719FC89" w14:textId="77777777" w:rsidR="001852B0" w:rsidRPr="00722C2D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852B0" w:rsidRPr="00722C2D" w14:paraId="3F31A0AD" w14:textId="77777777" w:rsidTr="000A2C02">
        <w:trPr>
          <w:cantSplit/>
        </w:trPr>
        <w:tc>
          <w:tcPr>
            <w:tcW w:w="2943" w:type="dxa"/>
          </w:tcPr>
          <w:p w14:paraId="731FD431" w14:textId="77777777" w:rsidR="001852B0" w:rsidRPr="00722C2D" w:rsidRDefault="001852B0" w:rsidP="001B34C8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59" w:type="dxa"/>
            <w:vAlign w:val="bottom"/>
          </w:tcPr>
          <w:p w14:paraId="271C52CA" w14:textId="77777777" w:rsidR="001852B0" w:rsidRPr="00722C2D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A0D3F2" w14:textId="77777777" w:rsidR="001852B0" w:rsidRPr="00722C2D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28EFA61C" w14:textId="77777777" w:rsidR="001852B0" w:rsidRPr="00722C2D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C446AF" w14:textId="77777777" w:rsidR="001852B0" w:rsidRPr="00722C2D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60D85820" w14:textId="77777777" w:rsidR="001852B0" w:rsidRPr="00722C2D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6B9B870" w14:textId="77777777" w:rsidR="001852B0" w:rsidRPr="00722C2D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7DE58157" w14:textId="77777777" w:rsidR="001852B0" w:rsidRPr="00722C2D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FF2F2" w14:textId="77777777" w:rsidR="001852B0" w:rsidRPr="00722C2D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380FFE" w14:textId="77777777" w:rsidR="001852B0" w:rsidRPr="00722C2D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0CA7A90" w14:textId="77777777" w:rsidR="001852B0" w:rsidRPr="00722C2D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</w:tcBorders>
            <w:vAlign w:val="bottom"/>
          </w:tcPr>
          <w:p w14:paraId="42CCA062" w14:textId="77777777" w:rsidR="001852B0" w:rsidRPr="00722C2D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E95C73" w:rsidRPr="00722C2D" w14:paraId="10772A01" w14:textId="77777777" w:rsidTr="000A2C02">
        <w:trPr>
          <w:cantSplit/>
        </w:trPr>
        <w:tc>
          <w:tcPr>
            <w:tcW w:w="2943" w:type="dxa"/>
          </w:tcPr>
          <w:p w14:paraId="21376133" w14:textId="6C977C10" w:rsidR="00E95C73" w:rsidRPr="00E95C73" w:rsidRDefault="00E95C73" w:rsidP="001B34C8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C73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9" w:type="dxa"/>
            <w:vAlign w:val="bottom"/>
          </w:tcPr>
          <w:p w14:paraId="64989BF8" w14:textId="793B8D08" w:rsidR="00E95C73" w:rsidRPr="00295567" w:rsidRDefault="00683D6C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180" w:type="dxa"/>
          </w:tcPr>
          <w:p w14:paraId="4DA46D02" w14:textId="77777777" w:rsidR="00E95C73" w:rsidRPr="00295567" w:rsidRDefault="00E95C73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37F6BF7E" w14:textId="63FCA779" w:rsidR="00E95C73" w:rsidRPr="00295567" w:rsidRDefault="00295567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01D0F7B" w14:textId="77777777" w:rsidR="00E95C73" w:rsidRPr="00295567" w:rsidRDefault="00E95C73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45E798D5" w14:textId="323B9C0E" w:rsidR="00E95C73" w:rsidRPr="00295567" w:rsidRDefault="00683D6C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180" w:type="dxa"/>
          </w:tcPr>
          <w:p w14:paraId="60DEF13A" w14:textId="77777777" w:rsidR="00E95C73" w:rsidRPr="00295567" w:rsidRDefault="00E95C73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63D933B5" w14:textId="385F5F78" w:rsidR="00E95C73" w:rsidRPr="00295567" w:rsidRDefault="006A45D1" w:rsidP="006C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955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A18757" w14:textId="77777777" w:rsidR="00E95C73" w:rsidRPr="00295567" w:rsidRDefault="00E95C73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D1CD41" w14:textId="3DDE50B7" w:rsidR="00E95C73" w:rsidRPr="00295567" w:rsidRDefault="006A45D1" w:rsidP="006C2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955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BBF660" w14:textId="77777777" w:rsidR="00E95C73" w:rsidRPr="00295567" w:rsidRDefault="00E95C73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</w:tcBorders>
            <w:vAlign w:val="bottom"/>
          </w:tcPr>
          <w:p w14:paraId="61E7B0D1" w14:textId="14CB5952" w:rsidR="00E95C73" w:rsidRPr="00295567" w:rsidRDefault="006A45D1" w:rsidP="006A45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55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71C4" w:rsidRPr="00722C2D" w14:paraId="1CAD8413" w14:textId="77777777" w:rsidTr="000A2C02">
        <w:trPr>
          <w:cantSplit/>
        </w:trPr>
        <w:tc>
          <w:tcPr>
            <w:tcW w:w="2943" w:type="dxa"/>
          </w:tcPr>
          <w:p w14:paraId="6DEDD4DA" w14:textId="43A00CF8" w:rsidR="001471C4" w:rsidRPr="00722C2D" w:rsidRDefault="001471C4" w:rsidP="001471C4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580B9E63" w14:textId="7E333F63" w:rsidR="001471C4" w:rsidRPr="00722C2D" w:rsidRDefault="00683D6C" w:rsidP="001471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  <w:tc>
          <w:tcPr>
            <w:tcW w:w="180" w:type="dxa"/>
          </w:tcPr>
          <w:p w14:paraId="50C82B15" w14:textId="77777777" w:rsidR="001471C4" w:rsidRPr="00722C2D" w:rsidRDefault="001471C4" w:rsidP="001471C4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bottom"/>
          </w:tcPr>
          <w:p w14:paraId="2A29ACC8" w14:textId="0ADFC9C7" w:rsidR="001471C4" w:rsidRPr="00722C2D" w:rsidRDefault="006A45D1" w:rsidP="001471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BD63A91" w14:textId="77777777" w:rsidR="001471C4" w:rsidRPr="00722C2D" w:rsidRDefault="001471C4" w:rsidP="001471C4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04919237" w14:textId="5604D224" w:rsidR="001471C4" w:rsidRPr="00722C2D" w:rsidRDefault="00683D6C" w:rsidP="001471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180" w:type="dxa"/>
          </w:tcPr>
          <w:p w14:paraId="5FA2EAAC" w14:textId="77777777" w:rsidR="001471C4" w:rsidRPr="00722C2D" w:rsidRDefault="001471C4" w:rsidP="001471C4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0811A626" w14:textId="41A90D7D" w:rsidR="001471C4" w:rsidRPr="00722C2D" w:rsidRDefault="001471C4" w:rsidP="001471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81FB53B" w14:textId="77777777" w:rsidR="001471C4" w:rsidRPr="00722C2D" w:rsidRDefault="001471C4" w:rsidP="001471C4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785F77" w14:textId="02ADB8A1" w:rsidR="001471C4" w:rsidRPr="00722C2D" w:rsidRDefault="00683D6C" w:rsidP="001471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471C4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</w:p>
        </w:tc>
        <w:tc>
          <w:tcPr>
            <w:tcW w:w="180" w:type="dxa"/>
          </w:tcPr>
          <w:p w14:paraId="1BF33991" w14:textId="77777777" w:rsidR="001471C4" w:rsidRPr="00722C2D" w:rsidRDefault="001471C4" w:rsidP="001471C4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CF42147" w14:textId="20B41BE0" w:rsidR="001471C4" w:rsidRPr="00722C2D" w:rsidRDefault="00683D6C" w:rsidP="001471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1471C4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</w:tr>
      <w:tr w:rsidR="001471C4" w:rsidRPr="00722C2D" w14:paraId="21C4BC87" w14:textId="77777777" w:rsidTr="000A2C02">
        <w:trPr>
          <w:cantSplit/>
        </w:trPr>
        <w:tc>
          <w:tcPr>
            <w:tcW w:w="2943" w:type="dxa"/>
          </w:tcPr>
          <w:p w14:paraId="47B09A3A" w14:textId="77777777" w:rsidR="001471C4" w:rsidRPr="00722C2D" w:rsidRDefault="001471C4" w:rsidP="001471C4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98E4B" w14:textId="0E1ABFAB" w:rsidR="001471C4" w:rsidRPr="00722C2D" w:rsidRDefault="00683D6C" w:rsidP="001471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95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040</w:t>
            </w:r>
          </w:p>
        </w:tc>
        <w:tc>
          <w:tcPr>
            <w:tcW w:w="180" w:type="dxa"/>
          </w:tcPr>
          <w:p w14:paraId="3874AA50" w14:textId="77777777" w:rsidR="001471C4" w:rsidRPr="00722C2D" w:rsidRDefault="001471C4" w:rsidP="001471C4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69B72" w14:textId="7EAC377D" w:rsidR="001471C4" w:rsidRPr="00722C2D" w:rsidRDefault="00295567" w:rsidP="001471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E766331" w14:textId="77777777" w:rsidR="001471C4" w:rsidRPr="00722C2D" w:rsidRDefault="001471C4" w:rsidP="001471C4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83587" w14:textId="46089BE2" w:rsidR="001471C4" w:rsidRPr="00722C2D" w:rsidRDefault="00683D6C" w:rsidP="001471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</w:p>
        </w:tc>
        <w:tc>
          <w:tcPr>
            <w:tcW w:w="180" w:type="dxa"/>
          </w:tcPr>
          <w:p w14:paraId="71BA5714" w14:textId="77777777" w:rsidR="001471C4" w:rsidRPr="00722C2D" w:rsidRDefault="001471C4" w:rsidP="001471C4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8EB5" w14:textId="364F2FEC" w:rsidR="001471C4" w:rsidRPr="00722C2D" w:rsidRDefault="001471C4" w:rsidP="001471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364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48E73B9" w14:textId="77777777" w:rsidR="001471C4" w:rsidRPr="00722C2D" w:rsidRDefault="001471C4" w:rsidP="001471C4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A3C00" w14:textId="4C11CFDF" w:rsidR="001471C4" w:rsidRPr="00722C2D" w:rsidRDefault="00683D6C" w:rsidP="001471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1471C4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073</w:t>
            </w:r>
          </w:p>
        </w:tc>
        <w:tc>
          <w:tcPr>
            <w:tcW w:w="180" w:type="dxa"/>
          </w:tcPr>
          <w:p w14:paraId="15DCA3E5" w14:textId="77777777" w:rsidR="001471C4" w:rsidRPr="00722C2D" w:rsidRDefault="001471C4" w:rsidP="001471C4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83E24" w14:textId="26ED3B85" w:rsidR="001471C4" w:rsidRPr="00722C2D" w:rsidRDefault="00683D6C" w:rsidP="001471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1471C4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</w:t>
            </w:r>
          </w:p>
        </w:tc>
      </w:tr>
    </w:tbl>
    <w:p w14:paraId="06DA6261" w14:textId="77777777" w:rsidR="00420A93" w:rsidRPr="008115D1" w:rsidRDefault="00420A93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6" w:name="_Hlk31803712"/>
    </w:p>
    <w:tbl>
      <w:tblPr>
        <w:tblW w:w="9441" w:type="dxa"/>
        <w:tblInd w:w="36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1"/>
        <w:gridCol w:w="1080"/>
        <w:gridCol w:w="236"/>
        <w:gridCol w:w="1204"/>
        <w:gridCol w:w="242"/>
        <w:gridCol w:w="1108"/>
        <w:gridCol w:w="242"/>
        <w:gridCol w:w="1198"/>
      </w:tblGrid>
      <w:tr w:rsidR="00F86E9E" w:rsidRPr="00722C2D" w14:paraId="110C21E6" w14:textId="77777777" w:rsidTr="00040D29">
        <w:trPr>
          <w:tblHeader/>
        </w:trPr>
        <w:tc>
          <w:tcPr>
            <w:tcW w:w="4131" w:type="dxa"/>
            <w:shd w:val="clear" w:color="auto" w:fill="auto"/>
          </w:tcPr>
          <w:p w14:paraId="11B5663B" w14:textId="1B7D3C53" w:rsidR="00F86E9E" w:rsidRPr="00084193" w:rsidRDefault="00134A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F52E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 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771F910A" w14:textId="77777777" w:rsidR="00F86E9E" w:rsidRPr="00722C2D" w:rsidRDefault="00F86E9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614F" w:rsidRPr="00722C2D" w14:paraId="22542E06" w14:textId="77777777" w:rsidTr="00040D29">
        <w:trPr>
          <w:tblHeader/>
        </w:trPr>
        <w:tc>
          <w:tcPr>
            <w:tcW w:w="4131" w:type="dxa"/>
            <w:shd w:val="clear" w:color="auto" w:fill="auto"/>
          </w:tcPr>
          <w:p w14:paraId="197D3260" w14:textId="77777777" w:rsidR="00D3614F" w:rsidRPr="00722C2D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3023ABA" w14:textId="301CB767" w:rsidR="00D3614F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42" w:type="dxa"/>
            <w:shd w:val="clear" w:color="auto" w:fill="auto"/>
          </w:tcPr>
          <w:p w14:paraId="3793F811" w14:textId="77777777" w:rsidR="00D3614F" w:rsidRPr="00722C2D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shd w:val="clear" w:color="auto" w:fill="auto"/>
          </w:tcPr>
          <w:p w14:paraId="42A07FD0" w14:textId="28F9B3BD" w:rsidR="00D3614F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D3614F" w:rsidRPr="00722C2D" w14:paraId="43FF3955" w14:textId="77777777" w:rsidTr="00040D29">
        <w:trPr>
          <w:tblHeader/>
        </w:trPr>
        <w:tc>
          <w:tcPr>
            <w:tcW w:w="4131" w:type="dxa"/>
            <w:shd w:val="clear" w:color="auto" w:fill="auto"/>
          </w:tcPr>
          <w:p w14:paraId="12765F65" w14:textId="09C0EFAA" w:rsidR="00D3614F" w:rsidRPr="00722C2D" w:rsidRDefault="00D3614F" w:rsidP="001B34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36568B" w14:textId="77777777" w:rsidR="00D3614F" w:rsidRPr="00722C2D" w:rsidRDefault="00D3614F" w:rsidP="000A2C02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9A2FCD1" w14:textId="77777777" w:rsidR="00D3614F" w:rsidRPr="000A2C02" w:rsidRDefault="00D3614F" w:rsidP="000A2C02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A2C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CC9D476" w14:textId="77777777" w:rsidR="00D3614F" w:rsidRPr="00722C2D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45E89A58" w14:textId="77777777" w:rsidR="00D3614F" w:rsidRPr="009257BD" w:rsidRDefault="00D3614F" w:rsidP="009257BD">
            <w:pPr>
              <w:pStyle w:val="acctfourfigures"/>
              <w:tabs>
                <w:tab w:val="clear" w:pos="765"/>
              </w:tabs>
              <w:spacing w:line="240" w:lineRule="atLeast"/>
              <w:ind w:left="-126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0775F5E4" w14:textId="77777777" w:rsidR="00D3614F" w:rsidRPr="00722C2D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2" w:type="dxa"/>
            <w:shd w:val="clear" w:color="auto" w:fill="auto"/>
          </w:tcPr>
          <w:p w14:paraId="5366F016" w14:textId="77777777" w:rsidR="00D3614F" w:rsidRPr="00722C2D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2F15680A" w14:textId="77777777" w:rsidR="00D3614F" w:rsidRPr="00722C2D" w:rsidRDefault="00D3614F" w:rsidP="000A2C02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3451E9F" w14:textId="77777777" w:rsidR="00D3614F" w:rsidRPr="000A2C02" w:rsidRDefault="00D3614F" w:rsidP="000A2C02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A2C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2" w:type="dxa"/>
            <w:shd w:val="clear" w:color="auto" w:fill="auto"/>
          </w:tcPr>
          <w:p w14:paraId="6DB4B58A" w14:textId="77777777" w:rsidR="00D3614F" w:rsidRPr="00722C2D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48A57208" w14:textId="77777777" w:rsidR="00D3614F" w:rsidRPr="000A2C02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0E148356" w14:textId="77777777" w:rsidR="00D3614F" w:rsidRPr="000A2C02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A2C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71C4" w:rsidRPr="00722C2D" w14:paraId="53D9B55B" w14:textId="77777777" w:rsidTr="00040D29">
        <w:tc>
          <w:tcPr>
            <w:tcW w:w="4131" w:type="dxa"/>
            <w:shd w:val="clear" w:color="auto" w:fill="auto"/>
          </w:tcPr>
          <w:p w14:paraId="31474979" w14:textId="77777777" w:rsidR="001471C4" w:rsidRPr="00722C2D" w:rsidRDefault="001471C4" w:rsidP="001471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16DA6766" w14:textId="77777777" w:rsidR="001471C4" w:rsidRPr="00722C2D" w:rsidRDefault="001471C4" w:rsidP="001471C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BD6F9F" w14:textId="77777777" w:rsidR="001471C4" w:rsidRPr="00722C2D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2570101D" w14:textId="0F3957A7" w:rsidR="001471C4" w:rsidRPr="00722C2D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D60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="003D60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242" w:type="dxa"/>
            <w:shd w:val="clear" w:color="auto" w:fill="auto"/>
          </w:tcPr>
          <w:p w14:paraId="5726EAD8" w14:textId="77777777" w:rsidR="001471C4" w:rsidRPr="00722C2D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0B0C5729" w14:textId="77777777" w:rsidR="001471C4" w:rsidRPr="00722C2D" w:rsidRDefault="001471C4" w:rsidP="001471C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73786894" w14:textId="77777777" w:rsidR="001471C4" w:rsidRPr="00722C2D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6D50E7CE" w14:textId="29F11739" w:rsidR="001471C4" w:rsidRPr="00722C2D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71C4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075</w:t>
            </w:r>
            <w:r w:rsidR="001471C4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</w:tr>
      <w:tr w:rsidR="001471C4" w:rsidRPr="00722C2D" w14:paraId="4B7FED1E" w14:textId="77777777" w:rsidTr="00040D29">
        <w:tc>
          <w:tcPr>
            <w:tcW w:w="4131" w:type="dxa"/>
            <w:shd w:val="clear" w:color="auto" w:fill="auto"/>
          </w:tcPr>
          <w:p w14:paraId="620F5712" w14:textId="77777777" w:rsidR="001471C4" w:rsidRPr="00722C2D" w:rsidRDefault="001471C4" w:rsidP="009B372B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18C46C7" w14:textId="30DD73DF" w:rsidR="001471C4" w:rsidRPr="00722C2D" w:rsidRDefault="00683D6C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D83EFB8" w14:textId="77777777" w:rsidR="001471C4" w:rsidRPr="00722C2D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9906539" w14:textId="658B7872" w:rsidR="001471C4" w:rsidRPr="00722C2D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3D60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438818FE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5733A795" w14:textId="02DA505C" w:rsidR="001471C4" w:rsidRPr="00722C2D" w:rsidRDefault="00683D6C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20</w:t>
            </w:r>
          </w:p>
        </w:tc>
        <w:tc>
          <w:tcPr>
            <w:tcW w:w="242" w:type="dxa"/>
            <w:shd w:val="clear" w:color="auto" w:fill="auto"/>
          </w:tcPr>
          <w:p w14:paraId="73B0DAC3" w14:textId="77777777" w:rsidR="001471C4" w:rsidRPr="00722C2D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2C570A9" w14:textId="7F24A8E7" w:rsidR="001471C4" w:rsidRPr="00722C2D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215</w:t>
            </w:r>
            <w:r w:rsidR="001471C4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083</w:t>
            </w:r>
          </w:p>
        </w:tc>
      </w:tr>
      <w:tr w:rsidR="001471C4" w:rsidRPr="00722C2D" w14:paraId="73824FC2" w14:textId="77777777" w:rsidTr="00040D29">
        <w:tc>
          <w:tcPr>
            <w:tcW w:w="4131" w:type="dxa"/>
            <w:tcBorders>
              <w:bottom w:val="nil"/>
            </w:tcBorders>
            <w:shd w:val="clear" w:color="auto" w:fill="auto"/>
          </w:tcPr>
          <w:p w14:paraId="05B87D0E" w14:textId="77777777" w:rsidR="001471C4" w:rsidRPr="00722C2D" w:rsidRDefault="001471C4" w:rsidP="001471C4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1A23DCF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829D8C3" w14:textId="77777777" w:rsidR="001471C4" w:rsidRPr="00722C2D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186D6AE9" w14:textId="0F7DD6AA" w:rsidR="001471C4" w:rsidRPr="00722C2D" w:rsidRDefault="003A38FF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757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8AB3DB8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nil"/>
            </w:tcBorders>
            <w:shd w:val="clear" w:color="auto" w:fill="auto"/>
          </w:tcPr>
          <w:p w14:paraId="1C6B83DA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63AE0B06" w14:textId="77777777" w:rsidR="001471C4" w:rsidRPr="00722C2D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26E9D44D" w14:textId="6E27BCB8" w:rsidR="001471C4" w:rsidRPr="00722C2D" w:rsidRDefault="001471C4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471C4" w:rsidRPr="00722C2D" w14:paraId="78D2CDA0" w14:textId="77777777" w:rsidTr="00040D29">
        <w:trPr>
          <w:trHeight w:val="390"/>
        </w:trPr>
        <w:tc>
          <w:tcPr>
            <w:tcW w:w="4131" w:type="dxa"/>
            <w:tcBorders>
              <w:bottom w:val="nil"/>
            </w:tcBorders>
            <w:shd w:val="clear" w:color="auto" w:fill="auto"/>
          </w:tcPr>
          <w:p w14:paraId="693AB1BF" w14:textId="77777777" w:rsidR="001471C4" w:rsidRPr="00722C2D" w:rsidRDefault="001471C4" w:rsidP="001471C4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BC1D85D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961172" w14:textId="77777777" w:rsidR="001471C4" w:rsidRPr="00722C2D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6281BF4" w14:textId="76092E64" w:rsidR="001471C4" w:rsidRPr="00722C2D" w:rsidRDefault="003A38FF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716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2BC53BCE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nil"/>
            </w:tcBorders>
            <w:shd w:val="clear" w:color="auto" w:fill="auto"/>
          </w:tcPr>
          <w:p w14:paraId="48941159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736A500E" w14:textId="77777777" w:rsidR="001471C4" w:rsidRPr="00722C2D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508E294A" w14:textId="3F991605" w:rsidR="001471C4" w:rsidRPr="00722C2D" w:rsidRDefault="001471C4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881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471C4" w:rsidRPr="00722C2D" w14:paraId="0BF57494" w14:textId="77777777" w:rsidTr="00040D29">
        <w:trPr>
          <w:trHeight w:val="390"/>
        </w:trPr>
        <w:tc>
          <w:tcPr>
            <w:tcW w:w="4131" w:type="dxa"/>
            <w:tcBorders>
              <w:bottom w:val="nil"/>
            </w:tcBorders>
            <w:shd w:val="clear" w:color="auto" w:fill="auto"/>
          </w:tcPr>
          <w:p w14:paraId="21713B6C" w14:textId="4E48CCB8" w:rsidR="001471C4" w:rsidRPr="00722C2D" w:rsidRDefault="001471C4" w:rsidP="001471C4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3F31B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0016EB6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00F2BE" w14:textId="77777777" w:rsidR="001471C4" w:rsidRPr="00722C2D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FBFE697" w14:textId="77777777" w:rsidR="001471C4" w:rsidRDefault="001471C4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6D2676" w14:textId="0A75AE20" w:rsidR="003A38FF" w:rsidRPr="00722C2D" w:rsidRDefault="003A38FF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196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0B6942A1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nil"/>
            </w:tcBorders>
            <w:shd w:val="clear" w:color="auto" w:fill="auto"/>
          </w:tcPr>
          <w:p w14:paraId="602DD215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58E1674A" w14:textId="77777777" w:rsidR="001471C4" w:rsidRPr="00722C2D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78A300EC" w14:textId="77777777" w:rsidR="009257BD" w:rsidRDefault="009257BD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445ECB" w14:textId="733D44DB" w:rsidR="001471C4" w:rsidRPr="00722C2D" w:rsidRDefault="001471C4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653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71C4" w:rsidRPr="00722C2D" w14:paraId="7C0E9E82" w14:textId="77777777" w:rsidTr="00040D29">
        <w:tc>
          <w:tcPr>
            <w:tcW w:w="4131" w:type="dxa"/>
            <w:tcBorders>
              <w:top w:val="nil"/>
            </w:tcBorders>
            <w:shd w:val="clear" w:color="auto" w:fill="auto"/>
          </w:tcPr>
          <w:p w14:paraId="4A2779D9" w14:textId="77777777" w:rsidR="001471C4" w:rsidRPr="00722C2D" w:rsidRDefault="001471C4" w:rsidP="001471C4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77A4415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92DA0E" w14:textId="77777777" w:rsidR="001471C4" w:rsidRPr="00722C2D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14C431AA" w14:textId="71CE1559" w:rsidR="001471C4" w:rsidRPr="00722C2D" w:rsidRDefault="003A38FF" w:rsidP="003A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5B213C9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shd w:val="clear" w:color="auto" w:fill="auto"/>
          </w:tcPr>
          <w:p w14:paraId="5BADD55E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36DF5EB3" w14:textId="77777777" w:rsidR="001471C4" w:rsidRPr="00722C2D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240D3EB" w14:textId="7315F8A2" w:rsidR="001471C4" w:rsidRPr="00722C2D" w:rsidRDefault="001471C4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972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471C4" w:rsidRPr="00722C2D" w14:paraId="70EF052D" w14:textId="77777777" w:rsidTr="00040D29">
        <w:tc>
          <w:tcPr>
            <w:tcW w:w="4131" w:type="dxa"/>
            <w:tcBorders>
              <w:top w:val="nil"/>
            </w:tcBorders>
            <w:shd w:val="clear" w:color="auto" w:fill="auto"/>
          </w:tcPr>
          <w:p w14:paraId="300BD39F" w14:textId="77777777" w:rsidR="001471C4" w:rsidRPr="00722C2D" w:rsidRDefault="001471C4" w:rsidP="001471C4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57E3CDA6" w14:textId="571086AF" w:rsidR="001471C4" w:rsidRPr="00722C2D" w:rsidDel="00C63B2B" w:rsidRDefault="001471C4" w:rsidP="001471C4">
            <w:pPr>
              <w:ind w:left="162" w:hanging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9552CD9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3A66EFA" w14:textId="77777777" w:rsidR="001471C4" w:rsidRPr="00722C2D" w:rsidRDefault="001471C4" w:rsidP="001471C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0D24A" w14:textId="48FD64DC" w:rsidR="001471C4" w:rsidRPr="00722C2D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3A38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18D047E9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shd w:val="clear" w:color="auto" w:fill="auto"/>
          </w:tcPr>
          <w:p w14:paraId="09638632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A1FE9C1" w14:textId="77777777" w:rsidR="001471C4" w:rsidRPr="00722C2D" w:rsidRDefault="001471C4" w:rsidP="001471C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50FE1" w14:textId="191D1458" w:rsidR="001471C4" w:rsidRPr="00722C2D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471C4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</w:tr>
      <w:tr w:rsidR="001471C4" w:rsidRPr="00722C2D" w14:paraId="4065B7DC" w14:textId="77777777" w:rsidTr="00040D29">
        <w:tc>
          <w:tcPr>
            <w:tcW w:w="4131" w:type="dxa"/>
            <w:tcBorders>
              <w:top w:val="nil"/>
            </w:tcBorders>
            <w:shd w:val="clear" w:color="auto" w:fill="auto"/>
          </w:tcPr>
          <w:p w14:paraId="1BF35AFD" w14:textId="5F698678" w:rsidR="001471C4" w:rsidRPr="00722C2D" w:rsidRDefault="001471C4" w:rsidP="001471C4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 และอื่น</w:t>
            </w:r>
            <w:r w:rsidR="003373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1F64C03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CF0075" w14:textId="77777777" w:rsidR="001471C4" w:rsidRPr="00722C2D" w:rsidRDefault="001471C4" w:rsidP="001471C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515B86" w14:textId="1B969EF4" w:rsidR="001471C4" w:rsidRPr="00722C2D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A38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2C310769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shd w:val="clear" w:color="auto" w:fill="auto"/>
          </w:tcPr>
          <w:p w14:paraId="6FF617EA" w14:textId="77777777" w:rsidR="001471C4" w:rsidRPr="00722C2D" w:rsidRDefault="001471C4" w:rsidP="0014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F0064DE" w14:textId="77777777" w:rsidR="001471C4" w:rsidRPr="00722C2D" w:rsidRDefault="001471C4" w:rsidP="001471C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A7209" w14:textId="0562D1A6" w:rsidR="001471C4" w:rsidRPr="00722C2D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471C4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1471C4" w:rsidRPr="00722C2D" w14:paraId="4A2A10F9" w14:textId="77777777" w:rsidTr="00040D29">
        <w:tc>
          <w:tcPr>
            <w:tcW w:w="4131" w:type="dxa"/>
            <w:tcBorders>
              <w:bottom w:val="nil"/>
            </w:tcBorders>
            <w:shd w:val="clear" w:color="auto" w:fill="auto"/>
          </w:tcPr>
          <w:p w14:paraId="01858B64" w14:textId="75DFAFBB" w:rsidR="001471C4" w:rsidRPr="009257BD" w:rsidDel="00C63B2B" w:rsidRDefault="001471C4" w:rsidP="001471C4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57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13399" w14:textId="288C3595" w:rsidR="001471C4" w:rsidRPr="009257BD" w:rsidRDefault="00683D6C" w:rsidP="003A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14</w:t>
            </w:r>
            <w:r w:rsidR="003A38FF" w:rsidRPr="009257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.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655E3C" w14:textId="77777777" w:rsidR="001471C4" w:rsidRPr="009257BD" w:rsidRDefault="001471C4" w:rsidP="001471C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CE728" w14:textId="1C52514E" w:rsidR="001471C4" w:rsidRPr="00040D29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  <w:r w:rsidR="003A38FF" w:rsidRPr="00040D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3B9CCEAF" w14:textId="77777777" w:rsidR="001471C4" w:rsidRPr="009257BD" w:rsidRDefault="001471C4" w:rsidP="001471C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1F1A9" w14:textId="16D2C0A0" w:rsidR="001471C4" w:rsidRPr="009257BD" w:rsidRDefault="00683D6C" w:rsidP="0029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A38FF" w:rsidRPr="009257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0A908AF5" w14:textId="77777777" w:rsidR="001471C4" w:rsidRPr="009257BD" w:rsidRDefault="001471C4" w:rsidP="001471C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F9312" w14:textId="0859EAD7" w:rsidR="001471C4" w:rsidRPr="00040D29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  <w:r w:rsidR="001471C4" w:rsidRPr="00040D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</w:tr>
    </w:tbl>
    <w:p w14:paraId="4ADA0ED3" w14:textId="77777777" w:rsidR="00CB7347" w:rsidRPr="00722C2D" w:rsidRDefault="00CB7347" w:rsidP="001B34C8">
      <w:pPr>
        <w:rPr>
          <w:rFonts w:asciiTheme="majorBidi" w:hAnsiTheme="majorBidi" w:cstheme="majorBidi"/>
          <w:sz w:val="30"/>
          <w:szCs w:val="30"/>
        </w:rPr>
      </w:pPr>
    </w:p>
    <w:p w14:paraId="2A77A3D9" w14:textId="77777777" w:rsidR="00CB7347" w:rsidRPr="00722C2D" w:rsidRDefault="00CB7347" w:rsidP="001B34C8">
      <w:pPr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080"/>
        <w:gridCol w:w="236"/>
        <w:gridCol w:w="1204"/>
        <w:gridCol w:w="270"/>
        <w:gridCol w:w="1080"/>
        <w:gridCol w:w="236"/>
        <w:gridCol w:w="1204"/>
      </w:tblGrid>
      <w:tr w:rsidR="00D3614F" w:rsidRPr="00F52ED3" w14:paraId="17A4BDDA" w14:textId="77777777" w:rsidTr="002947A6">
        <w:trPr>
          <w:tblHeader/>
        </w:trPr>
        <w:tc>
          <w:tcPr>
            <w:tcW w:w="3942" w:type="dxa"/>
            <w:shd w:val="clear" w:color="auto" w:fill="auto"/>
          </w:tcPr>
          <w:p w14:paraId="4AD58496" w14:textId="7CA240DC" w:rsidR="00D3614F" w:rsidRPr="00F52ED3" w:rsidRDefault="00CB734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D3614F" w:rsidRPr="00722C2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D3614F" w:rsidRPr="00722C2D">
              <w:rPr>
                <w:rFonts w:asciiTheme="majorBidi" w:hAnsiTheme="majorBidi" w:cstheme="majorBidi"/>
              </w:rPr>
              <w:br w:type="page"/>
            </w:r>
            <w:r w:rsidR="00D3614F" w:rsidRPr="00722C2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134A7C" w:rsidRPr="00F52E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7C4C56A4" w14:textId="77777777" w:rsidR="00D3614F" w:rsidRPr="00F52ED3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52E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14F" w:rsidRPr="00F52ED3" w14:paraId="75533D49" w14:textId="77777777" w:rsidTr="002947A6">
        <w:trPr>
          <w:tblHeader/>
        </w:trPr>
        <w:tc>
          <w:tcPr>
            <w:tcW w:w="3942" w:type="dxa"/>
            <w:shd w:val="clear" w:color="auto" w:fill="auto"/>
          </w:tcPr>
          <w:p w14:paraId="261419CE" w14:textId="77777777" w:rsidR="00D3614F" w:rsidRPr="00F52ED3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C2EC3DB" w14:textId="056FE646" w:rsidR="00D3614F" w:rsidRPr="00F52ED3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91CA876" w14:textId="77777777" w:rsidR="00D3614F" w:rsidRPr="00F52ED3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B77931B" w14:textId="5F545CBA" w:rsidR="00D3614F" w:rsidRPr="00F52ED3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D3614F" w:rsidRPr="00F52ED3" w14:paraId="645AB587" w14:textId="77777777" w:rsidTr="002947A6">
        <w:trPr>
          <w:tblHeader/>
        </w:trPr>
        <w:tc>
          <w:tcPr>
            <w:tcW w:w="3942" w:type="dxa"/>
            <w:shd w:val="clear" w:color="auto" w:fill="auto"/>
          </w:tcPr>
          <w:p w14:paraId="1563087E" w14:textId="62FBF344" w:rsidR="00D3614F" w:rsidRPr="00F52ED3" w:rsidRDefault="00D3614F" w:rsidP="001B34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97DB4" w14:textId="77777777" w:rsidR="00D3614F" w:rsidRPr="00F52ED3" w:rsidRDefault="00D3614F" w:rsidP="003A38FF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2E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5681126" w14:textId="77777777" w:rsidR="00D3614F" w:rsidRPr="003A38FF" w:rsidRDefault="00D3614F" w:rsidP="003A38FF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A38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4669F79" w14:textId="77777777" w:rsidR="00D3614F" w:rsidRPr="00F52ED3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0008F10" w14:textId="77777777" w:rsidR="00D3614F" w:rsidRPr="000A2C02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607D5C29" w14:textId="77777777" w:rsidR="00D3614F" w:rsidRPr="00F52ED3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52E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4457AC5" w14:textId="77777777" w:rsidR="00D3614F" w:rsidRPr="00F52ED3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83A44B" w14:textId="77777777" w:rsidR="00D3614F" w:rsidRPr="00F52ED3" w:rsidRDefault="00D3614F" w:rsidP="003A38FF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2E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D42AB16" w14:textId="77777777" w:rsidR="00D3614F" w:rsidRPr="00F52ED3" w:rsidRDefault="00D3614F" w:rsidP="003A38FF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E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1AA3CA9" w14:textId="77777777" w:rsidR="00D3614F" w:rsidRPr="00F52ED3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AE61F26" w14:textId="77777777" w:rsidR="00D3614F" w:rsidRPr="000A2C02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945C31B" w14:textId="77777777" w:rsidR="00D3614F" w:rsidRPr="00F52ED3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52E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71C4" w:rsidRPr="00F52ED3" w14:paraId="4D802091" w14:textId="77777777" w:rsidTr="002947A6">
        <w:tc>
          <w:tcPr>
            <w:tcW w:w="3942" w:type="dxa"/>
            <w:shd w:val="clear" w:color="auto" w:fill="auto"/>
          </w:tcPr>
          <w:p w14:paraId="06F2EA44" w14:textId="77777777" w:rsidR="001471C4" w:rsidRPr="00F52ED3" w:rsidRDefault="001471C4" w:rsidP="001471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ED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3011ED99" w14:textId="77777777" w:rsidR="001471C4" w:rsidRPr="00F52ED3" w:rsidRDefault="001471C4" w:rsidP="001471C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D4D795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125F302B" w14:textId="0E71FEF9" w:rsidR="001471C4" w:rsidRPr="00040D29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730</w:t>
            </w:r>
            <w:r w:rsidR="003D603C" w:rsidRPr="00040D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270" w:type="dxa"/>
            <w:shd w:val="clear" w:color="auto" w:fill="auto"/>
          </w:tcPr>
          <w:p w14:paraId="68C7AE92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8105C8" w14:textId="77777777" w:rsidR="001471C4" w:rsidRPr="00F52ED3" w:rsidRDefault="001471C4" w:rsidP="001471C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C7B555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3F843208" w14:textId="600060E6" w:rsidR="001471C4" w:rsidRPr="00040D29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651</w:t>
            </w:r>
            <w:r w:rsidR="001471C4" w:rsidRPr="00040D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</w:tr>
      <w:tr w:rsidR="001471C4" w:rsidRPr="00F52ED3" w14:paraId="2723ABB3" w14:textId="77777777" w:rsidTr="002947A6">
        <w:tc>
          <w:tcPr>
            <w:tcW w:w="3942" w:type="dxa"/>
            <w:shd w:val="clear" w:color="auto" w:fill="auto"/>
          </w:tcPr>
          <w:p w14:paraId="476E3557" w14:textId="77777777" w:rsidR="001471C4" w:rsidRPr="00F52ED3" w:rsidRDefault="001471C4" w:rsidP="009B372B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52E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A011C33" w14:textId="6B91DEF5" w:rsidR="001471C4" w:rsidRPr="00F52ED3" w:rsidRDefault="00683D6C" w:rsidP="003A38FF">
            <w:pPr>
              <w:tabs>
                <w:tab w:val="clear" w:pos="907"/>
                <w:tab w:val="left" w:pos="858"/>
              </w:tabs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7A3C950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716ED468" w14:textId="252612BA" w:rsidR="001471C4" w:rsidRPr="00040D29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 w:rsidR="00ED1651" w:rsidRPr="00040D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43D78B86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106354" w14:textId="372494FC" w:rsidR="001471C4" w:rsidRPr="00F52ED3" w:rsidRDefault="00683D6C" w:rsidP="003A38FF">
            <w:pPr>
              <w:tabs>
                <w:tab w:val="clear" w:pos="907"/>
                <w:tab w:val="left" w:pos="768"/>
              </w:tabs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2BF6A93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34687A2C" w14:textId="356D6B4E" w:rsidR="001471C4" w:rsidRPr="00040D29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1471C4" w:rsidRPr="00040D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1471C4" w:rsidRPr="00F52ED3" w14:paraId="2EC9D932" w14:textId="77777777" w:rsidTr="002947A6">
        <w:tc>
          <w:tcPr>
            <w:tcW w:w="3942" w:type="dxa"/>
            <w:shd w:val="clear" w:color="auto" w:fill="auto"/>
          </w:tcPr>
          <w:p w14:paraId="1E7EB0F8" w14:textId="77777777" w:rsidR="001471C4" w:rsidRPr="00F52ED3" w:rsidRDefault="001471C4" w:rsidP="001471C4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ED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7D57E3BF" w14:textId="77777777" w:rsidR="001471C4" w:rsidRPr="00F52ED3" w:rsidRDefault="001471C4" w:rsidP="001471C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2FC9056F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DE22E4B" w14:textId="4278ACA2" w:rsidR="001471C4" w:rsidRPr="003A38FF" w:rsidRDefault="003A38FF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16CB35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7EB9E5" w14:textId="77777777" w:rsidR="001471C4" w:rsidRPr="00F52ED3" w:rsidRDefault="001471C4" w:rsidP="001471C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AAE79F4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28977E8" w14:textId="13BABF86" w:rsidR="001471C4" w:rsidRPr="00040D29" w:rsidRDefault="001471C4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040D2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040D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909</w:t>
            </w:r>
            <w:r w:rsidRPr="00040D2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471C4" w:rsidRPr="00F52ED3" w14:paraId="16088D4A" w14:textId="77777777" w:rsidTr="002947A6">
        <w:tc>
          <w:tcPr>
            <w:tcW w:w="3942" w:type="dxa"/>
            <w:shd w:val="clear" w:color="auto" w:fill="auto"/>
          </w:tcPr>
          <w:p w14:paraId="109E2BCF" w14:textId="77777777" w:rsidR="001471C4" w:rsidRPr="00F52ED3" w:rsidRDefault="001471C4" w:rsidP="001471C4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E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1F03531B" w14:textId="77777777" w:rsidR="001471C4" w:rsidRPr="00F52ED3" w:rsidRDefault="001471C4" w:rsidP="001471C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5D980168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B7AE161" w14:textId="37334A04" w:rsidR="001471C4" w:rsidRPr="00F52ED3" w:rsidRDefault="003A38FF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24FD9D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222C6E" w14:textId="77777777" w:rsidR="001471C4" w:rsidRPr="00F52ED3" w:rsidRDefault="001471C4" w:rsidP="001471C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C0F3ADF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F525EB7" w14:textId="5E722110" w:rsidR="001471C4" w:rsidRPr="00F52ED3" w:rsidRDefault="001471C4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52E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F52E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71C4" w:rsidRPr="00F52ED3" w14:paraId="508A634E" w14:textId="77777777" w:rsidTr="002947A6">
        <w:tc>
          <w:tcPr>
            <w:tcW w:w="3942" w:type="dxa"/>
            <w:shd w:val="clear" w:color="auto" w:fill="auto"/>
          </w:tcPr>
          <w:p w14:paraId="18B46092" w14:textId="77777777" w:rsidR="001471C4" w:rsidRPr="00F52ED3" w:rsidRDefault="001471C4" w:rsidP="001471C4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ED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5AE97257" w14:textId="77777777" w:rsidR="001471C4" w:rsidRPr="00F52ED3" w:rsidRDefault="001471C4" w:rsidP="001471C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8D46160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D57B782" w14:textId="77777777" w:rsidR="00F52ED3" w:rsidRPr="00040D29" w:rsidRDefault="00F52ED3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EA8C4C" w14:textId="286F89C2" w:rsidR="003A38FF" w:rsidRPr="00040D29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3A38FF" w:rsidRPr="00040D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70" w:type="dxa"/>
            <w:shd w:val="clear" w:color="auto" w:fill="auto"/>
          </w:tcPr>
          <w:p w14:paraId="391524C3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302EEB" w14:textId="77777777" w:rsidR="001471C4" w:rsidRPr="00F52ED3" w:rsidRDefault="001471C4" w:rsidP="001471C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284E4A9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D265FCA" w14:textId="77777777" w:rsidR="001471C4" w:rsidRPr="00040D29" w:rsidRDefault="001471C4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44E177" w14:textId="38EB5439" w:rsidR="001471C4" w:rsidRPr="00F52ED3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471C4" w:rsidRPr="00040D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</w:tr>
      <w:tr w:rsidR="001471C4" w:rsidRPr="00F52ED3" w14:paraId="51B63FB1" w14:textId="77777777" w:rsidTr="002947A6">
        <w:tc>
          <w:tcPr>
            <w:tcW w:w="3942" w:type="dxa"/>
            <w:shd w:val="clear" w:color="auto" w:fill="auto"/>
          </w:tcPr>
          <w:p w14:paraId="61211EA1" w14:textId="6E589590" w:rsidR="001471C4" w:rsidRPr="00F52ED3" w:rsidRDefault="001471C4" w:rsidP="001471C4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E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  <w:r w:rsidRPr="00F52E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2ED3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</w:t>
            </w:r>
            <w:r w:rsidR="003373A7" w:rsidRPr="00F52E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52ED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4EA10305" w14:textId="77777777" w:rsidR="001471C4" w:rsidRPr="00F52ED3" w:rsidRDefault="001471C4" w:rsidP="001471C4">
            <w:pPr>
              <w:ind w:right="-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1FDAC50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BC83634" w14:textId="308DD7DF" w:rsidR="001471C4" w:rsidRPr="00040D29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38FF" w:rsidRPr="00040D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  <w:tc>
          <w:tcPr>
            <w:tcW w:w="270" w:type="dxa"/>
            <w:shd w:val="clear" w:color="auto" w:fill="auto"/>
          </w:tcPr>
          <w:p w14:paraId="5AD44B1F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52C320" w14:textId="77777777" w:rsidR="001471C4" w:rsidRPr="00F52ED3" w:rsidRDefault="001471C4" w:rsidP="001471C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B145475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5F8B7F7" w14:textId="35258784" w:rsidR="001471C4" w:rsidRPr="00F52ED3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1471C4" w:rsidRPr="00722C2D" w14:paraId="1C17ED80" w14:textId="77777777" w:rsidTr="002947A6">
        <w:tc>
          <w:tcPr>
            <w:tcW w:w="3942" w:type="dxa"/>
            <w:shd w:val="clear" w:color="auto" w:fill="auto"/>
          </w:tcPr>
          <w:p w14:paraId="57B655A5" w14:textId="0D871CA8" w:rsidR="001471C4" w:rsidRPr="00F52ED3" w:rsidRDefault="001471C4" w:rsidP="001471C4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E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08DCF" w14:textId="148135AB" w:rsidR="001471C4" w:rsidRPr="00F52ED3" w:rsidRDefault="00683D6C" w:rsidP="00841A56">
            <w:pPr>
              <w:tabs>
                <w:tab w:val="clear" w:pos="907"/>
                <w:tab w:val="left" w:pos="858"/>
              </w:tabs>
              <w:ind w:left="-7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41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754D0321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0D63" w14:textId="272F635E" w:rsidR="001471C4" w:rsidRPr="007D49BD" w:rsidRDefault="00683D6C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4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A38FF" w:rsidRPr="007D4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4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</w:t>
            </w:r>
          </w:p>
        </w:tc>
        <w:tc>
          <w:tcPr>
            <w:tcW w:w="270" w:type="dxa"/>
            <w:shd w:val="clear" w:color="auto" w:fill="auto"/>
          </w:tcPr>
          <w:p w14:paraId="4CD4674E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BFB19" w14:textId="4054A0C9" w:rsidR="001471C4" w:rsidRPr="00F52ED3" w:rsidRDefault="001471C4" w:rsidP="009B372B">
            <w:pPr>
              <w:tabs>
                <w:tab w:val="clear" w:pos="454"/>
                <w:tab w:val="left" w:pos="510"/>
              </w:tabs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52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2CA6CE" w14:textId="77777777" w:rsidR="001471C4" w:rsidRPr="00F52ED3" w:rsidRDefault="001471C4" w:rsidP="001471C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7F392" w14:textId="3FBD1C9B" w:rsidR="001471C4" w:rsidRPr="00040D29" w:rsidRDefault="001471C4" w:rsidP="0004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D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40D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</w:t>
            </w:r>
            <w:r w:rsidRPr="00040D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bookmarkEnd w:id="6"/>
    </w:tbl>
    <w:p w14:paraId="5CFF0996" w14:textId="77777777" w:rsidR="00D3614F" w:rsidRPr="00722C2D" w:rsidRDefault="00D3614F" w:rsidP="001B34C8">
      <w:pPr>
        <w:rPr>
          <w:rFonts w:asciiTheme="majorBidi" w:hAnsiTheme="majorBidi" w:cstheme="majorBidi"/>
          <w:sz w:val="30"/>
          <w:szCs w:val="30"/>
        </w:rPr>
      </w:pPr>
    </w:p>
    <w:p w14:paraId="157331CD" w14:textId="09EA55E6" w:rsidR="002F6900" w:rsidRPr="00722C2D" w:rsidRDefault="002F6900" w:rsidP="001B34C8">
      <w:pPr>
        <w:rPr>
          <w:rFonts w:asciiTheme="majorBidi" w:hAnsiTheme="majorBidi" w:cstheme="majorBidi"/>
          <w:cs/>
        </w:rPr>
      </w:pPr>
    </w:p>
    <w:p w14:paraId="7DEE14A5" w14:textId="77777777" w:rsidR="002F6900" w:rsidRPr="00722C2D" w:rsidRDefault="002F690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722C2D">
        <w:rPr>
          <w:rFonts w:asciiTheme="majorBidi" w:hAnsiTheme="majorBidi" w:cstheme="majorBidi"/>
          <w:cs/>
        </w:rPr>
        <w:br w:type="page"/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080"/>
        <w:gridCol w:w="245"/>
        <w:gridCol w:w="1105"/>
        <w:gridCol w:w="245"/>
        <w:gridCol w:w="1195"/>
        <w:gridCol w:w="254"/>
        <w:gridCol w:w="1096"/>
      </w:tblGrid>
      <w:tr w:rsidR="00025F30" w:rsidRPr="00722C2D" w14:paraId="39BF0CF5" w14:textId="77777777" w:rsidTr="00F1324D">
        <w:trPr>
          <w:trHeight w:val="139"/>
        </w:trPr>
        <w:tc>
          <w:tcPr>
            <w:tcW w:w="3852" w:type="dxa"/>
          </w:tcPr>
          <w:p w14:paraId="11A89CE6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C97E1D3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25F30" w:rsidRPr="00722C2D" w14:paraId="6503E336" w14:textId="77777777" w:rsidTr="00F1324D">
        <w:trPr>
          <w:trHeight w:val="139"/>
        </w:trPr>
        <w:tc>
          <w:tcPr>
            <w:tcW w:w="3852" w:type="dxa"/>
          </w:tcPr>
          <w:p w14:paraId="7160DA68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A7CBF5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F48395D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</w:tcPr>
          <w:p w14:paraId="70CD89F0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8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รายจ่าย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722C2D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4" w:type="dxa"/>
          </w:tcPr>
          <w:p w14:paraId="18319E45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42918E10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5F30" w:rsidRPr="00722C2D" w14:paraId="1A05BCAF" w14:textId="77777777" w:rsidTr="00F1324D">
        <w:trPr>
          <w:trHeight w:val="139"/>
        </w:trPr>
        <w:tc>
          <w:tcPr>
            <w:tcW w:w="3852" w:type="dxa"/>
          </w:tcPr>
          <w:p w14:paraId="613081EE" w14:textId="77777777" w:rsidR="00025F30" w:rsidRPr="00722C2D" w:rsidRDefault="00025F30" w:rsidP="004D6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CF57635" w14:textId="77777777" w:rsidR="00025F30" w:rsidRPr="00722C2D" w:rsidRDefault="00025F30" w:rsidP="004D6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0FC49491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38432D4" w14:textId="2ADDEF7F" w:rsidR="00025F30" w:rsidRPr="00722C2D" w:rsidRDefault="00683D6C" w:rsidP="00F1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25F30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25F30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5" w:type="dxa"/>
            <w:vAlign w:val="bottom"/>
          </w:tcPr>
          <w:p w14:paraId="019EB2AE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40397183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5" w:type="dxa"/>
            <w:vAlign w:val="bottom"/>
          </w:tcPr>
          <w:p w14:paraId="76C4802F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B768F52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4" w:type="dxa"/>
          </w:tcPr>
          <w:p w14:paraId="3E652D8E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4A9188A9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C34A0B2" w14:textId="23044162" w:rsidR="00025F30" w:rsidRPr="00722C2D" w:rsidRDefault="00683D6C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25F30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25F30" w:rsidRPr="00722C2D" w14:paraId="5AEE0023" w14:textId="77777777" w:rsidTr="00F1324D">
        <w:trPr>
          <w:trHeight w:val="139"/>
        </w:trPr>
        <w:tc>
          <w:tcPr>
            <w:tcW w:w="3852" w:type="dxa"/>
          </w:tcPr>
          <w:p w14:paraId="69244E41" w14:textId="77777777" w:rsidR="00025F30" w:rsidRPr="00722C2D" w:rsidRDefault="00025F30" w:rsidP="004D6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30DAF4CC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5F30" w:rsidRPr="00722C2D" w14:paraId="6AAC48B6" w14:textId="77777777" w:rsidTr="00F1324D">
        <w:trPr>
          <w:trHeight w:val="139"/>
        </w:trPr>
        <w:tc>
          <w:tcPr>
            <w:tcW w:w="3852" w:type="dxa"/>
          </w:tcPr>
          <w:p w14:paraId="77882A3C" w14:textId="236E4C2D" w:rsidR="00025F30" w:rsidRPr="00722C2D" w:rsidRDefault="00683D6C" w:rsidP="004D6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5220" w:type="dxa"/>
            <w:gridSpan w:val="7"/>
            <w:vAlign w:val="bottom"/>
          </w:tcPr>
          <w:p w14:paraId="3DC932BD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25F30" w:rsidRPr="00722C2D" w14:paraId="643A59DA" w14:textId="77777777" w:rsidTr="00F1324D">
        <w:trPr>
          <w:trHeight w:val="139"/>
        </w:trPr>
        <w:tc>
          <w:tcPr>
            <w:tcW w:w="3852" w:type="dxa"/>
          </w:tcPr>
          <w:p w14:paraId="6E6E55F7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19E4DB7F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BC546DD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5A3C812C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E345C9C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19D1AE88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1C21536D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458A4308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C3425" w:rsidRPr="00722C2D" w14:paraId="5A434BF2" w14:textId="77777777" w:rsidTr="00F1324D">
        <w:trPr>
          <w:trHeight w:val="139"/>
        </w:trPr>
        <w:tc>
          <w:tcPr>
            <w:tcW w:w="3852" w:type="dxa"/>
          </w:tcPr>
          <w:p w14:paraId="2D95F922" w14:textId="77777777" w:rsidR="002C3425" w:rsidRPr="00722C2D" w:rsidRDefault="002C3425" w:rsidP="002C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6D834745" w14:textId="6635B4BF" w:rsidR="002C3425" w:rsidRPr="00722C2D" w:rsidRDefault="00683D6C" w:rsidP="00F24FB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C3425"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245" w:type="dxa"/>
          </w:tcPr>
          <w:p w14:paraId="60520B90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469289ED" w14:textId="723066DA" w:rsidR="002C3425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D1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245" w:type="dxa"/>
          </w:tcPr>
          <w:p w14:paraId="7EC2112D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7619E182" w14:textId="322A9E63" w:rsidR="002C3425" w:rsidRPr="004E3B15" w:rsidRDefault="003D603C" w:rsidP="003D603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59ED234C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79700A2D" w14:textId="3C0AB657" w:rsidR="002C3425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ED1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</w:p>
        </w:tc>
      </w:tr>
      <w:tr w:rsidR="002C3425" w:rsidRPr="00722C2D" w14:paraId="320A8AC9" w14:textId="77777777" w:rsidTr="00F1324D">
        <w:trPr>
          <w:trHeight w:val="139"/>
        </w:trPr>
        <w:tc>
          <w:tcPr>
            <w:tcW w:w="3852" w:type="dxa"/>
          </w:tcPr>
          <w:p w14:paraId="62C55675" w14:textId="77777777" w:rsidR="002C3425" w:rsidRPr="00722C2D" w:rsidRDefault="002C3425" w:rsidP="002C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4792B4A6" w14:textId="2D078CB0" w:rsidR="002C3425" w:rsidRPr="00722C2D" w:rsidRDefault="00683D6C" w:rsidP="00F24FB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2C3425"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45" w:type="dxa"/>
          </w:tcPr>
          <w:p w14:paraId="62291E97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5E878256" w14:textId="27CE4448" w:rsidR="002C3425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ED1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088</w:t>
            </w:r>
          </w:p>
        </w:tc>
        <w:tc>
          <w:tcPr>
            <w:tcW w:w="245" w:type="dxa"/>
          </w:tcPr>
          <w:p w14:paraId="0FA00446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08D09B8B" w14:textId="78DED733" w:rsidR="002C3425" w:rsidRPr="004E3B15" w:rsidRDefault="00683D6C" w:rsidP="00F1324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54" w:type="dxa"/>
          </w:tcPr>
          <w:p w14:paraId="45EBDA1E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041B9AB3" w14:textId="49366999" w:rsidR="002C3425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="00DC1F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</w:p>
        </w:tc>
      </w:tr>
      <w:tr w:rsidR="002C3425" w:rsidRPr="00722C2D" w14:paraId="4579E6E4" w14:textId="77777777" w:rsidTr="00F1324D">
        <w:trPr>
          <w:trHeight w:val="139"/>
        </w:trPr>
        <w:tc>
          <w:tcPr>
            <w:tcW w:w="3852" w:type="dxa"/>
          </w:tcPr>
          <w:p w14:paraId="597B1EFA" w14:textId="77777777" w:rsidR="002C3425" w:rsidRPr="00722C2D" w:rsidRDefault="002C3425" w:rsidP="002C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6360547B" w14:textId="545C4B42" w:rsidR="002C3425" w:rsidRPr="00722C2D" w:rsidRDefault="00683D6C" w:rsidP="00F24FB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C3425" w:rsidRPr="00722C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45" w:type="dxa"/>
          </w:tcPr>
          <w:p w14:paraId="0195CF99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6B49DD0C" w14:textId="4533C2A6" w:rsidR="002C3425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245" w:type="dxa"/>
          </w:tcPr>
          <w:p w14:paraId="0BB2059B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478DCE12" w14:textId="2923B988" w:rsidR="002C3425" w:rsidRPr="004E3B15" w:rsidRDefault="003D603C" w:rsidP="00F1324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26275C50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4F0D1F63" w14:textId="552091E3" w:rsidR="002C3425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C1F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992</w:t>
            </w:r>
          </w:p>
        </w:tc>
      </w:tr>
      <w:tr w:rsidR="002C3425" w:rsidRPr="00722C2D" w14:paraId="1AD693DB" w14:textId="77777777" w:rsidTr="00F1324D">
        <w:trPr>
          <w:trHeight w:val="139"/>
        </w:trPr>
        <w:tc>
          <w:tcPr>
            <w:tcW w:w="3852" w:type="dxa"/>
          </w:tcPr>
          <w:p w14:paraId="709B8F11" w14:textId="77777777" w:rsidR="002C3425" w:rsidRPr="00722C2D" w:rsidRDefault="002C3425" w:rsidP="002C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CC8201" w14:textId="38FA90A1" w:rsidR="002C3425" w:rsidRPr="004E3B15" w:rsidRDefault="00683D6C" w:rsidP="00F24FB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2C3425" w:rsidRPr="004E3B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245" w:type="dxa"/>
          </w:tcPr>
          <w:p w14:paraId="32A41989" w14:textId="77777777" w:rsidR="002C3425" w:rsidRPr="004E3B15" w:rsidRDefault="002C3425" w:rsidP="002C342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5C7466F2" w14:textId="3242A496" w:rsidR="002C3425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4F5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001</w:t>
            </w:r>
          </w:p>
        </w:tc>
        <w:tc>
          <w:tcPr>
            <w:tcW w:w="245" w:type="dxa"/>
          </w:tcPr>
          <w:p w14:paraId="789E4B5F" w14:textId="77777777" w:rsidR="002C3425" w:rsidRPr="004E3B15" w:rsidRDefault="002C3425" w:rsidP="002C34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6BBE6635" w14:textId="11FBA8FC" w:rsidR="002C3425" w:rsidRPr="004E3B15" w:rsidRDefault="00683D6C" w:rsidP="00F1324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54" w:type="dxa"/>
          </w:tcPr>
          <w:p w14:paraId="0263F246" w14:textId="77777777" w:rsidR="002C3425" w:rsidRPr="004E3B15" w:rsidRDefault="002C3425" w:rsidP="002C342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4F521403" w14:textId="30F2BD45" w:rsidR="002C3425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4F5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933</w:t>
            </w:r>
          </w:p>
        </w:tc>
      </w:tr>
      <w:tr w:rsidR="002C3425" w:rsidRPr="00722C2D" w14:paraId="478E235C" w14:textId="77777777" w:rsidTr="00F1324D">
        <w:trPr>
          <w:trHeight w:val="139"/>
        </w:trPr>
        <w:tc>
          <w:tcPr>
            <w:tcW w:w="3852" w:type="dxa"/>
          </w:tcPr>
          <w:p w14:paraId="34F2FE18" w14:textId="77777777" w:rsidR="002C3425" w:rsidRPr="00722C2D" w:rsidRDefault="002C3425" w:rsidP="002C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0AA7C6" w14:textId="77777777" w:rsidR="002C3425" w:rsidRPr="00722C2D" w:rsidRDefault="002C3425" w:rsidP="00F24FB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8D33497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99560A5" w14:textId="77777777" w:rsidR="002C3425" w:rsidRPr="004E3B15" w:rsidRDefault="002C3425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32A960F9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6FA11CA" w14:textId="77777777" w:rsidR="002C3425" w:rsidRPr="004E3B15" w:rsidRDefault="002C3425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62894A59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47F61B9D" w14:textId="77777777" w:rsidR="002C3425" w:rsidRPr="004E3B15" w:rsidRDefault="002C3425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3425" w:rsidRPr="00722C2D" w14:paraId="7D3651A7" w14:textId="77777777" w:rsidTr="00F1324D">
        <w:trPr>
          <w:trHeight w:val="139"/>
        </w:trPr>
        <w:tc>
          <w:tcPr>
            <w:tcW w:w="3852" w:type="dxa"/>
          </w:tcPr>
          <w:p w14:paraId="32EF6BA5" w14:textId="77777777" w:rsidR="002C3425" w:rsidRPr="00722C2D" w:rsidRDefault="002C3425" w:rsidP="002C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26017003" w14:textId="77777777" w:rsidR="002C3425" w:rsidRPr="00722C2D" w:rsidRDefault="002C3425" w:rsidP="00F24FB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2032D91E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59C005F3" w14:textId="77777777" w:rsidR="002C3425" w:rsidRPr="004E3B15" w:rsidRDefault="002C3425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36B12201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44725B54" w14:textId="77777777" w:rsidR="002C3425" w:rsidRPr="004E3B15" w:rsidRDefault="002C3425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72266C9F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4721F810" w14:textId="77777777" w:rsidR="002C3425" w:rsidRPr="004E3B15" w:rsidRDefault="002C3425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3425" w:rsidRPr="00722C2D" w14:paraId="60038A0F" w14:textId="77777777" w:rsidTr="00F1324D">
        <w:trPr>
          <w:trHeight w:val="139"/>
        </w:trPr>
        <w:tc>
          <w:tcPr>
            <w:tcW w:w="3852" w:type="dxa"/>
          </w:tcPr>
          <w:p w14:paraId="27E77DB0" w14:textId="77777777" w:rsidR="002C3425" w:rsidRPr="00722C2D" w:rsidRDefault="002C3425" w:rsidP="002C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47891962" w14:textId="4A503C02" w:rsidR="002C3425" w:rsidRPr="00F24FB5" w:rsidRDefault="00F24FB5" w:rsidP="00F24FB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C3425" w:rsidRPr="00F24F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</w:t>
            </w:r>
            <w:r w:rsidR="002C3425" w:rsidRPr="00F24F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719F9572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02B9F532" w14:textId="77777777" w:rsidR="002C3425" w:rsidRPr="004F52A4" w:rsidRDefault="002C3425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  <w:p w14:paraId="1E6EBDDE" w14:textId="33003929" w:rsidR="004F52A4" w:rsidRPr="004F52A4" w:rsidRDefault="004F52A4" w:rsidP="004F52A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6E2D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1976C338" w14:textId="77777777" w:rsidR="002C3425" w:rsidRPr="004F52A4" w:rsidRDefault="002C3425" w:rsidP="002C34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7C2BFF73" w14:textId="3B12D373" w:rsidR="002C3425" w:rsidRPr="00A3049B" w:rsidRDefault="006E2D40" w:rsidP="00F1324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4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 w:rsidRPr="00A304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</w:tcPr>
          <w:p w14:paraId="3EF3E340" w14:textId="77777777" w:rsidR="002C3425" w:rsidRPr="00A3049B" w:rsidRDefault="002C3425" w:rsidP="002C342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4EA13DF2" w14:textId="77777777" w:rsidR="004F52A4" w:rsidRPr="00A3049B" w:rsidRDefault="004F52A4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0E082B8" w14:textId="09FE14EA" w:rsidR="006E2D40" w:rsidRPr="00A3049B" w:rsidRDefault="006E2D4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4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A304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459</w:t>
            </w:r>
            <w:r w:rsidRPr="00A304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C3425" w:rsidRPr="00722C2D" w14:paraId="2F223505" w14:textId="77777777" w:rsidTr="00F1324D">
        <w:trPr>
          <w:trHeight w:val="139"/>
        </w:trPr>
        <w:tc>
          <w:tcPr>
            <w:tcW w:w="3852" w:type="dxa"/>
          </w:tcPr>
          <w:p w14:paraId="02D44AA7" w14:textId="77777777" w:rsidR="002C3425" w:rsidRPr="00722C2D" w:rsidRDefault="002C3425" w:rsidP="002C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D58790" w14:textId="169B7F5F" w:rsidR="002C3425" w:rsidRPr="00F24FB5" w:rsidRDefault="002C3425" w:rsidP="00F24FB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4F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  <w:r w:rsidRPr="00F24F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2CBE849E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1207855D" w14:textId="77777777" w:rsidR="002C3425" w:rsidRDefault="002C3425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601C0C5" w14:textId="1D5AB221" w:rsidR="004F52A4" w:rsidRPr="004E3B15" w:rsidRDefault="004F52A4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2C4D0063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1149FFF" w14:textId="39267F40" w:rsidR="002C3425" w:rsidRPr="00A3049B" w:rsidRDefault="004F52A4" w:rsidP="00F1324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4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2F4ABECC" w14:textId="77777777" w:rsidR="002C3425" w:rsidRPr="00A3049B" w:rsidRDefault="002C3425" w:rsidP="002C342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33BFCB5" w14:textId="77777777" w:rsidR="002C3425" w:rsidRPr="00A3049B" w:rsidRDefault="002C3425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D17FD6" w14:textId="06588F20" w:rsidR="004F52A4" w:rsidRPr="00A3049B" w:rsidRDefault="004F52A4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4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304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  <w:r w:rsidRPr="00A304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C3425" w:rsidRPr="00722C2D" w14:paraId="0303AB52" w14:textId="77777777" w:rsidTr="00F1324D">
        <w:trPr>
          <w:trHeight w:val="139"/>
        </w:trPr>
        <w:tc>
          <w:tcPr>
            <w:tcW w:w="3852" w:type="dxa"/>
          </w:tcPr>
          <w:p w14:paraId="4E58D975" w14:textId="77777777" w:rsidR="002C3425" w:rsidRPr="00722C2D" w:rsidRDefault="002C3425" w:rsidP="002C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9B32C6" w14:textId="417A63A4" w:rsidR="002C3425" w:rsidRPr="004E3B15" w:rsidRDefault="002C3425" w:rsidP="00F24FB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E3B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4E3B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614</w:t>
            </w:r>
            <w:r w:rsidRPr="004E3B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5" w:type="dxa"/>
          </w:tcPr>
          <w:p w14:paraId="79F7A487" w14:textId="77777777" w:rsidR="002C3425" w:rsidRPr="004E3B15" w:rsidRDefault="002C3425" w:rsidP="002C342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FBDA3" w14:textId="611DBD73" w:rsidR="002C3425" w:rsidRPr="004F52A4" w:rsidRDefault="004F52A4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5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F5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053</w:t>
            </w:r>
            <w:r w:rsidRPr="004F5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55CAF3F3" w14:textId="77777777" w:rsidR="002C3425" w:rsidRPr="004E3B15" w:rsidRDefault="002C3425" w:rsidP="002C34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D9408" w14:textId="261DAD89" w:rsidR="002C3425" w:rsidRPr="00A3049B" w:rsidRDefault="006E2D40" w:rsidP="00F1324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304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107</w:t>
            </w:r>
            <w:r w:rsidRPr="00A304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</w:tcPr>
          <w:p w14:paraId="4C24E02E" w14:textId="77777777" w:rsidR="002C3425" w:rsidRPr="00A3049B" w:rsidRDefault="002C3425" w:rsidP="002C342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DB9266B" w14:textId="6F46E552" w:rsidR="002C3425" w:rsidRPr="00A3049B" w:rsidRDefault="006E2D4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304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A304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774</w:t>
            </w:r>
            <w:r w:rsidRPr="00A304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2C3425" w:rsidRPr="00722C2D" w14:paraId="023A9ABC" w14:textId="77777777" w:rsidTr="00F1324D">
        <w:trPr>
          <w:trHeight w:val="139"/>
        </w:trPr>
        <w:tc>
          <w:tcPr>
            <w:tcW w:w="3852" w:type="dxa"/>
          </w:tcPr>
          <w:p w14:paraId="3ED0111A" w14:textId="77777777" w:rsidR="002C3425" w:rsidRPr="00722C2D" w:rsidRDefault="002C3425" w:rsidP="002C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2CE1A5" w14:textId="77777777" w:rsidR="002C3425" w:rsidRPr="00F24FB5" w:rsidRDefault="002C3425" w:rsidP="00F24FB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07D96790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3A66B304" w14:textId="77777777" w:rsidR="002C3425" w:rsidRPr="004E3B15" w:rsidRDefault="002C3425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10EE60AB" w14:textId="77777777" w:rsidR="002C3425" w:rsidRPr="00722C2D" w:rsidRDefault="002C3425" w:rsidP="002C34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3FF4D26" w14:textId="77777777" w:rsidR="002C3425" w:rsidRPr="00A3049B" w:rsidRDefault="002C3425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143F7A28" w14:textId="77777777" w:rsidR="002C3425" w:rsidRPr="00A3049B" w:rsidRDefault="002C3425" w:rsidP="002C342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23E11B8" w14:textId="77777777" w:rsidR="002C3425" w:rsidRPr="00A3049B" w:rsidRDefault="002C3425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3425" w:rsidRPr="00722C2D" w14:paraId="3D0E281B" w14:textId="77777777" w:rsidTr="00F1324D">
        <w:trPr>
          <w:trHeight w:val="139"/>
        </w:trPr>
        <w:tc>
          <w:tcPr>
            <w:tcW w:w="3852" w:type="dxa"/>
          </w:tcPr>
          <w:p w14:paraId="1D4EDE70" w14:textId="77777777" w:rsidR="002C3425" w:rsidRPr="00722C2D" w:rsidRDefault="002C3425" w:rsidP="002C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5B834BF" w14:textId="439763BE" w:rsidR="002C3425" w:rsidRPr="004E3B15" w:rsidRDefault="00683D6C" w:rsidP="00F24FB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="002C3425" w:rsidRPr="004E3B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45" w:type="dxa"/>
          </w:tcPr>
          <w:p w14:paraId="36CC6DDC" w14:textId="77777777" w:rsidR="002C3425" w:rsidRPr="004E3B15" w:rsidRDefault="002C3425" w:rsidP="002C342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</w:tcPr>
          <w:p w14:paraId="5B9F6F1B" w14:textId="6D547D63" w:rsidR="002C3425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4F5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245" w:type="dxa"/>
            <w:shd w:val="clear" w:color="auto" w:fill="auto"/>
          </w:tcPr>
          <w:p w14:paraId="0E764504" w14:textId="77777777" w:rsidR="002C3425" w:rsidRPr="004E3B15" w:rsidRDefault="002C3425" w:rsidP="002C34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</w:tcPr>
          <w:p w14:paraId="6A4254A3" w14:textId="6C97CD57" w:rsidR="002C3425" w:rsidRPr="00A3049B" w:rsidRDefault="006E2D40" w:rsidP="00F1324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304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  <w:r w:rsidRPr="00A304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</w:tcPr>
          <w:p w14:paraId="0DB5D52C" w14:textId="77777777" w:rsidR="002C3425" w:rsidRPr="00A3049B" w:rsidRDefault="002C3425" w:rsidP="002C342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13BFB84D" w14:textId="50746997" w:rsidR="002C3425" w:rsidRPr="00A3049B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="006E2D40" w:rsidRPr="00A304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</w:tr>
      <w:tr w:rsidR="00025F30" w:rsidRPr="00722C2D" w14:paraId="3542CBFD" w14:textId="77777777" w:rsidTr="00F1324D">
        <w:trPr>
          <w:trHeight w:val="139"/>
        </w:trPr>
        <w:tc>
          <w:tcPr>
            <w:tcW w:w="3852" w:type="dxa"/>
          </w:tcPr>
          <w:p w14:paraId="63256E3F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0349F1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4F388156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</w:tcPr>
          <w:p w14:paraId="45C69177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6DC7582C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138E76F0" w14:textId="77777777" w:rsidR="00025F30" w:rsidRPr="004E3B15" w:rsidRDefault="00025F3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5B759ED7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4A5B8D26" w14:textId="77777777" w:rsidR="00025F30" w:rsidRPr="004E3B15" w:rsidRDefault="00025F3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0BBA4EB5" w14:textId="710C2A28" w:rsidR="00253C75" w:rsidRPr="00722C2D" w:rsidRDefault="00253C75" w:rsidP="001B34C8">
      <w:pPr>
        <w:rPr>
          <w:rFonts w:asciiTheme="majorBidi" w:hAnsiTheme="majorBidi" w:cstheme="majorBidi"/>
        </w:rPr>
      </w:pPr>
      <w:r w:rsidRPr="00722C2D">
        <w:rPr>
          <w:rFonts w:asciiTheme="majorBidi" w:hAnsiTheme="majorBidi" w:cstheme="majorBidi"/>
        </w:rPr>
        <w:br w:type="page"/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080"/>
        <w:gridCol w:w="245"/>
        <w:gridCol w:w="1105"/>
        <w:gridCol w:w="245"/>
        <w:gridCol w:w="1195"/>
        <w:gridCol w:w="254"/>
        <w:gridCol w:w="1096"/>
      </w:tblGrid>
      <w:tr w:rsidR="00025F30" w:rsidRPr="00722C2D" w14:paraId="4D6E9B4C" w14:textId="77777777" w:rsidTr="00F1324D">
        <w:trPr>
          <w:trHeight w:val="139"/>
        </w:trPr>
        <w:tc>
          <w:tcPr>
            <w:tcW w:w="3852" w:type="dxa"/>
          </w:tcPr>
          <w:p w14:paraId="2EE9B8A9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75E083B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25F30" w:rsidRPr="00722C2D" w14:paraId="18F69713" w14:textId="77777777" w:rsidTr="00F1324D">
        <w:trPr>
          <w:trHeight w:val="139"/>
        </w:trPr>
        <w:tc>
          <w:tcPr>
            <w:tcW w:w="3852" w:type="dxa"/>
          </w:tcPr>
          <w:p w14:paraId="2748809D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7ABDE2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36D35F71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</w:tcPr>
          <w:p w14:paraId="660151CF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8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รายจ่าย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722C2D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4" w:type="dxa"/>
          </w:tcPr>
          <w:p w14:paraId="5BAC5148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7CB72440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5F30" w:rsidRPr="00722C2D" w14:paraId="10DB29A2" w14:textId="77777777" w:rsidTr="00F1324D">
        <w:trPr>
          <w:trHeight w:val="139"/>
        </w:trPr>
        <w:tc>
          <w:tcPr>
            <w:tcW w:w="3852" w:type="dxa"/>
          </w:tcPr>
          <w:p w14:paraId="470E7610" w14:textId="77777777" w:rsidR="00025F30" w:rsidRPr="00722C2D" w:rsidRDefault="00025F30" w:rsidP="004D6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0D42C91" w14:textId="77777777" w:rsidR="00025F30" w:rsidRPr="00722C2D" w:rsidRDefault="00025F30" w:rsidP="004D6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36BE679B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199703D" w14:textId="28E87D17" w:rsidR="00025F30" w:rsidRPr="00722C2D" w:rsidRDefault="00683D6C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25F30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25F30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5" w:type="dxa"/>
            <w:vAlign w:val="bottom"/>
          </w:tcPr>
          <w:p w14:paraId="3673A037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CD61F79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5" w:type="dxa"/>
            <w:vAlign w:val="bottom"/>
          </w:tcPr>
          <w:p w14:paraId="0D820EFF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185FC4A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4" w:type="dxa"/>
          </w:tcPr>
          <w:p w14:paraId="1C2C90CE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4BBF437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994E9D3" w14:textId="2C36D6F0" w:rsidR="00025F30" w:rsidRPr="00722C2D" w:rsidRDefault="00683D6C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25F30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25F30" w:rsidRPr="00722C2D" w14:paraId="26A3FFE9" w14:textId="77777777" w:rsidTr="00F1324D">
        <w:trPr>
          <w:trHeight w:val="139"/>
        </w:trPr>
        <w:tc>
          <w:tcPr>
            <w:tcW w:w="3852" w:type="dxa"/>
          </w:tcPr>
          <w:p w14:paraId="42D8E77F" w14:textId="77777777" w:rsidR="00025F30" w:rsidRPr="00722C2D" w:rsidRDefault="00025F30" w:rsidP="004D6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635BD18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5F30" w:rsidRPr="00722C2D" w14:paraId="76C6E292" w14:textId="77777777" w:rsidTr="00F1324D">
        <w:trPr>
          <w:trHeight w:val="139"/>
        </w:trPr>
        <w:tc>
          <w:tcPr>
            <w:tcW w:w="3852" w:type="dxa"/>
          </w:tcPr>
          <w:p w14:paraId="7C9D5E57" w14:textId="1548260D" w:rsidR="00025F30" w:rsidRPr="00722C2D" w:rsidRDefault="00683D6C" w:rsidP="004D6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5220" w:type="dxa"/>
            <w:gridSpan w:val="7"/>
            <w:vAlign w:val="bottom"/>
          </w:tcPr>
          <w:p w14:paraId="3C39217F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25F30" w:rsidRPr="00722C2D" w14:paraId="0CEA9190" w14:textId="77777777" w:rsidTr="00F1324D">
        <w:trPr>
          <w:trHeight w:val="139"/>
        </w:trPr>
        <w:tc>
          <w:tcPr>
            <w:tcW w:w="3852" w:type="dxa"/>
          </w:tcPr>
          <w:p w14:paraId="46EEE849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6520C10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24A5AFF6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035C244C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00E9265E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0B71A4D1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21CC900A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3FBE91C2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5F30" w:rsidRPr="00722C2D" w14:paraId="1862AB20" w14:textId="77777777" w:rsidTr="00F1324D">
        <w:trPr>
          <w:trHeight w:val="139"/>
        </w:trPr>
        <w:tc>
          <w:tcPr>
            <w:tcW w:w="3852" w:type="dxa"/>
          </w:tcPr>
          <w:p w14:paraId="1DDF0773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102D7ADB" w14:textId="2EA50640" w:rsidR="00025F30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025F30" w:rsidRPr="004E3B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45" w:type="dxa"/>
          </w:tcPr>
          <w:p w14:paraId="3BCEE040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0A7DD60A" w14:textId="47054F28" w:rsidR="00025F30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45" w:type="dxa"/>
          </w:tcPr>
          <w:p w14:paraId="1888E87F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574BFFB7" w14:textId="77777777" w:rsidR="00025F30" w:rsidRPr="00722C2D" w:rsidRDefault="00025F30" w:rsidP="004E3B1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199DF66F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5C03C9D4" w14:textId="2237C4C7" w:rsidR="00025F30" w:rsidRPr="00F1324D" w:rsidRDefault="00683D6C" w:rsidP="00F1324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025F30" w:rsidRPr="00F132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667</w:t>
            </w:r>
          </w:p>
        </w:tc>
      </w:tr>
      <w:tr w:rsidR="00025F30" w:rsidRPr="00722C2D" w14:paraId="6F86B898" w14:textId="77777777" w:rsidTr="00F1324D">
        <w:trPr>
          <w:trHeight w:val="139"/>
        </w:trPr>
        <w:tc>
          <w:tcPr>
            <w:tcW w:w="3852" w:type="dxa"/>
          </w:tcPr>
          <w:p w14:paraId="1C4BADB0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1E530238" w14:textId="3664825F" w:rsidR="00025F30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025F30" w:rsidRPr="004E3B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245" w:type="dxa"/>
          </w:tcPr>
          <w:p w14:paraId="7188EA8B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2C9ACC49" w14:textId="21C2E116" w:rsidR="00025F30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025F30" w:rsidRPr="004E3B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245" w:type="dxa"/>
          </w:tcPr>
          <w:p w14:paraId="499BD4AD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7A3AC79D" w14:textId="110D7796" w:rsidR="00025F30" w:rsidRPr="00722C2D" w:rsidRDefault="00683D6C" w:rsidP="004E3B1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25F30"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</w:p>
        </w:tc>
        <w:tc>
          <w:tcPr>
            <w:tcW w:w="254" w:type="dxa"/>
          </w:tcPr>
          <w:p w14:paraId="3C08B8EA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35AAAB9F" w14:textId="7B60F5E1" w:rsidR="00025F30" w:rsidRPr="00F1324D" w:rsidRDefault="00683D6C" w:rsidP="00F1324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025F30" w:rsidRPr="00F132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995</w:t>
            </w:r>
          </w:p>
        </w:tc>
      </w:tr>
      <w:tr w:rsidR="00025F30" w:rsidRPr="00722C2D" w14:paraId="195B15DD" w14:textId="77777777" w:rsidTr="00F1324D">
        <w:trPr>
          <w:trHeight w:val="139"/>
        </w:trPr>
        <w:tc>
          <w:tcPr>
            <w:tcW w:w="3852" w:type="dxa"/>
          </w:tcPr>
          <w:p w14:paraId="1E648426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112E730F" w14:textId="77777777" w:rsidR="00025F30" w:rsidRPr="004E3B15" w:rsidRDefault="00025F30" w:rsidP="004E3B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3B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3E00C457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3E7918CB" w14:textId="018C3C6A" w:rsidR="00025F30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25F30" w:rsidRPr="004E3B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45" w:type="dxa"/>
          </w:tcPr>
          <w:p w14:paraId="46B8FFC2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4238916A" w14:textId="77777777" w:rsidR="00025F30" w:rsidRPr="00722C2D" w:rsidRDefault="00025F30" w:rsidP="004E3B1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0F2F647B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82E7569" w14:textId="37CEBE90" w:rsidR="00025F30" w:rsidRPr="00F1324D" w:rsidRDefault="00683D6C" w:rsidP="00F1324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25F30" w:rsidRPr="00F132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</w:p>
        </w:tc>
      </w:tr>
      <w:tr w:rsidR="00025F30" w:rsidRPr="00722C2D" w14:paraId="61313297" w14:textId="77777777" w:rsidTr="00F1324D">
        <w:trPr>
          <w:trHeight w:val="139"/>
        </w:trPr>
        <w:tc>
          <w:tcPr>
            <w:tcW w:w="3852" w:type="dxa"/>
          </w:tcPr>
          <w:p w14:paraId="56627528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357060" w14:textId="4848506D" w:rsidR="00025F30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025F30" w:rsidRPr="004E3B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245" w:type="dxa"/>
          </w:tcPr>
          <w:p w14:paraId="0F24DB7C" w14:textId="77777777" w:rsidR="00025F30" w:rsidRPr="004E3B15" w:rsidRDefault="00025F30" w:rsidP="004D6C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1404D7E6" w14:textId="60CB9659" w:rsidR="00025F30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025F30" w:rsidRPr="004E3B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083</w:t>
            </w:r>
          </w:p>
        </w:tc>
        <w:tc>
          <w:tcPr>
            <w:tcW w:w="245" w:type="dxa"/>
          </w:tcPr>
          <w:p w14:paraId="18DB60B5" w14:textId="77777777" w:rsidR="00025F30" w:rsidRPr="004E3B15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3319C48A" w14:textId="28497367" w:rsidR="00025F30" w:rsidRPr="00F1324D" w:rsidRDefault="00683D6C" w:rsidP="004E3B1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25F30" w:rsidRPr="00F13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369</w:t>
            </w:r>
          </w:p>
        </w:tc>
        <w:tc>
          <w:tcPr>
            <w:tcW w:w="254" w:type="dxa"/>
          </w:tcPr>
          <w:p w14:paraId="7E95B23A" w14:textId="77777777" w:rsidR="00025F30" w:rsidRPr="00F1324D" w:rsidRDefault="00025F30" w:rsidP="004D6C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4FE361F1" w14:textId="103089EF" w:rsidR="00025F30" w:rsidRPr="00F1324D" w:rsidRDefault="00683D6C" w:rsidP="00F1324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025F30" w:rsidRPr="00F132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890</w:t>
            </w:r>
          </w:p>
        </w:tc>
      </w:tr>
      <w:tr w:rsidR="00025F30" w:rsidRPr="00722C2D" w14:paraId="4CF13519" w14:textId="77777777" w:rsidTr="00F1324D">
        <w:trPr>
          <w:trHeight w:val="139"/>
        </w:trPr>
        <w:tc>
          <w:tcPr>
            <w:tcW w:w="3852" w:type="dxa"/>
          </w:tcPr>
          <w:p w14:paraId="376EB51B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269604" w14:textId="77777777" w:rsidR="00025F30" w:rsidRPr="004E3B15" w:rsidRDefault="00025F3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3C55DCB0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45001F7C" w14:textId="77777777" w:rsidR="00025F30" w:rsidRPr="004E3B15" w:rsidRDefault="00025F3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30C49FD4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234624F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EAC1F75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C3F8C2C" w14:textId="77777777" w:rsidR="00025F30" w:rsidRPr="004E3B15" w:rsidRDefault="00025F30" w:rsidP="004E3B1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5F30" w:rsidRPr="00722C2D" w14:paraId="7D34F785" w14:textId="77777777" w:rsidTr="00F1324D">
        <w:trPr>
          <w:trHeight w:val="139"/>
        </w:trPr>
        <w:tc>
          <w:tcPr>
            <w:tcW w:w="3852" w:type="dxa"/>
          </w:tcPr>
          <w:p w14:paraId="5C8ED400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6E67EE9F" w14:textId="77777777" w:rsidR="00025F30" w:rsidRPr="004E3B15" w:rsidRDefault="00025F3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243A35CF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682F1D57" w14:textId="77777777" w:rsidR="00025F30" w:rsidRPr="004E3B15" w:rsidRDefault="00025F3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728575F5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050B32AA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9A36493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C561373" w14:textId="77777777" w:rsidR="00025F30" w:rsidRPr="004E3B15" w:rsidRDefault="00025F30" w:rsidP="004E3B1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5F30" w:rsidRPr="00722C2D" w14:paraId="75C91D1B" w14:textId="77777777" w:rsidTr="00F1324D">
        <w:trPr>
          <w:trHeight w:val="139"/>
        </w:trPr>
        <w:tc>
          <w:tcPr>
            <w:tcW w:w="3852" w:type="dxa"/>
          </w:tcPr>
          <w:p w14:paraId="740893DD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081D6A84" w14:textId="77777777" w:rsidR="00025F30" w:rsidRPr="004E3B15" w:rsidRDefault="00025F3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B8C0CB6" w14:textId="0E6820CA" w:rsidR="00025F30" w:rsidRPr="004E3B15" w:rsidRDefault="00025F3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3B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4E3B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  <w:r w:rsidRPr="004E3B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76D09C3F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3C072016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66C7ED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A10CA6F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1132B734" w14:textId="71406443" w:rsidR="00025F30" w:rsidRPr="00722C2D" w:rsidRDefault="00025F30" w:rsidP="004E3B1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61AB062D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7918E6B4" w14:textId="77777777" w:rsidR="00025F30" w:rsidRPr="00F1324D" w:rsidRDefault="00025F30" w:rsidP="00F1324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B5778FB" w14:textId="7124B7CB" w:rsidR="00025F30" w:rsidRPr="00F1324D" w:rsidRDefault="00025F30" w:rsidP="00F1324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32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F132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</w:t>
            </w:r>
            <w:r w:rsidRPr="00F132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25F30" w:rsidRPr="00722C2D" w14:paraId="50CF0920" w14:textId="77777777" w:rsidTr="00F1324D">
        <w:trPr>
          <w:trHeight w:val="139"/>
        </w:trPr>
        <w:tc>
          <w:tcPr>
            <w:tcW w:w="3852" w:type="dxa"/>
          </w:tcPr>
          <w:p w14:paraId="3F6E928A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F88A2F" w14:textId="77777777" w:rsidR="00025F30" w:rsidRPr="004E3B15" w:rsidRDefault="00025F3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D9DC94" w14:textId="650BB7A4" w:rsidR="00025F30" w:rsidRPr="004E3B15" w:rsidRDefault="00025F3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3B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Pr="004E3B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5CEFF9BF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D4D085F" w14:textId="77777777" w:rsidR="00025F30" w:rsidRPr="004E3B15" w:rsidRDefault="00025F3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F472B9C" w14:textId="6A22888E" w:rsidR="00025F30" w:rsidRPr="004E3B15" w:rsidRDefault="00025F3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3B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  <w:r w:rsidRPr="004E3B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3860C654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3A5695E" w14:textId="77777777" w:rsidR="00025F30" w:rsidRPr="00722C2D" w:rsidRDefault="00025F30" w:rsidP="004E3B1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2BC827B9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8A89F54" w14:textId="77777777" w:rsidR="00025F30" w:rsidRPr="00F1324D" w:rsidRDefault="00025F30" w:rsidP="00F1324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F5190E" w14:textId="7E55A0F1" w:rsidR="00025F30" w:rsidRPr="00F1324D" w:rsidRDefault="00025F30" w:rsidP="00F1324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32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  <w:r w:rsidRPr="00F132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25F30" w:rsidRPr="00722C2D" w14:paraId="5783B20C" w14:textId="77777777" w:rsidTr="00F1324D">
        <w:trPr>
          <w:trHeight w:val="139"/>
        </w:trPr>
        <w:tc>
          <w:tcPr>
            <w:tcW w:w="3852" w:type="dxa"/>
          </w:tcPr>
          <w:p w14:paraId="319DDEB4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755D36" w14:textId="4D1958C5" w:rsidR="00025F30" w:rsidRPr="004E3B15" w:rsidRDefault="00025F3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E3B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4E3B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227</w:t>
            </w:r>
            <w:r w:rsidRPr="004E3B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01858E7A" w14:textId="77777777" w:rsidR="00025F30" w:rsidRPr="004E3B15" w:rsidRDefault="00025F30" w:rsidP="004D6C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79816" w14:textId="563266A2" w:rsidR="00025F30" w:rsidRPr="004E3B15" w:rsidRDefault="00025F3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E3B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</w:t>
            </w:r>
            <w:r w:rsidRPr="004E3B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4D5285EB" w14:textId="77777777" w:rsidR="00025F30" w:rsidRPr="004E3B15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86C66" w14:textId="6F590C80" w:rsidR="00025F30" w:rsidRPr="00F1324D" w:rsidRDefault="00025F30" w:rsidP="004E3B1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3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F13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  <w:r w:rsidRPr="00F13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7C9371B3" w14:textId="77777777" w:rsidR="00025F30" w:rsidRPr="00F1324D" w:rsidRDefault="00025F30" w:rsidP="004D6C3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F7DC88D" w14:textId="0DAA1273" w:rsidR="00025F30" w:rsidRPr="00F1324D" w:rsidRDefault="00025F30" w:rsidP="00F1324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132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F132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614</w:t>
            </w:r>
            <w:r w:rsidRPr="00F132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025F30" w:rsidRPr="00722C2D" w14:paraId="4B3FC681" w14:textId="77777777" w:rsidTr="00F1324D">
        <w:trPr>
          <w:trHeight w:val="139"/>
        </w:trPr>
        <w:tc>
          <w:tcPr>
            <w:tcW w:w="3852" w:type="dxa"/>
          </w:tcPr>
          <w:p w14:paraId="7252549E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851E91" w14:textId="77777777" w:rsidR="00025F30" w:rsidRPr="004E3B15" w:rsidRDefault="00025F3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1CF2938B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2113006F" w14:textId="77777777" w:rsidR="00025F30" w:rsidRPr="004E3B15" w:rsidRDefault="00025F30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710459FE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4EFD63E7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9EE6DDB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AF95BB2" w14:textId="77777777" w:rsidR="00025F30" w:rsidRPr="00F1324D" w:rsidRDefault="00025F30" w:rsidP="00F1324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5F30" w:rsidRPr="00722C2D" w14:paraId="271B3162" w14:textId="77777777" w:rsidTr="00F1324D">
        <w:trPr>
          <w:trHeight w:val="139"/>
        </w:trPr>
        <w:tc>
          <w:tcPr>
            <w:tcW w:w="3852" w:type="dxa"/>
          </w:tcPr>
          <w:p w14:paraId="68AF3307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459086" w14:textId="7EE1BB9B" w:rsidR="00025F30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025F30" w:rsidRPr="004E3B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45" w:type="dxa"/>
          </w:tcPr>
          <w:p w14:paraId="1BC63D9F" w14:textId="77777777" w:rsidR="00025F30" w:rsidRPr="004E3B15" w:rsidRDefault="00025F30" w:rsidP="004D6C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</w:tcPr>
          <w:p w14:paraId="1F36C78B" w14:textId="1D46E13F" w:rsidR="00025F30" w:rsidRPr="004E3B15" w:rsidRDefault="00683D6C" w:rsidP="004E3B1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025F30" w:rsidRPr="004E3B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245" w:type="dxa"/>
            <w:shd w:val="clear" w:color="auto" w:fill="auto"/>
          </w:tcPr>
          <w:p w14:paraId="1391DD9D" w14:textId="77777777" w:rsidR="00025F30" w:rsidRPr="004E3B15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</w:tcPr>
          <w:p w14:paraId="5DEF99C3" w14:textId="1DC12A1B" w:rsidR="00025F30" w:rsidRPr="004E3B15" w:rsidRDefault="00683D6C" w:rsidP="004E3B1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25F30" w:rsidRPr="004E3B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</w:t>
            </w:r>
          </w:p>
        </w:tc>
        <w:tc>
          <w:tcPr>
            <w:tcW w:w="254" w:type="dxa"/>
          </w:tcPr>
          <w:p w14:paraId="4BEAC3DA" w14:textId="77777777" w:rsidR="00025F30" w:rsidRPr="004E3B15" w:rsidRDefault="00025F30" w:rsidP="004D6C3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08685F43" w14:textId="4B7BB315" w:rsidR="00025F30" w:rsidRPr="00F1324D" w:rsidRDefault="00683D6C" w:rsidP="00F1324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="00025F30" w:rsidRPr="00F132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276</w:t>
            </w:r>
          </w:p>
        </w:tc>
      </w:tr>
      <w:tr w:rsidR="00025F30" w:rsidRPr="00722C2D" w14:paraId="0F66602A" w14:textId="77777777" w:rsidTr="00F1324D">
        <w:trPr>
          <w:trHeight w:val="139"/>
        </w:trPr>
        <w:tc>
          <w:tcPr>
            <w:tcW w:w="3852" w:type="dxa"/>
          </w:tcPr>
          <w:p w14:paraId="59423E3D" w14:textId="77777777" w:rsidR="00025F30" w:rsidRPr="00722C2D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5A887E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5333DE9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</w:tcPr>
          <w:p w14:paraId="49DB0250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71F49BD7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500B6CB5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1564148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451345B7" w14:textId="77777777" w:rsidR="00025F30" w:rsidRPr="00722C2D" w:rsidRDefault="00025F30" w:rsidP="004D6C3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49309A3E" w14:textId="7C914DCF" w:rsidR="00834715" w:rsidRPr="00722C2D" w:rsidRDefault="00834715" w:rsidP="001B34C8">
      <w:pPr>
        <w:rPr>
          <w:rFonts w:asciiTheme="majorBidi" w:hAnsiTheme="majorBidi" w:cstheme="majorBidi"/>
        </w:rPr>
      </w:pPr>
    </w:p>
    <w:p w14:paraId="6D63037F" w14:textId="77777777" w:rsidR="00834715" w:rsidRPr="00722C2D" w:rsidRDefault="00834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722C2D">
        <w:rPr>
          <w:rFonts w:asciiTheme="majorBidi" w:hAnsiTheme="majorBidi" w:cstheme="majorBidi"/>
        </w:rPr>
        <w:br w:type="page"/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39"/>
        <w:gridCol w:w="1080"/>
        <w:gridCol w:w="236"/>
        <w:gridCol w:w="1114"/>
        <w:gridCol w:w="236"/>
        <w:gridCol w:w="1204"/>
        <w:gridCol w:w="236"/>
        <w:gridCol w:w="14"/>
        <w:gridCol w:w="1103"/>
      </w:tblGrid>
      <w:tr w:rsidR="00323968" w:rsidRPr="00722C2D" w14:paraId="48E2A177" w14:textId="77777777" w:rsidTr="0082675E">
        <w:trPr>
          <w:trHeight w:val="139"/>
        </w:trPr>
        <w:tc>
          <w:tcPr>
            <w:tcW w:w="3939" w:type="dxa"/>
          </w:tcPr>
          <w:p w14:paraId="32F7F904" w14:textId="3B9E7663" w:rsidR="00323968" w:rsidRPr="000A1514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8"/>
            <w:vAlign w:val="bottom"/>
          </w:tcPr>
          <w:p w14:paraId="6E18CFA3" w14:textId="77777777" w:rsidR="00323968" w:rsidRPr="000A1514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15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3968" w:rsidRPr="00722C2D" w14:paraId="327B7035" w14:textId="77777777" w:rsidTr="0082675E">
        <w:trPr>
          <w:trHeight w:val="139"/>
        </w:trPr>
        <w:tc>
          <w:tcPr>
            <w:tcW w:w="3939" w:type="dxa"/>
          </w:tcPr>
          <w:p w14:paraId="395938CF" w14:textId="77777777" w:rsidR="00323968" w:rsidRPr="00722C2D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52A3A" w14:textId="77777777" w:rsidR="00323968" w:rsidRPr="000A1514" w:rsidRDefault="00323968" w:rsidP="000A151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891C26C" w14:textId="77777777" w:rsidR="00323968" w:rsidRPr="000A1514" w:rsidRDefault="00323968" w:rsidP="000A15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</w:tcPr>
          <w:p w14:paraId="7ADC6A6B" w14:textId="77777777" w:rsidR="00323968" w:rsidRPr="000A1514" w:rsidRDefault="00323968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15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0A15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A15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รายจ่าย</w:t>
            </w:r>
            <w:r w:rsidRPr="000A15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  <w:r w:rsidRPr="000A1514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  <w:r w:rsidRPr="000A15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/</w:t>
            </w:r>
            <w:r w:rsidRPr="000A15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0" w:type="dxa"/>
            <w:gridSpan w:val="2"/>
          </w:tcPr>
          <w:p w14:paraId="74EB8C1F" w14:textId="77777777" w:rsidR="00323968" w:rsidRPr="000A1514" w:rsidRDefault="00323968" w:rsidP="000A151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0B6B67D8" w14:textId="77777777" w:rsidR="00323968" w:rsidRPr="000A1514" w:rsidRDefault="00323968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23968" w:rsidRPr="00722C2D" w14:paraId="5D53087D" w14:textId="77777777" w:rsidTr="0082675E">
        <w:trPr>
          <w:trHeight w:val="139"/>
        </w:trPr>
        <w:tc>
          <w:tcPr>
            <w:tcW w:w="3939" w:type="dxa"/>
          </w:tcPr>
          <w:p w14:paraId="285B2A2C" w14:textId="77777777" w:rsidR="00F05EC9" w:rsidRPr="000A1514" w:rsidRDefault="00F05EC9" w:rsidP="000A15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448C7792" w14:textId="71D2357E" w:rsidR="00323968" w:rsidRPr="000A1514" w:rsidRDefault="00F05EC9" w:rsidP="000A15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A15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BD3FF78" w14:textId="77777777" w:rsidR="00323968" w:rsidRPr="000A1514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A15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</w:p>
          <w:p w14:paraId="6EFC79DB" w14:textId="79DB83D5" w:rsidR="00323968" w:rsidRPr="000A1514" w:rsidRDefault="00683D6C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</w:t>
            </w:r>
            <w:r w:rsidR="00323968" w:rsidRPr="000A15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  <w:r w:rsidR="00323968" w:rsidRPr="000A15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6DBA989" w14:textId="77777777" w:rsidR="00323968" w:rsidRPr="000A1514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vAlign w:val="bottom"/>
          </w:tcPr>
          <w:p w14:paraId="1403EB07" w14:textId="77777777" w:rsidR="00323968" w:rsidRPr="000A1514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A151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755C217D" w14:textId="77777777" w:rsidR="00323968" w:rsidRPr="000A1514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6A7DB038" w14:textId="77777777" w:rsidR="00323968" w:rsidRPr="000A1514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A151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250" w:type="dxa"/>
            <w:gridSpan w:val="2"/>
          </w:tcPr>
          <w:p w14:paraId="72DE3F43" w14:textId="77777777" w:rsidR="00323968" w:rsidRPr="000A1514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3" w:type="dxa"/>
            <w:vAlign w:val="bottom"/>
          </w:tcPr>
          <w:p w14:paraId="532DF542" w14:textId="77777777" w:rsidR="00323968" w:rsidRPr="000A1514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A15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</w:p>
          <w:p w14:paraId="2526D200" w14:textId="14E2ED3B" w:rsidR="00323968" w:rsidRPr="000A1514" w:rsidRDefault="00683D6C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31</w:t>
            </w:r>
            <w:r w:rsidR="00323968" w:rsidRPr="000A15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</w:tr>
      <w:tr w:rsidR="00323968" w:rsidRPr="00722C2D" w14:paraId="2339EB86" w14:textId="77777777" w:rsidTr="0082675E">
        <w:trPr>
          <w:trHeight w:val="139"/>
        </w:trPr>
        <w:tc>
          <w:tcPr>
            <w:tcW w:w="3939" w:type="dxa"/>
          </w:tcPr>
          <w:p w14:paraId="07DD126F" w14:textId="77777777" w:rsidR="00323968" w:rsidRPr="000A1514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8"/>
            <w:vAlign w:val="center"/>
          </w:tcPr>
          <w:p w14:paraId="4718F348" w14:textId="77777777" w:rsidR="00323968" w:rsidRPr="00BC410F" w:rsidRDefault="00323968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C41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C41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C41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852DB" w:rsidRPr="00722C2D" w14:paraId="12B85F77" w14:textId="77777777" w:rsidTr="0082675E">
        <w:trPr>
          <w:trHeight w:val="139"/>
        </w:trPr>
        <w:tc>
          <w:tcPr>
            <w:tcW w:w="3939" w:type="dxa"/>
          </w:tcPr>
          <w:p w14:paraId="3F1AF237" w14:textId="011DC934" w:rsidR="004852DB" w:rsidRPr="000A1514" w:rsidRDefault="00683D6C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223" w:type="dxa"/>
            <w:gridSpan w:val="8"/>
            <w:vAlign w:val="center"/>
          </w:tcPr>
          <w:p w14:paraId="07CB062B" w14:textId="77777777" w:rsidR="004852DB" w:rsidRPr="000A1514" w:rsidRDefault="004852DB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23968" w:rsidRPr="00722C2D" w14:paraId="7A846C61" w14:textId="77777777" w:rsidTr="0082675E">
        <w:trPr>
          <w:trHeight w:val="139"/>
        </w:trPr>
        <w:tc>
          <w:tcPr>
            <w:tcW w:w="3939" w:type="dxa"/>
          </w:tcPr>
          <w:p w14:paraId="000D2968" w14:textId="77777777" w:rsidR="00323968" w:rsidRPr="000A1514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15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13FA3754" w14:textId="77777777" w:rsidR="00323968" w:rsidRPr="000A1514" w:rsidRDefault="00323968" w:rsidP="000A151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1293C01" w14:textId="77777777" w:rsidR="00323968" w:rsidRPr="000A1514" w:rsidRDefault="00323968" w:rsidP="000A15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25EFB31F" w14:textId="77777777" w:rsidR="00323968" w:rsidRPr="000A1514" w:rsidRDefault="00323968" w:rsidP="000A1514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7B77BDA" w14:textId="77777777" w:rsidR="00323968" w:rsidRPr="000A1514" w:rsidRDefault="00323968" w:rsidP="000A15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55175A49" w14:textId="77777777" w:rsidR="00323968" w:rsidRPr="000A1514" w:rsidRDefault="00323968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7BEF7CF4" w14:textId="77777777" w:rsidR="00323968" w:rsidRPr="000A1514" w:rsidRDefault="00323968" w:rsidP="000A151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2D99A610" w14:textId="77777777" w:rsidR="00323968" w:rsidRPr="000A1514" w:rsidRDefault="00323968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8542A" w:rsidRPr="00722C2D" w14:paraId="394902A4" w14:textId="77777777" w:rsidTr="0082675E">
        <w:trPr>
          <w:trHeight w:val="139"/>
        </w:trPr>
        <w:tc>
          <w:tcPr>
            <w:tcW w:w="3939" w:type="dxa"/>
          </w:tcPr>
          <w:p w14:paraId="1F4A5635" w14:textId="77777777" w:rsidR="0048542A" w:rsidRPr="00722C2D" w:rsidRDefault="0048542A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01D9DF36" w14:textId="42A00300" w:rsidR="0048542A" w:rsidRPr="00722C2D" w:rsidRDefault="00683D6C" w:rsidP="000A15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48542A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36" w:type="dxa"/>
          </w:tcPr>
          <w:p w14:paraId="1E54D7B0" w14:textId="77777777" w:rsidR="0048542A" w:rsidRPr="000A1514" w:rsidRDefault="0048542A" w:rsidP="000A15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37E32FD7" w14:textId="2A4232E2" w:rsidR="0048542A" w:rsidRPr="00722C2D" w:rsidRDefault="00260989" w:rsidP="00B655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1AF1EBA" w14:textId="77777777" w:rsidR="0048542A" w:rsidRPr="000A1514" w:rsidRDefault="0048542A" w:rsidP="000A15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563A9452" w14:textId="046BCADA" w:rsidR="0048542A" w:rsidRPr="000A1514" w:rsidRDefault="00260989" w:rsidP="008267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  <w:gridSpan w:val="2"/>
          </w:tcPr>
          <w:p w14:paraId="2058E3F5" w14:textId="77777777" w:rsidR="0048542A" w:rsidRPr="000A1514" w:rsidRDefault="0048542A" w:rsidP="000A151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0D2E0380" w14:textId="0531E9D2" w:rsidR="0048542A" w:rsidRPr="00722C2D" w:rsidRDefault="00683D6C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260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</w:p>
        </w:tc>
      </w:tr>
      <w:tr w:rsidR="0048542A" w:rsidRPr="00722C2D" w14:paraId="6E5203C1" w14:textId="77777777" w:rsidTr="0082675E">
        <w:trPr>
          <w:trHeight w:val="139"/>
        </w:trPr>
        <w:tc>
          <w:tcPr>
            <w:tcW w:w="3939" w:type="dxa"/>
          </w:tcPr>
          <w:p w14:paraId="7B989C29" w14:textId="6B752D72" w:rsidR="0048542A" w:rsidRPr="00722C2D" w:rsidRDefault="0048542A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ABB8BF" w14:textId="49F58198" w:rsidR="0048542A" w:rsidRPr="00722C2D" w:rsidRDefault="00683D6C" w:rsidP="000A15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</w:tcPr>
          <w:p w14:paraId="5EDB47EF" w14:textId="77777777" w:rsidR="0048542A" w:rsidRPr="000A1514" w:rsidRDefault="0048542A" w:rsidP="000A15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D637FC8" w14:textId="6E693A1D" w:rsidR="0048542A" w:rsidRPr="00722C2D" w:rsidRDefault="00683D6C" w:rsidP="00B655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36" w:type="dxa"/>
          </w:tcPr>
          <w:p w14:paraId="0D29DAF9" w14:textId="77777777" w:rsidR="0048542A" w:rsidRPr="000A1514" w:rsidRDefault="0048542A" w:rsidP="000A15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9C24898" w14:textId="2F39BB24" w:rsidR="0048542A" w:rsidRPr="000A1514" w:rsidRDefault="00260989" w:rsidP="000A1514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</w:tcPr>
          <w:p w14:paraId="4D67A34B" w14:textId="77777777" w:rsidR="0048542A" w:rsidRPr="000A1514" w:rsidRDefault="0048542A" w:rsidP="000A151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BF0574E" w14:textId="28D4538C" w:rsidR="0048542A" w:rsidRPr="00722C2D" w:rsidRDefault="00683D6C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</w:p>
        </w:tc>
      </w:tr>
      <w:tr w:rsidR="0048542A" w:rsidRPr="00722C2D" w14:paraId="50A334D1" w14:textId="77777777" w:rsidTr="0082675E">
        <w:trPr>
          <w:trHeight w:val="139"/>
        </w:trPr>
        <w:tc>
          <w:tcPr>
            <w:tcW w:w="3939" w:type="dxa"/>
          </w:tcPr>
          <w:p w14:paraId="09BA62A5" w14:textId="7AF9A41D" w:rsidR="0048542A" w:rsidRPr="000A1514" w:rsidRDefault="0048542A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15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66F80E" w14:textId="344E2898" w:rsidR="0048542A" w:rsidRPr="00B655B7" w:rsidRDefault="00683D6C" w:rsidP="000A15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48542A"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608</w:t>
            </w:r>
          </w:p>
        </w:tc>
        <w:tc>
          <w:tcPr>
            <w:tcW w:w="236" w:type="dxa"/>
          </w:tcPr>
          <w:p w14:paraId="5F47200E" w14:textId="77777777" w:rsidR="0048542A" w:rsidRPr="00B655B7" w:rsidRDefault="0048542A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6A5934D" w14:textId="3DB35079" w:rsidR="0048542A" w:rsidRPr="00B655B7" w:rsidRDefault="00260989" w:rsidP="00B655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</w:t>
            </w:r>
            <w:r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910BF1F" w14:textId="77777777" w:rsidR="0048542A" w:rsidRPr="00B655B7" w:rsidRDefault="0048542A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280F368" w14:textId="121567F5" w:rsidR="0048542A" w:rsidRPr="00B655B7" w:rsidRDefault="00260989" w:rsidP="008267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  <w:gridSpan w:val="2"/>
          </w:tcPr>
          <w:p w14:paraId="5806D33E" w14:textId="77777777" w:rsidR="0048542A" w:rsidRPr="00B655B7" w:rsidRDefault="0048542A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18E2D21C" w14:textId="07BC0B22" w:rsidR="0048542A" w:rsidRPr="00B655B7" w:rsidRDefault="00683D6C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260989"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442</w:t>
            </w:r>
          </w:p>
        </w:tc>
      </w:tr>
      <w:tr w:rsidR="0048542A" w:rsidRPr="00722C2D" w14:paraId="19B308B0" w14:textId="77777777" w:rsidTr="0082675E">
        <w:trPr>
          <w:trHeight w:val="139"/>
        </w:trPr>
        <w:tc>
          <w:tcPr>
            <w:tcW w:w="3939" w:type="dxa"/>
          </w:tcPr>
          <w:p w14:paraId="5AF74588" w14:textId="77777777" w:rsidR="0048542A" w:rsidRPr="00B655B7" w:rsidRDefault="0048542A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336558" w14:textId="77777777" w:rsidR="0048542A" w:rsidRPr="00B655B7" w:rsidRDefault="0048542A" w:rsidP="000A15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DC3D33C" w14:textId="77777777" w:rsidR="0048542A" w:rsidRPr="00B655B7" w:rsidRDefault="0048542A" w:rsidP="000A15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C8B7EB6" w14:textId="77777777" w:rsidR="0048542A" w:rsidRPr="00B655B7" w:rsidRDefault="0048542A" w:rsidP="00B655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E88E4C2" w14:textId="77777777" w:rsidR="0048542A" w:rsidRPr="00B655B7" w:rsidRDefault="0048542A" w:rsidP="000A15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4BCBBBE" w14:textId="77777777" w:rsidR="0048542A" w:rsidRPr="00B655B7" w:rsidRDefault="0048542A" w:rsidP="000A1514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077B5CFE" w14:textId="77777777" w:rsidR="0048542A" w:rsidRPr="00B655B7" w:rsidRDefault="0048542A" w:rsidP="000A151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22AB1E38" w14:textId="77777777" w:rsidR="0048542A" w:rsidRPr="00B655B7" w:rsidRDefault="0048542A" w:rsidP="000A151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8542A" w:rsidRPr="00260989" w14:paraId="590FC9BE" w14:textId="77777777" w:rsidTr="0082675E">
        <w:trPr>
          <w:trHeight w:val="139"/>
        </w:trPr>
        <w:tc>
          <w:tcPr>
            <w:tcW w:w="3939" w:type="dxa"/>
          </w:tcPr>
          <w:p w14:paraId="4CAFAC06" w14:textId="21646AFF" w:rsidR="0048542A" w:rsidRPr="00260989" w:rsidRDefault="0048542A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0A6742EA" w14:textId="77777777" w:rsidR="0048542A" w:rsidRPr="00260989" w:rsidRDefault="0048542A" w:rsidP="000A15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67ED197" w14:textId="77777777" w:rsidR="0048542A" w:rsidRPr="00260989" w:rsidRDefault="0048542A" w:rsidP="000A15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3A3B6BBE" w14:textId="77777777" w:rsidR="0048542A" w:rsidRPr="00260989" w:rsidRDefault="0048542A" w:rsidP="000A15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4A1225B" w14:textId="77777777" w:rsidR="0048542A" w:rsidRPr="00260989" w:rsidRDefault="0048542A" w:rsidP="000A15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04AFB7BB" w14:textId="77777777" w:rsidR="0048542A" w:rsidRPr="00260989" w:rsidRDefault="0048542A" w:rsidP="000A1514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64283D06" w14:textId="77777777" w:rsidR="0048542A" w:rsidRPr="00260989" w:rsidRDefault="0048542A" w:rsidP="000A151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76BA02F1" w14:textId="77777777" w:rsidR="0048542A" w:rsidRPr="00260989" w:rsidRDefault="0048542A" w:rsidP="000A151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60989" w:rsidRPr="00260989" w14:paraId="41A7E8C8" w14:textId="77777777" w:rsidTr="0082675E">
        <w:trPr>
          <w:trHeight w:val="139"/>
        </w:trPr>
        <w:tc>
          <w:tcPr>
            <w:tcW w:w="3939" w:type="dxa"/>
          </w:tcPr>
          <w:p w14:paraId="08C11455" w14:textId="1B1E1CE4" w:rsidR="00260989" w:rsidRPr="00260989" w:rsidRDefault="00260989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5C6FB541" w14:textId="77777777" w:rsidR="00260989" w:rsidRPr="00B655B7" w:rsidRDefault="00260989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235BF11" w14:textId="44895F0C" w:rsidR="00260989" w:rsidRPr="00260989" w:rsidRDefault="00260989" w:rsidP="00B655B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55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EFE63D" w14:textId="77777777" w:rsidR="00260989" w:rsidRPr="00260989" w:rsidRDefault="00260989" w:rsidP="0026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EC6C20" w14:textId="77777777" w:rsidR="00260989" w:rsidRPr="00B655B7" w:rsidRDefault="00260989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8607DC4" w14:textId="0AFCE9C9" w:rsidR="00260989" w:rsidRPr="00260989" w:rsidRDefault="00260989" w:rsidP="00B655B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55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8C5863E" w14:textId="77777777" w:rsidR="00260989" w:rsidRPr="00260989" w:rsidRDefault="00260989" w:rsidP="0026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A0BDC6" w14:textId="77777777" w:rsidR="00260989" w:rsidRPr="00B655B7" w:rsidRDefault="00260989" w:rsidP="00C933A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CBBE1A5" w14:textId="5D5EBB09" w:rsidR="00260989" w:rsidRPr="00260989" w:rsidRDefault="00260989" w:rsidP="008267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55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  <w:r w:rsidRPr="00B655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  <w:gridSpan w:val="2"/>
          </w:tcPr>
          <w:p w14:paraId="2ECC7113" w14:textId="77777777" w:rsidR="00260989" w:rsidRPr="00260989" w:rsidRDefault="00260989" w:rsidP="0026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F6172A6" w14:textId="77777777" w:rsidR="00260989" w:rsidRPr="00B655B7" w:rsidRDefault="00260989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41AC296" w14:textId="4FA2D930" w:rsidR="00260989" w:rsidRPr="00260989" w:rsidRDefault="00260989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8542A" w:rsidRPr="00722C2D" w14:paraId="3E9BE434" w14:textId="77777777" w:rsidTr="0082675E">
        <w:trPr>
          <w:trHeight w:val="139"/>
        </w:trPr>
        <w:tc>
          <w:tcPr>
            <w:tcW w:w="3939" w:type="dxa"/>
          </w:tcPr>
          <w:p w14:paraId="2A498629" w14:textId="73328370" w:rsidR="0048542A" w:rsidRPr="00722C2D" w:rsidRDefault="0048542A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80" w:type="dxa"/>
          </w:tcPr>
          <w:p w14:paraId="5BCB6D29" w14:textId="77777777" w:rsidR="0048542A" w:rsidRPr="00722C2D" w:rsidRDefault="0048542A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1AC920F" w14:textId="593E788A" w:rsidR="0048542A" w:rsidRPr="00722C2D" w:rsidRDefault="0048542A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46C2802" w14:textId="77777777" w:rsidR="0048542A" w:rsidRPr="000A1514" w:rsidRDefault="0048542A" w:rsidP="000A15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5AC82467" w14:textId="77777777" w:rsidR="0048542A" w:rsidRDefault="0048542A" w:rsidP="00B655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447B768" w14:textId="13C50D73" w:rsidR="00260989" w:rsidRPr="000A1514" w:rsidRDefault="00260989" w:rsidP="00B655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E53F316" w14:textId="77777777" w:rsidR="0048542A" w:rsidRPr="000A1514" w:rsidRDefault="0048542A" w:rsidP="000A15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12942208" w14:textId="77777777" w:rsidR="0048542A" w:rsidRDefault="0048542A" w:rsidP="000A1514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5A178D2" w14:textId="57EA428E" w:rsidR="00260989" w:rsidRPr="000A1514" w:rsidRDefault="00260989" w:rsidP="000A1514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</w:tcPr>
          <w:p w14:paraId="0EA4E45D" w14:textId="77777777" w:rsidR="0048542A" w:rsidRPr="000A1514" w:rsidRDefault="0048542A" w:rsidP="000A151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06BB7E06" w14:textId="77777777" w:rsidR="0048542A" w:rsidRDefault="0048542A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6D96F9E" w14:textId="2C4B4E7A" w:rsidR="00260989" w:rsidRPr="00722C2D" w:rsidRDefault="00260989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8542A" w:rsidRPr="00722C2D" w14:paraId="50C44D5A" w14:textId="77777777" w:rsidTr="0082675E">
        <w:trPr>
          <w:trHeight w:val="139"/>
        </w:trPr>
        <w:tc>
          <w:tcPr>
            <w:tcW w:w="3939" w:type="dxa"/>
          </w:tcPr>
          <w:p w14:paraId="3B3BA990" w14:textId="77777777" w:rsidR="0048542A" w:rsidRPr="000A1514" w:rsidRDefault="0048542A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15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E4C0CA" w14:textId="73B76A6C" w:rsidR="0048542A" w:rsidRPr="000A1514" w:rsidRDefault="0048542A" w:rsidP="000A15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15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Pr="000A15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4C51087" w14:textId="77777777" w:rsidR="0048542A" w:rsidRPr="000A1514" w:rsidRDefault="0048542A" w:rsidP="000A15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717CA5C" w14:textId="1BA38190" w:rsidR="0048542A" w:rsidRPr="00B655B7" w:rsidRDefault="00260989" w:rsidP="00B655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705</w:t>
            </w:r>
            <w:r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6BAF18E" w14:textId="77777777" w:rsidR="0048542A" w:rsidRPr="00260989" w:rsidRDefault="0048542A" w:rsidP="000A15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CD1AF06" w14:textId="356FEEEF" w:rsidR="0048542A" w:rsidRPr="00260989" w:rsidRDefault="00260989" w:rsidP="008267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  <w:r w:rsidRPr="00260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0" w:type="dxa"/>
            <w:gridSpan w:val="2"/>
          </w:tcPr>
          <w:p w14:paraId="53345C3C" w14:textId="77777777" w:rsidR="0048542A" w:rsidRPr="00260989" w:rsidRDefault="0048542A" w:rsidP="000A151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1AC34895" w14:textId="5FDE5D76" w:rsidR="0048542A" w:rsidRPr="00B655B7" w:rsidRDefault="00260989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908</w:t>
            </w:r>
            <w:r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48542A" w:rsidRPr="00722C2D" w14:paraId="040D39A6" w14:textId="77777777" w:rsidTr="0082675E">
        <w:trPr>
          <w:trHeight w:val="139"/>
        </w:trPr>
        <w:tc>
          <w:tcPr>
            <w:tcW w:w="3939" w:type="dxa"/>
          </w:tcPr>
          <w:p w14:paraId="34CA98EF" w14:textId="77777777" w:rsidR="0048542A" w:rsidRPr="00B655B7" w:rsidRDefault="0048542A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59C644" w14:textId="77777777" w:rsidR="0048542A" w:rsidRPr="00B655B7" w:rsidRDefault="0048542A" w:rsidP="000A151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E17F672" w14:textId="77777777" w:rsidR="0048542A" w:rsidRPr="00B655B7" w:rsidRDefault="0048542A" w:rsidP="000A15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85641CB" w14:textId="77777777" w:rsidR="0048542A" w:rsidRPr="00B655B7" w:rsidRDefault="0048542A" w:rsidP="000A15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026BC13" w14:textId="77777777" w:rsidR="0048542A" w:rsidRPr="00B655B7" w:rsidRDefault="0048542A" w:rsidP="000A15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909E8A4" w14:textId="77777777" w:rsidR="0048542A" w:rsidRPr="00B655B7" w:rsidRDefault="0048542A" w:rsidP="000A151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7C2E96D8" w14:textId="77777777" w:rsidR="0048542A" w:rsidRPr="00B655B7" w:rsidRDefault="0048542A" w:rsidP="000A151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225DD04F" w14:textId="77777777" w:rsidR="0048542A" w:rsidRPr="00B655B7" w:rsidRDefault="0048542A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8542A" w:rsidRPr="00722C2D" w14:paraId="5C10DD4E" w14:textId="77777777" w:rsidTr="0082675E">
        <w:trPr>
          <w:trHeight w:val="139"/>
        </w:trPr>
        <w:tc>
          <w:tcPr>
            <w:tcW w:w="3939" w:type="dxa"/>
          </w:tcPr>
          <w:p w14:paraId="0B594C53" w14:textId="50A78F60" w:rsidR="0048542A" w:rsidRPr="000A1514" w:rsidRDefault="0048542A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15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BD1C4DF" w14:textId="4A3B42F6" w:rsidR="0048542A" w:rsidRPr="000A1514" w:rsidRDefault="00683D6C" w:rsidP="000A15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48542A" w:rsidRPr="000A15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236" w:type="dxa"/>
          </w:tcPr>
          <w:p w14:paraId="397A8C1C" w14:textId="77777777" w:rsidR="0048542A" w:rsidRPr="000A1514" w:rsidRDefault="0048542A" w:rsidP="000A15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D5DD3A2" w14:textId="64011437" w:rsidR="0048542A" w:rsidRPr="00B655B7" w:rsidRDefault="00260989" w:rsidP="00B655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833</w:t>
            </w:r>
            <w:r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38CAFF1" w14:textId="77777777" w:rsidR="0048542A" w:rsidRPr="000A1514" w:rsidRDefault="0048542A" w:rsidP="000A15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7466BF8" w14:textId="52E884D2" w:rsidR="0048542A" w:rsidRPr="000A1514" w:rsidRDefault="00260989" w:rsidP="008267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  <w:r w:rsidRPr="00260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0" w:type="dxa"/>
            <w:gridSpan w:val="2"/>
          </w:tcPr>
          <w:p w14:paraId="73A8E481" w14:textId="77777777" w:rsidR="0048542A" w:rsidRPr="000A1514" w:rsidRDefault="0048542A" w:rsidP="000A151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315319C8" w14:textId="52423920" w:rsidR="0048542A" w:rsidRPr="00B655B7" w:rsidRDefault="00683D6C" w:rsidP="008267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260989"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534</w:t>
            </w:r>
          </w:p>
        </w:tc>
      </w:tr>
      <w:tr w:rsidR="0048542A" w:rsidRPr="00722C2D" w14:paraId="406E038D" w14:textId="77777777" w:rsidTr="0082675E">
        <w:trPr>
          <w:trHeight w:val="139"/>
        </w:trPr>
        <w:tc>
          <w:tcPr>
            <w:tcW w:w="3939" w:type="dxa"/>
          </w:tcPr>
          <w:p w14:paraId="21E4D59E" w14:textId="77777777" w:rsidR="0048542A" w:rsidRPr="00E07066" w:rsidRDefault="0048542A" w:rsidP="00E0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2E3C312" w14:textId="77777777" w:rsidR="0048542A" w:rsidRPr="00E07066" w:rsidRDefault="0048542A" w:rsidP="00E070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6BF7DFA" w14:textId="77777777" w:rsidR="0048542A" w:rsidRPr="00E07066" w:rsidRDefault="0048542A" w:rsidP="00E070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B50C401" w14:textId="77777777" w:rsidR="0048542A" w:rsidRPr="00E07066" w:rsidRDefault="0048542A" w:rsidP="00E070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47C0838" w14:textId="77777777" w:rsidR="0048542A" w:rsidRPr="00E07066" w:rsidRDefault="0048542A" w:rsidP="00E0706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5542C7B" w14:textId="77777777" w:rsidR="0048542A" w:rsidRPr="00E07066" w:rsidRDefault="0048542A" w:rsidP="00E0706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593B1FE2" w14:textId="77777777" w:rsidR="0048542A" w:rsidRPr="00E07066" w:rsidRDefault="0048542A" w:rsidP="00E0706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</w:tcPr>
          <w:p w14:paraId="4C42F997" w14:textId="77777777" w:rsidR="0048542A" w:rsidRPr="00E07066" w:rsidRDefault="0048542A" w:rsidP="00E0706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8542A" w:rsidRPr="00722C2D" w14:paraId="18578AFE" w14:textId="77777777" w:rsidTr="0082675E">
        <w:trPr>
          <w:trHeight w:val="139"/>
        </w:trPr>
        <w:tc>
          <w:tcPr>
            <w:tcW w:w="3939" w:type="dxa"/>
          </w:tcPr>
          <w:p w14:paraId="207368DE" w14:textId="1900C16E" w:rsidR="0048542A" w:rsidRPr="00722C2D" w:rsidRDefault="00683D6C" w:rsidP="0048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223" w:type="dxa"/>
            <w:gridSpan w:val="8"/>
            <w:vAlign w:val="center"/>
          </w:tcPr>
          <w:p w14:paraId="068ADD46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48542A" w:rsidRPr="00722C2D" w14:paraId="3F085760" w14:textId="77777777" w:rsidTr="0082675E">
        <w:trPr>
          <w:trHeight w:val="139"/>
        </w:trPr>
        <w:tc>
          <w:tcPr>
            <w:tcW w:w="3939" w:type="dxa"/>
          </w:tcPr>
          <w:p w14:paraId="717BED77" w14:textId="77777777" w:rsidR="0048542A" w:rsidRPr="00722C2D" w:rsidRDefault="0048542A" w:rsidP="0048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3A51DB1A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14F4B6F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0A0DDD1C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0E83158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76B9E351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54529F46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00B51C39" w14:textId="77777777" w:rsidR="0048542A" w:rsidRPr="00B655B7" w:rsidRDefault="0048542A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8542A" w:rsidRPr="00722C2D" w14:paraId="02EC99C8" w14:textId="77777777" w:rsidTr="0082675E">
        <w:trPr>
          <w:trHeight w:val="139"/>
        </w:trPr>
        <w:tc>
          <w:tcPr>
            <w:tcW w:w="3939" w:type="dxa"/>
          </w:tcPr>
          <w:p w14:paraId="7C42D7EA" w14:textId="77777777" w:rsidR="0048542A" w:rsidRPr="00722C2D" w:rsidRDefault="0048542A" w:rsidP="0048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2B622A7D" w14:textId="21637AC1" w:rsidR="0048542A" w:rsidRPr="00722C2D" w:rsidRDefault="00683D6C" w:rsidP="000A15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48542A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236" w:type="dxa"/>
          </w:tcPr>
          <w:p w14:paraId="7004C843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02839DCB" w14:textId="7FB4522A" w:rsidR="0048542A" w:rsidRPr="000A1514" w:rsidRDefault="00683D6C" w:rsidP="00B655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8542A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236" w:type="dxa"/>
          </w:tcPr>
          <w:p w14:paraId="0E491425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2496870B" w14:textId="4ABD4448" w:rsidR="0048542A" w:rsidRPr="0082675E" w:rsidRDefault="00683D6C" w:rsidP="008267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8542A" w:rsidRPr="0082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</w:p>
        </w:tc>
        <w:tc>
          <w:tcPr>
            <w:tcW w:w="250" w:type="dxa"/>
            <w:gridSpan w:val="2"/>
          </w:tcPr>
          <w:p w14:paraId="3DC772EF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27910EAC" w14:textId="39A50138" w:rsidR="0048542A" w:rsidRPr="00722C2D" w:rsidRDefault="00683D6C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48542A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</w:tr>
      <w:tr w:rsidR="0048542A" w:rsidRPr="00722C2D" w14:paraId="65C4EA12" w14:textId="77777777" w:rsidTr="0082675E">
        <w:trPr>
          <w:trHeight w:val="139"/>
        </w:trPr>
        <w:tc>
          <w:tcPr>
            <w:tcW w:w="3939" w:type="dxa"/>
          </w:tcPr>
          <w:p w14:paraId="37483410" w14:textId="78EE111F" w:rsidR="0048542A" w:rsidRPr="00722C2D" w:rsidRDefault="0048542A" w:rsidP="0048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021257" w14:textId="72AAF104" w:rsidR="0048542A" w:rsidRPr="00722C2D" w:rsidRDefault="0048542A" w:rsidP="0048542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2868D37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EE44940" w14:textId="11C9474A" w:rsidR="0048542A" w:rsidRPr="000A1514" w:rsidRDefault="00683D6C" w:rsidP="00B655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</w:tcPr>
          <w:p w14:paraId="46DB0706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BA944E0" w14:textId="7A8FBF36" w:rsidR="0048542A" w:rsidRPr="00722C2D" w:rsidRDefault="0048542A" w:rsidP="0048542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  <w:gridSpan w:val="2"/>
          </w:tcPr>
          <w:p w14:paraId="07C41B19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95039C5" w14:textId="027CAFA0" w:rsidR="0048542A" w:rsidRPr="00722C2D" w:rsidRDefault="00683D6C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</w:tr>
      <w:tr w:rsidR="0048542A" w:rsidRPr="00722C2D" w14:paraId="0355474F" w14:textId="77777777" w:rsidTr="0082675E">
        <w:trPr>
          <w:trHeight w:val="139"/>
        </w:trPr>
        <w:tc>
          <w:tcPr>
            <w:tcW w:w="3939" w:type="dxa"/>
          </w:tcPr>
          <w:p w14:paraId="49D43119" w14:textId="77777777" w:rsidR="0048542A" w:rsidRPr="00722C2D" w:rsidRDefault="0048542A" w:rsidP="0048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6C62B3" w14:textId="576D43FB" w:rsidR="0048542A" w:rsidRPr="000A1514" w:rsidRDefault="00683D6C" w:rsidP="004854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48542A" w:rsidRPr="000A15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236" w:type="dxa"/>
          </w:tcPr>
          <w:p w14:paraId="15135CF9" w14:textId="77777777" w:rsidR="0048542A" w:rsidRPr="000A1514" w:rsidRDefault="0048542A" w:rsidP="004854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2E27E52" w14:textId="7F5CD268" w:rsidR="0048542A" w:rsidRPr="00B655B7" w:rsidRDefault="00683D6C" w:rsidP="00B655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8542A"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36" w:type="dxa"/>
          </w:tcPr>
          <w:p w14:paraId="6614DCAA" w14:textId="77777777" w:rsidR="0048542A" w:rsidRPr="000A1514" w:rsidRDefault="0048542A" w:rsidP="004854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9624D89" w14:textId="1D6A450C" w:rsidR="0048542A" w:rsidRPr="0082675E" w:rsidRDefault="00683D6C" w:rsidP="008267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48542A" w:rsidRPr="008267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073</w:t>
            </w:r>
          </w:p>
        </w:tc>
        <w:tc>
          <w:tcPr>
            <w:tcW w:w="250" w:type="dxa"/>
            <w:gridSpan w:val="2"/>
          </w:tcPr>
          <w:p w14:paraId="5B454A33" w14:textId="77777777" w:rsidR="0048542A" w:rsidRPr="00B655B7" w:rsidRDefault="0048542A" w:rsidP="004854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0C3C60AB" w14:textId="23917B08" w:rsidR="0048542A" w:rsidRPr="00B655B7" w:rsidRDefault="00683D6C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48542A"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608</w:t>
            </w:r>
          </w:p>
        </w:tc>
      </w:tr>
      <w:tr w:rsidR="0048542A" w:rsidRPr="00722C2D" w14:paraId="4C749EFD" w14:textId="77777777" w:rsidTr="0082675E">
        <w:trPr>
          <w:trHeight w:val="139"/>
        </w:trPr>
        <w:tc>
          <w:tcPr>
            <w:tcW w:w="3939" w:type="dxa"/>
          </w:tcPr>
          <w:p w14:paraId="799D443D" w14:textId="77777777" w:rsidR="0048542A" w:rsidRPr="00E07066" w:rsidRDefault="0048542A" w:rsidP="0048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4FCE40" w14:textId="77777777" w:rsidR="0048542A" w:rsidRPr="00E07066" w:rsidRDefault="0048542A" w:rsidP="004854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DA841FF" w14:textId="77777777" w:rsidR="0048542A" w:rsidRPr="00E07066" w:rsidRDefault="0048542A" w:rsidP="004854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AF897D3" w14:textId="77777777" w:rsidR="0048542A" w:rsidRPr="00E07066" w:rsidRDefault="0048542A" w:rsidP="0048542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DE5385D" w14:textId="77777777" w:rsidR="0048542A" w:rsidRPr="00E07066" w:rsidRDefault="0048542A" w:rsidP="004854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DB04942" w14:textId="77777777" w:rsidR="0048542A" w:rsidRPr="00E07066" w:rsidRDefault="0048542A" w:rsidP="0048542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4EF76462" w14:textId="77777777" w:rsidR="0048542A" w:rsidRPr="00E07066" w:rsidRDefault="0048542A" w:rsidP="004854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03D2E3AA" w14:textId="77777777" w:rsidR="0048542A" w:rsidRPr="00B655B7" w:rsidRDefault="0048542A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8542A" w:rsidRPr="00722C2D" w14:paraId="0E103CB3" w14:textId="77777777" w:rsidTr="0082675E">
        <w:trPr>
          <w:trHeight w:val="139"/>
        </w:trPr>
        <w:tc>
          <w:tcPr>
            <w:tcW w:w="3939" w:type="dxa"/>
          </w:tcPr>
          <w:p w14:paraId="31042C86" w14:textId="77777777" w:rsidR="0048542A" w:rsidRPr="00722C2D" w:rsidRDefault="0048542A" w:rsidP="0048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082CD7A4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B596294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6F27A3DA" w14:textId="77777777" w:rsidR="0048542A" w:rsidRPr="000A1514" w:rsidRDefault="0048542A" w:rsidP="0048542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EC5C519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6427474B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51E6E1B6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216DD850" w14:textId="77777777" w:rsidR="0048542A" w:rsidRPr="00722C2D" w:rsidRDefault="0048542A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8542A" w:rsidRPr="00722C2D" w14:paraId="1AB1016A" w14:textId="77777777" w:rsidTr="0082675E">
        <w:trPr>
          <w:trHeight w:val="139"/>
        </w:trPr>
        <w:tc>
          <w:tcPr>
            <w:tcW w:w="3939" w:type="dxa"/>
          </w:tcPr>
          <w:p w14:paraId="1FF54505" w14:textId="77777777" w:rsidR="0048542A" w:rsidRPr="00722C2D" w:rsidRDefault="0048542A" w:rsidP="0048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80" w:type="dxa"/>
          </w:tcPr>
          <w:p w14:paraId="6C45E469" w14:textId="77777777" w:rsidR="0048542A" w:rsidRPr="000A1514" w:rsidRDefault="0048542A" w:rsidP="000A15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5181CD8" w14:textId="1A34D830" w:rsidR="0048542A" w:rsidRPr="000A1514" w:rsidRDefault="0048542A" w:rsidP="00FF50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15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0A15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9173B9F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4DAB7DF7" w14:textId="77777777" w:rsidR="0048542A" w:rsidRPr="000A1514" w:rsidRDefault="0048542A" w:rsidP="00B655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8D70746" w14:textId="3C9C0E23" w:rsidR="0048542A" w:rsidRPr="000A1514" w:rsidRDefault="0048542A" w:rsidP="00B655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15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0A15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C3ECB31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6A03D6B4" w14:textId="77777777" w:rsidR="0048542A" w:rsidRPr="00722C2D" w:rsidRDefault="0048542A" w:rsidP="000A151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4BFBB" w14:textId="3050A948" w:rsidR="0048542A" w:rsidRPr="00722C2D" w:rsidRDefault="0048542A" w:rsidP="000A151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  <w:gridSpan w:val="2"/>
          </w:tcPr>
          <w:p w14:paraId="673C107E" w14:textId="77777777" w:rsidR="0048542A" w:rsidRPr="00722C2D" w:rsidRDefault="0048542A" w:rsidP="004854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089EEA1B" w14:textId="77777777" w:rsidR="0048542A" w:rsidRPr="00722C2D" w:rsidRDefault="0048542A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9B9BB4" w14:textId="02807DB4" w:rsidR="0048542A" w:rsidRPr="00722C2D" w:rsidRDefault="0048542A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8542A" w:rsidRPr="00722C2D" w14:paraId="50A83B41" w14:textId="77777777" w:rsidTr="0082675E">
        <w:trPr>
          <w:trHeight w:val="139"/>
        </w:trPr>
        <w:tc>
          <w:tcPr>
            <w:tcW w:w="3939" w:type="dxa"/>
          </w:tcPr>
          <w:p w14:paraId="138FFBC1" w14:textId="77777777" w:rsidR="0048542A" w:rsidRPr="00722C2D" w:rsidRDefault="0048542A" w:rsidP="0048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B9D017" w14:textId="27B82655" w:rsidR="0048542A" w:rsidRPr="000A1514" w:rsidRDefault="0048542A" w:rsidP="000A15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15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Pr="000A15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470C5F2" w14:textId="77777777" w:rsidR="0048542A" w:rsidRPr="000A1514" w:rsidRDefault="0048542A" w:rsidP="004854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566823F" w14:textId="74AC1BE7" w:rsidR="0048542A" w:rsidRPr="00B655B7" w:rsidRDefault="0048542A" w:rsidP="00B655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89F809C" w14:textId="77777777" w:rsidR="0048542A" w:rsidRPr="000A1514" w:rsidRDefault="0048542A" w:rsidP="004854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A158C5A" w14:textId="5F14AB17" w:rsidR="0048542A" w:rsidRPr="000A1514" w:rsidRDefault="0048542A" w:rsidP="000A151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15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  <w:gridSpan w:val="2"/>
          </w:tcPr>
          <w:p w14:paraId="57B654ED" w14:textId="77777777" w:rsidR="0048542A" w:rsidRPr="000A1514" w:rsidRDefault="0048542A" w:rsidP="0048542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08E4E816" w14:textId="7F3DD1F0" w:rsidR="0048542A" w:rsidRPr="00B655B7" w:rsidRDefault="0048542A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48542A" w:rsidRPr="00722C2D" w14:paraId="09ED48C8" w14:textId="77777777" w:rsidTr="0082675E">
        <w:trPr>
          <w:trHeight w:val="139"/>
        </w:trPr>
        <w:tc>
          <w:tcPr>
            <w:tcW w:w="3939" w:type="dxa"/>
          </w:tcPr>
          <w:p w14:paraId="60F60D58" w14:textId="77777777" w:rsidR="0048542A" w:rsidRPr="00E07066" w:rsidRDefault="0048542A" w:rsidP="0048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6AD5EA" w14:textId="77777777" w:rsidR="0048542A" w:rsidRPr="00E07066" w:rsidRDefault="0048542A" w:rsidP="004854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F9D4FE4" w14:textId="77777777" w:rsidR="0048542A" w:rsidRPr="00E07066" w:rsidRDefault="0048542A" w:rsidP="004854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10ECE85" w14:textId="77777777" w:rsidR="0048542A" w:rsidRPr="00E07066" w:rsidRDefault="0048542A" w:rsidP="0048542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015A55A" w14:textId="77777777" w:rsidR="0048542A" w:rsidRPr="00E07066" w:rsidRDefault="0048542A" w:rsidP="004854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97529CA" w14:textId="77777777" w:rsidR="0048542A" w:rsidRPr="00E07066" w:rsidRDefault="0048542A" w:rsidP="0048542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0ED0F7C9" w14:textId="77777777" w:rsidR="0048542A" w:rsidRPr="00E07066" w:rsidRDefault="0048542A" w:rsidP="0048542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01BEA5DA" w14:textId="77777777" w:rsidR="0048542A" w:rsidRPr="00B655B7" w:rsidRDefault="0048542A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8542A" w:rsidRPr="00722C2D" w14:paraId="05734AE0" w14:textId="77777777" w:rsidTr="0082675E">
        <w:trPr>
          <w:trHeight w:val="139"/>
        </w:trPr>
        <w:tc>
          <w:tcPr>
            <w:tcW w:w="3939" w:type="dxa"/>
          </w:tcPr>
          <w:p w14:paraId="6F0DD70E" w14:textId="77777777" w:rsidR="0048542A" w:rsidRPr="00722C2D" w:rsidRDefault="0048542A" w:rsidP="0048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001FFA" w14:textId="46EBB520" w:rsidR="0048542A" w:rsidRPr="000A1514" w:rsidRDefault="00683D6C" w:rsidP="004854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48542A" w:rsidRPr="000A15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236" w:type="dxa"/>
          </w:tcPr>
          <w:p w14:paraId="7CD773BD" w14:textId="77777777" w:rsidR="0048542A" w:rsidRPr="000A1514" w:rsidRDefault="0048542A" w:rsidP="004854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0800328" w14:textId="4D4AC0F1" w:rsidR="0048542A" w:rsidRPr="00B655B7" w:rsidRDefault="00683D6C" w:rsidP="00B655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8542A"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236" w:type="dxa"/>
          </w:tcPr>
          <w:p w14:paraId="7A0617AE" w14:textId="77777777" w:rsidR="0048542A" w:rsidRPr="000A1514" w:rsidRDefault="0048542A" w:rsidP="004854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6C75BAE" w14:textId="3A595B2D" w:rsidR="0048542A" w:rsidRPr="0082675E" w:rsidRDefault="00683D6C" w:rsidP="008267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48542A" w:rsidRPr="008267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073</w:t>
            </w:r>
          </w:p>
        </w:tc>
        <w:tc>
          <w:tcPr>
            <w:tcW w:w="250" w:type="dxa"/>
            <w:gridSpan w:val="2"/>
          </w:tcPr>
          <w:p w14:paraId="39150A96" w14:textId="77777777" w:rsidR="0048542A" w:rsidRPr="000A1514" w:rsidRDefault="0048542A" w:rsidP="0048542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7743F74D" w14:textId="1901C001" w:rsidR="0048542A" w:rsidRPr="00B655B7" w:rsidRDefault="00683D6C" w:rsidP="00B65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48542A" w:rsidRPr="00B655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575</w:t>
            </w:r>
          </w:p>
        </w:tc>
      </w:tr>
      <w:tr w:rsidR="007D674D" w:rsidRPr="00722C2D" w14:paraId="3F13607A" w14:textId="77777777" w:rsidTr="0082675E">
        <w:tc>
          <w:tcPr>
            <w:tcW w:w="3939" w:type="dxa"/>
          </w:tcPr>
          <w:p w14:paraId="1CA14856" w14:textId="55518243" w:rsidR="007D674D" w:rsidRPr="00722C2D" w:rsidRDefault="007D674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</w:t>
            </w:r>
          </w:p>
        </w:tc>
        <w:tc>
          <w:tcPr>
            <w:tcW w:w="2430" w:type="dxa"/>
            <w:gridSpan w:val="3"/>
          </w:tcPr>
          <w:p w14:paraId="7260D4AB" w14:textId="77777777" w:rsidR="007D674D" w:rsidRPr="00722C2D" w:rsidRDefault="007D674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7CBA4A0" w14:textId="77777777" w:rsidR="007D674D" w:rsidRPr="00722C2D" w:rsidRDefault="007D674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7" w:type="dxa"/>
            <w:gridSpan w:val="4"/>
          </w:tcPr>
          <w:p w14:paraId="2A775562" w14:textId="77777777" w:rsidR="007D674D" w:rsidRPr="00722C2D" w:rsidRDefault="007D674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5278B0" w:rsidRPr="00722C2D" w14:paraId="2EE895C2" w14:textId="77777777" w:rsidTr="0082675E">
        <w:tc>
          <w:tcPr>
            <w:tcW w:w="3939" w:type="dxa"/>
          </w:tcPr>
          <w:p w14:paraId="5C2E6449" w14:textId="7BD57AFB" w:rsidR="005278B0" w:rsidRPr="00722C2D" w:rsidRDefault="00ED4E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7D674D"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ยังไม่ได้รับรู้</w:t>
            </w:r>
          </w:p>
        </w:tc>
        <w:tc>
          <w:tcPr>
            <w:tcW w:w="2430" w:type="dxa"/>
            <w:gridSpan w:val="3"/>
          </w:tcPr>
          <w:p w14:paraId="7ACA3103" w14:textId="77777777" w:rsidR="005278B0" w:rsidRPr="00722C2D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22C2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9C740E4" w14:textId="77777777" w:rsidR="005278B0" w:rsidRPr="00722C2D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7" w:type="dxa"/>
            <w:gridSpan w:val="4"/>
          </w:tcPr>
          <w:p w14:paraId="2C114DF6" w14:textId="77777777" w:rsidR="005278B0" w:rsidRPr="00722C2D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22C2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5278B0" w:rsidRPr="00722C2D" w14:paraId="7287D0E2" w14:textId="77777777" w:rsidTr="0082675E">
        <w:tc>
          <w:tcPr>
            <w:tcW w:w="3939" w:type="dxa"/>
          </w:tcPr>
          <w:p w14:paraId="2BC60094" w14:textId="0F620C2E" w:rsidR="005278B0" w:rsidRPr="00722C2D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110415" w14:textId="67FE6FAD" w:rsidR="005278B0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5D67D0F" w14:textId="77777777" w:rsidR="005278B0" w:rsidRPr="00722C2D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8883B7" w14:textId="0CAC2055" w:rsidR="005278B0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031C01A" w14:textId="77777777" w:rsidR="005278B0" w:rsidRPr="00722C2D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A356E6" w14:textId="7911593F" w:rsidR="005278B0" w:rsidRPr="00722C2D" w:rsidRDefault="00683D6C" w:rsidP="00C9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8499667" w14:textId="77777777" w:rsidR="005278B0" w:rsidRPr="00722C2D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5A1BAB4F" w14:textId="093A8A29" w:rsidR="005278B0" w:rsidRPr="00722C2D" w:rsidRDefault="00683D6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5278B0" w:rsidRPr="00722C2D" w14:paraId="6F13BCF1" w14:textId="77777777" w:rsidTr="0082675E">
        <w:tc>
          <w:tcPr>
            <w:tcW w:w="3939" w:type="dxa"/>
          </w:tcPr>
          <w:p w14:paraId="5F65707A" w14:textId="77777777" w:rsidR="005278B0" w:rsidRPr="00722C2D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3" w:type="dxa"/>
            <w:gridSpan w:val="8"/>
          </w:tcPr>
          <w:p w14:paraId="5198D442" w14:textId="77777777" w:rsidR="005278B0" w:rsidRPr="00722C2D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7EF8" w:rsidRPr="00722C2D" w14:paraId="0FD3D1C0" w14:textId="77777777" w:rsidTr="0082675E">
        <w:tc>
          <w:tcPr>
            <w:tcW w:w="3939" w:type="dxa"/>
          </w:tcPr>
          <w:p w14:paraId="63446901" w14:textId="77777777" w:rsidR="00167EF8" w:rsidRPr="00722C2D" w:rsidRDefault="00167EF8" w:rsidP="0016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ขาดทุนทางภาษีที่ไม่ได้ใช้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27D2427" w14:textId="05D1FCDB" w:rsidR="00167EF8" w:rsidRPr="00722C2D" w:rsidRDefault="00683D6C" w:rsidP="0016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6C12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36" w:type="dxa"/>
          </w:tcPr>
          <w:p w14:paraId="25E0CF60" w14:textId="77777777" w:rsidR="00167EF8" w:rsidRPr="00722C2D" w:rsidRDefault="00167EF8" w:rsidP="0016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C805C3C" w14:textId="2C45FF43" w:rsidR="00167EF8" w:rsidRPr="00F2219A" w:rsidRDefault="00683D6C" w:rsidP="00826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67EF8" w:rsidRPr="00F221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236" w:type="dxa"/>
          </w:tcPr>
          <w:p w14:paraId="235F32C7" w14:textId="77777777" w:rsidR="00167EF8" w:rsidRPr="00722C2D" w:rsidRDefault="00167EF8" w:rsidP="0016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162BD2FD" w14:textId="35277712" w:rsidR="00167EF8" w:rsidRPr="0082675E" w:rsidRDefault="00683D6C" w:rsidP="008267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6C121D" w:rsidRPr="0082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  <w:tc>
          <w:tcPr>
            <w:tcW w:w="236" w:type="dxa"/>
          </w:tcPr>
          <w:p w14:paraId="2A49ED75" w14:textId="77777777" w:rsidR="00167EF8" w:rsidRPr="00722C2D" w:rsidRDefault="00167EF8" w:rsidP="0016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7" w:type="dxa"/>
            <w:gridSpan w:val="2"/>
          </w:tcPr>
          <w:p w14:paraId="71276829" w14:textId="07FC3254" w:rsidR="00167EF8" w:rsidRPr="00F2219A" w:rsidRDefault="00683D6C" w:rsidP="008267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167EF8" w:rsidRPr="00F22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928</w:t>
            </w:r>
          </w:p>
        </w:tc>
      </w:tr>
      <w:tr w:rsidR="00167EF8" w:rsidRPr="00722C2D" w14:paraId="531CEE0C" w14:textId="77777777" w:rsidTr="0082675E">
        <w:tc>
          <w:tcPr>
            <w:tcW w:w="3939" w:type="dxa"/>
          </w:tcPr>
          <w:p w14:paraId="4C22791B" w14:textId="77777777" w:rsidR="00167EF8" w:rsidRPr="00722C2D" w:rsidRDefault="00167EF8" w:rsidP="0016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8CF026" w14:textId="5A99486C" w:rsidR="00167EF8" w:rsidRPr="0082675E" w:rsidRDefault="00683D6C" w:rsidP="0016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6C121D" w:rsidRPr="008267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36" w:type="dxa"/>
          </w:tcPr>
          <w:p w14:paraId="76E5DEDB" w14:textId="77777777" w:rsidR="00167EF8" w:rsidRPr="0082675E" w:rsidRDefault="00167EF8" w:rsidP="0016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BA37DD4" w14:textId="271785CB" w:rsidR="00167EF8" w:rsidRPr="0082675E" w:rsidRDefault="00683D6C" w:rsidP="00826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67EF8" w:rsidRPr="008267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993</w:t>
            </w:r>
          </w:p>
        </w:tc>
        <w:tc>
          <w:tcPr>
            <w:tcW w:w="236" w:type="dxa"/>
          </w:tcPr>
          <w:p w14:paraId="7A1F1B08" w14:textId="77777777" w:rsidR="00167EF8" w:rsidRPr="0082675E" w:rsidRDefault="00167EF8" w:rsidP="0016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65D0D33" w14:textId="09B90B48" w:rsidR="00167EF8" w:rsidRPr="0082675E" w:rsidRDefault="00683D6C" w:rsidP="008267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6C121D" w:rsidRPr="008267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366</w:t>
            </w:r>
          </w:p>
        </w:tc>
        <w:tc>
          <w:tcPr>
            <w:tcW w:w="236" w:type="dxa"/>
          </w:tcPr>
          <w:p w14:paraId="0AD02AC8" w14:textId="77777777" w:rsidR="00167EF8" w:rsidRPr="0082675E" w:rsidRDefault="00167EF8" w:rsidP="0016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05F88B" w14:textId="2EF5B359" w:rsidR="00167EF8" w:rsidRPr="0082675E" w:rsidRDefault="00683D6C" w:rsidP="008267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167EF8" w:rsidRPr="008267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928</w:t>
            </w:r>
          </w:p>
        </w:tc>
      </w:tr>
    </w:tbl>
    <w:p w14:paraId="17E51E73" w14:textId="77777777" w:rsidR="007F5357" w:rsidRPr="00722C2D" w:rsidRDefault="007F5357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ED5DCB" w14:textId="4903311C" w:rsidR="000D4D0D" w:rsidRPr="00722C2D" w:rsidRDefault="007F5357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ขาดทุนทางภาษีจะสิ้นอายุระหว่างปี </w:t>
      </w:r>
      <w:r w:rsidR="00683D6C" w:rsidRPr="00683D6C">
        <w:rPr>
          <w:rFonts w:asciiTheme="majorBidi" w:hAnsiTheme="majorBidi" w:cstheme="majorBidi"/>
          <w:sz w:val="30"/>
          <w:szCs w:val="30"/>
        </w:rPr>
        <w:t>2570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0F10DF" w:rsidRPr="00722C2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722C2D">
        <w:rPr>
          <w:rFonts w:asciiTheme="majorBidi" w:hAnsiTheme="majorBidi" w:cstheme="majorBidi"/>
          <w:sz w:val="30"/>
          <w:szCs w:val="30"/>
          <w:cs/>
        </w:rPr>
        <w:t>บริษัทมิได้รับรู้รายการดังกล่าวเป็นสินทรัพย์ภาษีเงินได้รอการตัดบัญชีเนื่องจากยังไม่มีความเป็น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ได้ค่อนข้างแน่ว่าจะมีกำไรทางภาษีเพียงพอที่จะใช้ประโยชน์ทางภาษีดังกล่าว</w:t>
      </w:r>
    </w:p>
    <w:p w14:paraId="5B24B2C7" w14:textId="77777777" w:rsidR="008E0404" w:rsidRPr="00722C2D" w:rsidRDefault="008E0404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95F4A9" w14:textId="5D263514" w:rsidR="00030124" w:rsidRPr="00722C2D" w:rsidRDefault="00683D6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18</w:t>
      </w:r>
      <w:r w:rsidR="00030124" w:rsidRPr="00722C2D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722C2D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79D7B7AE" w14:textId="77777777" w:rsidR="008C04B6" w:rsidRPr="00C00DE6" w:rsidRDefault="008C04B6" w:rsidP="00C00DE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70"/>
        <w:gridCol w:w="1098"/>
        <w:gridCol w:w="270"/>
        <w:gridCol w:w="1080"/>
        <w:gridCol w:w="236"/>
        <w:gridCol w:w="1204"/>
        <w:gridCol w:w="270"/>
        <w:gridCol w:w="1170"/>
      </w:tblGrid>
      <w:tr w:rsidR="003457E8" w:rsidRPr="00722C2D" w14:paraId="2DADEAA9" w14:textId="77777777" w:rsidTr="008D1352">
        <w:tc>
          <w:tcPr>
            <w:tcW w:w="3870" w:type="dxa"/>
            <w:shd w:val="clear" w:color="auto" w:fill="auto"/>
          </w:tcPr>
          <w:p w14:paraId="63AE8891" w14:textId="77777777" w:rsidR="003457E8" w:rsidRPr="00722C2D" w:rsidRDefault="002E3FB5" w:rsidP="001B34C8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22C2D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shd w:val="clear" w:color="auto" w:fill="auto"/>
          </w:tcPr>
          <w:p w14:paraId="39BA1458" w14:textId="77777777" w:rsidR="003457E8" w:rsidRPr="00722C2D" w:rsidRDefault="003457E8" w:rsidP="001B34C8">
            <w:pPr>
              <w:pStyle w:val="Heading7"/>
              <w:tabs>
                <w:tab w:val="left" w:pos="37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22C2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2AB3C80" w14:textId="77777777" w:rsidR="003457E8" w:rsidRPr="00722C2D" w:rsidRDefault="003457E8" w:rsidP="001B34C8">
            <w:pPr>
              <w:pStyle w:val="Heading7"/>
              <w:tabs>
                <w:tab w:val="left" w:pos="37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44" w:type="dxa"/>
            <w:gridSpan w:val="3"/>
            <w:shd w:val="clear" w:color="auto" w:fill="auto"/>
          </w:tcPr>
          <w:p w14:paraId="6E3CCDBE" w14:textId="77777777" w:rsidR="003457E8" w:rsidRPr="00722C2D" w:rsidRDefault="003457E8" w:rsidP="001B34C8">
            <w:pPr>
              <w:pStyle w:val="Heading7"/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722C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71C74" w:rsidRPr="00722C2D" w14:paraId="154C2D3A" w14:textId="77777777" w:rsidTr="008D1352">
        <w:tc>
          <w:tcPr>
            <w:tcW w:w="3870" w:type="dxa"/>
            <w:shd w:val="clear" w:color="auto" w:fill="auto"/>
          </w:tcPr>
          <w:p w14:paraId="041019F5" w14:textId="77777777" w:rsidR="00971C74" w:rsidRPr="00722C2D" w:rsidRDefault="00971C74" w:rsidP="001B34C8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8C08732" w14:textId="4E9AD583" w:rsidR="00971C74" w:rsidRPr="00722C2D" w:rsidRDefault="00683D6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D0F760A" w14:textId="77777777" w:rsidR="00971C74" w:rsidRPr="00722C2D" w:rsidRDefault="00971C7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300E43" w14:textId="38AB08E5" w:rsidR="00971C74" w:rsidRPr="00722C2D" w:rsidRDefault="00683D6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F9FF5C2" w14:textId="77777777" w:rsidR="00971C74" w:rsidRPr="00722C2D" w:rsidRDefault="00971C7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A3F003" w14:textId="6BE2F7E1" w:rsidR="00971C74" w:rsidRPr="00722C2D" w:rsidRDefault="00683D6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A3B8972" w14:textId="77777777" w:rsidR="00971C74" w:rsidRPr="00722C2D" w:rsidRDefault="00971C7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1492B0" w14:textId="758F7F93" w:rsidR="00971C74" w:rsidRPr="00722C2D" w:rsidRDefault="00683D6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21798" w:rsidRPr="00722C2D" w14:paraId="25E8B975" w14:textId="77777777" w:rsidTr="008D1352">
        <w:tc>
          <w:tcPr>
            <w:tcW w:w="3870" w:type="dxa"/>
            <w:shd w:val="clear" w:color="auto" w:fill="auto"/>
          </w:tcPr>
          <w:p w14:paraId="266FC1E5" w14:textId="77777777" w:rsidR="00A21798" w:rsidRPr="00722C2D" w:rsidRDefault="00A21798" w:rsidP="001B34C8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5328" w:type="dxa"/>
            <w:gridSpan w:val="7"/>
            <w:shd w:val="clear" w:color="auto" w:fill="auto"/>
          </w:tcPr>
          <w:p w14:paraId="286E2E08" w14:textId="77777777" w:rsidR="00A21798" w:rsidRPr="00722C2D" w:rsidRDefault="00A217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167EF8" w:rsidRPr="00722C2D" w14:paraId="568098BE" w14:textId="77777777" w:rsidTr="008D1352">
        <w:trPr>
          <w:trHeight w:val="371"/>
        </w:trPr>
        <w:tc>
          <w:tcPr>
            <w:tcW w:w="3870" w:type="dxa"/>
            <w:shd w:val="clear" w:color="auto" w:fill="auto"/>
          </w:tcPr>
          <w:p w14:paraId="5442985B" w14:textId="215539FE" w:rsidR="00167EF8" w:rsidRPr="00722C2D" w:rsidRDefault="00167EF8" w:rsidP="00167EF8">
            <w:pPr>
              <w:pStyle w:val="a"/>
              <w:tabs>
                <w:tab w:val="clear" w:pos="1080"/>
                <w:tab w:val="left" w:pos="375"/>
              </w:tabs>
              <w:ind w:left="272" w:hanging="27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22C2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  <w:r w:rsidRPr="00722C2D">
              <w:rPr>
                <w:rFonts w:asciiTheme="majorBidi" w:hAnsiTheme="majorBidi" w:cstheme="majorBidi"/>
                <w:b/>
                <w:bCs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DBD0B3" w14:textId="25911E23" w:rsidR="00167EF8" w:rsidRPr="00722C2D" w:rsidRDefault="00683D6C" w:rsidP="00167EF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978</w:t>
            </w:r>
            <w:r w:rsidR="00B1768F" w:rsidRPr="00722C2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576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E21D40" w14:textId="77777777" w:rsidR="00167EF8" w:rsidRPr="00722C2D" w:rsidRDefault="00167EF8" w:rsidP="00167EF8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88D8E6" w14:textId="1974160A" w:rsidR="00167EF8" w:rsidRPr="00722C2D" w:rsidRDefault="00683D6C" w:rsidP="00167EF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939</w:t>
            </w:r>
            <w:r w:rsidR="00167EF8" w:rsidRPr="00722C2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967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F5AF52" w14:textId="77777777" w:rsidR="00167EF8" w:rsidRPr="00722C2D" w:rsidRDefault="00167EF8" w:rsidP="00167EF8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53A65E" w14:textId="3381B31C" w:rsidR="00167EF8" w:rsidRPr="00722C2D" w:rsidRDefault="00683D6C" w:rsidP="00167EF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729</w:t>
            </w:r>
            <w:r w:rsidR="00B1768F" w:rsidRPr="00722C2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015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224C39" w14:textId="77777777" w:rsidR="00167EF8" w:rsidRPr="00722C2D" w:rsidRDefault="00167EF8" w:rsidP="00167EF8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D30C02" w14:textId="4A29E35E" w:rsidR="00167EF8" w:rsidRPr="00722C2D" w:rsidRDefault="00683D6C" w:rsidP="00167EF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653</w:t>
            </w:r>
            <w:r w:rsidR="00167EF8" w:rsidRPr="00722C2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151</w:t>
            </w:r>
          </w:p>
        </w:tc>
      </w:tr>
      <w:tr w:rsidR="00167EF8" w:rsidRPr="00722C2D" w14:paraId="00839A34" w14:textId="77777777" w:rsidTr="008D1352">
        <w:trPr>
          <w:trHeight w:val="368"/>
        </w:trPr>
        <w:tc>
          <w:tcPr>
            <w:tcW w:w="3870" w:type="dxa"/>
            <w:shd w:val="clear" w:color="auto" w:fill="auto"/>
            <w:vAlign w:val="bottom"/>
          </w:tcPr>
          <w:p w14:paraId="1E70A012" w14:textId="77777777" w:rsidR="00167EF8" w:rsidRPr="00722C2D" w:rsidRDefault="00167EF8" w:rsidP="00167EF8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22C2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B98D5B" w14:textId="0D0BC01E" w:rsidR="00167EF8" w:rsidRPr="00722C2D" w:rsidRDefault="00683D6C" w:rsidP="00167EF8">
            <w:pPr>
              <w:pStyle w:val="a"/>
              <w:tabs>
                <w:tab w:val="clear" w:pos="1080"/>
                <w:tab w:val="left" w:pos="914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425</w:t>
            </w:r>
            <w:r w:rsidR="00B1768F" w:rsidRPr="00722C2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70CC74" w14:textId="77777777" w:rsidR="00167EF8" w:rsidRPr="00722C2D" w:rsidRDefault="00167EF8" w:rsidP="00167EF8">
            <w:pPr>
              <w:pStyle w:val="Heading7"/>
              <w:tabs>
                <w:tab w:val="left" w:pos="375"/>
                <w:tab w:val="left" w:pos="91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0434C" w14:textId="2ABA07CA" w:rsidR="00167EF8" w:rsidRPr="00722C2D" w:rsidRDefault="00683D6C" w:rsidP="00167EF8">
            <w:pPr>
              <w:pStyle w:val="a"/>
              <w:tabs>
                <w:tab w:val="clear" w:pos="1080"/>
                <w:tab w:val="left" w:pos="914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425</w:t>
            </w:r>
            <w:r w:rsidR="00167EF8" w:rsidRPr="00722C2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02AD8D" w14:textId="77777777" w:rsidR="00167EF8" w:rsidRPr="00722C2D" w:rsidRDefault="00167EF8" w:rsidP="00167EF8">
            <w:pPr>
              <w:pStyle w:val="a"/>
              <w:tabs>
                <w:tab w:val="clear" w:pos="1080"/>
                <w:tab w:val="decimal" w:pos="106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C8C620" w14:textId="774D1B29" w:rsidR="00167EF8" w:rsidRPr="00722C2D" w:rsidRDefault="00683D6C" w:rsidP="00167EF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425</w:t>
            </w:r>
            <w:r w:rsidR="00B1768F" w:rsidRPr="00722C2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659389" w14:textId="77777777" w:rsidR="00167EF8" w:rsidRPr="00722C2D" w:rsidRDefault="00167EF8" w:rsidP="00167EF8">
            <w:pPr>
              <w:pStyle w:val="Heading7"/>
              <w:tabs>
                <w:tab w:val="left" w:pos="3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D9EDC5" w14:textId="02F9D77E" w:rsidR="00167EF8" w:rsidRPr="00722C2D" w:rsidRDefault="00683D6C" w:rsidP="00167EF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425</w:t>
            </w:r>
            <w:r w:rsidR="00167EF8" w:rsidRPr="00722C2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194</w:t>
            </w:r>
          </w:p>
        </w:tc>
      </w:tr>
      <w:tr w:rsidR="00167EF8" w:rsidRPr="00722C2D" w14:paraId="6286C8DE" w14:textId="77777777" w:rsidTr="008D1352">
        <w:trPr>
          <w:trHeight w:val="335"/>
        </w:trPr>
        <w:tc>
          <w:tcPr>
            <w:tcW w:w="3870" w:type="dxa"/>
            <w:shd w:val="clear" w:color="auto" w:fill="auto"/>
            <w:vAlign w:val="bottom"/>
          </w:tcPr>
          <w:p w14:paraId="53BF6520" w14:textId="77777777" w:rsidR="00167EF8" w:rsidRPr="00722C2D" w:rsidRDefault="00167EF8" w:rsidP="00167EF8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22C2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กำไรต่อหุ้น</w:t>
            </w:r>
            <w:r w:rsidRPr="00722C2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(ขั้นพื้นฐาน) 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(บาท)</w:t>
            </w: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976B38" w14:textId="374268EB" w:rsidR="00167EF8" w:rsidRPr="00722C2D" w:rsidRDefault="00683D6C" w:rsidP="00167EF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B1768F" w:rsidRPr="00722C2D">
              <w:rPr>
                <w:rFonts w:asciiTheme="majorBidi" w:hAnsiTheme="majorBidi" w:cstheme="majorBidi"/>
                <w:b/>
                <w:bCs/>
                <w:lang w:val="en-US"/>
              </w:rPr>
              <w:t>.</w:t>
            </w: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F92C8A" w14:textId="77777777" w:rsidR="00167EF8" w:rsidRPr="00722C2D" w:rsidRDefault="00167EF8" w:rsidP="00167EF8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2EAB3D" w14:textId="32A44758" w:rsidR="00167EF8" w:rsidRPr="00722C2D" w:rsidRDefault="00683D6C" w:rsidP="00167EF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167EF8" w:rsidRPr="00722C2D">
              <w:rPr>
                <w:rFonts w:asciiTheme="majorBidi" w:hAnsiTheme="majorBidi" w:cstheme="majorBidi"/>
                <w:b/>
                <w:bCs/>
                <w:lang w:val="en-US"/>
              </w:rPr>
              <w:t>.</w:t>
            </w: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BF571" w14:textId="77777777" w:rsidR="00167EF8" w:rsidRPr="00722C2D" w:rsidRDefault="00167EF8" w:rsidP="00167EF8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B39EF5" w14:textId="3CF82CD6" w:rsidR="00167EF8" w:rsidRPr="00722C2D" w:rsidRDefault="00683D6C" w:rsidP="00167EF8">
            <w:pPr>
              <w:pStyle w:val="a"/>
              <w:tabs>
                <w:tab w:val="clear" w:pos="1080"/>
                <w:tab w:val="left" w:pos="375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B1768F" w:rsidRPr="00722C2D">
              <w:rPr>
                <w:rFonts w:asciiTheme="majorBidi" w:hAnsiTheme="majorBidi" w:cstheme="majorBidi"/>
                <w:b/>
                <w:bCs/>
                <w:lang w:val="en-US"/>
              </w:rPr>
              <w:t>.</w:t>
            </w: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5EB9A" w14:textId="77777777" w:rsidR="00167EF8" w:rsidRPr="00722C2D" w:rsidRDefault="00167EF8" w:rsidP="00167EF8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C618A" w14:textId="6764F335" w:rsidR="00167EF8" w:rsidRPr="00722C2D" w:rsidRDefault="00683D6C" w:rsidP="00167EF8">
            <w:pPr>
              <w:pStyle w:val="a"/>
              <w:tabs>
                <w:tab w:val="clear" w:pos="1080"/>
                <w:tab w:val="left" w:pos="375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167EF8" w:rsidRPr="00722C2D">
              <w:rPr>
                <w:rFonts w:asciiTheme="majorBidi" w:hAnsiTheme="majorBidi" w:cstheme="majorBidi"/>
                <w:b/>
                <w:bCs/>
                <w:lang w:val="en-US"/>
              </w:rPr>
              <w:t>.</w:t>
            </w:r>
            <w:r w:rsidRPr="00683D6C">
              <w:rPr>
                <w:rFonts w:asciiTheme="majorBidi" w:hAnsiTheme="majorBidi" w:cstheme="majorBidi"/>
                <w:b/>
                <w:bCs/>
                <w:lang w:val="en-US"/>
              </w:rPr>
              <w:t>54</w:t>
            </w:r>
          </w:p>
        </w:tc>
      </w:tr>
    </w:tbl>
    <w:p w14:paraId="67D4CF67" w14:textId="3FE5F990" w:rsidR="008E0404" w:rsidRPr="00722C2D" w:rsidRDefault="008E040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4A3CF5E" w14:textId="77777777" w:rsidR="008E0404" w:rsidRPr="00722C2D" w:rsidRDefault="008E0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722C2D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6A258BB1" w14:textId="5855FBA4" w:rsidR="00B27F46" w:rsidRPr="00722C2D" w:rsidRDefault="00683D6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19</w:t>
      </w:r>
      <w:r w:rsidR="00030124" w:rsidRPr="00722C2D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เงินปันผล</w:t>
      </w:r>
    </w:p>
    <w:p w14:paraId="3D6CE702" w14:textId="77777777" w:rsidR="009B637F" w:rsidRPr="00722C2D" w:rsidRDefault="009B637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5E70C2C" w14:textId="7472D521" w:rsidR="00A21798" w:rsidRPr="00722C2D" w:rsidRDefault="00A217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7550F0" w:rsidRPr="00722C2D">
        <w:rPr>
          <w:rFonts w:asciiTheme="majorBidi" w:hAnsiTheme="majorBidi" w:cstheme="majorBidi"/>
          <w:sz w:val="30"/>
          <w:szCs w:val="30"/>
          <w:cs/>
        </w:rPr>
        <w:t>/คณะกรรมการ</w:t>
      </w:r>
      <w:r w:rsidRPr="00722C2D">
        <w:rPr>
          <w:rFonts w:asciiTheme="majorBidi" w:hAnsiTheme="majorBidi" w:cstheme="majorBidi"/>
          <w:sz w:val="30"/>
          <w:szCs w:val="30"/>
          <w:cs/>
        </w:rPr>
        <w:t>ของบริษัทได้อนุมัติเงินปันผลดังต่อไปนี้</w:t>
      </w:r>
    </w:p>
    <w:p w14:paraId="5BCAC2A8" w14:textId="77777777" w:rsidR="00097849" w:rsidRPr="00722C2D" w:rsidRDefault="0009784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17" w:type="dxa"/>
        <w:tblInd w:w="423" w:type="dxa"/>
        <w:tblLook w:val="04A0" w:firstRow="1" w:lastRow="0" w:firstColumn="1" w:lastColumn="0" w:noHBand="0" w:noVBand="1"/>
      </w:tblPr>
      <w:tblGrid>
        <w:gridCol w:w="3060"/>
        <w:gridCol w:w="1710"/>
        <w:gridCol w:w="1530"/>
        <w:gridCol w:w="1377"/>
        <w:gridCol w:w="1440"/>
      </w:tblGrid>
      <w:tr w:rsidR="00104AE1" w:rsidRPr="00722C2D" w14:paraId="33897E40" w14:textId="77777777" w:rsidTr="00104AE1">
        <w:tc>
          <w:tcPr>
            <w:tcW w:w="3060" w:type="dxa"/>
            <w:shd w:val="clear" w:color="auto" w:fill="auto"/>
            <w:vAlign w:val="bottom"/>
          </w:tcPr>
          <w:p w14:paraId="0C9A9C99" w14:textId="77777777" w:rsidR="00104AE1" w:rsidRPr="00722C2D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2764CD6" w14:textId="77777777" w:rsidR="00104AE1" w:rsidRPr="00722C2D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6E6A83" w14:textId="77777777" w:rsidR="00104AE1" w:rsidRPr="00722C2D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9F8E2FB" w14:textId="77777777" w:rsidR="00104AE1" w:rsidRPr="00722C2D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C28844A" w14:textId="77777777" w:rsidR="00104AE1" w:rsidRPr="00722C2D" w:rsidRDefault="00104AE1" w:rsidP="00C0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77872B" w14:textId="77777777" w:rsidR="00104AE1" w:rsidRPr="00722C2D" w:rsidDel="00D43E7A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04AE1" w:rsidRPr="00722C2D" w14:paraId="3E8FDD90" w14:textId="77777777" w:rsidTr="00104AE1">
        <w:tc>
          <w:tcPr>
            <w:tcW w:w="3060" w:type="dxa"/>
            <w:shd w:val="clear" w:color="auto" w:fill="auto"/>
          </w:tcPr>
          <w:p w14:paraId="3CBD1A04" w14:textId="77777777" w:rsidR="00104AE1" w:rsidRPr="00722C2D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D9BF135" w14:textId="77777777" w:rsidR="00104AE1" w:rsidRPr="00722C2D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2814B5B" w14:textId="77777777" w:rsidR="00104AE1" w:rsidRPr="00722C2D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5534B860" w14:textId="77777777" w:rsidR="00104AE1" w:rsidRPr="00722C2D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shd w:val="clear" w:color="auto" w:fill="auto"/>
          </w:tcPr>
          <w:p w14:paraId="1AA1719A" w14:textId="77777777" w:rsidR="00104AE1" w:rsidRPr="00722C2D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4AE1" w:rsidRPr="00722C2D" w14:paraId="25C256E3" w14:textId="77777777" w:rsidTr="00104AE1">
        <w:tc>
          <w:tcPr>
            <w:tcW w:w="3060" w:type="dxa"/>
            <w:shd w:val="clear" w:color="auto" w:fill="auto"/>
          </w:tcPr>
          <w:p w14:paraId="3033B521" w14:textId="75AE488C" w:rsidR="00104AE1" w:rsidRPr="00722C2D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ปี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4AB88855" w14:textId="77777777" w:rsidR="00104AE1" w:rsidRPr="00722C2D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452FA73" w14:textId="77777777" w:rsidR="00104AE1" w:rsidRPr="00722C2D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1E5ED1E4" w14:textId="77777777" w:rsidR="00104AE1" w:rsidRPr="00722C2D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87619A3" w14:textId="77777777" w:rsidR="00104AE1" w:rsidRPr="00722C2D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6CC3" w:rsidRPr="00722C2D" w14:paraId="771070DB" w14:textId="77777777" w:rsidTr="008E6BE8">
        <w:tc>
          <w:tcPr>
            <w:tcW w:w="3060" w:type="dxa"/>
            <w:shd w:val="clear" w:color="auto" w:fill="auto"/>
          </w:tcPr>
          <w:p w14:paraId="2B8BFFAF" w14:textId="6EE7EB3F" w:rsidR="008D6CC3" w:rsidRPr="00722C2D" w:rsidRDefault="008D6CC3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34DC9F69" w14:textId="1DD4D71F" w:rsidR="008D6CC3" w:rsidRPr="00722C2D" w:rsidRDefault="00683D6C" w:rsidP="00756FAD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83D6C">
              <w:rPr>
                <w:rFonts w:asciiTheme="majorBidi" w:hAnsiTheme="majorBidi" w:cstheme="majorBidi"/>
                <w:lang w:val="en-US"/>
              </w:rPr>
              <w:t>10</w:t>
            </w:r>
            <w:r w:rsidR="008D6CC3" w:rsidRPr="00722C2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D6CC3" w:rsidRPr="00722C2D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683D6C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0EDC59E3" w14:textId="34EF707D" w:rsidR="008D6CC3" w:rsidRPr="00756FAD" w:rsidRDefault="008D6CC3" w:rsidP="00756FAD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</w:rPr>
            </w:pPr>
            <w:r w:rsidRPr="00722C2D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683D6C" w:rsidRPr="00683D6C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377" w:type="dxa"/>
            <w:shd w:val="clear" w:color="auto" w:fill="auto"/>
          </w:tcPr>
          <w:p w14:paraId="36710BAB" w14:textId="7EE482B8" w:rsidR="008D6CC3" w:rsidRPr="00722C2D" w:rsidRDefault="00683D6C" w:rsidP="008B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D6CC3"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15479AF5" w14:textId="097F4F65" w:rsidR="008D6CC3" w:rsidRPr="00722C2D" w:rsidRDefault="00683D6C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8D6CC3" w:rsidRPr="00722C2D" w14:paraId="61A503B0" w14:textId="77777777" w:rsidTr="008E6BE8">
        <w:tc>
          <w:tcPr>
            <w:tcW w:w="3060" w:type="dxa"/>
            <w:shd w:val="clear" w:color="auto" w:fill="auto"/>
          </w:tcPr>
          <w:p w14:paraId="4CC6892E" w14:textId="78339430" w:rsidR="008D6CC3" w:rsidRPr="00722C2D" w:rsidRDefault="008D6CC3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77897ADB" w14:textId="537D8609" w:rsidR="008D6CC3" w:rsidRPr="00722C2D" w:rsidRDefault="00683D6C" w:rsidP="00756FAD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683D6C">
              <w:rPr>
                <w:rFonts w:asciiTheme="majorBidi" w:hAnsiTheme="majorBidi" w:cstheme="majorBidi"/>
                <w:lang w:val="en-US"/>
              </w:rPr>
              <w:t>20</w:t>
            </w:r>
            <w:r w:rsidR="008D6CC3" w:rsidRPr="00722C2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D6CC3" w:rsidRPr="00722C2D">
              <w:rPr>
                <w:rFonts w:asciiTheme="majorBidi" w:hAnsiTheme="majorBidi" w:cstheme="majorBidi"/>
                <w:cs/>
                <w:lang w:val="en-US"/>
              </w:rPr>
              <w:t xml:space="preserve">เมษายน </w:t>
            </w:r>
            <w:r w:rsidRPr="00683D6C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703B18E5" w14:textId="74C9B7D7" w:rsidR="008D6CC3" w:rsidRPr="00756FAD" w:rsidRDefault="008D6CC3" w:rsidP="00756FAD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</w:rPr>
            </w:pPr>
            <w:r w:rsidRPr="00756FAD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="00683D6C" w:rsidRPr="00683D6C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377" w:type="dxa"/>
            <w:shd w:val="clear" w:color="auto" w:fill="auto"/>
          </w:tcPr>
          <w:p w14:paraId="2636F46A" w14:textId="4AE76289" w:rsidR="008D6CC3" w:rsidRPr="00722C2D" w:rsidRDefault="00683D6C" w:rsidP="008B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D6CC3"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548CA9" w14:textId="0D855525" w:rsidR="008D6CC3" w:rsidRPr="00722C2D" w:rsidRDefault="00683D6C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</w:tr>
      <w:tr w:rsidR="008D6CC3" w:rsidRPr="00722C2D" w14:paraId="51CB7704" w14:textId="77777777" w:rsidTr="008E6BE8">
        <w:tc>
          <w:tcPr>
            <w:tcW w:w="3060" w:type="dxa"/>
            <w:shd w:val="clear" w:color="auto" w:fill="auto"/>
          </w:tcPr>
          <w:p w14:paraId="128B5E0B" w14:textId="77777777" w:rsidR="008D6CC3" w:rsidRPr="00722C2D" w:rsidRDefault="008D6CC3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7A37D14" w14:textId="77777777" w:rsidR="008D6CC3" w:rsidRPr="00722C2D" w:rsidRDefault="008D6CC3" w:rsidP="00756FAD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6021AC5" w14:textId="77777777" w:rsidR="008D6CC3" w:rsidRPr="00756FAD" w:rsidRDefault="008D6CC3" w:rsidP="00756FAD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shd w:val="clear" w:color="auto" w:fill="auto"/>
          </w:tcPr>
          <w:p w14:paraId="39C9BB61" w14:textId="77777777" w:rsidR="008D6CC3" w:rsidRPr="00722C2D" w:rsidRDefault="008D6CC3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9E23AD" w14:textId="707AFC13" w:rsidR="008D6CC3" w:rsidRPr="00722C2D" w:rsidRDefault="00683D6C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</w:t>
            </w:r>
          </w:p>
        </w:tc>
      </w:tr>
      <w:tr w:rsidR="00104AE1" w:rsidRPr="00722C2D" w14:paraId="4AF7AEB0" w14:textId="77777777" w:rsidTr="00104AE1">
        <w:tc>
          <w:tcPr>
            <w:tcW w:w="3060" w:type="dxa"/>
            <w:shd w:val="clear" w:color="auto" w:fill="auto"/>
          </w:tcPr>
          <w:p w14:paraId="05A1C620" w14:textId="77777777" w:rsidR="00104AE1" w:rsidRPr="00722C2D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A3A5BCB" w14:textId="77777777" w:rsidR="00104AE1" w:rsidRPr="00756FAD" w:rsidRDefault="00104AE1" w:rsidP="00756FAD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1BE04DFE" w14:textId="77777777" w:rsidR="00104AE1" w:rsidRPr="00722C2D" w:rsidRDefault="00104AE1" w:rsidP="00756FAD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shd w:val="clear" w:color="auto" w:fill="auto"/>
          </w:tcPr>
          <w:p w14:paraId="071CDB8C" w14:textId="77777777" w:rsidR="00104AE1" w:rsidRPr="00722C2D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10A80B0" w14:textId="77777777" w:rsidR="00104AE1" w:rsidRPr="00722C2D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798" w:rsidRPr="00722C2D" w14:paraId="500C9ADA" w14:textId="77777777" w:rsidTr="00104AE1">
        <w:tc>
          <w:tcPr>
            <w:tcW w:w="3060" w:type="dxa"/>
            <w:shd w:val="clear" w:color="auto" w:fill="auto"/>
          </w:tcPr>
          <w:p w14:paraId="1AF56C1C" w14:textId="25C2E197" w:rsidR="00EF5798" w:rsidRPr="00722C2D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ปี 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54411D4D" w14:textId="77777777" w:rsidR="00EF5798" w:rsidRPr="00756FAD" w:rsidRDefault="00EF5798" w:rsidP="00756FAD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10DF67A" w14:textId="77777777" w:rsidR="00EF5798" w:rsidRPr="00722C2D" w:rsidRDefault="00EF5798" w:rsidP="00756FAD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shd w:val="clear" w:color="auto" w:fill="auto"/>
          </w:tcPr>
          <w:p w14:paraId="6FB5888C" w14:textId="77777777" w:rsidR="00EF5798" w:rsidRPr="00722C2D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559C5F8" w14:textId="77777777" w:rsidR="00EF5798" w:rsidRPr="00722C2D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EF8" w:rsidRPr="00722C2D" w14:paraId="354482F0" w14:textId="77777777" w:rsidTr="005278B0">
        <w:tc>
          <w:tcPr>
            <w:tcW w:w="3060" w:type="dxa"/>
            <w:shd w:val="clear" w:color="auto" w:fill="auto"/>
          </w:tcPr>
          <w:p w14:paraId="0E9D7C48" w14:textId="1D105E53" w:rsidR="00167EF8" w:rsidRPr="00722C2D" w:rsidRDefault="00167EF8" w:rsidP="0016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4AB59CE3" w14:textId="3E39617E" w:rsidR="00167EF8" w:rsidRPr="00756FAD" w:rsidRDefault="00683D6C" w:rsidP="00756FAD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83D6C">
              <w:rPr>
                <w:rFonts w:asciiTheme="majorBidi" w:hAnsiTheme="majorBidi" w:cstheme="majorBidi"/>
                <w:lang w:val="en-US"/>
              </w:rPr>
              <w:t>10</w:t>
            </w:r>
            <w:r w:rsidR="00167EF8" w:rsidRPr="00756FA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167EF8" w:rsidRPr="00756FAD">
              <w:rPr>
                <w:rFonts w:asciiTheme="majorBidi" w:hAnsiTheme="majorBidi" w:cstheme="majorBidi"/>
                <w:cs/>
                <w:lang w:val="en-US"/>
              </w:rPr>
              <w:t xml:space="preserve">สิงหาคม </w:t>
            </w:r>
            <w:r w:rsidRPr="00683D6C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34509C4A" w14:textId="2BE47D8E" w:rsidR="00167EF8" w:rsidRPr="00756FAD" w:rsidRDefault="00167EF8" w:rsidP="00756FAD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</w:rPr>
            </w:pPr>
            <w:r w:rsidRPr="00722C2D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683D6C" w:rsidRPr="00683D6C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77" w:type="dxa"/>
            <w:shd w:val="clear" w:color="auto" w:fill="auto"/>
          </w:tcPr>
          <w:p w14:paraId="138884F9" w14:textId="3F5CF022" w:rsidR="00167EF8" w:rsidRPr="00722C2D" w:rsidRDefault="00683D6C" w:rsidP="0016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67EF8"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05A20FCB" w14:textId="6C9A7CFF" w:rsidR="00167EF8" w:rsidRPr="00722C2D" w:rsidRDefault="00683D6C" w:rsidP="0016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167EF8" w:rsidRPr="00722C2D" w14:paraId="52246F11" w14:textId="77777777" w:rsidTr="005278B0">
        <w:tc>
          <w:tcPr>
            <w:tcW w:w="3060" w:type="dxa"/>
            <w:shd w:val="clear" w:color="auto" w:fill="auto"/>
          </w:tcPr>
          <w:p w14:paraId="206000C3" w14:textId="6D698670" w:rsidR="00167EF8" w:rsidRPr="00722C2D" w:rsidRDefault="00167EF8" w:rsidP="0016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1E0A0EEF" w14:textId="26908795" w:rsidR="00167EF8" w:rsidRPr="00756FAD" w:rsidRDefault="00683D6C" w:rsidP="00756FAD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83D6C">
              <w:rPr>
                <w:rFonts w:asciiTheme="majorBidi" w:hAnsiTheme="majorBidi" w:cstheme="majorBidi"/>
                <w:lang w:val="en-US"/>
              </w:rPr>
              <w:t>21</w:t>
            </w:r>
            <w:r w:rsidR="00167EF8" w:rsidRPr="00722C2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167EF8" w:rsidRPr="00722C2D">
              <w:rPr>
                <w:rFonts w:asciiTheme="majorBidi" w:hAnsiTheme="majorBidi" w:cstheme="majorBidi"/>
                <w:cs/>
                <w:lang w:val="en-US"/>
              </w:rPr>
              <w:t xml:space="preserve">เมษายน </w:t>
            </w:r>
            <w:r w:rsidRPr="00683D6C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02EBB55A" w14:textId="613A1161" w:rsidR="00167EF8" w:rsidRPr="00756FAD" w:rsidRDefault="00167EF8" w:rsidP="00756FAD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  <w:cs/>
              </w:rPr>
            </w:pPr>
            <w:r w:rsidRPr="00756FAD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="00683D6C" w:rsidRPr="00683D6C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77" w:type="dxa"/>
            <w:shd w:val="clear" w:color="auto" w:fill="auto"/>
          </w:tcPr>
          <w:p w14:paraId="2798FEF6" w14:textId="08349D66" w:rsidR="00167EF8" w:rsidRPr="00722C2D" w:rsidRDefault="00683D6C" w:rsidP="0016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7EF8" w:rsidRPr="00722C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67974E" w14:textId="2D148694" w:rsidR="00167EF8" w:rsidRPr="00722C2D" w:rsidRDefault="00683D6C" w:rsidP="0016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EF5798" w:rsidRPr="00722C2D" w14:paraId="51BA86F2" w14:textId="77777777" w:rsidTr="005278B0">
        <w:tc>
          <w:tcPr>
            <w:tcW w:w="3060" w:type="dxa"/>
            <w:shd w:val="clear" w:color="auto" w:fill="auto"/>
          </w:tcPr>
          <w:p w14:paraId="5AC5AFF2" w14:textId="77777777" w:rsidR="00EF5798" w:rsidRPr="00722C2D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CFBCFC5" w14:textId="77777777" w:rsidR="00EF5798" w:rsidRPr="00756FAD" w:rsidRDefault="00EF5798" w:rsidP="00756FAD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135EB83F" w14:textId="77777777" w:rsidR="00EF5798" w:rsidRPr="00756FAD" w:rsidRDefault="00EF5798" w:rsidP="00756FAD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shd w:val="clear" w:color="auto" w:fill="auto"/>
          </w:tcPr>
          <w:p w14:paraId="33CF1025" w14:textId="77777777" w:rsidR="00EF5798" w:rsidRPr="00722C2D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98E08" w14:textId="0795C7F6" w:rsidR="00EF5798" w:rsidRPr="00722C2D" w:rsidRDefault="00683D6C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</w:tr>
    </w:tbl>
    <w:p w14:paraId="7BD7DB09" w14:textId="77777777" w:rsidR="00213531" w:rsidRPr="00722C2D" w:rsidRDefault="00213531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856C36" w14:textId="5A49312C" w:rsidR="00030124" w:rsidRPr="00722C2D" w:rsidRDefault="00683D6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20</w:t>
      </w:r>
      <w:r w:rsidR="00030124" w:rsidRPr="00722C2D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722C2D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FAFA424" w14:textId="0038C489" w:rsidR="000D29BE" w:rsidRPr="00722C2D" w:rsidRDefault="000D29B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57C4F2" w14:textId="1480EE66" w:rsidR="0031721A" w:rsidRPr="00722C2D" w:rsidRDefault="000D29BE" w:rsidP="001B34C8">
      <w:pPr>
        <w:pStyle w:val="ListParagraph"/>
        <w:numPr>
          <w:ilvl w:val="1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</w:t>
      </w:r>
      <w:r w:rsidR="00844CD1"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และมูลค่ายุติธรรม</w:t>
      </w:r>
    </w:p>
    <w:p w14:paraId="1E85D9A6" w14:textId="3B9C9047" w:rsidR="000D29BE" w:rsidRPr="00722C2D" w:rsidRDefault="0031721A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</w:p>
    <w:p w14:paraId="1D6DDE76" w14:textId="66791645" w:rsidR="00B56246" w:rsidRPr="00722C2D" w:rsidRDefault="00B5624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 และหนี้สินทาง</w:t>
      </w:r>
      <w:r w:rsidR="00756F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การเงินที่วัดมูลค่าด้วยราคาทุนตัดจำหน่าย</w:t>
      </w:r>
    </w:p>
    <w:p w14:paraId="54A157DB" w14:textId="77777777" w:rsidR="00A25512" w:rsidRPr="00722C2D" w:rsidRDefault="00A2551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98"/>
        <w:jc w:val="thaiDistribute"/>
        <w:rPr>
          <w:rFonts w:asciiTheme="majorBidi" w:hAnsiTheme="majorBidi" w:cstheme="majorBidi"/>
          <w:sz w:val="30"/>
          <w:szCs w:val="30"/>
        </w:rPr>
        <w:sectPr w:rsidR="00A25512" w:rsidRPr="00722C2D" w:rsidSect="00646F4B">
          <w:headerReference w:type="default" r:id="rId4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803"/>
        <w:gridCol w:w="270"/>
        <w:gridCol w:w="1890"/>
        <w:gridCol w:w="236"/>
        <w:gridCol w:w="1384"/>
        <w:gridCol w:w="236"/>
        <w:gridCol w:w="1294"/>
        <w:gridCol w:w="270"/>
        <w:gridCol w:w="1260"/>
        <w:gridCol w:w="270"/>
        <w:gridCol w:w="1260"/>
        <w:gridCol w:w="270"/>
        <w:gridCol w:w="1260"/>
      </w:tblGrid>
      <w:tr w:rsidR="00A25512" w:rsidRPr="00722C2D" w14:paraId="6064A8E7" w14:textId="77777777" w:rsidTr="00FA6D72">
        <w:trPr>
          <w:trHeight w:val="261"/>
          <w:tblHeader/>
        </w:trPr>
        <w:tc>
          <w:tcPr>
            <w:tcW w:w="2067" w:type="dxa"/>
            <w:vAlign w:val="bottom"/>
          </w:tcPr>
          <w:p w14:paraId="3E22E37C" w14:textId="77777777" w:rsidR="00A25512" w:rsidRPr="00722C2D" w:rsidRDefault="00A25512" w:rsidP="004D6C3C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B7DEB81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3" w:type="dxa"/>
            <w:gridSpan w:val="13"/>
          </w:tcPr>
          <w:p w14:paraId="08C09D71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A25512" w:rsidRPr="00722C2D" w14:paraId="3E523306" w14:textId="77777777" w:rsidTr="00FA6D72">
        <w:trPr>
          <w:trHeight w:val="261"/>
          <w:tblHeader/>
        </w:trPr>
        <w:tc>
          <w:tcPr>
            <w:tcW w:w="2067" w:type="dxa"/>
            <w:vAlign w:val="bottom"/>
          </w:tcPr>
          <w:p w14:paraId="10B0903F" w14:textId="77777777" w:rsidR="00A25512" w:rsidRPr="00722C2D" w:rsidRDefault="00A25512" w:rsidP="004D6C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09A6AB2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83" w:type="dxa"/>
            <w:gridSpan w:val="5"/>
          </w:tcPr>
          <w:p w14:paraId="1EFC1624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7EA36FF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884" w:type="dxa"/>
            <w:gridSpan w:val="7"/>
          </w:tcPr>
          <w:p w14:paraId="7F4CBF42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25512" w:rsidRPr="00722C2D" w14:paraId="14C639A8" w14:textId="77777777" w:rsidTr="00FA6D72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27C4452" w14:textId="77777777" w:rsidR="00A25512" w:rsidRPr="00722C2D" w:rsidRDefault="00A25512" w:rsidP="004D6C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2455E125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0DAB1CE4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87FFF23" w14:textId="77777777" w:rsidR="00A25512" w:rsidRPr="00722C2D" w:rsidRDefault="00A25512" w:rsidP="00BA7A63">
            <w:pPr>
              <w:pStyle w:val="NoSpacing"/>
              <w:ind w:left="-102" w:right="-112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16BD747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012E987C" w14:textId="77777777" w:rsidR="00A25512" w:rsidRPr="00722C2D" w:rsidRDefault="00A25512" w:rsidP="00BA7A6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39C90C7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6B2A4A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4231FA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6083F62C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4187D239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2989F30" w14:textId="6C94173A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22C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683D6C"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041FBD0C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0A42936" w14:textId="5C13C59C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22C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683D6C"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44CDCAC4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5E8AC5A" w14:textId="2E292D76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22C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683D6C"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A28C8CB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9ABF441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5512" w:rsidRPr="00722C2D" w14:paraId="4182538C" w14:textId="77777777" w:rsidTr="00FA6D72">
        <w:trPr>
          <w:trHeight w:val="261"/>
          <w:tblHeader/>
        </w:trPr>
        <w:tc>
          <w:tcPr>
            <w:tcW w:w="2067" w:type="dxa"/>
            <w:hideMark/>
          </w:tcPr>
          <w:p w14:paraId="139EA5EB" w14:textId="77777777" w:rsidR="00A25512" w:rsidRPr="00722C2D" w:rsidRDefault="00A25512" w:rsidP="004D6C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84FF193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3" w:type="dxa"/>
            <w:gridSpan w:val="13"/>
          </w:tcPr>
          <w:p w14:paraId="3DF38000" w14:textId="77777777" w:rsidR="00A25512" w:rsidRPr="00722C2D" w:rsidRDefault="00A25512" w:rsidP="004D6C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22C2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722C2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25512" w:rsidRPr="00722C2D" w14:paraId="6F1A9A17" w14:textId="77777777" w:rsidTr="00FA6D72">
        <w:trPr>
          <w:trHeight w:val="261"/>
        </w:trPr>
        <w:tc>
          <w:tcPr>
            <w:tcW w:w="2067" w:type="dxa"/>
          </w:tcPr>
          <w:p w14:paraId="3FCBE9A4" w14:textId="204F2BA4" w:rsidR="00A25512" w:rsidRPr="00722C2D" w:rsidRDefault="00A25512" w:rsidP="004D6C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CCF12DF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7F13A3C3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7E7D3B" w14:textId="77777777" w:rsidR="00A25512" w:rsidRPr="00722C2D" w:rsidRDefault="00A25512" w:rsidP="004D6C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29710FC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735124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AFC9165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8"/>
          </w:tcPr>
          <w:p w14:paraId="666295D3" w14:textId="77777777" w:rsidR="00A25512" w:rsidRPr="00722C2D" w:rsidRDefault="00A25512" w:rsidP="004D6C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512" w:rsidRPr="00722C2D" w14:paraId="3325D4DA" w14:textId="77777777" w:rsidTr="00FA6D72">
        <w:trPr>
          <w:trHeight w:val="261"/>
        </w:trPr>
        <w:tc>
          <w:tcPr>
            <w:tcW w:w="2067" w:type="dxa"/>
          </w:tcPr>
          <w:p w14:paraId="6A964769" w14:textId="77777777" w:rsidR="00A25512" w:rsidRPr="00722C2D" w:rsidRDefault="00A25512" w:rsidP="004D6C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23E6615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4EDEEC6D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20DF4C" w14:textId="77777777" w:rsidR="00A25512" w:rsidRPr="00722C2D" w:rsidRDefault="00A25512" w:rsidP="004D6C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D234E4F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801586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02C693F2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8"/>
          </w:tcPr>
          <w:p w14:paraId="17264B5C" w14:textId="77777777" w:rsidR="00A25512" w:rsidRPr="00722C2D" w:rsidRDefault="00A25512" w:rsidP="004D6C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512" w:rsidRPr="00722C2D" w14:paraId="276F0999" w14:textId="77777777" w:rsidTr="00FA6D72">
        <w:trPr>
          <w:trHeight w:val="261"/>
        </w:trPr>
        <w:tc>
          <w:tcPr>
            <w:tcW w:w="2067" w:type="dxa"/>
          </w:tcPr>
          <w:p w14:paraId="4D63842A" w14:textId="77777777" w:rsidR="00A25512" w:rsidRPr="00722C2D" w:rsidRDefault="00A25512" w:rsidP="004D6C3C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DD21858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7FFCE70B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389399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9831F23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4E514A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</w:tcPr>
          <w:p w14:paraId="259159FA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8"/>
          </w:tcPr>
          <w:p w14:paraId="54359A58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25512" w:rsidRPr="00722C2D" w14:paraId="7A891019" w14:textId="77777777" w:rsidTr="00FA6D72">
        <w:trPr>
          <w:trHeight w:val="261"/>
        </w:trPr>
        <w:tc>
          <w:tcPr>
            <w:tcW w:w="2067" w:type="dxa"/>
          </w:tcPr>
          <w:p w14:paraId="69CFEE13" w14:textId="4BCC4FD4" w:rsidR="00A25512" w:rsidRPr="00722C2D" w:rsidRDefault="00A25512" w:rsidP="00BA7A63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68ED3148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6E8883F3" w14:textId="51E01CB8" w:rsidR="00A25512" w:rsidRPr="00722C2D" w:rsidRDefault="00683D6C" w:rsidP="004D6C3C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</w:t>
            </w:r>
            <w:r w:rsidR="009C2A27" w:rsidRPr="00722C2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164</w:t>
            </w:r>
          </w:p>
        </w:tc>
        <w:tc>
          <w:tcPr>
            <w:tcW w:w="270" w:type="dxa"/>
            <w:vAlign w:val="bottom"/>
          </w:tcPr>
          <w:p w14:paraId="063AF798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F392E81" w14:textId="6BEFB628" w:rsidR="00A25512" w:rsidRPr="00722C2D" w:rsidRDefault="009C2A27" w:rsidP="00BA7A6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FB9CBC0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45CA6A21" w14:textId="18E255DF" w:rsidR="00A25512" w:rsidRPr="00FA6D72" w:rsidRDefault="00683D6C" w:rsidP="00FA6D7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</w:t>
            </w:r>
            <w:r w:rsidR="009C2A27" w:rsidRPr="00FA6D7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164</w:t>
            </w:r>
          </w:p>
        </w:tc>
        <w:tc>
          <w:tcPr>
            <w:tcW w:w="236" w:type="dxa"/>
            <w:vAlign w:val="bottom"/>
          </w:tcPr>
          <w:p w14:paraId="015644B1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</w:tcPr>
          <w:p w14:paraId="6595DF77" w14:textId="7FD4F190" w:rsidR="00A25512" w:rsidRPr="00722C2D" w:rsidRDefault="009C2A27" w:rsidP="00FA6D7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1AAB5AB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D083378" w14:textId="636AD1D1" w:rsidR="00A25512" w:rsidRPr="00722C2D" w:rsidRDefault="00683D6C" w:rsidP="00FA6D7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</w:t>
            </w:r>
            <w:r w:rsidR="009C2A27" w:rsidRPr="00722C2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164</w:t>
            </w:r>
          </w:p>
        </w:tc>
        <w:tc>
          <w:tcPr>
            <w:tcW w:w="270" w:type="dxa"/>
            <w:vAlign w:val="bottom"/>
          </w:tcPr>
          <w:p w14:paraId="4EAB4DF9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CDB18F5" w14:textId="3EC2DADA" w:rsidR="00A25512" w:rsidRPr="00722C2D" w:rsidRDefault="009C2A27" w:rsidP="004D6C3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C593E21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6B14AA3" w14:textId="67A8307D" w:rsidR="00A25512" w:rsidRPr="00722C2D" w:rsidRDefault="00683D6C" w:rsidP="004D6C3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</w:t>
            </w:r>
            <w:r w:rsidR="009C2A27" w:rsidRPr="00722C2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164</w:t>
            </w:r>
          </w:p>
        </w:tc>
      </w:tr>
      <w:tr w:rsidR="00A25512" w:rsidRPr="00722C2D" w14:paraId="3643A13F" w14:textId="77777777" w:rsidTr="00FA6D72">
        <w:trPr>
          <w:trHeight w:val="261"/>
        </w:trPr>
        <w:tc>
          <w:tcPr>
            <w:tcW w:w="2067" w:type="dxa"/>
          </w:tcPr>
          <w:p w14:paraId="773B9AD2" w14:textId="77777777" w:rsidR="00A25512" w:rsidRPr="00722C2D" w:rsidRDefault="00A25512" w:rsidP="00BA7A63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4AF615A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1736854D" w14:textId="746AE80A" w:rsidR="00A25512" w:rsidRPr="00722C2D" w:rsidRDefault="009C2A27" w:rsidP="004D6C3C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1A49904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28EF137" w14:textId="4F100FF4" w:rsidR="00A25512" w:rsidRPr="00722C2D" w:rsidRDefault="00683D6C" w:rsidP="004D6C3C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  <w:r w:rsidR="009C2A27" w:rsidRPr="00722C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989</w:t>
            </w:r>
          </w:p>
        </w:tc>
        <w:tc>
          <w:tcPr>
            <w:tcW w:w="236" w:type="dxa"/>
            <w:vAlign w:val="bottom"/>
          </w:tcPr>
          <w:p w14:paraId="00C89EC1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B7F0870" w14:textId="001C4948" w:rsidR="00A25512" w:rsidRPr="00FA6D72" w:rsidRDefault="00683D6C" w:rsidP="00FA6D7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  <w:r w:rsidR="009C2A27" w:rsidRPr="00FA6D7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989</w:t>
            </w:r>
          </w:p>
        </w:tc>
        <w:tc>
          <w:tcPr>
            <w:tcW w:w="236" w:type="dxa"/>
          </w:tcPr>
          <w:p w14:paraId="43737E9D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0CD2EC8" w14:textId="27441DEC" w:rsidR="00A25512" w:rsidRPr="00722C2D" w:rsidRDefault="009C2A27" w:rsidP="00FA6D7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887371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C18625" w14:textId="56EC51D1" w:rsidR="00A25512" w:rsidRPr="00722C2D" w:rsidRDefault="009C2A27" w:rsidP="00FA6D7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444050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64151A" w14:textId="5B3B8FC5" w:rsidR="00A25512" w:rsidRPr="00722C2D" w:rsidRDefault="00683D6C" w:rsidP="004D6C3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="009C2A27" w:rsidRPr="00722C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270" w:type="dxa"/>
          </w:tcPr>
          <w:p w14:paraId="298A70B2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1225DF" w14:textId="389D4D35" w:rsidR="00A25512" w:rsidRPr="00FA6D72" w:rsidRDefault="00683D6C" w:rsidP="004D6C3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  <w:r w:rsidR="009C2A27" w:rsidRPr="00FA6D7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989</w:t>
            </w:r>
          </w:p>
        </w:tc>
      </w:tr>
      <w:tr w:rsidR="00A25512" w:rsidRPr="00722C2D" w14:paraId="4DC61D94" w14:textId="77777777" w:rsidTr="00FA6D72">
        <w:trPr>
          <w:trHeight w:val="261"/>
        </w:trPr>
        <w:tc>
          <w:tcPr>
            <w:tcW w:w="2067" w:type="dxa"/>
          </w:tcPr>
          <w:p w14:paraId="5B8DC16E" w14:textId="77777777" w:rsidR="00A25512" w:rsidRPr="00722C2D" w:rsidRDefault="00A25512" w:rsidP="00BA7A63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6842871A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5B45F119" w14:textId="5F078B4D" w:rsidR="00A25512" w:rsidRPr="00722C2D" w:rsidRDefault="009C2A27" w:rsidP="004D6C3C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53F2134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1E9888F" w14:textId="0E6B71CB" w:rsidR="00A25512" w:rsidRPr="00722C2D" w:rsidRDefault="00683D6C" w:rsidP="004D6C3C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="009C2A27" w:rsidRPr="00722C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36" w:type="dxa"/>
            <w:vAlign w:val="bottom"/>
          </w:tcPr>
          <w:p w14:paraId="7728800E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7C59C6F" w14:textId="54B7D1A7" w:rsidR="00A25512" w:rsidRPr="00FA6D72" w:rsidRDefault="00683D6C" w:rsidP="00FA6D7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="009C2A27" w:rsidRPr="00FA6D7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36" w:type="dxa"/>
          </w:tcPr>
          <w:p w14:paraId="230F4F21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D5B61AF" w14:textId="7B3C9CE7" w:rsidR="00A25512" w:rsidRPr="00722C2D" w:rsidRDefault="009C2A27" w:rsidP="00FA6D7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BF2EFF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7ABDDC" w14:textId="4212EB42" w:rsidR="00A25512" w:rsidRPr="00722C2D" w:rsidRDefault="00683D6C" w:rsidP="00FA6D7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="009C2A27" w:rsidRPr="00722C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351</w:t>
            </w:r>
          </w:p>
        </w:tc>
        <w:tc>
          <w:tcPr>
            <w:tcW w:w="270" w:type="dxa"/>
          </w:tcPr>
          <w:p w14:paraId="59D276DD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26E33C" w14:textId="19A397EE" w:rsidR="00A25512" w:rsidRPr="00722C2D" w:rsidRDefault="009C2A27" w:rsidP="004D6C3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E864AA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6AAEF1" w14:textId="7F0758E8" w:rsidR="00A25512" w:rsidRPr="00FA6D72" w:rsidRDefault="00683D6C" w:rsidP="004D6C3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="009C2A27" w:rsidRPr="00FA6D7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</w:tr>
      <w:tr w:rsidR="00A25512" w:rsidRPr="00722C2D" w14:paraId="6D33BAFF" w14:textId="77777777" w:rsidTr="00FA6D72">
        <w:trPr>
          <w:trHeight w:val="261"/>
        </w:trPr>
        <w:tc>
          <w:tcPr>
            <w:tcW w:w="2067" w:type="dxa"/>
            <w:hideMark/>
          </w:tcPr>
          <w:p w14:paraId="4469A24A" w14:textId="77777777" w:rsidR="00A25512" w:rsidRPr="00722C2D" w:rsidRDefault="00A25512" w:rsidP="004D6C3C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383BD76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823C6" w14:textId="050B6FD7" w:rsidR="00A25512" w:rsidRPr="00FA6D72" w:rsidRDefault="00683D6C" w:rsidP="004D6C3C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603</w:t>
            </w:r>
            <w:r w:rsidR="009C2A27" w:rsidRPr="00FA6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51167C" w14:textId="77777777" w:rsidR="00A25512" w:rsidRPr="00FA6D72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8D84552" w14:textId="5B04C5AA" w:rsidR="00A25512" w:rsidRPr="00FA6D72" w:rsidRDefault="00683D6C" w:rsidP="004D6C3C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247</w:t>
            </w:r>
            <w:r w:rsidR="009C2A27" w:rsidRPr="00FA6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340</w:t>
            </w:r>
          </w:p>
        </w:tc>
        <w:tc>
          <w:tcPr>
            <w:tcW w:w="236" w:type="dxa"/>
          </w:tcPr>
          <w:p w14:paraId="1BE8566C" w14:textId="77777777" w:rsidR="00A25512" w:rsidRPr="00FA6D72" w:rsidRDefault="00A25512" w:rsidP="004D6C3C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B483BFC" w14:textId="5AA30BA8" w:rsidR="00A25512" w:rsidRPr="00FA6D72" w:rsidRDefault="00683D6C" w:rsidP="00FA6D7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850</w:t>
            </w:r>
            <w:r w:rsidR="009C2A27" w:rsidRPr="00FA6D7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3208B7" w14:textId="77777777" w:rsidR="00A25512" w:rsidRPr="00FA6D72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529F9" w14:textId="5F5C56A2" w:rsidR="00A25512" w:rsidRPr="00FA6D72" w:rsidRDefault="009C2A27" w:rsidP="00FA6D7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A818F7" w14:textId="77777777" w:rsidR="00A25512" w:rsidRPr="00FA6D72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D27798" w14:textId="7A776688" w:rsidR="00A25512" w:rsidRPr="00FA6D72" w:rsidRDefault="00683D6C" w:rsidP="00FA6D7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752</w:t>
            </w:r>
            <w:r w:rsidR="009C2A27" w:rsidRPr="00FA6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30772" w14:textId="77777777" w:rsidR="00A25512" w:rsidRPr="00FA6D72" w:rsidRDefault="00A25512" w:rsidP="004D6C3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815265" w14:textId="2B13C445" w:rsidR="00A25512" w:rsidRPr="00FA6D72" w:rsidRDefault="00683D6C" w:rsidP="004D6C3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</w:t>
            </w:r>
            <w:r w:rsidR="009C2A27" w:rsidRPr="00FA6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42A616" w14:textId="77777777" w:rsidR="00A25512" w:rsidRPr="00FA6D72" w:rsidRDefault="00A25512" w:rsidP="004D6C3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A7913" w14:textId="72033CC0" w:rsidR="00A25512" w:rsidRPr="00FA6D72" w:rsidRDefault="00683D6C" w:rsidP="004D6C3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850</w:t>
            </w:r>
            <w:r w:rsidR="009C2A27" w:rsidRPr="00FA6D7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504</w:t>
            </w:r>
          </w:p>
        </w:tc>
      </w:tr>
      <w:tr w:rsidR="00A25512" w:rsidRPr="00722C2D" w14:paraId="43699F94" w14:textId="77777777" w:rsidTr="00FA6D72">
        <w:trPr>
          <w:trHeight w:val="40"/>
        </w:trPr>
        <w:tc>
          <w:tcPr>
            <w:tcW w:w="2067" w:type="dxa"/>
          </w:tcPr>
          <w:p w14:paraId="7499B475" w14:textId="77777777" w:rsidR="00A25512" w:rsidRPr="00722C2D" w:rsidRDefault="00A25512" w:rsidP="004D6C3C">
            <w:pPr>
              <w:ind w:left="161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7ACD507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double" w:sz="4" w:space="0" w:color="auto"/>
            </w:tcBorders>
          </w:tcPr>
          <w:p w14:paraId="4C75565E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7F3268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6BDACF4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5A0D911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36B44581" w14:textId="77777777" w:rsidR="00A25512" w:rsidRPr="00FA6D72" w:rsidRDefault="00A25512" w:rsidP="00FA6D7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  <w:vAlign w:val="bottom"/>
          </w:tcPr>
          <w:p w14:paraId="3CDB4818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512" w:rsidRPr="00722C2D" w14:paraId="5FDA788A" w14:textId="77777777" w:rsidTr="00FA6D72">
        <w:trPr>
          <w:trHeight w:val="261"/>
        </w:trPr>
        <w:tc>
          <w:tcPr>
            <w:tcW w:w="2067" w:type="dxa"/>
          </w:tcPr>
          <w:p w14:paraId="32CA761C" w14:textId="69016F9A" w:rsidR="00A25512" w:rsidRPr="00722C2D" w:rsidRDefault="00A25512" w:rsidP="004D6C3C">
            <w:pPr>
              <w:ind w:left="161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1C21D7CE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</w:tcPr>
          <w:p w14:paraId="5960C630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9FFCCC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44B20463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C5F218D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</w:tcPr>
          <w:p w14:paraId="68972B63" w14:textId="77777777" w:rsidR="00A25512" w:rsidRPr="00FA6D72" w:rsidRDefault="00A25512" w:rsidP="00FA6D7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0A6856E6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512" w:rsidRPr="00722C2D" w14:paraId="742EA8FF" w14:textId="77777777" w:rsidTr="00FA6D72">
        <w:trPr>
          <w:trHeight w:val="261"/>
        </w:trPr>
        <w:tc>
          <w:tcPr>
            <w:tcW w:w="2067" w:type="dxa"/>
          </w:tcPr>
          <w:p w14:paraId="5B4F2ECE" w14:textId="77777777" w:rsidR="00A25512" w:rsidRPr="00722C2D" w:rsidRDefault="00A25512" w:rsidP="004D6C3C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7C38B87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</w:tcPr>
          <w:p w14:paraId="73CC62BA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F46B9E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5D12B31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472E9BE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77E0100" w14:textId="77777777" w:rsidR="00A25512" w:rsidRPr="00FA6D72" w:rsidRDefault="00A25512" w:rsidP="00FA6D7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37F95B41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512" w:rsidRPr="00722C2D" w14:paraId="30E7A37B" w14:textId="77777777" w:rsidTr="00FA6D72">
        <w:trPr>
          <w:trHeight w:val="261"/>
        </w:trPr>
        <w:tc>
          <w:tcPr>
            <w:tcW w:w="2067" w:type="dxa"/>
          </w:tcPr>
          <w:p w14:paraId="3D163D6A" w14:textId="77777777" w:rsidR="00A25512" w:rsidRPr="00722C2D" w:rsidRDefault="00A25512" w:rsidP="004D6C3C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93EF23D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1EDFC2C3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3F79F3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63362136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A50ED4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</w:tcPr>
          <w:p w14:paraId="0D36984F" w14:textId="77777777" w:rsidR="00A25512" w:rsidRPr="00FA6D72" w:rsidRDefault="00A25512" w:rsidP="00FA6D7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027DD882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512" w:rsidRPr="00722C2D" w14:paraId="0BDF06B3" w14:textId="77777777" w:rsidTr="00FA6D72">
        <w:trPr>
          <w:trHeight w:val="261"/>
        </w:trPr>
        <w:tc>
          <w:tcPr>
            <w:tcW w:w="2067" w:type="dxa"/>
          </w:tcPr>
          <w:p w14:paraId="41777EA0" w14:textId="77777777" w:rsidR="00A25512" w:rsidRPr="00BA7A63" w:rsidRDefault="00A25512" w:rsidP="00BA7A63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041A1E9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10ED1CB2" w14:textId="57529C52" w:rsidR="00A25512" w:rsidRPr="00722C2D" w:rsidRDefault="00683D6C" w:rsidP="004D6C3C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305</w:t>
            </w:r>
            <w:r w:rsidR="00A25512" w:rsidRPr="00722C2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838</w:t>
            </w:r>
          </w:p>
        </w:tc>
        <w:tc>
          <w:tcPr>
            <w:tcW w:w="270" w:type="dxa"/>
            <w:vAlign w:val="bottom"/>
          </w:tcPr>
          <w:p w14:paraId="7372A337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FEC6AEC" w14:textId="77777777" w:rsidR="00A25512" w:rsidRPr="00722C2D" w:rsidRDefault="00A25512" w:rsidP="00BA7A6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CE8F9C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3E68567F" w14:textId="1EFFD672" w:rsidR="00A25512" w:rsidRPr="00FA6D72" w:rsidRDefault="00683D6C" w:rsidP="00FA6D7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305</w:t>
            </w:r>
            <w:r w:rsidR="00A25512" w:rsidRPr="00FA6D7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838</w:t>
            </w:r>
          </w:p>
        </w:tc>
        <w:tc>
          <w:tcPr>
            <w:tcW w:w="236" w:type="dxa"/>
            <w:vAlign w:val="bottom"/>
          </w:tcPr>
          <w:p w14:paraId="43CB25AC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37101A9" w14:textId="77777777" w:rsidR="00A25512" w:rsidRPr="00722C2D" w:rsidRDefault="00A25512" w:rsidP="00FA6D7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59A9DC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D5FAE4" w14:textId="461441E4" w:rsidR="00A25512" w:rsidRPr="00FA6D72" w:rsidRDefault="00683D6C" w:rsidP="00FA6D7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305</w:t>
            </w:r>
            <w:r w:rsidR="00A25512" w:rsidRPr="00722C2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838</w:t>
            </w:r>
          </w:p>
        </w:tc>
        <w:tc>
          <w:tcPr>
            <w:tcW w:w="270" w:type="dxa"/>
            <w:vAlign w:val="bottom"/>
          </w:tcPr>
          <w:p w14:paraId="1706EFD9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2C0FCF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671F9D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0349257" w14:textId="70325DB8" w:rsidR="00A25512" w:rsidRPr="00FA6D72" w:rsidRDefault="00683D6C" w:rsidP="00FA6D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305</w:t>
            </w:r>
            <w:r w:rsidR="00A25512" w:rsidRPr="00722C2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838</w:t>
            </w:r>
          </w:p>
        </w:tc>
      </w:tr>
      <w:tr w:rsidR="00A25512" w:rsidRPr="00722C2D" w14:paraId="730C1C5A" w14:textId="77777777" w:rsidTr="00FA6D72">
        <w:trPr>
          <w:trHeight w:val="261"/>
        </w:trPr>
        <w:tc>
          <w:tcPr>
            <w:tcW w:w="2067" w:type="dxa"/>
          </w:tcPr>
          <w:p w14:paraId="0610B482" w14:textId="77777777" w:rsidR="00A25512" w:rsidRPr="00BA7A63" w:rsidRDefault="00A25512" w:rsidP="00BA7A63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9E98A89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1F748329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3D88A1E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5379304" w14:textId="08DE1680" w:rsidR="00A25512" w:rsidRPr="00722C2D" w:rsidRDefault="00683D6C" w:rsidP="004D6C3C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A25512" w:rsidRPr="00722C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</w:p>
        </w:tc>
        <w:tc>
          <w:tcPr>
            <w:tcW w:w="236" w:type="dxa"/>
            <w:vAlign w:val="bottom"/>
          </w:tcPr>
          <w:p w14:paraId="300FCC6F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692278D7" w14:textId="0A231077" w:rsidR="00A25512" w:rsidRPr="00FA6D72" w:rsidRDefault="00683D6C" w:rsidP="00FA6D7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="00A25512" w:rsidRPr="00FA6D7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36" w:type="dxa"/>
          </w:tcPr>
          <w:p w14:paraId="6A82CAFC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6B2218E" w14:textId="77777777" w:rsidR="00A25512" w:rsidRPr="00FA6D72" w:rsidRDefault="00A25512" w:rsidP="00FA6D7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BE0FA9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6BC6C0" w14:textId="77777777" w:rsidR="00A25512" w:rsidRPr="00722C2D" w:rsidRDefault="00A25512" w:rsidP="00FA6D7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B46CFE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C643C9" w14:textId="48DD65DC" w:rsidR="00A25512" w:rsidRPr="00FA6D72" w:rsidRDefault="00683D6C" w:rsidP="00FA6D72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="00A25512" w:rsidRPr="00FA6D7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70" w:type="dxa"/>
          </w:tcPr>
          <w:p w14:paraId="66234511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1D8F37" w14:textId="4ECF66C4" w:rsidR="00A25512" w:rsidRPr="00FA6D72" w:rsidRDefault="00683D6C" w:rsidP="00FA6D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="00A25512" w:rsidRPr="00FA6D7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524</w:t>
            </w:r>
          </w:p>
        </w:tc>
      </w:tr>
      <w:tr w:rsidR="00A25512" w:rsidRPr="00722C2D" w14:paraId="5FEE25C6" w14:textId="77777777" w:rsidTr="00FA6D72">
        <w:trPr>
          <w:trHeight w:val="261"/>
        </w:trPr>
        <w:tc>
          <w:tcPr>
            <w:tcW w:w="2067" w:type="dxa"/>
          </w:tcPr>
          <w:p w14:paraId="32A88DC6" w14:textId="77777777" w:rsidR="00A25512" w:rsidRPr="00722C2D" w:rsidRDefault="00A25512" w:rsidP="004D6C3C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753C01F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E1AE9" w14:textId="26B856C8" w:rsidR="00A25512" w:rsidRPr="00FA6D72" w:rsidRDefault="00683D6C" w:rsidP="004D6C3C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305</w:t>
            </w:r>
            <w:r w:rsidR="00A25512" w:rsidRPr="00FA6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5B3895" w14:textId="77777777" w:rsidR="00A25512" w:rsidRPr="00FA6D72" w:rsidRDefault="00A25512" w:rsidP="004D6C3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6811A" w14:textId="589E300B" w:rsidR="00A25512" w:rsidRPr="00FA6D72" w:rsidRDefault="00683D6C" w:rsidP="004D6C3C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</w:t>
            </w:r>
            <w:r w:rsidR="00A25512" w:rsidRPr="00FA6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524</w:t>
            </w:r>
          </w:p>
        </w:tc>
        <w:tc>
          <w:tcPr>
            <w:tcW w:w="236" w:type="dxa"/>
          </w:tcPr>
          <w:p w14:paraId="77E3752B" w14:textId="77777777" w:rsidR="00A25512" w:rsidRPr="00FA6D72" w:rsidRDefault="00A25512" w:rsidP="004D6C3C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C12F1B2" w14:textId="7B561DDA" w:rsidR="00A25512" w:rsidRPr="00FA6D72" w:rsidRDefault="00683D6C" w:rsidP="00FA6D7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404</w:t>
            </w:r>
            <w:r w:rsidR="00A25512" w:rsidRPr="00FA6D7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CF3C44" w14:textId="77777777" w:rsidR="00A25512" w:rsidRPr="00FA6D72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7C743" w14:textId="77777777" w:rsidR="00A25512" w:rsidRPr="00FA6D72" w:rsidRDefault="00A25512" w:rsidP="00FA6D7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B3FE8E" w14:textId="77777777" w:rsidR="00A25512" w:rsidRPr="00FA6D72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393D52" w14:textId="4D0736CD" w:rsidR="00A25512" w:rsidRPr="00FA6D72" w:rsidRDefault="00683D6C" w:rsidP="00FA6D7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305</w:t>
            </w:r>
            <w:r w:rsidR="00A25512" w:rsidRPr="00FA6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F231F4" w14:textId="77777777" w:rsidR="00A25512" w:rsidRPr="00FA6D72" w:rsidRDefault="00A25512" w:rsidP="004D6C3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33C33" w14:textId="46EB5403" w:rsidR="00A25512" w:rsidRPr="00FA6D72" w:rsidRDefault="00683D6C" w:rsidP="00FA6D72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</w:t>
            </w:r>
            <w:r w:rsidR="00A25512" w:rsidRPr="00FA6D7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D95335" w14:textId="77777777" w:rsidR="00A25512" w:rsidRPr="00FA6D72" w:rsidRDefault="00A25512" w:rsidP="004D6C3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9FA8F" w14:textId="0A6ACFDE" w:rsidR="00A25512" w:rsidRPr="00FA6D72" w:rsidRDefault="00683D6C" w:rsidP="00FA6D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404</w:t>
            </w:r>
            <w:r w:rsidR="00A25512" w:rsidRPr="00FA6D7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362</w:t>
            </w:r>
          </w:p>
        </w:tc>
      </w:tr>
    </w:tbl>
    <w:p w14:paraId="25958F24" w14:textId="77777777" w:rsidR="00614C2F" w:rsidRPr="00722C2D" w:rsidRDefault="00614C2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98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52580" w14:textId="77777777" w:rsidR="00EF5798" w:rsidRPr="00722C2D" w:rsidRDefault="00EF57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50C75FF4" w14:textId="670DF5E8" w:rsidR="00A25512" w:rsidRPr="00722C2D" w:rsidRDefault="00A2551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D9FBE38" w14:textId="14512444" w:rsidR="00A25512" w:rsidRPr="00722C2D" w:rsidRDefault="00A2551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page" w:tblpX="1614" w:tblpY="-121"/>
        <w:tblW w:w="1404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803"/>
        <w:gridCol w:w="270"/>
        <w:gridCol w:w="1890"/>
        <w:gridCol w:w="270"/>
        <w:gridCol w:w="135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A25512" w:rsidRPr="00722C2D" w14:paraId="7DEE0436" w14:textId="77777777" w:rsidTr="00751551">
        <w:trPr>
          <w:trHeight w:val="261"/>
          <w:tblHeader/>
        </w:trPr>
        <w:tc>
          <w:tcPr>
            <w:tcW w:w="2067" w:type="dxa"/>
            <w:vAlign w:val="bottom"/>
          </w:tcPr>
          <w:p w14:paraId="22187DC0" w14:textId="77777777" w:rsidR="00A25512" w:rsidRPr="00722C2D" w:rsidRDefault="00A25512" w:rsidP="004D6C3C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09CE7D9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3" w:type="dxa"/>
            <w:gridSpan w:val="13"/>
          </w:tcPr>
          <w:p w14:paraId="3E77330B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25512" w:rsidRPr="00722C2D" w14:paraId="259B04FB" w14:textId="77777777" w:rsidTr="00751551">
        <w:trPr>
          <w:trHeight w:val="261"/>
          <w:tblHeader/>
        </w:trPr>
        <w:tc>
          <w:tcPr>
            <w:tcW w:w="2067" w:type="dxa"/>
            <w:vAlign w:val="bottom"/>
          </w:tcPr>
          <w:p w14:paraId="2F2475F1" w14:textId="77777777" w:rsidR="00A25512" w:rsidRPr="00722C2D" w:rsidRDefault="00A25512" w:rsidP="004D6C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4CD6ECD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83" w:type="dxa"/>
            <w:gridSpan w:val="5"/>
          </w:tcPr>
          <w:p w14:paraId="7820768D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070F563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850" w:type="dxa"/>
            <w:gridSpan w:val="7"/>
          </w:tcPr>
          <w:p w14:paraId="58829BAC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25512" w:rsidRPr="00722C2D" w14:paraId="5F73642D" w14:textId="77777777" w:rsidTr="00751551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471ACF73" w14:textId="77777777" w:rsidR="00A25512" w:rsidRPr="00722C2D" w:rsidRDefault="00A25512" w:rsidP="004D6C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6A954671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7BBC4AD1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018F381A" w14:textId="77777777" w:rsidR="00A25512" w:rsidRPr="00722C2D" w:rsidRDefault="00A25512" w:rsidP="0075155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E6800CE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26F3C3FE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0B2AE87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DE6748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2D00E9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588B6A0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8D2D2A4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E7D875" w14:textId="0EDBEC55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22C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683D6C"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B67FC83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4EF8BE" w14:textId="03E4DEE1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22C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683D6C"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3A971FC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8685AC" w14:textId="6005AEA3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22C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683D6C"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1C2E901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D71BD2F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5512" w:rsidRPr="00722C2D" w14:paraId="420FB835" w14:textId="77777777" w:rsidTr="00751551">
        <w:trPr>
          <w:trHeight w:val="261"/>
        </w:trPr>
        <w:tc>
          <w:tcPr>
            <w:tcW w:w="2067" w:type="dxa"/>
            <w:hideMark/>
          </w:tcPr>
          <w:p w14:paraId="68D703B6" w14:textId="77777777" w:rsidR="00A25512" w:rsidRPr="00722C2D" w:rsidRDefault="00A25512" w:rsidP="004D6C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B65681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3" w:type="dxa"/>
            <w:gridSpan w:val="13"/>
          </w:tcPr>
          <w:p w14:paraId="3D21503B" w14:textId="77777777" w:rsidR="00A25512" w:rsidRPr="00722C2D" w:rsidRDefault="00A25512" w:rsidP="004D6C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22C2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722C2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25512" w:rsidRPr="00722C2D" w14:paraId="40E3C55E" w14:textId="77777777" w:rsidTr="00751551">
        <w:trPr>
          <w:trHeight w:val="261"/>
        </w:trPr>
        <w:tc>
          <w:tcPr>
            <w:tcW w:w="2067" w:type="dxa"/>
          </w:tcPr>
          <w:p w14:paraId="701A9BBF" w14:textId="788FEE94" w:rsidR="00A25512" w:rsidRPr="00722C2D" w:rsidRDefault="00A25512" w:rsidP="004D6C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7D5EE10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751AC96E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AE7733" w14:textId="77777777" w:rsidR="00A25512" w:rsidRPr="00722C2D" w:rsidRDefault="00A25512" w:rsidP="004D6C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31FAB49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AB522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03BA3C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8"/>
          </w:tcPr>
          <w:p w14:paraId="730C7B51" w14:textId="77777777" w:rsidR="00A25512" w:rsidRPr="00722C2D" w:rsidRDefault="00A25512" w:rsidP="004D6C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512" w:rsidRPr="00722C2D" w14:paraId="604E013F" w14:textId="77777777" w:rsidTr="00751551">
        <w:trPr>
          <w:trHeight w:val="261"/>
        </w:trPr>
        <w:tc>
          <w:tcPr>
            <w:tcW w:w="2067" w:type="dxa"/>
          </w:tcPr>
          <w:p w14:paraId="7D177332" w14:textId="77777777" w:rsidR="00A25512" w:rsidRPr="00722C2D" w:rsidRDefault="00A25512" w:rsidP="004D6C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7AB5362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52AA80C9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1B82F9" w14:textId="77777777" w:rsidR="00A25512" w:rsidRPr="00722C2D" w:rsidRDefault="00A25512" w:rsidP="004D6C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47C7023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E6B4EC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1B7A324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8"/>
          </w:tcPr>
          <w:p w14:paraId="6CFA7B03" w14:textId="77777777" w:rsidR="00A25512" w:rsidRPr="00722C2D" w:rsidRDefault="00A25512" w:rsidP="004D6C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512" w:rsidRPr="00722C2D" w14:paraId="6FA00EE9" w14:textId="77777777" w:rsidTr="00751551">
        <w:trPr>
          <w:trHeight w:val="261"/>
        </w:trPr>
        <w:tc>
          <w:tcPr>
            <w:tcW w:w="2067" w:type="dxa"/>
          </w:tcPr>
          <w:p w14:paraId="2B92C21A" w14:textId="77777777" w:rsidR="00A25512" w:rsidRPr="00722C2D" w:rsidRDefault="00A25512" w:rsidP="004D6C3C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382D2EB8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3866296D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50199B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5F33570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55D345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2D96BFC8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0B481A99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6831293C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4107D1D7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24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27" w:type="dxa"/>
            <w:gridSpan w:val="2"/>
          </w:tcPr>
          <w:p w14:paraId="640A0649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</w:tr>
      <w:tr w:rsidR="00A25512" w:rsidRPr="00722C2D" w14:paraId="38AEF4F3" w14:textId="77777777" w:rsidTr="00751551">
        <w:trPr>
          <w:trHeight w:val="261"/>
        </w:trPr>
        <w:tc>
          <w:tcPr>
            <w:tcW w:w="2067" w:type="dxa"/>
          </w:tcPr>
          <w:p w14:paraId="6A68EC2A" w14:textId="77777777" w:rsidR="00A25512" w:rsidRPr="00722C2D" w:rsidRDefault="00A25512" w:rsidP="00751551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5638FA46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62E6224C" w14:textId="43DEDD2F" w:rsidR="00A25512" w:rsidRPr="00722C2D" w:rsidRDefault="00683D6C" w:rsidP="004D6C3C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="009C2A27" w:rsidRPr="00722C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270" w:type="dxa"/>
            <w:vAlign w:val="bottom"/>
          </w:tcPr>
          <w:p w14:paraId="31BEB9C4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CE96D37" w14:textId="4366EC50" w:rsidR="00A25512" w:rsidRPr="00722C2D" w:rsidRDefault="009C2A27" w:rsidP="00D0292B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0FCF18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8885CA" w14:textId="19D6ADA9" w:rsidR="00A25512" w:rsidRPr="00D0292B" w:rsidRDefault="00683D6C" w:rsidP="00D0292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263</w:t>
            </w:r>
            <w:r w:rsidR="009C2A27" w:rsidRPr="00D029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832</w:t>
            </w:r>
          </w:p>
        </w:tc>
        <w:tc>
          <w:tcPr>
            <w:tcW w:w="270" w:type="dxa"/>
          </w:tcPr>
          <w:p w14:paraId="37816775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6ABB82" w14:textId="49DABB07" w:rsidR="00A25512" w:rsidRPr="00722C2D" w:rsidRDefault="009C2A27" w:rsidP="004D6C3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A8596B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7B4CFE" w14:textId="76B364FC" w:rsidR="00A25512" w:rsidRPr="00722C2D" w:rsidRDefault="00683D6C" w:rsidP="00D0292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="004125A2" w:rsidRPr="00722C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270" w:type="dxa"/>
          </w:tcPr>
          <w:p w14:paraId="79456E22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F0197" w14:textId="7330270A" w:rsidR="00A25512" w:rsidRPr="00722C2D" w:rsidRDefault="004125A2" w:rsidP="004D6C3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0CE5C8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D80119" w14:textId="41BBFAA4" w:rsidR="00A25512" w:rsidRPr="00722C2D" w:rsidRDefault="00683D6C" w:rsidP="004D6C3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="004125A2" w:rsidRPr="00722C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</w:tr>
      <w:tr w:rsidR="00A25512" w:rsidRPr="00722C2D" w14:paraId="2515B2C1" w14:textId="77777777" w:rsidTr="00751551">
        <w:trPr>
          <w:trHeight w:val="261"/>
        </w:trPr>
        <w:tc>
          <w:tcPr>
            <w:tcW w:w="2067" w:type="dxa"/>
          </w:tcPr>
          <w:p w14:paraId="2AF7D217" w14:textId="77777777" w:rsidR="00A25512" w:rsidRPr="00722C2D" w:rsidRDefault="00A25512" w:rsidP="00751551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0437E99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385C5693" w14:textId="70A99B54" w:rsidR="00A25512" w:rsidRPr="00722C2D" w:rsidRDefault="009C2A27" w:rsidP="004D6C3C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9721893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9259918" w14:textId="452AB47B" w:rsidR="00A25512" w:rsidRPr="00722C2D" w:rsidRDefault="00683D6C" w:rsidP="004D6C3C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9C2A27" w:rsidRPr="00722C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726EF174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31D0C6" w14:textId="3C097D4F" w:rsidR="00A25512" w:rsidRPr="00D0292B" w:rsidRDefault="00683D6C" w:rsidP="00D0292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9C2A27" w:rsidRPr="00D029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0323097C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2F8D72" w14:textId="6745CB31" w:rsidR="00A25512" w:rsidRPr="00722C2D" w:rsidRDefault="009C2A27" w:rsidP="004D6C3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523F7C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5A4632" w14:textId="3D8A6B2C" w:rsidR="00A25512" w:rsidRPr="00722C2D" w:rsidRDefault="004125A2" w:rsidP="00D0292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43D750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A7E829" w14:textId="03CD8221" w:rsidR="00A25512" w:rsidRPr="00722C2D" w:rsidRDefault="00683D6C" w:rsidP="004D6C3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4125A2" w:rsidRPr="00722C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62824D66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E04076" w14:textId="42A84669" w:rsidR="00A25512" w:rsidRPr="00722C2D" w:rsidRDefault="00683D6C" w:rsidP="004D6C3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4125A2" w:rsidRPr="00722C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</w:tr>
      <w:tr w:rsidR="00A25512" w:rsidRPr="00722C2D" w14:paraId="786B22D7" w14:textId="77777777" w:rsidTr="00751551">
        <w:trPr>
          <w:trHeight w:val="261"/>
        </w:trPr>
        <w:tc>
          <w:tcPr>
            <w:tcW w:w="2067" w:type="dxa"/>
          </w:tcPr>
          <w:p w14:paraId="4C775F51" w14:textId="77777777" w:rsidR="00A25512" w:rsidRPr="00722C2D" w:rsidRDefault="00A25512" w:rsidP="00751551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1A909207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373EC3BA" w14:textId="35B8CCC5" w:rsidR="00A25512" w:rsidRPr="00722C2D" w:rsidRDefault="009C2A27" w:rsidP="004D6C3C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E77E59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4E71CFC" w14:textId="224C09CE" w:rsidR="00A25512" w:rsidRPr="00722C2D" w:rsidRDefault="00683D6C" w:rsidP="004D6C3C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9C2A27" w:rsidRPr="00722C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270" w:type="dxa"/>
            <w:vAlign w:val="bottom"/>
          </w:tcPr>
          <w:p w14:paraId="214FC4BE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3B74A9" w14:textId="2E1A8667" w:rsidR="00A25512" w:rsidRPr="00D0292B" w:rsidRDefault="00683D6C" w:rsidP="00D0292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9C2A27" w:rsidRPr="00D029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5FF71D62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2F15F7" w14:textId="7B90F3DC" w:rsidR="00A25512" w:rsidRPr="00722C2D" w:rsidRDefault="009C2A27" w:rsidP="004D6C3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6A64A4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A3E575" w14:textId="610D8934" w:rsidR="00A25512" w:rsidRPr="00D0292B" w:rsidRDefault="00683D6C" w:rsidP="00D0292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4125A2" w:rsidRPr="00D029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75A69956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555E4C" w14:textId="3D0C593D" w:rsidR="00A25512" w:rsidRPr="00722C2D" w:rsidRDefault="004125A2" w:rsidP="004D6C3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0F4C5F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F1AC48" w14:textId="234C5FE3" w:rsidR="00A25512" w:rsidRPr="00722C2D" w:rsidRDefault="00683D6C" w:rsidP="004D6C3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125A2" w:rsidRPr="00722C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</w:tr>
      <w:tr w:rsidR="00A25512" w:rsidRPr="00722C2D" w14:paraId="3D79F083" w14:textId="77777777" w:rsidTr="00751551">
        <w:trPr>
          <w:trHeight w:val="261"/>
        </w:trPr>
        <w:tc>
          <w:tcPr>
            <w:tcW w:w="2067" w:type="dxa"/>
            <w:hideMark/>
          </w:tcPr>
          <w:p w14:paraId="41248665" w14:textId="77777777" w:rsidR="00A25512" w:rsidRPr="00722C2D" w:rsidRDefault="00A25512" w:rsidP="004D6C3C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144A6EF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4FB49" w14:textId="6B3571DD" w:rsidR="00A25512" w:rsidRPr="00722C2D" w:rsidRDefault="00683D6C" w:rsidP="004D6C3C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263</w:t>
            </w:r>
            <w:r w:rsidR="009C2A27" w:rsidRPr="00722C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E8FEE7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187C686" w14:textId="7F03E644" w:rsidR="00A25512" w:rsidRPr="00722C2D" w:rsidRDefault="00683D6C" w:rsidP="004D6C3C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144</w:t>
            </w:r>
            <w:r w:rsidR="009C2A27" w:rsidRPr="00722C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606</w:t>
            </w:r>
          </w:p>
        </w:tc>
        <w:tc>
          <w:tcPr>
            <w:tcW w:w="270" w:type="dxa"/>
          </w:tcPr>
          <w:p w14:paraId="10D7DE05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6D2967" w14:textId="18DE98ED" w:rsidR="00A25512" w:rsidRPr="00D0292B" w:rsidRDefault="00683D6C" w:rsidP="00D0292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408</w:t>
            </w:r>
            <w:r w:rsidR="009C2A27" w:rsidRPr="00D029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DA281D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41B642" w14:textId="02E82FB1" w:rsidR="00A25512" w:rsidRPr="00722C2D" w:rsidRDefault="009C2A27" w:rsidP="004D6C3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F9ADAA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80243" w14:textId="6C3524E3" w:rsidR="00A25512" w:rsidRPr="00D0292B" w:rsidRDefault="00683D6C" w:rsidP="00D0292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363</w:t>
            </w:r>
            <w:r w:rsidR="004125A2" w:rsidRPr="00D029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BA452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6BD1C7" w14:textId="7FE72EE8" w:rsidR="00A25512" w:rsidRPr="00722C2D" w:rsidRDefault="00683D6C" w:rsidP="004D6C3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="004125A2" w:rsidRPr="00722C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5BA006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6F320" w14:textId="7CFF64E4" w:rsidR="00A25512" w:rsidRPr="00722C2D" w:rsidRDefault="00683D6C" w:rsidP="004D6C3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408</w:t>
            </w:r>
            <w:r w:rsidR="004125A2" w:rsidRPr="00722C2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438</w:t>
            </w:r>
          </w:p>
        </w:tc>
      </w:tr>
      <w:tr w:rsidR="00A25512" w:rsidRPr="00722C2D" w14:paraId="2F686BD3" w14:textId="77777777" w:rsidTr="00751551">
        <w:trPr>
          <w:trHeight w:val="40"/>
        </w:trPr>
        <w:tc>
          <w:tcPr>
            <w:tcW w:w="2067" w:type="dxa"/>
          </w:tcPr>
          <w:p w14:paraId="0A0C9BEC" w14:textId="77777777" w:rsidR="00A25512" w:rsidRPr="00722C2D" w:rsidRDefault="00A25512" w:rsidP="004D6C3C">
            <w:pPr>
              <w:ind w:left="161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20C66768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double" w:sz="4" w:space="0" w:color="auto"/>
            </w:tcBorders>
          </w:tcPr>
          <w:p w14:paraId="7679BCDF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4FAAC7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6576033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1123814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2FE2FE9" w14:textId="77777777" w:rsidR="00A25512" w:rsidRPr="00D0292B" w:rsidRDefault="00A25512" w:rsidP="00D0292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  <w:vAlign w:val="bottom"/>
          </w:tcPr>
          <w:p w14:paraId="3C80AC8D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512" w:rsidRPr="00722C2D" w14:paraId="51B8282D" w14:textId="77777777" w:rsidTr="00751551">
        <w:trPr>
          <w:trHeight w:val="261"/>
        </w:trPr>
        <w:tc>
          <w:tcPr>
            <w:tcW w:w="2067" w:type="dxa"/>
          </w:tcPr>
          <w:p w14:paraId="53FD45E2" w14:textId="0FBB8B95" w:rsidR="00A25512" w:rsidRPr="00722C2D" w:rsidRDefault="00A25512" w:rsidP="004D6C3C">
            <w:pPr>
              <w:ind w:left="161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66ECCD6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</w:tcPr>
          <w:p w14:paraId="53B5107F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46C169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976BADB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EB11A4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7108F41" w14:textId="77777777" w:rsidR="00A25512" w:rsidRPr="00D0292B" w:rsidRDefault="00A25512" w:rsidP="00D0292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71547FCF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512" w:rsidRPr="00722C2D" w14:paraId="7A20D18A" w14:textId="77777777" w:rsidTr="00751551">
        <w:trPr>
          <w:trHeight w:val="261"/>
        </w:trPr>
        <w:tc>
          <w:tcPr>
            <w:tcW w:w="2067" w:type="dxa"/>
          </w:tcPr>
          <w:p w14:paraId="20EA297B" w14:textId="77777777" w:rsidR="00A25512" w:rsidRPr="00722C2D" w:rsidRDefault="00A25512" w:rsidP="004D6C3C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2461312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</w:tcPr>
          <w:p w14:paraId="65568D00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6C35AE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65437A5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7E769D7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3D44016" w14:textId="77777777" w:rsidR="00A25512" w:rsidRPr="00D0292B" w:rsidRDefault="00A25512" w:rsidP="00D0292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70AB63CE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512" w:rsidRPr="00722C2D" w14:paraId="31F893E9" w14:textId="77777777" w:rsidTr="00751551">
        <w:trPr>
          <w:trHeight w:val="261"/>
        </w:trPr>
        <w:tc>
          <w:tcPr>
            <w:tcW w:w="2067" w:type="dxa"/>
          </w:tcPr>
          <w:p w14:paraId="58139723" w14:textId="77777777" w:rsidR="00A25512" w:rsidRPr="00722C2D" w:rsidRDefault="00A25512" w:rsidP="004D6C3C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29A0B3C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6AADB763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6152D2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21B30474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BE9886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09EE4A57" w14:textId="77777777" w:rsidR="00A25512" w:rsidRPr="00D0292B" w:rsidRDefault="00A25512" w:rsidP="00D0292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15A69040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512" w:rsidRPr="00722C2D" w14:paraId="6BD1BD6A" w14:textId="77777777" w:rsidTr="00751551">
        <w:trPr>
          <w:trHeight w:val="261"/>
        </w:trPr>
        <w:tc>
          <w:tcPr>
            <w:tcW w:w="2067" w:type="dxa"/>
          </w:tcPr>
          <w:p w14:paraId="284F0F03" w14:textId="77777777" w:rsidR="00A25512" w:rsidRPr="00751551" w:rsidRDefault="00A25512" w:rsidP="00751551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7BFFB6DC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1C170EC9" w14:textId="4AE33118" w:rsidR="00A25512" w:rsidRPr="00722C2D" w:rsidRDefault="00683D6C" w:rsidP="004D6C3C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170</w:t>
            </w:r>
            <w:r w:rsidR="00A25512" w:rsidRPr="00722C2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167</w:t>
            </w:r>
          </w:p>
        </w:tc>
        <w:tc>
          <w:tcPr>
            <w:tcW w:w="270" w:type="dxa"/>
            <w:vAlign w:val="bottom"/>
          </w:tcPr>
          <w:p w14:paraId="3B9EE80C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A38E295" w14:textId="77777777" w:rsidR="00A25512" w:rsidRPr="00722C2D" w:rsidRDefault="00A25512" w:rsidP="00D0292B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59603E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6CE1CDE" w14:textId="7AC67DE4" w:rsidR="00A25512" w:rsidRPr="00D0292B" w:rsidRDefault="00683D6C" w:rsidP="00D0292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170</w:t>
            </w:r>
            <w:r w:rsidR="00A25512" w:rsidRPr="00D029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167</w:t>
            </w:r>
          </w:p>
        </w:tc>
        <w:tc>
          <w:tcPr>
            <w:tcW w:w="270" w:type="dxa"/>
            <w:vAlign w:val="bottom"/>
          </w:tcPr>
          <w:p w14:paraId="4C362B2B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22E524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6BD6BB9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BDA634A" w14:textId="2BB72B0E" w:rsidR="00A25512" w:rsidRPr="00722C2D" w:rsidRDefault="00683D6C" w:rsidP="00D0292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170</w:t>
            </w:r>
            <w:r w:rsidR="00A25512" w:rsidRPr="00722C2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167</w:t>
            </w:r>
          </w:p>
        </w:tc>
        <w:tc>
          <w:tcPr>
            <w:tcW w:w="270" w:type="dxa"/>
            <w:vAlign w:val="bottom"/>
          </w:tcPr>
          <w:p w14:paraId="241FC183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4F77D5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0B51DE5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F4882E1" w14:textId="48A173B6" w:rsidR="00A25512" w:rsidRPr="00722C2D" w:rsidRDefault="00683D6C" w:rsidP="004D6C3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170</w:t>
            </w:r>
            <w:r w:rsidR="00A25512" w:rsidRPr="00722C2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167</w:t>
            </w:r>
          </w:p>
        </w:tc>
      </w:tr>
      <w:tr w:rsidR="00A25512" w:rsidRPr="00722C2D" w14:paraId="6AA6BF6E" w14:textId="77777777" w:rsidTr="00751551">
        <w:trPr>
          <w:trHeight w:val="261"/>
        </w:trPr>
        <w:tc>
          <w:tcPr>
            <w:tcW w:w="2067" w:type="dxa"/>
          </w:tcPr>
          <w:p w14:paraId="685C76E1" w14:textId="77777777" w:rsidR="00A25512" w:rsidRPr="00751551" w:rsidRDefault="00A25512" w:rsidP="00751551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E497AD1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23F97F0A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8B77AD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27B07E8" w14:textId="736232AA" w:rsidR="00A25512" w:rsidRPr="00722C2D" w:rsidRDefault="00683D6C" w:rsidP="004D6C3C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A25512" w:rsidRPr="00722C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04EB23E1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4BCC24FC" w14:textId="1130BC9F" w:rsidR="00A25512" w:rsidRPr="00D0292B" w:rsidRDefault="00683D6C" w:rsidP="00D0292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A25512" w:rsidRPr="00D029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71B3C4DD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945304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417654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653EFF" w14:textId="77777777" w:rsidR="00A25512" w:rsidRPr="00722C2D" w:rsidRDefault="00A25512" w:rsidP="00D0292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2E853D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BA75BC" w14:textId="20A88604" w:rsidR="00A25512" w:rsidRPr="00722C2D" w:rsidRDefault="00683D6C" w:rsidP="004D6C3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A25512" w:rsidRPr="00722C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6143A1CF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A36D58" w14:textId="7515C564" w:rsidR="00A25512" w:rsidRPr="00722C2D" w:rsidRDefault="00683D6C" w:rsidP="004D6C3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A25512" w:rsidRPr="00722C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</w:tr>
      <w:tr w:rsidR="00A25512" w:rsidRPr="00722C2D" w14:paraId="7FA52450" w14:textId="77777777" w:rsidTr="00751551">
        <w:trPr>
          <w:trHeight w:val="261"/>
        </w:trPr>
        <w:tc>
          <w:tcPr>
            <w:tcW w:w="2067" w:type="dxa"/>
          </w:tcPr>
          <w:p w14:paraId="1A0ABF8C" w14:textId="77777777" w:rsidR="00A25512" w:rsidRPr="00722C2D" w:rsidRDefault="00A25512" w:rsidP="004D6C3C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9631682" w14:textId="77777777" w:rsidR="00A25512" w:rsidRPr="00722C2D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338FD" w14:textId="181CA212" w:rsidR="00A25512" w:rsidRPr="00722C2D" w:rsidRDefault="00683D6C" w:rsidP="004D6C3C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170</w:t>
            </w:r>
            <w:r w:rsidR="00A25512" w:rsidRPr="00722C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8E31DA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01B6045" w14:textId="27AB18F7" w:rsidR="00A25512" w:rsidRPr="00722C2D" w:rsidRDefault="00683D6C" w:rsidP="004D6C3C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="00A25512" w:rsidRPr="00722C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75491C5E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D2322B" w14:textId="1D6CB907" w:rsidR="00A25512" w:rsidRPr="00D0292B" w:rsidRDefault="00683D6C" w:rsidP="00D0292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215</w:t>
            </w:r>
            <w:r w:rsidR="00A25512" w:rsidRPr="00D029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DB6460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69F06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9599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8B087D" w14:textId="3E2215FC" w:rsidR="00A25512" w:rsidRPr="00722C2D" w:rsidRDefault="00683D6C" w:rsidP="00D0292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170</w:t>
            </w:r>
            <w:r w:rsidR="00A25512" w:rsidRPr="00722C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D191A2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CAEBF" w14:textId="19EE31B9" w:rsidR="00A25512" w:rsidRPr="00722C2D" w:rsidRDefault="00683D6C" w:rsidP="004D6C3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="00A25512" w:rsidRPr="00722C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58A662" w14:textId="77777777" w:rsidR="00A25512" w:rsidRPr="00722C2D" w:rsidRDefault="00A25512" w:rsidP="004D6C3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F3E501" w14:textId="5DD071E8" w:rsidR="00A25512" w:rsidRPr="00722C2D" w:rsidRDefault="00683D6C" w:rsidP="004D6C3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215</w:t>
            </w:r>
            <w:r w:rsidR="00A25512" w:rsidRPr="00722C2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275</w:t>
            </w:r>
          </w:p>
        </w:tc>
      </w:tr>
    </w:tbl>
    <w:p w14:paraId="07E907D8" w14:textId="77777777" w:rsidR="00A25512" w:rsidRPr="00722C2D" w:rsidRDefault="00A2551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7E1308" w14:textId="77777777" w:rsidR="00A25512" w:rsidRPr="00722C2D" w:rsidRDefault="00A2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A25512" w:rsidRPr="00722C2D" w:rsidSect="00F62BD7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C4032DF" w14:textId="0699AE7B" w:rsidR="004763B7" w:rsidRPr="00722C2D" w:rsidRDefault="004763B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65EC5D17" w14:textId="77777777" w:rsidR="004763B7" w:rsidRPr="00722C2D" w:rsidRDefault="004763B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270"/>
        <w:gridCol w:w="4050"/>
      </w:tblGrid>
      <w:tr w:rsidR="004763B7" w:rsidRPr="00722C2D" w14:paraId="0C4D223A" w14:textId="77777777" w:rsidTr="00481C2B">
        <w:trPr>
          <w:tblHeader/>
        </w:trPr>
        <w:tc>
          <w:tcPr>
            <w:tcW w:w="4950" w:type="dxa"/>
          </w:tcPr>
          <w:p w14:paraId="37BC3185" w14:textId="77777777" w:rsidR="004763B7" w:rsidRPr="00722C2D" w:rsidRDefault="004763B7" w:rsidP="001B34C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9C47FF3" w14:textId="77777777" w:rsidR="004763B7" w:rsidRPr="00722C2D" w:rsidRDefault="004763B7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</w:tcPr>
          <w:p w14:paraId="126D75CE" w14:textId="77777777" w:rsidR="004763B7" w:rsidRPr="00722C2D" w:rsidRDefault="004763B7" w:rsidP="001B34C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763B7" w:rsidRPr="00722C2D" w14:paraId="12C39874" w14:textId="77777777" w:rsidTr="00481C2B">
        <w:tc>
          <w:tcPr>
            <w:tcW w:w="4950" w:type="dxa"/>
          </w:tcPr>
          <w:p w14:paraId="170716EE" w14:textId="7DFAE820" w:rsidR="004763B7" w:rsidRPr="00722C2D" w:rsidRDefault="004763B7" w:rsidP="00481C2B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เงินลงทุนในหน่วยลงทุนที่วัดมูลค่าด้วยมูลค่ายุติธรรมผ่านกำไรขาดทุน</w:t>
            </w:r>
          </w:p>
        </w:tc>
        <w:tc>
          <w:tcPr>
            <w:tcW w:w="270" w:type="dxa"/>
          </w:tcPr>
          <w:p w14:paraId="06077484" w14:textId="77777777" w:rsidR="004763B7" w:rsidRPr="00722C2D" w:rsidRDefault="004763B7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</w:tcPr>
          <w:p w14:paraId="670DAD70" w14:textId="77777777" w:rsidR="004763B7" w:rsidRPr="00722C2D" w:rsidRDefault="004763B7" w:rsidP="00481C2B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4763B7" w:rsidRPr="00722C2D" w14:paraId="7387154A" w14:textId="77777777" w:rsidTr="00481C2B">
        <w:tc>
          <w:tcPr>
            <w:tcW w:w="4950" w:type="dxa"/>
          </w:tcPr>
          <w:p w14:paraId="74BC49CB" w14:textId="77777777" w:rsidR="004763B7" w:rsidRPr="00722C2D" w:rsidRDefault="004763B7" w:rsidP="001B34C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เงินลงทุนในตราสารทุนที่ไม่ได้อยู่ในความต้องการของตลาด</w:t>
            </w:r>
          </w:p>
        </w:tc>
        <w:tc>
          <w:tcPr>
            <w:tcW w:w="270" w:type="dxa"/>
          </w:tcPr>
          <w:p w14:paraId="7667DEAA" w14:textId="77777777" w:rsidR="004763B7" w:rsidRPr="00722C2D" w:rsidRDefault="004763B7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</w:tcPr>
          <w:p w14:paraId="09D60B95" w14:textId="2F80F3C3" w:rsidR="004763B7" w:rsidRPr="00722C2D" w:rsidRDefault="004763B7" w:rsidP="00481C2B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มูลค่าสินทรัพย์สุทธิที่ถูกปรับปรุง ณ วันที่รายงาน</w:t>
            </w:r>
          </w:p>
        </w:tc>
      </w:tr>
      <w:tr w:rsidR="00481C2B" w:rsidRPr="00722C2D" w14:paraId="2C4AB71B" w14:textId="77777777" w:rsidTr="00481C2B">
        <w:tc>
          <w:tcPr>
            <w:tcW w:w="4950" w:type="dxa"/>
          </w:tcPr>
          <w:p w14:paraId="46C959FC" w14:textId="294A06C2" w:rsidR="00481C2B" w:rsidRPr="00722C2D" w:rsidRDefault="00481C2B" w:rsidP="001B34C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270" w:type="dxa"/>
          </w:tcPr>
          <w:p w14:paraId="358DEFFD" w14:textId="77777777" w:rsidR="00481C2B" w:rsidRPr="00722C2D" w:rsidRDefault="00481C2B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</w:tcPr>
          <w:p w14:paraId="213C95C7" w14:textId="76847B98" w:rsidR="00481C2B" w:rsidRPr="00722C2D" w:rsidRDefault="00481C2B" w:rsidP="00481C2B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</w:tbl>
    <w:p w14:paraId="53F28DC5" w14:textId="77777777" w:rsidR="00B5654B" w:rsidRPr="00722C2D" w:rsidRDefault="00B5654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8EFE237" w14:textId="222FACFA" w:rsidR="00D35439" w:rsidRPr="00722C2D" w:rsidRDefault="00A270B7" w:rsidP="007842B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เนื่องจากสินทรัพย์และหนี้สินทางการเงินส่วนใหญ่จัดอยู่ในประเภทระยะสั้น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6FC18F51" w14:textId="6FA410EE" w:rsidR="00D35439" w:rsidRPr="00722C2D" w:rsidRDefault="00D3543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21FDD7B" w14:textId="54C26FFA" w:rsidR="00DC50D9" w:rsidRPr="00722C2D" w:rsidRDefault="00DC50D9" w:rsidP="001B34C8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31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  <w:tab w:val="num" w:pos="900"/>
        </w:tabs>
        <w:ind w:left="1170" w:hanging="108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7E74ABDD" w14:textId="77777777" w:rsidR="00DC50D9" w:rsidRPr="00722C2D" w:rsidRDefault="00DC50D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CF22F66" w14:textId="4FA989BB" w:rsidR="00DC50D9" w:rsidRPr="00722C2D" w:rsidRDefault="00DC50D9" w:rsidP="001B34C8">
      <w:pPr>
        <w:ind w:left="540" w:firstLine="9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2114E78" w14:textId="77777777" w:rsidR="00DC50D9" w:rsidRPr="00722C2D" w:rsidRDefault="00DC50D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CFC3971" w14:textId="425EA616" w:rsidR="00DC50D9" w:rsidRPr="00722C2D" w:rsidRDefault="00DC50D9" w:rsidP="001B34C8">
      <w:pPr>
        <w:tabs>
          <w:tab w:val="clear" w:pos="454"/>
          <w:tab w:val="left" w:pos="810"/>
        </w:tabs>
        <w:spacing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5846DA" w:rsidRPr="00722C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3349ACF" w14:textId="77777777" w:rsidR="00DC50D9" w:rsidRPr="00722C2D" w:rsidRDefault="00DC50D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423F3A8" w14:textId="0EB67D3A" w:rsidR="00DC50D9" w:rsidRPr="00722C2D" w:rsidRDefault="00DC50D9" w:rsidP="001B34C8">
      <w:pPr>
        <w:tabs>
          <w:tab w:val="clear" w:pos="454"/>
          <w:tab w:val="left" w:pos="630"/>
        </w:tabs>
        <w:spacing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2A1419B" w14:textId="76F76D4E" w:rsidR="00704D2B" w:rsidRPr="00722C2D" w:rsidRDefault="00704D2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046149F5" w14:textId="190E59C8" w:rsidR="00721BD3" w:rsidRPr="00722C2D" w:rsidRDefault="00DC50D9" w:rsidP="001B34C8">
      <w:pPr>
        <w:tabs>
          <w:tab w:val="clear" w:pos="454"/>
          <w:tab w:val="left" w:pos="810"/>
        </w:tabs>
        <w:spacing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6971224" w14:textId="77777777" w:rsidR="00D35439" w:rsidRPr="00722C2D" w:rsidRDefault="00D35439" w:rsidP="001B34C8">
      <w:pPr>
        <w:tabs>
          <w:tab w:val="clear" w:pos="454"/>
          <w:tab w:val="left" w:pos="810"/>
        </w:tabs>
        <w:spacing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F78524" w14:textId="50E1836A" w:rsidR="00EE2C9D" w:rsidRPr="00722C2D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3A78A0"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09705ED4" w14:textId="36F299FF" w:rsidR="00EE2C9D" w:rsidRPr="00722C2D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E3D970" w14:textId="16D9B4CB" w:rsidR="00EE2C9D" w:rsidRPr="00722C2D" w:rsidRDefault="00EE2C9D" w:rsidP="001B34C8">
      <w:pPr>
        <w:tabs>
          <w:tab w:val="clear" w:pos="454"/>
          <w:tab w:val="clear" w:pos="907"/>
          <w:tab w:val="left" w:pos="1260"/>
          <w:tab w:val="left" w:pos="1440"/>
        </w:tabs>
        <w:ind w:left="6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1019481A" w14:textId="718D7591" w:rsidR="005356C2" w:rsidRPr="00722C2D" w:rsidRDefault="005356C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4EFB994" w14:textId="2BF57977" w:rsidR="00EE2C9D" w:rsidRPr="00722C2D" w:rsidRDefault="00EE2C9D" w:rsidP="001B34C8">
      <w:pPr>
        <w:pStyle w:val="block"/>
        <w:spacing w:after="0" w:line="240" w:lineRule="auto"/>
        <w:ind w:left="900" w:right="-7" w:hanging="27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722C2D">
        <w:rPr>
          <w:rFonts w:asciiTheme="majorBidi" w:hAnsiTheme="majorBidi" w:cstheme="majorBidi"/>
          <w:sz w:val="30"/>
          <w:szCs w:val="30"/>
        </w:rPr>
        <w:t>(</w:t>
      </w:r>
      <w:r w:rsidR="003A78A0" w:rsidRPr="00722C2D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080FD0" w:rsidRPr="00722C2D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683D6C" w:rsidRPr="00683D6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22C2D">
        <w:rPr>
          <w:rFonts w:asciiTheme="majorBidi" w:hAnsiTheme="majorBidi" w:cstheme="majorBidi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22C2D">
        <w:rPr>
          <w:rFonts w:asciiTheme="majorBidi" w:hAnsiTheme="majorBidi" w:cstheme="majorBidi"/>
          <w:sz w:val="30"/>
          <w:szCs w:val="30"/>
        </w:rPr>
        <w:t>)</w:t>
      </w:r>
      <w:r w:rsidRPr="00722C2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722C2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</w:p>
    <w:p w14:paraId="140AA135" w14:textId="77BBAE94" w:rsidR="00EE2C9D" w:rsidRPr="00722C2D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0205962" w14:textId="755C62C5" w:rsidR="00EE2C9D" w:rsidRPr="00722C2D" w:rsidRDefault="00EE2C9D" w:rsidP="001B34C8">
      <w:pPr>
        <w:tabs>
          <w:tab w:val="clear" w:pos="907"/>
          <w:tab w:val="left" w:pos="1080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</w:t>
      </w:r>
      <w:r w:rsidR="00C5487A" w:rsidRPr="00722C2D">
        <w:rPr>
          <w:rFonts w:asciiTheme="majorBidi" w:hAnsiTheme="majorBidi" w:cstheme="majorBidi"/>
          <w:sz w:val="30"/>
          <w:szCs w:val="30"/>
        </w:rPr>
        <w:br/>
      </w:r>
      <w:r w:rsidRPr="00722C2D">
        <w:rPr>
          <w:rFonts w:asciiTheme="majorBidi" w:hAnsiTheme="majorBidi" w:cstheme="majorBidi"/>
          <w:sz w:val="30"/>
          <w:szCs w:val="30"/>
          <w:cs/>
        </w:rPr>
        <w:t>ก็ตาม ผู้บริหารต้องพิจารณาถึงปัจจัยอื่น</w:t>
      </w:r>
      <w:r w:rsidR="003373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683D6C" w:rsidRPr="00683D6C">
        <w:rPr>
          <w:rFonts w:asciiTheme="majorBidi" w:hAnsiTheme="majorBidi" w:cstheme="majorBidi"/>
          <w:sz w:val="30"/>
          <w:szCs w:val="30"/>
        </w:rPr>
        <w:t>15</w:t>
      </w:r>
    </w:p>
    <w:p w14:paraId="156BBA4D" w14:textId="77777777" w:rsidR="00EE2C9D" w:rsidRPr="00722C2D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6D9795" w14:textId="6187E38C" w:rsidR="00537989" w:rsidRPr="00722C2D" w:rsidRDefault="00EE2C9D" w:rsidP="001B34C8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12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22C2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683D6C" w:rsidRPr="00683D6C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722C2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="0028155B" w:rsidRPr="00722C2D">
        <w:rPr>
          <w:rFonts w:asciiTheme="majorBidi" w:hAnsiTheme="majorBidi" w:cstheme="majorBidi"/>
          <w:spacing w:val="-4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7F13D5B" w14:textId="0CCB9E69" w:rsidR="00E4422E" w:rsidRPr="00722C2D" w:rsidRDefault="00E4422E" w:rsidP="001B34C8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57D3E7A" w14:textId="393D642B" w:rsidR="00D86786" w:rsidRPr="00722C2D" w:rsidRDefault="00D86786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683D6C" w:rsidRPr="00683D6C">
        <w:rPr>
          <w:rFonts w:asciiTheme="majorBidi" w:hAnsiTheme="majorBidi" w:cstheme="majorBidi"/>
          <w:sz w:val="30"/>
          <w:szCs w:val="30"/>
        </w:rPr>
        <w:t>6</w:t>
      </w:r>
    </w:p>
    <w:p w14:paraId="7A88C728" w14:textId="77777777" w:rsidR="00E4422E" w:rsidRPr="00722C2D" w:rsidRDefault="00E4422E" w:rsidP="001B34C8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117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D722152" w14:textId="77777777" w:rsidR="003371C1" w:rsidRPr="00722C2D" w:rsidRDefault="003371C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73809656" w14:textId="54002D88" w:rsidR="00080FD0" w:rsidRPr="00722C2D" w:rsidRDefault="00080FD0" w:rsidP="001B34C8">
      <w:pPr>
        <w:pStyle w:val="block"/>
        <w:spacing w:after="0" w:line="240" w:lineRule="auto"/>
        <w:ind w:left="90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</w:rPr>
        <w:t>(</w:t>
      </w:r>
      <w:r w:rsidR="003A78A0" w:rsidRPr="00722C2D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722C2D">
        <w:rPr>
          <w:rFonts w:asciiTheme="majorBidi" w:hAnsiTheme="majorBidi" w:cstheme="majorBidi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22C2D">
        <w:rPr>
          <w:rFonts w:asciiTheme="majorBidi" w:hAnsiTheme="majorBidi" w:cstheme="majorBidi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22C2D">
        <w:rPr>
          <w:rFonts w:asciiTheme="majorBidi" w:hAnsiTheme="majorBidi" w:cstheme="majorBidi"/>
          <w:sz w:val="30"/>
          <w:szCs w:val="30"/>
        </w:rPr>
        <w:t xml:space="preserve">) </w:t>
      </w:r>
      <w:r w:rsidRPr="00722C2D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และอนุพันธ์ </w:t>
      </w:r>
    </w:p>
    <w:p w14:paraId="27146232" w14:textId="77777777" w:rsidR="00080FD0" w:rsidRPr="00722C2D" w:rsidRDefault="00080FD0" w:rsidP="001B34C8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0"/>
          <w:lang w:val="en-US"/>
        </w:rPr>
      </w:pPr>
      <w:r w:rsidRPr="00722C2D">
        <w:rPr>
          <w:rFonts w:asciiTheme="majorBidi" w:hAnsiTheme="majorBidi" w:cstheme="majorBidi"/>
          <w:sz w:val="30"/>
          <w:szCs w:val="30"/>
        </w:rPr>
        <w:tab/>
      </w:r>
    </w:p>
    <w:p w14:paraId="5407E2DE" w14:textId="65ADF95A" w:rsidR="00080FD0" w:rsidRPr="00722C2D" w:rsidRDefault="00080FD0" w:rsidP="001B34C8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770939" w:rsidRPr="00722C2D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และสินทรัพย์อนุพันธ์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4763B7" w:rsidRPr="00722C2D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มี</w:t>
      </w:r>
      <w:r w:rsidRPr="00722C2D">
        <w:rPr>
          <w:rFonts w:asciiTheme="majorBidi" w:hAnsiTheme="majorBidi" w:cstheme="majorBidi"/>
          <w:spacing w:val="-2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3C24BB" w:rsidRPr="00722C2D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722C2D">
        <w:rPr>
          <w:rFonts w:asciiTheme="majorBidi" w:hAnsiTheme="majorBidi" w:cstheme="majorBidi"/>
          <w:spacing w:val="-2"/>
          <w:sz w:val="30"/>
          <w:szCs w:val="30"/>
          <w:cs/>
        </w:rPr>
        <w:t>ซึ่งกลุ่มบริษั</w:t>
      </w:r>
      <w:r w:rsidR="002E26A9" w:rsidRPr="00722C2D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ท</w:t>
      </w:r>
      <w:r w:rsidRPr="00722C2D">
        <w:rPr>
          <w:rFonts w:asciiTheme="majorBidi" w:hAnsiTheme="majorBidi" w:cstheme="majorBidi"/>
          <w:spacing w:val="-2"/>
          <w:sz w:val="30"/>
          <w:szCs w:val="30"/>
          <w:cs/>
        </w:rPr>
        <w:t>พิจารณาว่ามีความเสี่ยงด้านเครดิตต่ำ</w:t>
      </w:r>
    </w:p>
    <w:p w14:paraId="2A08A6B1" w14:textId="77777777" w:rsidR="00D8230E" w:rsidRPr="00722C2D" w:rsidRDefault="00D8230E" w:rsidP="001B34C8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0"/>
        </w:rPr>
      </w:pPr>
    </w:p>
    <w:p w14:paraId="5661A90A" w14:textId="0C109487" w:rsidR="00D8230E" w:rsidRPr="00722C2D" w:rsidRDefault="00D8230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3A78A0"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="00D86786"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ด้าน</w:t>
      </w: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7B9ECE5A" w14:textId="77777777" w:rsidR="00D8230E" w:rsidRPr="00722C2D" w:rsidRDefault="00D8230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65F5E37" w14:textId="77777777" w:rsidR="00D8230E" w:rsidRPr="00722C2D" w:rsidRDefault="00D8230E" w:rsidP="001B34C8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2B74AB92" w14:textId="0B1D192B" w:rsidR="00080FD0" w:rsidRPr="00722C2D" w:rsidRDefault="00080FD0" w:rsidP="001B34C8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D59C72" w14:textId="77777777" w:rsidR="00721BD3" w:rsidRPr="00722C2D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722C2D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68DBDCE8" w14:textId="07AB1865" w:rsidR="00691BBB" w:rsidRPr="00722C2D" w:rsidRDefault="00691BBB" w:rsidP="001B34C8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โดย</w:t>
      </w:r>
      <w:r w:rsidR="008E0404" w:rsidRPr="00722C2D">
        <w:rPr>
          <w:rFonts w:asciiTheme="majorBidi" w:hAnsiTheme="majorBidi" w:cstheme="majorBidi"/>
          <w:sz w:val="30"/>
          <w:szCs w:val="30"/>
          <w:cs/>
        </w:rPr>
        <w:t>แสดง</w:t>
      </w:r>
      <w:r w:rsidRPr="00722C2D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5B69BCD" w14:textId="02245FEA" w:rsidR="00EB75A5" w:rsidRPr="00722C2D" w:rsidRDefault="00EB75A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09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270"/>
        <w:gridCol w:w="1170"/>
        <w:gridCol w:w="270"/>
        <w:gridCol w:w="1080"/>
        <w:gridCol w:w="270"/>
        <w:gridCol w:w="1170"/>
        <w:gridCol w:w="270"/>
        <w:gridCol w:w="1260"/>
      </w:tblGrid>
      <w:tr w:rsidR="00D500AF" w:rsidRPr="00722C2D" w14:paraId="6AA6EB0B" w14:textId="77777777" w:rsidTr="00721BD3">
        <w:trPr>
          <w:tblHeader/>
        </w:trPr>
        <w:tc>
          <w:tcPr>
            <w:tcW w:w="2250" w:type="dxa"/>
          </w:tcPr>
          <w:p w14:paraId="64E2365C" w14:textId="77777777" w:rsidR="00D500AF" w:rsidRPr="00722C2D" w:rsidRDefault="00D500AF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tcBorders>
              <w:left w:val="nil"/>
              <w:right w:val="nil"/>
            </w:tcBorders>
          </w:tcPr>
          <w:p w14:paraId="554C495A" w14:textId="694E3521" w:rsidR="00D500AF" w:rsidRPr="00722C2D" w:rsidRDefault="00D500AF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00AF" w:rsidRPr="00722C2D" w14:paraId="2DDBE879" w14:textId="77777777" w:rsidTr="00721BD3">
        <w:trPr>
          <w:tblHeader/>
        </w:trPr>
        <w:tc>
          <w:tcPr>
            <w:tcW w:w="2250" w:type="dxa"/>
          </w:tcPr>
          <w:p w14:paraId="2093EDAC" w14:textId="77777777" w:rsidR="00D500AF" w:rsidRPr="00722C2D" w:rsidRDefault="00D500AF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11AFCE" w14:textId="77777777" w:rsidR="00D500AF" w:rsidRPr="00722C2D" w:rsidRDefault="00D500AF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92673F" w14:textId="77777777" w:rsidR="00D500AF" w:rsidRPr="00722C2D" w:rsidRDefault="00D500AF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left w:val="nil"/>
              <w:right w:val="nil"/>
            </w:tcBorders>
          </w:tcPr>
          <w:p w14:paraId="3E8FCDEE" w14:textId="77777777" w:rsidR="00D500AF" w:rsidRPr="00722C2D" w:rsidRDefault="00D500AF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กระแสงินสดตามสัญญา</w:t>
            </w:r>
          </w:p>
        </w:tc>
      </w:tr>
      <w:tr w:rsidR="00C21D04" w:rsidRPr="00722C2D" w14:paraId="5999D9F4" w14:textId="77777777" w:rsidTr="00721BD3">
        <w:trPr>
          <w:tblHeader/>
        </w:trPr>
        <w:tc>
          <w:tcPr>
            <w:tcW w:w="2250" w:type="dxa"/>
            <w:vAlign w:val="bottom"/>
            <w:hideMark/>
          </w:tcPr>
          <w:p w14:paraId="6D188560" w14:textId="3F0F6540" w:rsidR="00C21D04" w:rsidRPr="00722C2D" w:rsidRDefault="00C21D04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60C1AEE8" w14:textId="77777777" w:rsidR="00C21D04" w:rsidRPr="00722C2D" w:rsidRDefault="00C21D04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15FDE04" w14:textId="77777777" w:rsidR="00C21D04" w:rsidRPr="00722C2D" w:rsidRDefault="00C21D04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5D4E9DD" w14:textId="77777777" w:rsidR="00C21D04" w:rsidRPr="00722C2D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7A57940" w14:textId="1D9BB62B" w:rsidR="00C21D04" w:rsidRPr="00722C2D" w:rsidRDefault="00C21D04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3D6C" w:rsidRPr="00683D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641C95C8" w14:textId="5187F3EC" w:rsidR="00C21D04" w:rsidRPr="00722C2D" w:rsidRDefault="00C21D04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7AAFE70" w14:textId="77777777" w:rsidR="00C21D04" w:rsidRPr="00722C2D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A6222ED" w14:textId="46C12C27" w:rsidR="00C21D04" w:rsidRPr="00722C2D" w:rsidRDefault="00C21D04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683D6C" w:rsidRPr="00683D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35EFCDEE" w14:textId="7F1782EE" w:rsidR="00C21D04" w:rsidRPr="00722C2D" w:rsidRDefault="00C21D04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683D6C" w:rsidRPr="00683D6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BBBE2A0" w14:textId="77777777" w:rsidR="00C21D04" w:rsidRPr="00722C2D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514CE8A5" w14:textId="54E43D82" w:rsidR="00C21D04" w:rsidRPr="00722C2D" w:rsidRDefault="00C21D04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683D6C" w:rsidRPr="00683D6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1F1F2B0" w14:textId="42011185" w:rsidR="00C21D04" w:rsidRPr="00722C2D" w:rsidRDefault="00C21D04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683D6C" w:rsidRPr="00683D6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9F80641" w14:textId="77777777" w:rsidR="00C21D04" w:rsidRPr="00722C2D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4FD6F0C" w14:textId="77777777" w:rsidR="00C21D04" w:rsidRPr="00722C2D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78A0" w:rsidRPr="00722C2D" w14:paraId="63BA53BF" w14:textId="77777777" w:rsidTr="00721BD3">
        <w:trPr>
          <w:tblHeader/>
        </w:trPr>
        <w:tc>
          <w:tcPr>
            <w:tcW w:w="2250" w:type="dxa"/>
            <w:vAlign w:val="bottom"/>
          </w:tcPr>
          <w:p w14:paraId="3818CBD5" w14:textId="77777777" w:rsidR="003A78A0" w:rsidRPr="00722C2D" w:rsidRDefault="003A78A0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4E9C7827" w14:textId="31BD9187" w:rsidR="003A78A0" w:rsidRPr="00722C2D" w:rsidRDefault="003A78A0" w:rsidP="001B34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643D" w:rsidRPr="00722C2D" w14:paraId="0466CF5C" w14:textId="77777777" w:rsidTr="00C42189">
        <w:tc>
          <w:tcPr>
            <w:tcW w:w="2250" w:type="dxa"/>
          </w:tcPr>
          <w:p w14:paraId="2292E9DB" w14:textId="59D47425" w:rsidR="0078643D" w:rsidRPr="00722C2D" w:rsidRDefault="00683D6C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792239B1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0C31EA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E3A62A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6A7007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87D0F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C26AFD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8F2AC6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8D6FA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0C27FD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1D04" w:rsidRPr="00722C2D" w14:paraId="41D1331F" w14:textId="77777777" w:rsidTr="00C42189">
        <w:tc>
          <w:tcPr>
            <w:tcW w:w="2250" w:type="dxa"/>
            <w:hideMark/>
          </w:tcPr>
          <w:p w14:paraId="762D7576" w14:textId="669ADEE9" w:rsidR="00C21D04" w:rsidRPr="00722C2D" w:rsidRDefault="00C21D04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900213C" w14:textId="77777777" w:rsidR="00C21D04" w:rsidRPr="00722C2D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07CDE5" w14:textId="77777777" w:rsidR="00C21D04" w:rsidRPr="00722C2D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728E87" w14:textId="77777777" w:rsidR="00C21D04" w:rsidRPr="00722C2D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D29DB2" w14:textId="77777777" w:rsidR="00C21D04" w:rsidRPr="00722C2D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F88888" w14:textId="77777777" w:rsidR="00C21D04" w:rsidRPr="00722C2D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9AC590" w14:textId="77777777" w:rsidR="00C21D04" w:rsidRPr="00722C2D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99FE67" w14:textId="77777777" w:rsidR="00C21D04" w:rsidRPr="00722C2D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C18E22" w14:textId="77777777" w:rsidR="00C21D04" w:rsidRPr="00722C2D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CDE4D9" w14:textId="77777777" w:rsidR="00C21D04" w:rsidRPr="00722C2D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6CDA" w:rsidRPr="00722C2D" w14:paraId="5DC9F848" w14:textId="77777777" w:rsidTr="00C42189">
        <w:tc>
          <w:tcPr>
            <w:tcW w:w="2250" w:type="dxa"/>
            <w:hideMark/>
          </w:tcPr>
          <w:p w14:paraId="0FAA3535" w14:textId="77777777" w:rsidR="00DE6CDA" w:rsidRPr="00722C2D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FC7F8D7" w14:textId="3DD362F6" w:rsidR="00DE6CDA" w:rsidRPr="00722C2D" w:rsidRDefault="00683D6C" w:rsidP="00DE6CDA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73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084</w:t>
            </w:r>
            <w:r w:rsidR="007C73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270" w:type="dxa"/>
          </w:tcPr>
          <w:p w14:paraId="05A207A2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0B75D1" w14:textId="17077FC3" w:rsidR="00DE6CDA" w:rsidRPr="00722C2D" w:rsidRDefault="00683D6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73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084</w:t>
            </w:r>
            <w:r w:rsidR="007C73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270" w:type="dxa"/>
          </w:tcPr>
          <w:p w14:paraId="36B3B3F5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0BA076" w14:textId="341CBE98" w:rsidR="00DE6CDA" w:rsidRPr="00722C2D" w:rsidRDefault="007C7338" w:rsidP="007C73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179C46" w14:textId="77777777" w:rsidR="00DE6CDA" w:rsidRPr="00722C2D" w:rsidRDefault="00DE6CDA" w:rsidP="00DE6C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8D2CEE6" w14:textId="60C43C58" w:rsidR="00DE6CDA" w:rsidRPr="00722C2D" w:rsidRDefault="007C7338" w:rsidP="007C73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57FA23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DEAE1A" w14:textId="143D42DB" w:rsidR="00DE6CDA" w:rsidRPr="00722C2D" w:rsidRDefault="00683D6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73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084</w:t>
            </w:r>
            <w:r w:rsidR="007C73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</w:tr>
      <w:tr w:rsidR="00DE6CDA" w:rsidRPr="00722C2D" w14:paraId="49529036" w14:textId="77777777" w:rsidTr="00C42189">
        <w:tc>
          <w:tcPr>
            <w:tcW w:w="2250" w:type="dxa"/>
            <w:hideMark/>
          </w:tcPr>
          <w:p w14:paraId="34456DA0" w14:textId="416EDC0A" w:rsidR="00DE6CDA" w:rsidRPr="00722C2D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68B5FC6" w14:textId="55B6389B" w:rsidR="00DE6CDA" w:rsidRPr="00722C2D" w:rsidRDefault="00683D6C" w:rsidP="00DE6CDA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7C73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270" w:type="dxa"/>
          </w:tcPr>
          <w:p w14:paraId="0BE6282B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FA90E" w14:textId="6F9AE7F0" w:rsidR="00DE6CDA" w:rsidRPr="00722C2D" w:rsidRDefault="00683D6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D7439E" w:rsidRPr="00D743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270" w:type="dxa"/>
          </w:tcPr>
          <w:p w14:paraId="632530BC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CB9469" w14:textId="4DC889D6" w:rsidR="00DE6CDA" w:rsidRPr="00722C2D" w:rsidRDefault="007C7338" w:rsidP="007C73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093A24" w14:textId="77777777" w:rsidR="00DE6CDA" w:rsidRPr="00722C2D" w:rsidRDefault="00DE6CDA" w:rsidP="00DE6CDA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A08412F" w14:textId="634BF0C8" w:rsidR="00DE6CDA" w:rsidRPr="00722C2D" w:rsidRDefault="007C7338" w:rsidP="007C73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B97434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9C4011" w14:textId="137E0D53" w:rsidR="00DE6CDA" w:rsidRPr="00722C2D" w:rsidRDefault="00683D6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D7439E" w:rsidRPr="00D743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</w:tr>
      <w:tr w:rsidR="00DE6CDA" w:rsidRPr="00722C2D" w14:paraId="23AD7B52" w14:textId="77777777" w:rsidTr="00C42189">
        <w:tc>
          <w:tcPr>
            <w:tcW w:w="2250" w:type="dxa"/>
          </w:tcPr>
          <w:p w14:paraId="5727C74B" w14:textId="3A3B8B64" w:rsidR="00DE6CDA" w:rsidRPr="00722C2D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2C156263" w14:textId="18730A95" w:rsidR="00DE6CDA" w:rsidRPr="00722C2D" w:rsidRDefault="00683D6C" w:rsidP="00DE6CDA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7C73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  <w:tc>
          <w:tcPr>
            <w:tcW w:w="270" w:type="dxa"/>
          </w:tcPr>
          <w:p w14:paraId="4B6C3725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8C75B7" w14:textId="41BBE40C" w:rsidR="00DE6CDA" w:rsidRPr="00722C2D" w:rsidRDefault="00683D6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7C73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  <w:tc>
          <w:tcPr>
            <w:tcW w:w="270" w:type="dxa"/>
          </w:tcPr>
          <w:p w14:paraId="548C96D7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839A23" w14:textId="215CAE8F" w:rsidR="00DE6CDA" w:rsidRPr="00722C2D" w:rsidRDefault="007C7338" w:rsidP="007C73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BCF6FF" w14:textId="77777777" w:rsidR="00DE6CDA" w:rsidRPr="00722C2D" w:rsidRDefault="00DE6CDA" w:rsidP="00DE6CDA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8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35C7D03" w14:textId="73610950" w:rsidR="00DE6CDA" w:rsidRPr="00722C2D" w:rsidRDefault="007C7338" w:rsidP="007C73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34B6E7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599B73" w14:textId="0D4EF7E8" w:rsidR="00DE6CDA" w:rsidRPr="00722C2D" w:rsidRDefault="00683D6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7C73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</w:tr>
      <w:tr w:rsidR="00DE6CDA" w:rsidRPr="00722C2D" w14:paraId="0A1580AB" w14:textId="77777777" w:rsidTr="00C42189">
        <w:trPr>
          <w:trHeight w:val="119"/>
        </w:trPr>
        <w:tc>
          <w:tcPr>
            <w:tcW w:w="2250" w:type="dxa"/>
            <w:hideMark/>
          </w:tcPr>
          <w:p w14:paraId="7F733EC1" w14:textId="77777777" w:rsidR="00DE6CDA" w:rsidRPr="00722C2D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33B7BD6" w14:textId="311B1C63" w:rsidR="00DE6CDA" w:rsidRPr="00722C2D" w:rsidRDefault="00683D6C" w:rsidP="00DE6CDA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7C73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270" w:type="dxa"/>
            <w:vAlign w:val="bottom"/>
          </w:tcPr>
          <w:p w14:paraId="1C0A6ED3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4A6354" w14:textId="4091786E" w:rsidR="00DE6CDA" w:rsidRPr="00722C2D" w:rsidRDefault="00683D6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C73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70" w:type="dxa"/>
            <w:vAlign w:val="bottom"/>
          </w:tcPr>
          <w:p w14:paraId="5BD173B7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512A65" w14:textId="712F0CE6" w:rsidR="00DE6CDA" w:rsidRPr="00722C2D" w:rsidRDefault="00683D6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C73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270" w:type="dxa"/>
            <w:vAlign w:val="bottom"/>
          </w:tcPr>
          <w:p w14:paraId="7DD42247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3409D5" w14:textId="3143E204" w:rsidR="00DE6CDA" w:rsidRPr="00722C2D" w:rsidRDefault="00683D6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C73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270" w:type="dxa"/>
            <w:vAlign w:val="bottom"/>
          </w:tcPr>
          <w:p w14:paraId="3D6A1CF3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E98163" w14:textId="2C6C1508" w:rsidR="00DE6CDA" w:rsidRPr="00722C2D" w:rsidRDefault="00683D6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7C73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DE6CDA" w:rsidRPr="00722C2D" w14:paraId="0BD901DF" w14:textId="77777777" w:rsidTr="0050323B">
        <w:tc>
          <w:tcPr>
            <w:tcW w:w="2250" w:type="dxa"/>
          </w:tcPr>
          <w:p w14:paraId="00D3A406" w14:textId="77777777" w:rsidR="00DE6CDA" w:rsidRPr="00722C2D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4838E5" w14:textId="3CBDDDDC" w:rsidR="00DE6CDA" w:rsidRPr="00722C2D" w:rsidRDefault="00683D6C" w:rsidP="00DE6CDA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C7338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713</w:t>
            </w:r>
            <w:r w:rsidR="007C7338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415</w:t>
            </w:r>
          </w:p>
        </w:tc>
        <w:tc>
          <w:tcPr>
            <w:tcW w:w="270" w:type="dxa"/>
          </w:tcPr>
          <w:p w14:paraId="37BB844E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F84D8" w14:textId="185D522F" w:rsidR="00DE6CDA" w:rsidRPr="00722C2D" w:rsidRDefault="00683D6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C7338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696</w:t>
            </w:r>
            <w:r w:rsidR="007C7338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597</w:t>
            </w:r>
          </w:p>
        </w:tc>
        <w:tc>
          <w:tcPr>
            <w:tcW w:w="270" w:type="dxa"/>
          </w:tcPr>
          <w:p w14:paraId="47282A82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F3A779" w14:textId="120FEB8F" w:rsidR="00DE6CDA" w:rsidRPr="00722C2D" w:rsidRDefault="00683D6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7C7338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270" w:type="dxa"/>
            <w:vAlign w:val="bottom"/>
          </w:tcPr>
          <w:p w14:paraId="206CBC87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894C5B" w14:textId="11123C22" w:rsidR="00DE6CDA" w:rsidRPr="00722C2D" w:rsidRDefault="00683D6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7C7338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</w:t>
            </w:r>
          </w:p>
        </w:tc>
        <w:tc>
          <w:tcPr>
            <w:tcW w:w="270" w:type="dxa"/>
          </w:tcPr>
          <w:p w14:paraId="5C42F335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90D219" w14:textId="4EAF43FE" w:rsidR="00DE6CDA" w:rsidRPr="00722C2D" w:rsidRDefault="00683D6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743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715</w:t>
            </w:r>
            <w:r w:rsidR="00D743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</w:t>
            </w:r>
          </w:p>
        </w:tc>
      </w:tr>
      <w:tr w:rsidR="00DE6CDA" w:rsidRPr="00722C2D" w14:paraId="0DA9560C" w14:textId="77777777" w:rsidTr="00721BD3">
        <w:tc>
          <w:tcPr>
            <w:tcW w:w="2250" w:type="dxa"/>
          </w:tcPr>
          <w:p w14:paraId="135BA9BD" w14:textId="77777777" w:rsidR="00DE6CDA" w:rsidRPr="00722C2D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E8B7062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32656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4C276B4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50997A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61CBF1A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C23DC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358797A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390CE5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BB0834A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6CDA" w:rsidRPr="00722C2D" w14:paraId="12F59DE9" w14:textId="77777777" w:rsidTr="008B75DA">
        <w:tc>
          <w:tcPr>
            <w:tcW w:w="2250" w:type="dxa"/>
          </w:tcPr>
          <w:p w14:paraId="57EC022A" w14:textId="6041A4CF" w:rsidR="00DE6CDA" w:rsidRPr="00722C2D" w:rsidRDefault="00683D6C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141BF62E" w14:textId="77777777" w:rsidR="00DE6CDA" w:rsidRPr="00722C2D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BFEBED" w14:textId="77777777" w:rsidR="00DE6CDA" w:rsidRPr="00722C2D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A92D4" w14:textId="77777777" w:rsidR="00DE6CDA" w:rsidRPr="00722C2D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F9D8B" w14:textId="77777777" w:rsidR="00DE6CDA" w:rsidRPr="00722C2D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FB9EC3" w14:textId="77777777" w:rsidR="00DE6CDA" w:rsidRPr="00722C2D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65A56" w14:textId="77777777" w:rsidR="00DE6CDA" w:rsidRPr="00722C2D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C45143" w14:textId="77777777" w:rsidR="00DE6CDA" w:rsidRPr="00722C2D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6E54C3" w14:textId="77777777" w:rsidR="00DE6CDA" w:rsidRPr="00722C2D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5D5E40" w14:textId="77777777" w:rsidR="00DE6CDA" w:rsidRPr="00722C2D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6CDA" w:rsidRPr="00722C2D" w14:paraId="574B3310" w14:textId="77777777" w:rsidTr="008B75DA">
        <w:tc>
          <w:tcPr>
            <w:tcW w:w="2250" w:type="dxa"/>
          </w:tcPr>
          <w:p w14:paraId="65937065" w14:textId="73B5AB1A" w:rsidR="00DE6CDA" w:rsidRPr="00722C2D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44BD24B" w14:textId="30EA37DF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CF6DE6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B7E48C" w14:textId="1B1C8A16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7C073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2EE3B5" w14:textId="257F2E36" w:rsidR="00DE6CDA" w:rsidRPr="00722C2D" w:rsidRDefault="00DE6CDA" w:rsidP="00DE6C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247D6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EA8F3E" w14:textId="476269BC" w:rsidR="00DE6CDA" w:rsidRPr="00722C2D" w:rsidRDefault="00DE6CDA" w:rsidP="00DE6C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8627B3" w14:textId="77777777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AFA49E" w14:textId="1CF39330" w:rsidR="00DE6CDA" w:rsidRPr="00722C2D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7EF8" w:rsidRPr="00722C2D" w14:paraId="0036BDF6" w14:textId="77777777" w:rsidTr="00346E32">
        <w:tc>
          <w:tcPr>
            <w:tcW w:w="2250" w:type="dxa"/>
          </w:tcPr>
          <w:p w14:paraId="7850B24A" w14:textId="1B71FCB5" w:rsidR="00167EF8" w:rsidRPr="00722C2D" w:rsidRDefault="00167EF8" w:rsidP="00167E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AD4BB64" w14:textId="1C19E422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67EF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167EF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270" w:type="dxa"/>
          </w:tcPr>
          <w:p w14:paraId="5E25C491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F2D553" w14:textId="5107BE17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67EF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167EF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270" w:type="dxa"/>
          </w:tcPr>
          <w:p w14:paraId="23EECB83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022BD2" w14:textId="651FB077" w:rsidR="00167EF8" w:rsidRPr="00722C2D" w:rsidRDefault="00167EF8" w:rsidP="00167E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57D8DA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26FA8F" w14:textId="1EAF9F53" w:rsidR="00167EF8" w:rsidRPr="00722C2D" w:rsidRDefault="00167EF8" w:rsidP="00167E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673835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E4379F" w14:textId="6729DDD8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67EF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167EF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</w:tr>
      <w:tr w:rsidR="00167EF8" w:rsidRPr="00722C2D" w14:paraId="71F89C0E" w14:textId="77777777" w:rsidTr="00346E32">
        <w:tc>
          <w:tcPr>
            <w:tcW w:w="2250" w:type="dxa"/>
          </w:tcPr>
          <w:p w14:paraId="2B76E751" w14:textId="01C90EFF" w:rsidR="00167EF8" w:rsidRPr="00722C2D" w:rsidRDefault="00167EF8" w:rsidP="00167E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0B94C9B3" w14:textId="714E7AEC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167EF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270" w:type="dxa"/>
          </w:tcPr>
          <w:p w14:paraId="660A7F23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C5AE0" w14:textId="15EA1FD1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167EF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270" w:type="dxa"/>
          </w:tcPr>
          <w:p w14:paraId="43F71233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20BA9" w14:textId="12C44957" w:rsidR="00167EF8" w:rsidRPr="00722C2D" w:rsidRDefault="00167EF8" w:rsidP="00167E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064A22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56B804" w14:textId="61EFF782" w:rsidR="00167EF8" w:rsidRPr="00722C2D" w:rsidRDefault="00167EF8" w:rsidP="00167E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DE5E1A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CCCD9B" w14:textId="33D20EF8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167EF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</w:tr>
      <w:tr w:rsidR="00167EF8" w:rsidRPr="00722C2D" w14:paraId="3D8D3E4B" w14:textId="77777777" w:rsidTr="008B75DA">
        <w:tc>
          <w:tcPr>
            <w:tcW w:w="2250" w:type="dxa"/>
          </w:tcPr>
          <w:p w14:paraId="7AF2DBC7" w14:textId="552DFF0F" w:rsidR="00167EF8" w:rsidRPr="00722C2D" w:rsidRDefault="00167EF8" w:rsidP="00167E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51E661DF" w14:textId="4B8D0596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167EF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270" w:type="dxa"/>
          </w:tcPr>
          <w:p w14:paraId="0E45762A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D2EE0B" w14:textId="6237F85D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167EF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270" w:type="dxa"/>
          </w:tcPr>
          <w:p w14:paraId="4C02EC18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28353A" w14:textId="7131BA1B" w:rsidR="00167EF8" w:rsidRPr="00722C2D" w:rsidRDefault="00167EF8" w:rsidP="00167E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8ECA1C" w14:textId="77777777" w:rsidR="00167EF8" w:rsidRPr="00722C2D" w:rsidRDefault="00167EF8" w:rsidP="00167E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CEC7E6C" w14:textId="55551FF9" w:rsidR="00167EF8" w:rsidRPr="00722C2D" w:rsidRDefault="00167EF8" w:rsidP="00167E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BABE71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1591F6" w14:textId="68492B91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167EF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</w:tr>
      <w:tr w:rsidR="00167EF8" w:rsidRPr="00722C2D" w14:paraId="245C3053" w14:textId="77777777" w:rsidTr="008B75DA">
        <w:trPr>
          <w:trHeight w:val="119"/>
        </w:trPr>
        <w:tc>
          <w:tcPr>
            <w:tcW w:w="2250" w:type="dxa"/>
          </w:tcPr>
          <w:p w14:paraId="6E9B985D" w14:textId="7C113D6C" w:rsidR="00167EF8" w:rsidRPr="00722C2D" w:rsidRDefault="00167EF8" w:rsidP="00167E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2310ECF" w14:textId="36898E3F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167EF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270" w:type="dxa"/>
            <w:vAlign w:val="bottom"/>
          </w:tcPr>
          <w:p w14:paraId="0F12121D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4DA020" w14:textId="148CA04E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67EF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270" w:type="dxa"/>
            <w:vAlign w:val="bottom"/>
          </w:tcPr>
          <w:p w14:paraId="1404D14E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DE6379" w14:textId="17F0718E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67EF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270" w:type="dxa"/>
            <w:vAlign w:val="bottom"/>
          </w:tcPr>
          <w:p w14:paraId="499ACD08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B88EF6" w14:textId="1F3866FD" w:rsidR="00167EF8" w:rsidRPr="00722C2D" w:rsidRDefault="00683D6C" w:rsidP="00167EF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167EF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</w:t>
            </w:r>
          </w:p>
        </w:tc>
        <w:tc>
          <w:tcPr>
            <w:tcW w:w="270" w:type="dxa"/>
            <w:vAlign w:val="bottom"/>
          </w:tcPr>
          <w:p w14:paraId="0D515228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70D305" w14:textId="44D46B76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167EF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</w:tr>
      <w:tr w:rsidR="00167EF8" w:rsidRPr="00722C2D" w14:paraId="0A564054" w14:textId="77777777" w:rsidTr="001501EF">
        <w:tc>
          <w:tcPr>
            <w:tcW w:w="2250" w:type="dxa"/>
          </w:tcPr>
          <w:p w14:paraId="7FB69AE4" w14:textId="77777777" w:rsidR="00167EF8" w:rsidRPr="00722C2D" w:rsidRDefault="00167EF8" w:rsidP="00167E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612C9E" w14:textId="75502953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67EF8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997</w:t>
            </w:r>
            <w:r w:rsidR="00167EF8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591</w:t>
            </w:r>
          </w:p>
        </w:tc>
        <w:tc>
          <w:tcPr>
            <w:tcW w:w="270" w:type="dxa"/>
          </w:tcPr>
          <w:p w14:paraId="79F972C0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B42948" w14:textId="1778C07C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67EF8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975</w:t>
            </w:r>
            <w:r w:rsidR="00167EF8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</w:t>
            </w:r>
          </w:p>
        </w:tc>
        <w:tc>
          <w:tcPr>
            <w:tcW w:w="270" w:type="dxa"/>
          </w:tcPr>
          <w:p w14:paraId="27A0A0F9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4C4700" w14:textId="41A4B827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167EF8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270" w:type="dxa"/>
            <w:vAlign w:val="bottom"/>
          </w:tcPr>
          <w:p w14:paraId="014C9CFA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ECB5B" w14:textId="2531033F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167EF8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026</w:t>
            </w:r>
          </w:p>
        </w:tc>
        <w:tc>
          <w:tcPr>
            <w:tcW w:w="270" w:type="dxa"/>
          </w:tcPr>
          <w:p w14:paraId="653C4629" w14:textId="77777777" w:rsidR="00167EF8" w:rsidRPr="00722C2D" w:rsidRDefault="00167EF8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AB609" w14:textId="72E64142" w:rsidR="00167EF8" w:rsidRPr="00722C2D" w:rsidRDefault="00683D6C" w:rsidP="00167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67EF8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  <w:r w:rsidR="00167EF8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</w:t>
            </w:r>
          </w:p>
        </w:tc>
      </w:tr>
    </w:tbl>
    <w:p w14:paraId="24236628" w14:textId="5C3FC039" w:rsidR="00721BD3" w:rsidRPr="00722C2D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4BE4418" w14:textId="77777777" w:rsidR="00721BD3" w:rsidRPr="00722C2D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722C2D"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Style w:val="TableGrid"/>
        <w:tblW w:w="909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270"/>
        <w:gridCol w:w="1170"/>
        <w:gridCol w:w="270"/>
        <w:gridCol w:w="1080"/>
        <w:gridCol w:w="270"/>
        <w:gridCol w:w="1170"/>
        <w:gridCol w:w="270"/>
        <w:gridCol w:w="1260"/>
      </w:tblGrid>
      <w:tr w:rsidR="0078643D" w:rsidRPr="00722C2D" w14:paraId="7DF1BC0A" w14:textId="77777777" w:rsidTr="00346E32">
        <w:tc>
          <w:tcPr>
            <w:tcW w:w="2250" w:type="dxa"/>
          </w:tcPr>
          <w:p w14:paraId="3924F62B" w14:textId="77777777" w:rsidR="0078643D" w:rsidRPr="00722C2D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tcBorders>
              <w:left w:val="nil"/>
              <w:right w:val="nil"/>
            </w:tcBorders>
          </w:tcPr>
          <w:p w14:paraId="5A049C6C" w14:textId="2C6C1460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43D" w:rsidRPr="00722C2D" w14:paraId="2D772A2C" w14:textId="77777777" w:rsidTr="00346E32">
        <w:tc>
          <w:tcPr>
            <w:tcW w:w="2250" w:type="dxa"/>
          </w:tcPr>
          <w:p w14:paraId="3DC7BF8C" w14:textId="77777777" w:rsidR="0078643D" w:rsidRPr="00722C2D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0C37B3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C19FB2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left w:val="nil"/>
              <w:right w:val="nil"/>
            </w:tcBorders>
          </w:tcPr>
          <w:p w14:paraId="7D186F6A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กระแสงินสดตามสัญญา</w:t>
            </w:r>
          </w:p>
        </w:tc>
      </w:tr>
      <w:tr w:rsidR="0078643D" w:rsidRPr="00722C2D" w14:paraId="4F16B52D" w14:textId="77777777" w:rsidTr="00346E32">
        <w:trPr>
          <w:tblHeader/>
        </w:trPr>
        <w:tc>
          <w:tcPr>
            <w:tcW w:w="2250" w:type="dxa"/>
            <w:vAlign w:val="bottom"/>
            <w:hideMark/>
          </w:tcPr>
          <w:p w14:paraId="4F99ACC8" w14:textId="291594AF" w:rsidR="0078643D" w:rsidRPr="00722C2D" w:rsidRDefault="0078643D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83D6C" w:rsidRPr="00683D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5586437B" w14:textId="77777777" w:rsidR="0078643D" w:rsidRPr="00722C2D" w:rsidRDefault="0078643D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AD7A2D2" w14:textId="77777777" w:rsidR="0078643D" w:rsidRPr="00722C2D" w:rsidRDefault="0078643D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D8E23A9" w14:textId="77777777" w:rsidR="0078643D" w:rsidRPr="00722C2D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30FAEE46" w14:textId="69AD8252" w:rsidR="0078643D" w:rsidRPr="00722C2D" w:rsidRDefault="0078643D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3D6C" w:rsidRPr="00683D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2593D224" w14:textId="77777777" w:rsidR="0078643D" w:rsidRPr="00722C2D" w:rsidRDefault="0078643D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2F17955" w14:textId="77777777" w:rsidR="0078643D" w:rsidRPr="00722C2D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4C88BF1" w14:textId="4225F333" w:rsidR="0078643D" w:rsidRPr="00722C2D" w:rsidRDefault="0078643D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683D6C" w:rsidRPr="00683D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4CAD8321" w14:textId="67743572" w:rsidR="0078643D" w:rsidRPr="00722C2D" w:rsidRDefault="0078643D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683D6C" w:rsidRPr="00683D6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78C5617" w14:textId="77777777" w:rsidR="0078643D" w:rsidRPr="00722C2D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DCF86AD" w14:textId="78F40695" w:rsidR="0078643D" w:rsidRPr="00722C2D" w:rsidRDefault="0078643D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683D6C" w:rsidRPr="00683D6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D6E57EA" w14:textId="5688FFA5" w:rsidR="0078643D" w:rsidRPr="00722C2D" w:rsidRDefault="0078643D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683D6C" w:rsidRPr="00683D6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22C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D2F8745" w14:textId="77777777" w:rsidR="0078643D" w:rsidRPr="00722C2D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3365450C" w14:textId="77777777" w:rsidR="0078643D" w:rsidRPr="00722C2D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8643D" w:rsidRPr="00722C2D" w14:paraId="2ABB3220" w14:textId="77777777" w:rsidTr="00346E32">
        <w:trPr>
          <w:tblHeader/>
        </w:trPr>
        <w:tc>
          <w:tcPr>
            <w:tcW w:w="2250" w:type="dxa"/>
            <w:vAlign w:val="bottom"/>
          </w:tcPr>
          <w:p w14:paraId="353154B1" w14:textId="77777777" w:rsidR="0078643D" w:rsidRPr="00722C2D" w:rsidRDefault="0078643D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408ADFDF" w14:textId="77777777" w:rsidR="0078643D" w:rsidRPr="00722C2D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643D" w:rsidRPr="00722C2D" w14:paraId="6B3F8FBD" w14:textId="77777777" w:rsidTr="00346E32">
        <w:tc>
          <w:tcPr>
            <w:tcW w:w="2250" w:type="dxa"/>
          </w:tcPr>
          <w:p w14:paraId="6A7EAD5F" w14:textId="06425092" w:rsidR="0078643D" w:rsidRPr="00722C2D" w:rsidRDefault="00683D6C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18CDF4C0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3180F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2EB4AB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5C6F6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3E7FBF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B77496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009328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1A3854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EFBD57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643D" w:rsidRPr="00722C2D" w14:paraId="36CE0EE6" w14:textId="77777777" w:rsidTr="00346E32">
        <w:tc>
          <w:tcPr>
            <w:tcW w:w="2250" w:type="dxa"/>
            <w:hideMark/>
          </w:tcPr>
          <w:p w14:paraId="007A3D66" w14:textId="77777777" w:rsidR="0078643D" w:rsidRPr="00722C2D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C922FB8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3D927E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29B953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B77EEB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8CC814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45E6A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06D65C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5A56B2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BCCB40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643D" w:rsidRPr="00722C2D" w14:paraId="1AB4B206" w14:textId="77777777" w:rsidTr="00346E32">
        <w:tc>
          <w:tcPr>
            <w:tcW w:w="2250" w:type="dxa"/>
            <w:hideMark/>
          </w:tcPr>
          <w:p w14:paraId="061E698B" w14:textId="77777777" w:rsidR="0078643D" w:rsidRPr="00722C2D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57C3ABC6" w14:textId="714C055A" w:rsidR="0078643D" w:rsidRPr="00722C2D" w:rsidRDefault="00683D6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8C1D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270" w:type="dxa"/>
          </w:tcPr>
          <w:p w14:paraId="08A1A034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8B9321" w14:textId="313866A5" w:rsidR="0078643D" w:rsidRPr="00722C2D" w:rsidRDefault="00683D6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8C1D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270" w:type="dxa"/>
          </w:tcPr>
          <w:p w14:paraId="74982137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F3F15" w14:textId="24026A6C" w:rsidR="0078643D" w:rsidRPr="00722C2D" w:rsidRDefault="008C1D38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63C519" w14:textId="77777777" w:rsidR="0078643D" w:rsidRPr="00722C2D" w:rsidRDefault="0078643D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8D19F6" w14:textId="572A2B6F" w:rsidR="0078643D" w:rsidRPr="00722C2D" w:rsidRDefault="008C1D38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29CFF5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1B9877" w14:textId="6DA0EE2E" w:rsidR="0078643D" w:rsidRPr="00722C2D" w:rsidRDefault="00683D6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8C1D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</w:tr>
      <w:tr w:rsidR="0078643D" w:rsidRPr="00722C2D" w14:paraId="79E90573" w14:textId="77777777" w:rsidTr="00346E32">
        <w:tc>
          <w:tcPr>
            <w:tcW w:w="2250" w:type="dxa"/>
          </w:tcPr>
          <w:p w14:paraId="211E4AC7" w14:textId="77777777" w:rsidR="0078643D" w:rsidRPr="00722C2D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222774EC" w14:textId="4491DE59" w:rsidR="0078643D" w:rsidRPr="00722C2D" w:rsidRDefault="00683D6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270" w:type="dxa"/>
          </w:tcPr>
          <w:p w14:paraId="5EBD3B8A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A20F5D" w14:textId="01467A99" w:rsidR="0078643D" w:rsidRPr="00722C2D" w:rsidRDefault="00683D6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270" w:type="dxa"/>
          </w:tcPr>
          <w:p w14:paraId="10342613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A55EB9" w14:textId="0BB9725A" w:rsidR="0078643D" w:rsidRPr="00722C2D" w:rsidRDefault="008C1D38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2FC569" w14:textId="77777777" w:rsidR="0078643D" w:rsidRPr="00722C2D" w:rsidRDefault="0078643D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B51DB2" w14:textId="07D11D7D" w:rsidR="0078643D" w:rsidRPr="00722C2D" w:rsidRDefault="008C1D38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40F341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C0EA4A" w14:textId="501A6EF0" w:rsidR="0078643D" w:rsidRPr="00722C2D" w:rsidRDefault="00683D6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</w:tr>
      <w:tr w:rsidR="0078643D" w:rsidRPr="00722C2D" w14:paraId="1CAB6B21" w14:textId="77777777" w:rsidTr="00506CFD">
        <w:trPr>
          <w:trHeight w:val="119"/>
        </w:trPr>
        <w:tc>
          <w:tcPr>
            <w:tcW w:w="2250" w:type="dxa"/>
            <w:hideMark/>
          </w:tcPr>
          <w:p w14:paraId="1732D92E" w14:textId="77777777" w:rsidR="0078643D" w:rsidRPr="00722C2D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C267A5" w14:textId="587E09C2" w:rsidR="0078643D" w:rsidRPr="00722C2D" w:rsidRDefault="00683D6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8C1D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270" w:type="dxa"/>
            <w:vAlign w:val="bottom"/>
          </w:tcPr>
          <w:p w14:paraId="010EE5AF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8E1BA7" w14:textId="73D2C11E" w:rsidR="0078643D" w:rsidRPr="00722C2D" w:rsidRDefault="00683D6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C1D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270" w:type="dxa"/>
            <w:vAlign w:val="bottom"/>
          </w:tcPr>
          <w:p w14:paraId="6DC7AE88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7F8D15" w14:textId="0BDA5546" w:rsidR="0078643D" w:rsidRPr="00722C2D" w:rsidRDefault="00683D6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C1D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270" w:type="dxa"/>
            <w:vAlign w:val="bottom"/>
          </w:tcPr>
          <w:p w14:paraId="58542FA0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B3F487" w14:textId="44D65819" w:rsidR="0078643D" w:rsidRPr="00722C2D" w:rsidRDefault="00683D6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270" w:type="dxa"/>
            <w:vAlign w:val="bottom"/>
          </w:tcPr>
          <w:p w14:paraId="02B8AC00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AB1E06" w14:textId="4C09B88D" w:rsidR="0078643D" w:rsidRPr="00722C2D" w:rsidRDefault="00683D6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8C1D38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</w:tr>
      <w:tr w:rsidR="0078643D" w:rsidRPr="00722C2D" w14:paraId="3FF7BA50" w14:textId="77777777" w:rsidTr="00346E32">
        <w:tc>
          <w:tcPr>
            <w:tcW w:w="2250" w:type="dxa"/>
          </w:tcPr>
          <w:p w14:paraId="77399C22" w14:textId="77777777" w:rsidR="0078643D" w:rsidRPr="00722C2D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7C407" w14:textId="29B88345" w:rsidR="0078643D" w:rsidRPr="00722C2D" w:rsidRDefault="00683D6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  <w:r w:rsidR="008C1D38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</w:t>
            </w:r>
          </w:p>
        </w:tc>
        <w:tc>
          <w:tcPr>
            <w:tcW w:w="270" w:type="dxa"/>
          </w:tcPr>
          <w:p w14:paraId="28982E2A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FD134" w14:textId="4FDF9E2E" w:rsidR="0078643D" w:rsidRPr="00722C2D" w:rsidRDefault="00683D6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CF00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953</w:t>
            </w:r>
          </w:p>
        </w:tc>
        <w:tc>
          <w:tcPr>
            <w:tcW w:w="270" w:type="dxa"/>
          </w:tcPr>
          <w:p w14:paraId="5279B0D3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16F16" w14:textId="1B1B436A" w:rsidR="0078643D" w:rsidRPr="00722C2D" w:rsidRDefault="00683D6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8C1D38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</w:p>
        </w:tc>
        <w:tc>
          <w:tcPr>
            <w:tcW w:w="270" w:type="dxa"/>
          </w:tcPr>
          <w:p w14:paraId="7D8F7010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B0430" w14:textId="1B4D6D0C" w:rsidR="0078643D" w:rsidRPr="00722C2D" w:rsidRDefault="00683D6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593</w:t>
            </w:r>
          </w:p>
        </w:tc>
        <w:tc>
          <w:tcPr>
            <w:tcW w:w="270" w:type="dxa"/>
          </w:tcPr>
          <w:p w14:paraId="416C47FB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237E8" w14:textId="3F8EE398" w:rsidR="0078643D" w:rsidRPr="00722C2D" w:rsidRDefault="00683D6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CF00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516</w:t>
            </w:r>
          </w:p>
        </w:tc>
      </w:tr>
      <w:tr w:rsidR="0078643D" w:rsidRPr="00722C2D" w14:paraId="786E7B8A" w14:textId="77777777" w:rsidTr="00721BD3">
        <w:tc>
          <w:tcPr>
            <w:tcW w:w="2250" w:type="dxa"/>
          </w:tcPr>
          <w:p w14:paraId="1DB372CB" w14:textId="77777777" w:rsidR="0078643D" w:rsidRPr="00722C2D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847A686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C0ED0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2611AE1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0F0FF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63A3682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4A0B31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D9C3B34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82303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0842439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643D" w:rsidRPr="00722C2D" w14:paraId="05E0586F" w14:textId="77777777" w:rsidTr="00721BD3">
        <w:tc>
          <w:tcPr>
            <w:tcW w:w="2250" w:type="dxa"/>
          </w:tcPr>
          <w:p w14:paraId="707F114C" w14:textId="58D4BDDD" w:rsidR="0078643D" w:rsidRPr="00722C2D" w:rsidRDefault="00683D6C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C78306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FA651A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05942C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12543F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36BCD2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F68627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85530A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FB4C6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56D970" w14:textId="77777777" w:rsidR="0078643D" w:rsidRPr="00722C2D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643D" w:rsidRPr="00722C2D" w14:paraId="387A8DF5" w14:textId="77777777" w:rsidTr="00346E32">
        <w:tc>
          <w:tcPr>
            <w:tcW w:w="2250" w:type="dxa"/>
            <w:hideMark/>
          </w:tcPr>
          <w:p w14:paraId="353CDA6D" w14:textId="77777777" w:rsidR="0078643D" w:rsidRPr="00722C2D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A944A0E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E9FFB6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03B014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86A344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3243CB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5F7F4A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30ABC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DF8165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73FB3F" w14:textId="77777777" w:rsidR="0078643D" w:rsidRPr="00722C2D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42ACA" w:rsidRPr="00722C2D" w14:paraId="053497CA" w14:textId="77777777" w:rsidTr="00BF2C60">
        <w:tc>
          <w:tcPr>
            <w:tcW w:w="2250" w:type="dxa"/>
          </w:tcPr>
          <w:p w14:paraId="4B6AB649" w14:textId="77777777" w:rsidR="00B42ACA" w:rsidRPr="00722C2D" w:rsidRDefault="00B42ACA" w:rsidP="00B42A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57DFEBF4" w14:textId="0A5B0832" w:rsidR="00B42ACA" w:rsidRPr="00722C2D" w:rsidRDefault="00683D6C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B42ACA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270" w:type="dxa"/>
          </w:tcPr>
          <w:p w14:paraId="446BDCE3" w14:textId="77777777" w:rsidR="00B42ACA" w:rsidRPr="00722C2D" w:rsidRDefault="00B42ACA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05C3DB" w14:textId="25F8B01E" w:rsidR="00B42ACA" w:rsidRPr="00722C2D" w:rsidRDefault="00683D6C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B42ACA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270" w:type="dxa"/>
          </w:tcPr>
          <w:p w14:paraId="6D37AF21" w14:textId="77777777" w:rsidR="00B42ACA" w:rsidRPr="00722C2D" w:rsidRDefault="00B42ACA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66786" w14:textId="3892D632" w:rsidR="00B42ACA" w:rsidRPr="00722C2D" w:rsidRDefault="00B42ACA" w:rsidP="00B42AC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FE2DC4" w14:textId="77777777" w:rsidR="00B42ACA" w:rsidRPr="00722C2D" w:rsidRDefault="00B42ACA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2E6084" w14:textId="70425EA4" w:rsidR="00B42ACA" w:rsidRPr="00722C2D" w:rsidRDefault="00B42ACA" w:rsidP="00B42AC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397728" w14:textId="77777777" w:rsidR="00B42ACA" w:rsidRPr="00722C2D" w:rsidRDefault="00B42ACA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9CECC9" w14:textId="23B62A06" w:rsidR="00B42ACA" w:rsidRPr="00722C2D" w:rsidRDefault="00683D6C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B42ACA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</w:tr>
      <w:tr w:rsidR="00B42ACA" w:rsidRPr="00722C2D" w14:paraId="0FB5BAF1" w14:textId="77777777" w:rsidTr="00BF2C60">
        <w:tc>
          <w:tcPr>
            <w:tcW w:w="2250" w:type="dxa"/>
          </w:tcPr>
          <w:p w14:paraId="4DAFDFC6" w14:textId="77777777" w:rsidR="00B42ACA" w:rsidRPr="00722C2D" w:rsidRDefault="00B42ACA" w:rsidP="00B42A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6F287C07" w14:textId="66AC7218" w:rsidR="00B42ACA" w:rsidRPr="00722C2D" w:rsidRDefault="00683D6C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42ACA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270" w:type="dxa"/>
          </w:tcPr>
          <w:p w14:paraId="7F2B1538" w14:textId="77777777" w:rsidR="00B42ACA" w:rsidRPr="00722C2D" w:rsidRDefault="00B42ACA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DA0F23" w14:textId="15F2DA0B" w:rsidR="00B42ACA" w:rsidRPr="00722C2D" w:rsidRDefault="00683D6C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42ACA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270" w:type="dxa"/>
          </w:tcPr>
          <w:p w14:paraId="72838D0D" w14:textId="77777777" w:rsidR="00B42ACA" w:rsidRPr="00722C2D" w:rsidRDefault="00B42ACA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C715AC" w14:textId="21F09E0B" w:rsidR="00B42ACA" w:rsidRPr="00722C2D" w:rsidRDefault="00B42ACA" w:rsidP="00B42AC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973B54" w14:textId="77777777" w:rsidR="00B42ACA" w:rsidRPr="00722C2D" w:rsidRDefault="00B42ACA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CBE92C" w14:textId="3DFAACAC" w:rsidR="00B42ACA" w:rsidRPr="00722C2D" w:rsidRDefault="00B42ACA" w:rsidP="00B42AC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BD06C9" w14:textId="77777777" w:rsidR="00B42ACA" w:rsidRPr="00722C2D" w:rsidRDefault="00B42ACA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BA4A01" w14:textId="406B01E8" w:rsidR="00B42ACA" w:rsidRPr="00722C2D" w:rsidRDefault="00683D6C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42ACA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</w:tr>
      <w:tr w:rsidR="00B42ACA" w:rsidRPr="00722C2D" w14:paraId="2C54804A" w14:textId="77777777" w:rsidTr="00FE456C">
        <w:trPr>
          <w:trHeight w:val="119"/>
        </w:trPr>
        <w:tc>
          <w:tcPr>
            <w:tcW w:w="2250" w:type="dxa"/>
            <w:hideMark/>
          </w:tcPr>
          <w:p w14:paraId="0974F049" w14:textId="77777777" w:rsidR="00B42ACA" w:rsidRPr="00722C2D" w:rsidRDefault="00B42ACA" w:rsidP="00B42A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32DCD6" w14:textId="04364669" w:rsidR="00B42ACA" w:rsidRPr="00722C2D" w:rsidRDefault="00683D6C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42ACA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270" w:type="dxa"/>
            <w:vAlign w:val="bottom"/>
          </w:tcPr>
          <w:p w14:paraId="484EE00C" w14:textId="77777777" w:rsidR="00B42ACA" w:rsidRPr="00722C2D" w:rsidRDefault="00B42ACA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F61231" w14:textId="49D310B0" w:rsidR="00B42ACA" w:rsidRPr="00722C2D" w:rsidRDefault="00683D6C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2ACA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270" w:type="dxa"/>
            <w:vAlign w:val="bottom"/>
          </w:tcPr>
          <w:p w14:paraId="3F248F82" w14:textId="77777777" w:rsidR="00B42ACA" w:rsidRPr="00722C2D" w:rsidRDefault="00B42ACA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A2406B" w14:textId="0605D659" w:rsidR="00B42ACA" w:rsidRPr="00722C2D" w:rsidRDefault="00683D6C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2ACA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270" w:type="dxa"/>
            <w:vAlign w:val="bottom"/>
          </w:tcPr>
          <w:p w14:paraId="038E530B" w14:textId="77777777" w:rsidR="00B42ACA" w:rsidRPr="00722C2D" w:rsidRDefault="00B42ACA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147E61" w14:textId="18BC6F48" w:rsidR="00B42ACA" w:rsidRPr="00722C2D" w:rsidRDefault="00683D6C" w:rsidP="00B42ACA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42ACA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056</w:t>
            </w:r>
          </w:p>
        </w:tc>
        <w:tc>
          <w:tcPr>
            <w:tcW w:w="270" w:type="dxa"/>
            <w:vAlign w:val="bottom"/>
          </w:tcPr>
          <w:p w14:paraId="5B40F740" w14:textId="77777777" w:rsidR="00B42ACA" w:rsidRPr="00722C2D" w:rsidRDefault="00B42ACA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5A2BF0" w14:textId="5C3FCC36" w:rsidR="00B42ACA" w:rsidRPr="00722C2D" w:rsidRDefault="00683D6C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42ACA" w:rsidRPr="00722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</w:tr>
      <w:tr w:rsidR="00B42ACA" w:rsidRPr="00722C2D" w14:paraId="4BB02714" w14:textId="77777777" w:rsidTr="00BF2C60">
        <w:tc>
          <w:tcPr>
            <w:tcW w:w="2250" w:type="dxa"/>
          </w:tcPr>
          <w:p w14:paraId="40CA5227" w14:textId="77777777" w:rsidR="00B42ACA" w:rsidRPr="00722C2D" w:rsidRDefault="00B42ACA" w:rsidP="00B42A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BE6FA5" w14:textId="4C4F4F6F" w:rsidR="00B42ACA" w:rsidRPr="00722C2D" w:rsidRDefault="00683D6C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="00B42ACA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774</w:t>
            </w:r>
          </w:p>
        </w:tc>
        <w:tc>
          <w:tcPr>
            <w:tcW w:w="270" w:type="dxa"/>
          </w:tcPr>
          <w:p w14:paraId="20CDDFBD" w14:textId="77777777" w:rsidR="00B42ACA" w:rsidRPr="00722C2D" w:rsidRDefault="00B42ACA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D247D" w14:textId="067CAE27" w:rsidR="00B42ACA" w:rsidRPr="00722C2D" w:rsidRDefault="00683D6C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="00B42ACA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</w:t>
            </w:r>
          </w:p>
        </w:tc>
        <w:tc>
          <w:tcPr>
            <w:tcW w:w="270" w:type="dxa"/>
          </w:tcPr>
          <w:p w14:paraId="343D862F" w14:textId="77777777" w:rsidR="00B42ACA" w:rsidRPr="00722C2D" w:rsidRDefault="00B42ACA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18A72" w14:textId="40FD20F4" w:rsidR="00B42ACA" w:rsidRPr="00722C2D" w:rsidRDefault="00683D6C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42ACA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756</w:t>
            </w:r>
          </w:p>
        </w:tc>
        <w:tc>
          <w:tcPr>
            <w:tcW w:w="270" w:type="dxa"/>
          </w:tcPr>
          <w:p w14:paraId="4E391B4B" w14:textId="77777777" w:rsidR="00B42ACA" w:rsidRPr="00722C2D" w:rsidRDefault="00B42ACA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8EAF4" w14:textId="3EA3A61A" w:rsidR="00B42ACA" w:rsidRPr="00722C2D" w:rsidRDefault="00683D6C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42ACA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056</w:t>
            </w:r>
          </w:p>
        </w:tc>
        <w:tc>
          <w:tcPr>
            <w:tcW w:w="270" w:type="dxa"/>
          </w:tcPr>
          <w:p w14:paraId="3FBA8342" w14:textId="77777777" w:rsidR="00B42ACA" w:rsidRPr="00722C2D" w:rsidRDefault="00B42ACA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551D" w14:textId="458FC6D5" w:rsidR="00B42ACA" w:rsidRPr="00722C2D" w:rsidRDefault="00683D6C" w:rsidP="00B42A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B42ACA" w:rsidRPr="00722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071</w:t>
            </w:r>
          </w:p>
        </w:tc>
      </w:tr>
    </w:tbl>
    <w:p w14:paraId="3C49CE17" w14:textId="77777777" w:rsidR="0078643D" w:rsidRPr="00722C2D" w:rsidRDefault="007864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B2E14" w14:textId="71C865A6" w:rsidR="00030124" w:rsidRPr="00722C2D" w:rsidRDefault="00453206" w:rsidP="001B34C8">
      <w:pPr>
        <w:tabs>
          <w:tab w:val="clear" w:pos="454"/>
          <w:tab w:val="left" w:pos="990"/>
          <w:tab w:val="left" w:pos="108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F84174"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22C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F8393E7" w14:textId="77777777" w:rsidR="00315974" w:rsidRPr="00722C2D" w:rsidRDefault="0031597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33AB3478" w14:textId="7A4DC95A" w:rsidR="000F143B" w:rsidRPr="00722C2D" w:rsidRDefault="0045320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E0AE2" w:rsidRPr="00722C2D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2E23ECDC" w14:textId="7E0F9E77" w:rsidR="00DE16F7" w:rsidRPr="00722C2D" w:rsidRDefault="00DE16F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C313A74" w14:textId="77777777" w:rsidR="00721BD3" w:rsidRPr="00722C2D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  <w:r w:rsidRPr="00722C2D">
        <w:rPr>
          <w:rFonts w:asciiTheme="majorBidi" w:hAnsiTheme="majorBidi" w:cstheme="majorBidi"/>
          <w:sz w:val="30"/>
          <w:szCs w:val="30"/>
        </w:rPr>
        <w:br w:type="page"/>
      </w:r>
    </w:p>
    <w:p w14:paraId="245834F5" w14:textId="3A5BA1F0" w:rsidR="00665AC8" w:rsidRPr="00722C2D" w:rsidRDefault="00665AC8" w:rsidP="001B34C8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</w:rPr>
        <w:t>(</w:t>
      </w:r>
      <w:r w:rsidR="00F84174" w:rsidRPr="00722C2D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722C2D">
        <w:rPr>
          <w:rFonts w:asciiTheme="majorBidi" w:hAnsiTheme="majorBidi" w:cstheme="majorBidi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22C2D">
        <w:rPr>
          <w:rFonts w:asciiTheme="majorBidi" w:hAnsiTheme="majorBidi" w:cstheme="majorBidi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22C2D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722C2D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84B85C9" w14:textId="1D89AB2A" w:rsidR="00665AC8" w:rsidRPr="00722C2D" w:rsidRDefault="00665AC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2F63C114" w14:textId="0DD469DF" w:rsidR="00295D27" w:rsidRPr="00722C2D" w:rsidRDefault="00295D27" w:rsidP="00BB7A91">
      <w:pPr>
        <w:tabs>
          <w:tab w:val="clear" w:pos="454"/>
          <w:tab w:val="clear" w:pos="907"/>
          <w:tab w:val="clear" w:pos="1871"/>
          <w:tab w:val="left" w:pos="720"/>
          <w:tab w:val="left" w:pos="1170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57833B0" w14:textId="77777777" w:rsidR="00295D27" w:rsidRPr="00722C2D" w:rsidRDefault="00295D2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tbl>
      <w:tblPr>
        <w:tblW w:w="8724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8"/>
        <w:gridCol w:w="1092"/>
        <w:gridCol w:w="180"/>
        <w:gridCol w:w="1080"/>
        <w:gridCol w:w="180"/>
        <w:gridCol w:w="1125"/>
        <w:gridCol w:w="183"/>
        <w:gridCol w:w="1079"/>
        <w:gridCol w:w="7"/>
      </w:tblGrid>
      <w:tr w:rsidR="00481AA0" w:rsidRPr="00722C2D" w14:paraId="7EF01A94" w14:textId="77777777" w:rsidTr="00BB7A91">
        <w:trPr>
          <w:gridAfter w:val="1"/>
          <w:wAfter w:w="7" w:type="dxa"/>
          <w:cantSplit/>
          <w:tblHeader/>
        </w:trPr>
        <w:tc>
          <w:tcPr>
            <w:tcW w:w="3798" w:type="dxa"/>
          </w:tcPr>
          <w:p w14:paraId="5A65D85C" w14:textId="77777777" w:rsidR="00481AA0" w:rsidRPr="00722C2D" w:rsidRDefault="00481AA0" w:rsidP="00BB7A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352" w:type="dxa"/>
            <w:gridSpan w:val="3"/>
            <w:hideMark/>
          </w:tcPr>
          <w:p w14:paraId="1BC07723" w14:textId="77777777" w:rsidR="00481AA0" w:rsidRPr="00722C2D" w:rsidRDefault="00481AA0" w:rsidP="00BB7A9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1A72DB7" w14:textId="77777777" w:rsidR="00481AA0" w:rsidRPr="00722C2D" w:rsidRDefault="00481AA0" w:rsidP="00BB7A9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7" w:type="dxa"/>
            <w:gridSpan w:val="3"/>
            <w:hideMark/>
          </w:tcPr>
          <w:p w14:paraId="4591A191" w14:textId="77777777" w:rsidR="00481AA0" w:rsidRPr="00722C2D" w:rsidRDefault="00481AA0" w:rsidP="00BB7A9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81AA0" w:rsidRPr="00722C2D" w14:paraId="10A1D2B7" w14:textId="77777777" w:rsidTr="00BB7A91">
        <w:trPr>
          <w:gridAfter w:val="1"/>
          <w:wAfter w:w="7" w:type="dxa"/>
          <w:cantSplit/>
          <w:tblHeader/>
        </w:trPr>
        <w:tc>
          <w:tcPr>
            <w:tcW w:w="3798" w:type="dxa"/>
          </w:tcPr>
          <w:p w14:paraId="5C3896FA" w14:textId="77777777" w:rsidR="00481AA0" w:rsidRPr="00722C2D" w:rsidRDefault="00481AA0" w:rsidP="00BB7A9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3C2AED01" w14:textId="65203857" w:rsidR="00481AA0" w:rsidRPr="00722C2D" w:rsidRDefault="00683D6C" w:rsidP="00BB7A9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5D32318" w14:textId="77777777" w:rsidR="00481AA0" w:rsidRPr="00722C2D" w:rsidRDefault="00481AA0" w:rsidP="00BB7A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FF6207E" w14:textId="42E9B570" w:rsidR="00481AA0" w:rsidRPr="00722C2D" w:rsidRDefault="00683D6C" w:rsidP="00BB7A9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0495445" w14:textId="77777777" w:rsidR="00481AA0" w:rsidRPr="00722C2D" w:rsidRDefault="00481AA0" w:rsidP="00BB7A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14:paraId="5832B461" w14:textId="107C0414" w:rsidR="00481AA0" w:rsidRPr="00722C2D" w:rsidRDefault="00683D6C" w:rsidP="00BB7A9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2C3EDADC" w14:textId="77777777" w:rsidR="00481AA0" w:rsidRPr="00722C2D" w:rsidRDefault="00481AA0" w:rsidP="00BB7A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025EF9CD" w14:textId="43147C3E" w:rsidR="00481AA0" w:rsidRPr="00722C2D" w:rsidRDefault="00683D6C" w:rsidP="00BB7A9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481AA0" w:rsidRPr="00722C2D" w14:paraId="75342FFE" w14:textId="77777777" w:rsidTr="00BB7A91">
        <w:trPr>
          <w:gridAfter w:val="1"/>
          <w:wAfter w:w="7" w:type="dxa"/>
          <w:cantSplit/>
        </w:trPr>
        <w:tc>
          <w:tcPr>
            <w:tcW w:w="3798" w:type="dxa"/>
          </w:tcPr>
          <w:p w14:paraId="2B1D7486" w14:textId="77777777" w:rsidR="00481AA0" w:rsidRPr="00722C2D" w:rsidRDefault="00481AA0" w:rsidP="00BB7A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19" w:type="dxa"/>
            <w:gridSpan w:val="7"/>
            <w:hideMark/>
          </w:tcPr>
          <w:p w14:paraId="08EFDE6A" w14:textId="77777777" w:rsidR="00481AA0" w:rsidRPr="00722C2D" w:rsidRDefault="00481AA0" w:rsidP="00BB7A9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1AA0" w:rsidRPr="00722C2D" w14:paraId="7F8D1EC1" w14:textId="77777777" w:rsidTr="00BB7A91">
        <w:trPr>
          <w:gridAfter w:val="1"/>
          <w:wAfter w:w="7" w:type="dxa"/>
          <w:cantSplit/>
        </w:trPr>
        <w:tc>
          <w:tcPr>
            <w:tcW w:w="3798" w:type="dxa"/>
            <w:hideMark/>
          </w:tcPr>
          <w:p w14:paraId="6E2218E9" w14:textId="77777777" w:rsidR="00481AA0" w:rsidRPr="00722C2D" w:rsidRDefault="00481AA0" w:rsidP="00BB7A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92" w:type="dxa"/>
            <w:vAlign w:val="bottom"/>
          </w:tcPr>
          <w:p w14:paraId="29A4C40C" w14:textId="77777777" w:rsidR="00481AA0" w:rsidRPr="00722C2D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01C692" w14:textId="77777777" w:rsidR="00481AA0" w:rsidRPr="00722C2D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2B8A16" w14:textId="77777777" w:rsidR="00481AA0" w:rsidRPr="00722C2D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5D2691" w14:textId="77777777" w:rsidR="00481AA0" w:rsidRPr="00722C2D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99D4179" w14:textId="77777777" w:rsidR="00481AA0" w:rsidRPr="00722C2D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0E58CA8" w14:textId="77777777" w:rsidR="00481AA0" w:rsidRPr="00722C2D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151F0BB" w14:textId="77777777" w:rsidR="00481AA0" w:rsidRPr="00722C2D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42ACA" w:rsidRPr="00722C2D" w14:paraId="36763884" w14:textId="77777777" w:rsidTr="00BB7A91">
        <w:trPr>
          <w:gridAfter w:val="1"/>
          <w:wAfter w:w="7" w:type="dxa"/>
          <w:cantSplit/>
        </w:trPr>
        <w:tc>
          <w:tcPr>
            <w:tcW w:w="3798" w:type="dxa"/>
            <w:hideMark/>
          </w:tcPr>
          <w:p w14:paraId="59A00A87" w14:textId="624B5597" w:rsidR="00B42ACA" w:rsidRPr="00722C2D" w:rsidRDefault="00C7719E" w:rsidP="00B42A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2" w:type="dxa"/>
            <w:vAlign w:val="bottom"/>
          </w:tcPr>
          <w:p w14:paraId="5ACC73F0" w14:textId="1AAD53C8" w:rsidR="00B42ACA" w:rsidRPr="00722C2D" w:rsidRDefault="00683D6C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C7719E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180" w:type="dxa"/>
            <w:vAlign w:val="bottom"/>
          </w:tcPr>
          <w:p w14:paraId="70889FE4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446AE8A3" w14:textId="0A54043B" w:rsidR="00B42ACA" w:rsidRPr="00722C2D" w:rsidRDefault="00C7719E" w:rsidP="00C7719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6B83F7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BB270E6" w14:textId="35C2B0F3" w:rsidR="00B42ACA" w:rsidRPr="00722C2D" w:rsidRDefault="00C7719E" w:rsidP="00B42ACA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7A1FD0C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2C7598DE" w14:textId="2C533A30" w:rsidR="00B42ACA" w:rsidRPr="00722C2D" w:rsidRDefault="00B42ACA" w:rsidP="00B42AC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7719E" w:rsidRPr="00722C2D" w14:paraId="16A8D5E6" w14:textId="77777777" w:rsidTr="00BB7A91">
        <w:trPr>
          <w:gridAfter w:val="1"/>
          <w:wAfter w:w="7" w:type="dxa"/>
          <w:cantSplit/>
        </w:trPr>
        <w:tc>
          <w:tcPr>
            <w:tcW w:w="3798" w:type="dxa"/>
          </w:tcPr>
          <w:p w14:paraId="7DCB7C96" w14:textId="1EB60C9F" w:rsidR="00C7719E" w:rsidRPr="00722C2D" w:rsidRDefault="00C7719E" w:rsidP="00B42A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92" w:type="dxa"/>
            <w:vAlign w:val="bottom"/>
          </w:tcPr>
          <w:p w14:paraId="02776FEC" w14:textId="2A1D8EC0" w:rsidR="00C7719E" w:rsidRPr="00722C2D" w:rsidRDefault="00683D6C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C7719E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180" w:type="dxa"/>
            <w:vAlign w:val="bottom"/>
          </w:tcPr>
          <w:p w14:paraId="3B0D53BA" w14:textId="77777777" w:rsidR="00C7719E" w:rsidRPr="00722C2D" w:rsidRDefault="00C7719E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951D9BF" w14:textId="7912541D" w:rsidR="00C7719E" w:rsidRPr="00722C2D" w:rsidRDefault="00683D6C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  <w:r w:rsidR="00C7719E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180" w:type="dxa"/>
            <w:vAlign w:val="bottom"/>
          </w:tcPr>
          <w:p w14:paraId="241B3055" w14:textId="77777777" w:rsidR="00C7719E" w:rsidRPr="00722C2D" w:rsidRDefault="00C7719E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219EC58" w14:textId="090B2EA6" w:rsidR="00C7719E" w:rsidRPr="00722C2D" w:rsidRDefault="00C7719E" w:rsidP="00B42ACA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78CC009" w14:textId="77777777" w:rsidR="00C7719E" w:rsidRPr="00722C2D" w:rsidRDefault="00C7719E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DB011D4" w14:textId="6405D008" w:rsidR="00C7719E" w:rsidRPr="00722C2D" w:rsidRDefault="00C7719E" w:rsidP="00B42AC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42ACA" w:rsidRPr="00722C2D" w14:paraId="1E7F2269" w14:textId="77777777" w:rsidTr="00BB7A91">
        <w:trPr>
          <w:gridAfter w:val="1"/>
          <w:wAfter w:w="7" w:type="dxa"/>
          <w:cantSplit/>
        </w:trPr>
        <w:tc>
          <w:tcPr>
            <w:tcW w:w="3798" w:type="dxa"/>
            <w:hideMark/>
          </w:tcPr>
          <w:p w14:paraId="57FB8D50" w14:textId="77777777" w:rsidR="00B42ACA" w:rsidRPr="00722C2D" w:rsidRDefault="00B42ACA" w:rsidP="00B42A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2" w:type="dxa"/>
            <w:vAlign w:val="bottom"/>
          </w:tcPr>
          <w:p w14:paraId="7E30E6D3" w14:textId="47444C87" w:rsidR="00B42ACA" w:rsidRPr="00722C2D" w:rsidRDefault="00D176EB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="00C7719E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5142FB4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6276DA64" w14:textId="145A4F89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4A50B8B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AB88579" w14:textId="0D095E04" w:rsidR="00B42ACA" w:rsidRPr="00722C2D" w:rsidRDefault="00C7719E" w:rsidP="00B42ACA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3E552B8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2FA31591" w14:textId="4227F136" w:rsidR="00B42ACA" w:rsidRPr="00722C2D" w:rsidRDefault="00B42ACA" w:rsidP="00B42AC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42ACA" w:rsidRPr="00722C2D" w14:paraId="7AF89E6E" w14:textId="77777777" w:rsidTr="00BB7A91">
        <w:trPr>
          <w:gridAfter w:val="1"/>
          <w:wAfter w:w="7" w:type="dxa"/>
          <w:cantSplit/>
        </w:trPr>
        <w:tc>
          <w:tcPr>
            <w:tcW w:w="3798" w:type="dxa"/>
            <w:hideMark/>
          </w:tcPr>
          <w:p w14:paraId="0E57DB9B" w14:textId="77777777" w:rsidR="00B42ACA" w:rsidRPr="00722C2D" w:rsidRDefault="00B42ACA" w:rsidP="00B42A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92" w:type="dxa"/>
            <w:vAlign w:val="bottom"/>
          </w:tcPr>
          <w:p w14:paraId="6D00945E" w14:textId="73990343" w:rsidR="00B42ACA" w:rsidRPr="00722C2D" w:rsidRDefault="00D176EB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A48CB11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65A31AD3" w14:textId="23DC5802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077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D48EDB7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1D44FE3" w14:textId="3B686C69" w:rsidR="00B42ACA" w:rsidRPr="00722C2D" w:rsidRDefault="00C7719E" w:rsidP="00C7719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909791A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3B77B8C8" w14:textId="62A7D865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42ACA" w:rsidRPr="00722C2D" w14:paraId="18DD3479" w14:textId="77777777" w:rsidTr="00BB7A91">
        <w:trPr>
          <w:gridAfter w:val="1"/>
          <w:wAfter w:w="7" w:type="dxa"/>
          <w:cantSplit/>
        </w:trPr>
        <w:tc>
          <w:tcPr>
            <w:tcW w:w="3798" w:type="dxa"/>
            <w:hideMark/>
          </w:tcPr>
          <w:p w14:paraId="2EE2D0A2" w14:textId="432B48C0" w:rsidR="00B42ACA" w:rsidRPr="00722C2D" w:rsidRDefault="00B42ACA" w:rsidP="00B42AC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F90DD" w14:textId="5E500050" w:rsidR="00B42ACA" w:rsidRPr="00722C2D" w:rsidRDefault="00683D6C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="00C7719E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180" w:type="dxa"/>
            <w:vAlign w:val="bottom"/>
          </w:tcPr>
          <w:p w14:paraId="6F154CD8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31DD27" w14:textId="229193E4" w:rsidR="00B42ACA" w:rsidRPr="00722C2D" w:rsidRDefault="00683D6C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174</w:t>
            </w:r>
            <w:r w:rsidR="00B42ACA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180" w:type="dxa"/>
            <w:vAlign w:val="bottom"/>
          </w:tcPr>
          <w:p w14:paraId="56FDDD2F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B40DE" w14:textId="3013D163" w:rsidR="00B42ACA" w:rsidRPr="00722C2D" w:rsidRDefault="00C7719E" w:rsidP="00C7719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4947AF7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3E01F0" w14:textId="282D2674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181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B42ACA" w:rsidRPr="00722C2D" w14:paraId="3998018E" w14:textId="77777777" w:rsidTr="00BB7A91">
        <w:trPr>
          <w:cantSplit/>
        </w:trPr>
        <w:tc>
          <w:tcPr>
            <w:tcW w:w="3798" w:type="dxa"/>
          </w:tcPr>
          <w:p w14:paraId="079DB4C1" w14:textId="1B84F8F7" w:rsidR="00B42ACA" w:rsidRPr="00722C2D" w:rsidRDefault="00B42ACA" w:rsidP="00B42A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3ACFC6C1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08B706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624402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D7F0F8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C4437D3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01EA2C5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125748FE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42ACA" w:rsidRPr="00722C2D" w14:paraId="02E5FDB2" w14:textId="77777777" w:rsidTr="00BB7A91">
        <w:trPr>
          <w:cantSplit/>
        </w:trPr>
        <w:tc>
          <w:tcPr>
            <w:tcW w:w="3798" w:type="dxa"/>
          </w:tcPr>
          <w:p w14:paraId="6110D394" w14:textId="28E0CCB1" w:rsidR="00B42ACA" w:rsidRPr="00722C2D" w:rsidRDefault="00B42ACA" w:rsidP="00B42A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092" w:type="dxa"/>
            <w:vAlign w:val="bottom"/>
          </w:tcPr>
          <w:p w14:paraId="0F7C0587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ECC331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08FCA7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D161F1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7A73B22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5946670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92A9D6B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42ACA" w:rsidRPr="00722C2D" w14:paraId="158F556E" w14:textId="77777777" w:rsidTr="00BB7A91">
        <w:trPr>
          <w:cantSplit/>
        </w:trPr>
        <w:tc>
          <w:tcPr>
            <w:tcW w:w="3798" w:type="dxa"/>
            <w:hideMark/>
          </w:tcPr>
          <w:p w14:paraId="178070CA" w14:textId="77777777" w:rsidR="00B42ACA" w:rsidRPr="00722C2D" w:rsidRDefault="00B42ACA" w:rsidP="00B42A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2" w:type="dxa"/>
            <w:vAlign w:val="bottom"/>
          </w:tcPr>
          <w:p w14:paraId="260AD6D4" w14:textId="2A208E80" w:rsidR="00B42ACA" w:rsidRPr="00722C2D" w:rsidRDefault="00D176EB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7719E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8E04388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E8B7AF2" w14:textId="3EE0253A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7F854C7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CD93F58" w14:textId="1277FDCD" w:rsidR="00B42ACA" w:rsidRPr="00722C2D" w:rsidRDefault="00C7719E" w:rsidP="00B42ACA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55FDFC4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vAlign w:val="bottom"/>
            <w:hideMark/>
          </w:tcPr>
          <w:p w14:paraId="7A18695F" w14:textId="1CCF23CA" w:rsidR="00B42ACA" w:rsidRPr="00722C2D" w:rsidRDefault="00B42ACA" w:rsidP="00B42AC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42ACA" w:rsidRPr="00722C2D" w14:paraId="092F6F97" w14:textId="77777777" w:rsidTr="00BB7A91">
        <w:trPr>
          <w:cantSplit/>
        </w:trPr>
        <w:tc>
          <w:tcPr>
            <w:tcW w:w="3798" w:type="dxa"/>
            <w:hideMark/>
          </w:tcPr>
          <w:p w14:paraId="36CD1070" w14:textId="77777777" w:rsidR="00B42ACA" w:rsidRPr="00722C2D" w:rsidRDefault="00B42ACA" w:rsidP="00B42ACA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92" w:type="dxa"/>
            <w:vAlign w:val="bottom"/>
          </w:tcPr>
          <w:p w14:paraId="69560DDC" w14:textId="432D4689" w:rsidR="00B42ACA" w:rsidRPr="00722C2D" w:rsidRDefault="00D176EB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7719E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55EAA02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BACD695" w14:textId="4D498359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0B0F362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4F75EDF6" w14:textId="18936DE8" w:rsidR="00B42ACA" w:rsidRPr="00722C2D" w:rsidRDefault="00A50505" w:rsidP="0038471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7A36DDD7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vAlign w:val="bottom"/>
            <w:hideMark/>
          </w:tcPr>
          <w:p w14:paraId="25E97B64" w14:textId="3FF70D39" w:rsidR="00B42ACA" w:rsidRPr="00722C2D" w:rsidRDefault="00B42ACA" w:rsidP="00B42AC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42ACA" w:rsidRPr="00722C2D" w14:paraId="3AE7FDFE" w14:textId="77777777" w:rsidTr="00BB7A91">
        <w:trPr>
          <w:cantSplit/>
        </w:trPr>
        <w:tc>
          <w:tcPr>
            <w:tcW w:w="3798" w:type="dxa"/>
            <w:hideMark/>
          </w:tcPr>
          <w:p w14:paraId="7BD8B989" w14:textId="77777777" w:rsidR="00B42ACA" w:rsidRPr="00722C2D" w:rsidRDefault="00B42ACA" w:rsidP="00B42ACA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4E968" w14:textId="07A17A9C" w:rsidR="00B42ACA" w:rsidRPr="00722C2D" w:rsidRDefault="00D176EB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C7719E"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D9AF6A7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F51D2A" w14:textId="7E14EB18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26CAC73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0899A" w14:textId="1EFBAB52" w:rsidR="00B42ACA" w:rsidRPr="00722C2D" w:rsidRDefault="00384713" w:rsidP="00B42ACA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14B99E9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C45A1" w14:textId="0E267830" w:rsidR="00B42ACA" w:rsidRPr="00722C2D" w:rsidRDefault="00B42ACA" w:rsidP="00B42AC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42ACA" w:rsidRPr="00722C2D" w14:paraId="68E36817" w14:textId="77777777" w:rsidTr="00BB7A91">
        <w:trPr>
          <w:cantSplit/>
        </w:trPr>
        <w:tc>
          <w:tcPr>
            <w:tcW w:w="3798" w:type="dxa"/>
            <w:hideMark/>
          </w:tcPr>
          <w:p w14:paraId="7107BE34" w14:textId="116FACFA" w:rsidR="00B42ACA" w:rsidRPr="00722C2D" w:rsidRDefault="00B42ACA" w:rsidP="00B42AC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17A77" w14:textId="53764ADF" w:rsidR="00B42ACA" w:rsidRPr="00722C2D" w:rsidRDefault="00D176EB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C7719E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CC40650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33183C" w14:textId="0C991623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042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E35824D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488E9" w14:textId="28A50DA9" w:rsidR="00B42ACA" w:rsidRPr="00722C2D" w:rsidRDefault="00A50505" w:rsidP="0038471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65950A50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B99DB2" w14:textId="5321ED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42ACA" w:rsidRPr="00722C2D" w14:paraId="6A6AF4CD" w14:textId="77777777" w:rsidTr="00BB7A91">
        <w:trPr>
          <w:cantSplit/>
        </w:trPr>
        <w:tc>
          <w:tcPr>
            <w:tcW w:w="3798" w:type="dxa"/>
          </w:tcPr>
          <w:p w14:paraId="12228E58" w14:textId="77777777" w:rsidR="00B42ACA" w:rsidRPr="00722C2D" w:rsidRDefault="00B42ACA" w:rsidP="00B42AC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BB7639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341A5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EA4816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DC3242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80E5A5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2F6B259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24DE24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42ACA" w:rsidRPr="00722C2D" w14:paraId="3D6CE13F" w14:textId="77777777" w:rsidTr="00BB7A91">
        <w:trPr>
          <w:cantSplit/>
        </w:trPr>
        <w:tc>
          <w:tcPr>
            <w:tcW w:w="3798" w:type="dxa"/>
            <w:hideMark/>
          </w:tcPr>
          <w:p w14:paraId="7BCFD5DD" w14:textId="77777777" w:rsidR="00B42ACA" w:rsidRPr="00722C2D" w:rsidRDefault="00B42ACA" w:rsidP="00B42A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92" w:type="dxa"/>
            <w:vAlign w:val="bottom"/>
          </w:tcPr>
          <w:p w14:paraId="2D038AD0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F11BEF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BC99FE0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073E8D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7DF76988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7987D18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5003D0C4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42ACA" w:rsidRPr="00722C2D" w14:paraId="5A503033" w14:textId="77777777" w:rsidTr="00BB7A91">
        <w:trPr>
          <w:cantSplit/>
        </w:trPr>
        <w:tc>
          <w:tcPr>
            <w:tcW w:w="3798" w:type="dxa"/>
            <w:hideMark/>
          </w:tcPr>
          <w:p w14:paraId="1509F2E6" w14:textId="7226E6E1" w:rsidR="00B42ACA" w:rsidRPr="00722C2D" w:rsidRDefault="00B42ACA" w:rsidP="00B42A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799DE" w14:textId="7666E624" w:rsidR="00B42ACA" w:rsidRPr="00722C2D" w:rsidRDefault="00C7719E" w:rsidP="00C7719E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3692F7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B10C36" w14:textId="6D20A30A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32E3E78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F6D0A" w14:textId="084E5027" w:rsidR="00B42ACA" w:rsidRPr="00722C2D" w:rsidRDefault="00384713" w:rsidP="00B42ACA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0A704C1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6E3E14" w14:textId="6C217F4D" w:rsidR="00B42ACA" w:rsidRPr="00722C2D" w:rsidRDefault="00B42ACA" w:rsidP="00B42AC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42ACA" w:rsidRPr="00722C2D" w14:paraId="4BC4C098" w14:textId="77777777" w:rsidTr="00BB7A91">
        <w:trPr>
          <w:cantSplit/>
        </w:trPr>
        <w:tc>
          <w:tcPr>
            <w:tcW w:w="3798" w:type="dxa"/>
            <w:hideMark/>
          </w:tcPr>
          <w:p w14:paraId="5155F171" w14:textId="044BAF97" w:rsidR="00B42ACA" w:rsidRPr="00722C2D" w:rsidRDefault="00B42ACA" w:rsidP="00B42A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38282F" w14:textId="6497E198" w:rsidR="00B42ACA" w:rsidRPr="00722C2D" w:rsidRDefault="00C7719E" w:rsidP="00C7719E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6A67D1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1DA77A" w14:textId="79E605A0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83D6C" w:rsidRPr="00683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630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6AEB209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F0DE61" w14:textId="3F658FF2" w:rsidR="00B42ACA" w:rsidRPr="00722C2D" w:rsidRDefault="00384713" w:rsidP="00B42ACA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1902AA5" w14:textId="77777777" w:rsidR="00B42ACA" w:rsidRPr="00722C2D" w:rsidRDefault="00B42ACA" w:rsidP="00B42AC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C0DC00" w14:textId="4524488F" w:rsidR="00B42ACA" w:rsidRPr="00722C2D" w:rsidRDefault="00B42ACA" w:rsidP="00B42AC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E69CD31" w14:textId="77777777" w:rsidR="006723DC" w:rsidRPr="00722C2D" w:rsidRDefault="006723DC" w:rsidP="001B34C8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690BBE22" w14:textId="0CDA2061" w:rsidR="009536FB" w:rsidRPr="00722C2D" w:rsidRDefault="006723DC" w:rsidP="00B84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  <w:r w:rsidRPr="00722C2D">
        <w:rPr>
          <w:rFonts w:asciiTheme="majorBidi" w:hAnsiTheme="majorBidi" w:cstheme="majorBidi"/>
          <w:sz w:val="30"/>
          <w:szCs w:val="30"/>
        </w:rPr>
        <w:br w:type="page"/>
      </w:r>
    </w:p>
    <w:p w14:paraId="696FE3B8" w14:textId="6931B1AA" w:rsidR="00747A89" w:rsidRPr="00722C2D" w:rsidRDefault="00683D6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21</w:t>
      </w:r>
      <w:r w:rsidR="00CA3144" w:rsidRPr="00722C2D">
        <w:rPr>
          <w:rFonts w:asciiTheme="majorBidi" w:hAnsiTheme="majorBidi" w:cstheme="majorBidi"/>
          <w:b/>
          <w:bCs/>
          <w:sz w:val="30"/>
          <w:szCs w:val="30"/>
        </w:rPr>
        <w:tab/>
      </w:r>
      <w:r w:rsidR="00747A89" w:rsidRPr="00722C2D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047FF452" w14:textId="77777777" w:rsidR="00747A89" w:rsidRPr="00722C2D" w:rsidRDefault="00747A8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3BCCA589" w14:textId="788419AF" w:rsidR="00747A89" w:rsidRPr="00722C2D" w:rsidRDefault="00747A8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22C2D">
        <w:rPr>
          <w:rFonts w:asciiTheme="majorBidi" w:hAnsiTheme="majorBidi" w:cstheme="majorBidi"/>
          <w:spacing w:val="-2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862428" w:rsidRPr="00722C2D">
        <w:rPr>
          <w:rFonts w:asciiTheme="majorBidi" w:hAnsiTheme="majorBidi" w:cstheme="majorBidi"/>
          <w:spacing w:val="-2"/>
          <w:sz w:val="30"/>
          <w:szCs w:val="30"/>
          <w:cs/>
        </w:rPr>
        <w:t>อย่างสม่ำเสมอ</w:t>
      </w:r>
      <w:r w:rsidRPr="00722C2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62428" w:rsidRPr="00722C2D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Pr="00722C2D">
        <w:rPr>
          <w:rFonts w:asciiTheme="majorBidi" w:hAnsiTheme="majorBidi" w:cstheme="majorBidi"/>
          <w:spacing w:val="-2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D225268" w14:textId="363B388F" w:rsidR="002F6623" w:rsidRPr="00722C2D" w:rsidRDefault="002F662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13AF036" w14:textId="189A58E6" w:rsidR="00030124" w:rsidRPr="00722C2D" w:rsidRDefault="00683D6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3D6C">
        <w:rPr>
          <w:rFonts w:asciiTheme="majorBidi" w:hAnsiTheme="majorBidi" w:cstheme="majorBidi"/>
          <w:b/>
          <w:bCs/>
          <w:sz w:val="30"/>
          <w:szCs w:val="30"/>
        </w:rPr>
        <w:t>22</w:t>
      </w:r>
      <w:r w:rsidR="00030124" w:rsidRPr="00722C2D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722C2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D1DFADE" w14:textId="77777777" w:rsidR="00E66E01" w:rsidRPr="00722C2D" w:rsidRDefault="00E66E0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606"/>
        <w:gridCol w:w="992"/>
        <w:gridCol w:w="274"/>
        <w:gridCol w:w="901"/>
        <w:gridCol w:w="265"/>
        <w:gridCol w:w="898"/>
        <w:gridCol w:w="274"/>
        <w:gridCol w:w="988"/>
      </w:tblGrid>
      <w:tr w:rsidR="00E66E01" w:rsidRPr="00722C2D" w14:paraId="283C3087" w14:textId="77777777" w:rsidTr="0098354F">
        <w:trPr>
          <w:tblHeader/>
        </w:trPr>
        <w:tc>
          <w:tcPr>
            <w:tcW w:w="2504" w:type="pct"/>
            <w:shd w:val="clear" w:color="auto" w:fill="auto"/>
          </w:tcPr>
          <w:p w14:paraId="122DF9C8" w14:textId="77777777" w:rsidR="00E66E01" w:rsidRPr="00722C2D" w:rsidRDefault="00E66E0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pct"/>
            <w:gridSpan w:val="3"/>
            <w:shd w:val="clear" w:color="auto" w:fill="auto"/>
          </w:tcPr>
          <w:p w14:paraId="08D43883" w14:textId="77777777" w:rsidR="00E66E01" w:rsidRPr="00722C2D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5088BEAC" w14:textId="77777777" w:rsidR="00E66E01" w:rsidRPr="00722C2D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pct"/>
            <w:gridSpan w:val="3"/>
            <w:shd w:val="clear" w:color="auto" w:fill="auto"/>
          </w:tcPr>
          <w:p w14:paraId="2907B875" w14:textId="77777777" w:rsidR="00E66E01" w:rsidRPr="00722C2D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E01" w:rsidRPr="00722C2D" w14:paraId="187C4F3D" w14:textId="77777777" w:rsidTr="0098354F">
        <w:trPr>
          <w:trHeight w:val="344"/>
          <w:tblHeader/>
        </w:trPr>
        <w:tc>
          <w:tcPr>
            <w:tcW w:w="2504" w:type="pct"/>
            <w:shd w:val="clear" w:color="auto" w:fill="auto"/>
          </w:tcPr>
          <w:p w14:paraId="281E8496" w14:textId="77777777" w:rsidR="00E66E01" w:rsidRPr="00722C2D" w:rsidRDefault="00E66E0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shd w:val="clear" w:color="auto" w:fill="auto"/>
          </w:tcPr>
          <w:p w14:paraId="35D1244B" w14:textId="13F809FA" w:rsidR="00E66E01" w:rsidRPr="00722C2D" w:rsidRDefault="00683D6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  <w:shd w:val="clear" w:color="auto" w:fill="auto"/>
          </w:tcPr>
          <w:p w14:paraId="336A14C2" w14:textId="77777777" w:rsidR="00E66E01" w:rsidRPr="00722C2D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</w:tcPr>
          <w:p w14:paraId="07AB2335" w14:textId="740B1018" w:rsidR="00E66E01" w:rsidRPr="00722C2D" w:rsidRDefault="00683D6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4B725BBB" w14:textId="77777777" w:rsidR="00E66E01" w:rsidRPr="00722C2D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7D35E69A" w14:textId="77C0ADDE" w:rsidR="00E66E01" w:rsidRPr="00722C2D" w:rsidRDefault="00683D6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  <w:shd w:val="clear" w:color="auto" w:fill="auto"/>
          </w:tcPr>
          <w:p w14:paraId="17DCA1B3" w14:textId="77777777" w:rsidR="00E66E01" w:rsidRPr="00722C2D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6341E55" w14:textId="2E241343" w:rsidR="00E66E01" w:rsidRPr="00722C2D" w:rsidRDefault="00683D6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66E01" w:rsidRPr="00722C2D" w14:paraId="2BC14044" w14:textId="77777777" w:rsidTr="0098354F">
        <w:trPr>
          <w:tblHeader/>
        </w:trPr>
        <w:tc>
          <w:tcPr>
            <w:tcW w:w="2504" w:type="pct"/>
            <w:shd w:val="clear" w:color="auto" w:fill="auto"/>
            <w:vAlign w:val="center"/>
          </w:tcPr>
          <w:p w14:paraId="73F89F03" w14:textId="77777777" w:rsidR="00E66E01" w:rsidRPr="00722C2D" w:rsidRDefault="00E66E0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6" w:type="pct"/>
            <w:gridSpan w:val="7"/>
            <w:shd w:val="clear" w:color="auto" w:fill="auto"/>
          </w:tcPr>
          <w:p w14:paraId="23F93DB6" w14:textId="661B1B78" w:rsidR="00E66E01" w:rsidRPr="00722C2D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84F26"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722C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66E01" w:rsidRPr="00722C2D" w14:paraId="767EC527" w14:textId="77777777" w:rsidTr="0098354F">
        <w:tc>
          <w:tcPr>
            <w:tcW w:w="2504" w:type="pct"/>
            <w:shd w:val="clear" w:color="auto" w:fill="auto"/>
          </w:tcPr>
          <w:p w14:paraId="2FCB3FAE" w14:textId="77777777" w:rsidR="00E66E01" w:rsidRPr="00722C2D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722C2D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39" w:type="pct"/>
            <w:shd w:val="clear" w:color="auto" w:fill="auto"/>
          </w:tcPr>
          <w:p w14:paraId="2356BAEC" w14:textId="77777777" w:rsidR="00E66E01" w:rsidRPr="00722C2D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14DB8DD" w14:textId="77777777" w:rsidR="00E66E01" w:rsidRPr="00722C2D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</w:tcPr>
          <w:p w14:paraId="2DB9DAEA" w14:textId="77777777" w:rsidR="00E66E01" w:rsidRPr="00722C2D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E101AAC" w14:textId="77777777" w:rsidR="00E66E01" w:rsidRPr="00722C2D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5ADC2641" w14:textId="77777777" w:rsidR="00E66E01" w:rsidRPr="00722C2D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AB4696C" w14:textId="77777777" w:rsidR="00E66E01" w:rsidRPr="00722C2D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63D3DF6" w14:textId="77777777" w:rsidR="00E66E01" w:rsidRPr="00722C2D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59C0" w:rsidRPr="00722C2D" w14:paraId="07F62FCB" w14:textId="77777777" w:rsidTr="0098354F">
        <w:tc>
          <w:tcPr>
            <w:tcW w:w="2504" w:type="pct"/>
            <w:shd w:val="clear" w:color="auto" w:fill="auto"/>
          </w:tcPr>
          <w:p w14:paraId="785E719C" w14:textId="77777777" w:rsidR="005A59C0" w:rsidRPr="00722C2D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5A396508" w14:textId="49B575D9" w:rsidR="005A59C0" w:rsidRPr="00722C2D" w:rsidRDefault="00683D6C" w:rsidP="00911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="00D130F4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149" w:type="pct"/>
            <w:shd w:val="clear" w:color="auto" w:fill="auto"/>
          </w:tcPr>
          <w:p w14:paraId="66E5CB61" w14:textId="77777777" w:rsidR="005A59C0" w:rsidRPr="00722C2D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shd w:val="clear" w:color="auto" w:fill="auto"/>
          </w:tcPr>
          <w:p w14:paraId="18B84286" w14:textId="34AD6155" w:rsidR="005A59C0" w:rsidRPr="00722C2D" w:rsidRDefault="00683D6C" w:rsidP="00911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B42ACA"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144" w:type="pct"/>
            <w:shd w:val="clear" w:color="auto" w:fill="auto"/>
          </w:tcPr>
          <w:p w14:paraId="6FDCD2F0" w14:textId="77777777" w:rsidR="005A59C0" w:rsidRPr="00722C2D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double" w:sz="4" w:space="0" w:color="auto"/>
            </w:tcBorders>
            <w:shd w:val="clear" w:color="auto" w:fill="auto"/>
          </w:tcPr>
          <w:p w14:paraId="05952D3D" w14:textId="4682F957" w:rsidR="005A59C0" w:rsidRPr="00722C2D" w:rsidRDefault="00D130F4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6F52DF0" w14:textId="77777777" w:rsidR="005A59C0" w:rsidRPr="00722C2D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46F0338B" w14:textId="77777777" w:rsidR="005A59C0" w:rsidRPr="00722C2D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BA192F8" w14:textId="77777777" w:rsidR="001D68B3" w:rsidRPr="00722C2D" w:rsidRDefault="001D68B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921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6"/>
        <w:gridCol w:w="989"/>
        <w:gridCol w:w="271"/>
        <w:gridCol w:w="901"/>
        <w:gridCol w:w="271"/>
        <w:gridCol w:w="901"/>
        <w:gridCol w:w="273"/>
        <w:gridCol w:w="989"/>
      </w:tblGrid>
      <w:tr w:rsidR="00E641AC" w:rsidRPr="00722C2D" w14:paraId="285EAEA1" w14:textId="77777777" w:rsidTr="002D7765">
        <w:tc>
          <w:tcPr>
            <w:tcW w:w="2506" w:type="pct"/>
          </w:tcPr>
          <w:p w14:paraId="441FEF38" w14:textId="5495E421" w:rsidR="00E641AC" w:rsidRPr="00722C2D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A217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22C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37" w:type="pct"/>
          </w:tcPr>
          <w:p w14:paraId="18290965" w14:textId="77777777" w:rsidR="00E641AC" w:rsidRPr="00722C2D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5A1731" w14:textId="77777777" w:rsidR="00E641AC" w:rsidRPr="00722C2D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038B927" w14:textId="77777777" w:rsidR="00E641AC" w:rsidRPr="00722C2D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23B481" w14:textId="77777777" w:rsidR="00E641AC" w:rsidRPr="00722C2D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53D0A090" w14:textId="77777777" w:rsidR="00E641AC" w:rsidRPr="00722C2D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5AC9D24" w14:textId="77777777" w:rsidR="00E641AC" w:rsidRPr="00722C2D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4A1525F9" w14:textId="77777777" w:rsidR="00E641AC" w:rsidRPr="00722C2D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2ACA" w:rsidRPr="00722C2D" w14:paraId="3B07CA3B" w14:textId="77777777" w:rsidTr="002D7765">
        <w:tc>
          <w:tcPr>
            <w:tcW w:w="2506" w:type="pct"/>
          </w:tcPr>
          <w:p w14:paraId="35FA09DD" w14:textId="768FF7DA" w:rsidR="00B42ACA" w:rsidRPr="00722C2D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37" w:type="pct"/>
          </w:tcPr>
          <w:p w14:paraId="545937CE" w14:textId="7B22AF43" w:rsidR="00B42ACA" w:rsidRPr="002D7765" w:rsidRDefault="00683D6C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7" w:type="pct"/>
          </w:tcPr>
          <w:p w14:paraId="7DBEAF7A" w14:textId="77777777" w:rsidR="00B42ACA" w:rsidRPr="002D7765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75ECCC4" w14:textId="525A5CFC" w:rsidR="00B42ACA" w:rsidRPr="002D7765" w:rsidRDefault="00683D6C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47" w:type="pct"/>
          </w:tcPr>
          <w:p w14:paraId="2AE22EFB" w14:textId="77777777" w:rsidR="00B42ACA" w:rsidRPr="002D7765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42311A5E" w14:textId="29A45BD1" w:rsidR="00B42ACA" w:rsidRPr="002D7765" w:rsidRDefault="00D130F4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D77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CD510D" w14:textId="77777777" w:rsidR="00B42ACA" w:rsidRPr="002D7765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FAB55D0" w14:textId="460BBDD8" w:rsidR="00B42ACA" w:rsidRPr="002D7765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7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30F4" w:rsidRPr="00722C2D" w14:paraId="14C601D3" w14:textId="77777777" w:rsidTr="002D7765">
        <w:tc>
          <w:tcPr>
            <w:tcW w:w="2506" w:type="pct"/>
          </w:tcPr>
          <w:p w14:paraId="12B026C1" w14:textId="77B3162A" w:rsidR="00D130F4" w:rsidRPr="00722C2D" w:rsidRDefault="00D130F4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37" w:type="pct"/>
          </w:tcPr>
          <w:p w14:paraId="0ACB7C0E" w14:textId="403EFBBC" w:rsidR="00D130F4" w:rsidRPr="002D7765" w:rsidRDefault="00683D6C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130F4" w:rsidRPr="002D77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47" w:type="pct"/>
          </w:tcPr>
          <w:p w14:paraId="3B62D291" w14:textId="77777777" w:rsidR="00D130F4" w:rsidRPr="002D7765" w:rsidRDefault="00D130F4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5934E854" w14:textId="37AE0DC7" w:rsidR="00D130F4" w:rsidRPr="002D7765" w:rsidRDefault="00D130F4" w:rsidP="00D1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7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DC1CEAF" w14:textId="77777777" w:rsidR="00D130F4" w:rsidRPr="002D7765" w:rsidRDefault="00D130F4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6F22E630" w14:textId="0E8A1C07" w:rsidR="00D130F4" w:rsidRPr="002D7765" w:rsidRDefault="00683D6C" w:rsidP="002D7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130F4" w:rsidRPr="002D77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48" w:type="pct"/>
          </w:tcPr>
          <w:p w14:paraId="28E5BEBE" w14:textId="77777777" w:rsidR="00D130F4" w:rsidRPr="002D7765" w:rsidRDefault="00D130F4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0D349E1" w14:textId="20E27C39" w:rsidR="00D130F4" w:rsidRPr="002D7765" w:rsidRDefault="00D130F4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7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2ACA" w:rsidRPr="00722C2D" w14:paraId="46325D58" w14:textId="77777777" w:rsidTr="002D7765">
        <w:tc>
          <w:tcPr>
            <w:tcW w:w="2506" w:type="pct"/>
          </w:tcPr>
          <w:p w14:paraId="535E22EA" w14:textId="77777777" w:rsidR="00B42ACA" w:rsidRPr="00722C2D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  <w:p w14:paraId="5D6E4F56" w14:textId="77777777" w:rsidR="00B42ACA" w:rsidRPr="00722C2D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537" w:type="pct"/>
            <w:vAlign w:val="bottom"/>
          </w:tcPr>
          <w:p w14:paraId="6BE67865" w14:textId="41FB2735" w:rsidR="00B42ACA" w:rsidRPr="00D12204" w:rsidRDefault="00683D6C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D130F4" w:rsidRPr="00D12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147" w:type="pct"/>
          </w:tcPr>
          <w:p w14:paraId="03A5B8F3" w14:textId="77777777" w:rsidR="00B42ACA" w:rsidRPr="002D7765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vAlign w:val="bottom"/>
          </w:tcPr>
          <w:p w14:paraId="07B4F84E" w14:textId="4FA1CE48" w:rsidR="00B42ACA" w:rsidRPr="002D7765" w:rsidRDefault="00683D6C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B42ACA" w:rsidRPr="002D77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47" w:type="pct"/>
          </w:tcPr>
          <w:p w14:paraId="44A67A63" w14:textId="77777777" w:rsidR="00B42ACA" w:rsidRPr="002D7765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vAlign w:val="bottom"/>
          </w:tcPr>
          <w:p w14:paraId="41B20EB1" w14:textId="2BC45280" w:rsidR="00B42ACA" w:rsidRPr="002D7765" w:rsidRDefault="00D130F4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7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EA7743" w14:textId="77777777" w:rsidR="00B42ACA" w:rsidRPr="002D7765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vAlign w:val="bottom"/>
          </w:tcPr>
          <w:p w14:paraId="0C201781" w14:textId="0ECE03A3" w:rsidR="00B42ACA" w:rsidRPr="002D7765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7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2ACA" w:rsidRPr="00722C2D" w14:paraId="5366DE30" w14:textId="77777777" w:rsidTr="002D7765">
        <w:tc>
          <w:tcPr>
            <w:tcW w:w="2506" w:type="pct"/>
          </w:tcPr>
          <w:p w14:paraId="1533DCA0" w14:textId="77777777" w:rsidR="00B42ACA" w:rsidRPr="00722C2D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01A3AFEF" w14:textId="19C2EDC8" w:rsidR="00B42ACA" w:rsidRPr="00D12204" w:rsidRDefault="00683D6C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D130F4" w:rsidRPr="00D12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47" w:type="pct"/>
          </w:tcPr>
          <w:p w14:paraId="7FA11413" w14:textId="77777777" w:rsidR="00B42ACA" w:rsidRPr="002D7765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618C1C34" w14:textId="5BD67BB7" w:rsidR="00B42ACA" w:rsidRPr="002D7765" w:rsidRDefault="00683D6C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B42ACA" w:rsidRPr="002D77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  <w:tc>
          <w:tcPr>
            <w:tcW w:w="147" w:type="pct"/>
          </w:tcPr>
          <w:p w14:paraId="5722F3A5" w14:textId="77777777" w:rsidR="00B42ACA" w:rsidRPr="002D7765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72E9EB56" w14:textId="4176EB0F" w:rsidR="00B42ACA" w:rsidRPr="002D7765" w:rsidRDefault="00683D6C" w:rsidP="002D7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48" w:type="pct"/>
          </w:tcPr>
          <w:p w14:paraId="12F63FC0" w14:textId="77777777" w:rsidR="00B42ACA" w:rsidRPr="002D7765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0BF865D2" w14:textId="50208BAA" w:rsidR="00B42ACA" w:rsidRPr="002D7765" w:rsidRDefault="00683D6C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B42ACA" w:rsidRPr="00722C2D" w14:paraId="262790BA" w14:textId="77777777" w:rsidTr="002D7765">
        <w:tc>
          <w:tcPr>
            <w:tcW w:w="2506" w:type="pct"/>
          </w:tcPr>
          <w:p w14:paraId="2C66BA6B" w14:textId="77777777" w:rsidR="00B42ACA" w:rsidRPr="00722C2D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7C0A72AF" w14:textId="2EFA7DF1" w:rsidR="00B42ACA" w:rsidRPr="002D7765" w:rsidRDefault="00683D6C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  <w:r w:rsidR="00D130F4" w:rsidRPr="002D77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147" w:type="pct"/>
          </w:tcPr>
          <w:p w14:paraId="37DE9F48" w14:textId="77777777" w:rsidR="00B42ACA" w:rsidRPr="002D7765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729162CC" w14:textId="77BA3C1B" w:rsidR="00B42ACA" w:rsidRPr="002D7765" w:rsidRDefault="00683D6C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  <w:r w:rsidR="00B42ACA" w:rsidRPr="002D77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147" w:type="pct"/>
          </w:tcPr>
          <w:p w14:paraId="4E881D8D" w14:textId="77777777" w:rsidR="00B42ACA" w:rsidRPr="002D7765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56E2845C" w14:textId="354413C1" w:rsidR="00B42ACA" w:rsidRPr="002D7765" w:rsidRDefault="00683D6C" w:rsidP="002D7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130F4" w:rsidRPr="002D77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148" w:type="pct"/>
          </w:tcPr>
          <w:p w14:paraId="4AFCAAF7" w14:textId="77777777" w:rsidR="00B42ACA" w:rsidRPr="002D7765" w:rsidRDefault="00B42ACA" w:rsidP="00B42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5A37B4FF" w14:textId="3AFEE340" w:rsidR="00B42ACA" w:rsidRPr="002D7765" w:rsidRDefault="00683D6C" w:rsidP="002D7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</w:tr>
    </w:tbl>
    <w:p w14:paraId="65BC490D" w14:textId="77777777" w:rsidR="002F6623" w:rsidRPr="00722C2D" w:rsidRDefault="002F6623" w:rsidP="001B34C8">
      <w:pPr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A850372" w14:textId="1BC24646" w:rsidR="00E65F22" w:rsidRPr="00722C2D" w:rsidRDefault="00DB56C7" w:rsidP="001B34C8">
      <w:pPr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กลุ่ม</w:t>
      </w:r>
      <w:r w:rsidR="00203EFA" w:rsidRPr="00722C2D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0A1E5A" w:rsidRPr="00722C2D">
        <w:rPr>
          <w:rFonts w:asciiTheme="majorBidi" w:hAnsiTheme="majorBidi" w:cstheme="majorBidi"/>
          <w:sz w:val="30"/>
          <w:szCs w:val="30"/>
          <w:cs/>
        </w:rPr>
        <w:t>สัญญาความช่วยเหลือทางเทคนิคกับบริษัทต่างประเทศ</w:t>
      </w:r>
      <w:r w:rsidR="004A1C90" w:rsidRPr="00722C2D">
        <w:rPr>
          <w:rFonts w:asciiTheme="majorBidi" w:hAnsiTheme="majorBidi" w:cstheme="majorBidi"/>
          <w:sz w:val="30"/>
          <w:szCs w:val="30"/>
          <w:cs/>
        </w:rPr>
        <w:t>หลายแห่ง</w:t>
      </w:r>
      <w:r w:rsidR="000A1E5A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0A1E5A" w:rsidRPr="00722C2D">
        <w:rPr>
          <w:rFonts w:asciiTheme="majorBidi" w:hAnsiTheme="majorBidi" w:cstheme="majorBidi"/>
          <w:sz w:val="30"/>
          <w:szCs w:val="30"/>
          <w:cs/>
        </w:rPr>
        <w:t>เพื่อ</w:t>
      </w:r>
      <w:r w:rsidR="00BA7D21" w:rsidRPr="00722C2D">
        <w:rPr>
          <w:rFonts w:asciiTheme="majorBidi" w:hAnsiTheme="majorBidi" w:cstheme="majorBidi"/>
          <w:sz w:val="30"/>
          <w:szCs w:val="30"/>
          <w:cs/>
        </w:rPr>
        <w:t>รับความช่วยเหลือใน</w:t>
      </w:r>
      <w:r w:rsidR="0083696E" w:rsidRPr="00722C2D">
        <w:rPr>
          <w:rFonts w:asciiTheme="majorBidi" w:hAnsiTheme="majorBidi" w:cstheme="majorBidi"/>
          <w:sz w:val="30"/>
          <w:szCs w:val="30"/>
          <w:cs/>
        </w:rPr>
        <w:t>กระบวนการผลิต</w:t>
      </w:r>
      <w:r w:rsidR="004A1C90" w:rsidRPr="00722C2D">
        <w:rPr>
          <w:rFonts w:asciiTheme="majorBidi" w:hAnsiTheme="majorBidi" w:cstheme="majorBidi"/>
          <w:sz w:val="30"/>
          <w:szCs w:val="30"/>
          <w:cs/>
        </w:rPr>
        <w:t>ต่าง</w:t>
      </w:r>
      <w:r w:rsidR="003373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1C90" w:rsidRPr="00722C2D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0A1E5A" w:rsidRPr="00722C2D">
        <w:rPr>
          <w:rFonts w:asciiTheme="majorBidi" w:hAnsiTheme="majorBidi" w:cstheme="majorBidi"/>
          <w:sz w:val="30"/>
          <w:szCs w:val="30"/>
          <w:cs/>
        </w:rPr>
        <w:t>โดย</w:t>
      </w:r>
      <w:r w:rsidR="004A1C90" w:rsidRPr="00722C2D">
        <w:rPr>
          <w:rFonts w:asciiTheme="majorBidi" w:hAnsiTheme="majorBidi" w:cstheme="majorBidi"/>
          <w:sz w:val="30"/>
          <w:szCs w:val="30"/>
          <w:cs/>
        </w:rPr>
        <w:t>กลุ่ม</w:t>
      </w:r>
      <w:r w:rsidR="000A1E5A" w:rsidRPr="00722C2D">
        <w:rPr>
          <w:rFonts w:asciiTheme="majorBidi" w:hAnsiTheme="majorBidi" w:cstheme="majorBidi"/>
          <w:sz w:val="30"/>
          <w:szCs w:val="30"/>
          <w:cs/>
        </w:rPr>
        <w:t>บริษัทต้องจ่ายค่าธรรมเนียม</w:t>
      </w:r>
      <w:r w:rsidRPr="00722C2D">
        <w:rPr>
          <w:rFonts w:asciiTheme="majorBidi" w:hAnsiTheme="majorBidi" w:cstheme="majorBidi"/>
          <w:sz w:val="30"/>
          <w:szCs w:val="30"/>
          <w:cs/>
        </w:rPr>
        <w:t>ตาม</w:t>
      </w:r>
      <w:r w:rsidR="004A1C90" w:rsidRPr="00722C2D">
        <w:rPr>
          <w:rFonts w:asciiTheme="majorBidi" w:hAnsiTheme="majorBidi" w:cstheme="majorBidi"/>
          <w:sz w:val="30"/>
          <w:szCs w:val="30"/>
          <w:cs/>
        </w:rPr>
        <w:t>อัตรา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ที่ระบุในสัญญา </w:t>
      </w:r>
      <w:r w:rsidR="00F6400E" w:rsidRPr="00722C2D">
        <w:rPr>
          <w:rFonts w:asciiTheme="majorBidi" w:hAnsiTheme="majorBidi" w:cstheme="majorBidi"/>
          <w:sz w:val="30"/>
          <w:szCs w:val="30"/>
          <w:cs/>
        </w:rPr>
        <w:t>สัญญา</w:t>
      </w:r>
      <w:r w:rsidR="004A1C90" w:rsidRPr="00722C2D">
        <w:rPr>
          <w:rFonts w:asciiTheme="majorBidi" w:hAnsiTheme="majorBidi" w:cstheme="majorBidi"/>
          <w:sz w:val="30"/>
          <w:szCs w:val="30"/>
          <w:cs/>
        </w:rPr>
        <w:t>เหล่านี้</w:t>
      </w:r>
      <w:r w:rsidR="00F6400E" w:rsidRPr="00722C2D">
        <w:rPr>
          <w:rFonts w:asciiTheme="majorBidi" w:hAnsiTheme="majorBidi" w:cstheme="majorBidi"/>
          <w:sz w:val="30"/>
          <w:szCs w:val="30"/>
          <w:cs/>
        </w:rPr>
        <w:t>มีอายุ</w:t>
      </w:r>
      <w:r w:rsidR="00F6400E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</w:rPr>
        <w:t>2</w:t>
      </w:r>
      <w:r w:rsidR="0091153D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212207" w:rsidRPr="00722C2D">
        <w:rPr>
          <w:rFonts w:asciiTheme="majorBidi" w:hAnsiTheme="majorBidi" w:cstheme="majorBidi"/>
          <w:sz w:val="30"/>
          <w:szCs w:val="30"/>
        </w:rPr>
        <w:t>-</w:t>
      </w:r>
      <w:r w:rsidR="0091153D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</w:rPr>
        <w:t>3</w:t>
      </w:r>
      <w:r w:rsidR="00F6400E" w:rsidRPr="00722C2D">
        <w:rPr>
          <w:rFonts w:asciiTheme="majorBidi" w:hAnsiTheme="majorBidi" w:cstheme="majorBidi"/>
          <w:sz w:val="30"/>
          <w:szCs w:val="30"/>
          <w:cs/>
        </w:rPr>
        <w:t xml:space="preserve"> ปี สิ้นสุด</w:t>
      </w:r>
      <w:r w:rsidR="004A1C90" w:rsidRPr="00722C2D">
        <w:rPr>
          <w:rFonts w:asciiTheme="majorBidi" w:hAnsiTheme="majorBidi" w:cstheme="majorBidi"/>
          <w:sz w:val="30"/>
          <w:szCs w:val="30"/>
          <w:cs/>
        </w:rPr>
        <w:t>ในงวดต่างกัน</w:t>
      </w:r>
      <w:r w:rsidR="0009306D" w:rsidRPr="00722C2D">
        <w:rPr>
          <w:rFonts w:asciiTheme="majorBidi" w:hAnsiTheme="majorBidi" w:cstheme="majorBidi"/>
          <w:sz w:val="30"/>
          <w:szCs w:val="30"/>
          <w:cs/>
        </w:rPr>
        <w:t>จนถึง</w:t>
      </w:r>
      <w:r w:rsidR="00F6400E" w:rsidRPr="00722C2D">
        <w:rPr>
          <w:rFonts w:asciiTheme="majorBidi" w:hAnsiTheme="majorBidi" w:cstheme="majorBidi"/>
          <w:sz w:val="30"/>
          <w:szCs w:val="30"/>
          <w:cs/>
        </w:rPr>
        <w:t>ปี</w:t>
      </w:r>
      <w:r w:rsidR="00F6400E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</w:rPr>
        <w:t>2568</w:t>
      </w:r>
      <w:r w:rsidR="00F6400E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BA7D21" w:rsidRPr="00722C2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6400E" w:rsidRPr="00722C2D">
        <w:rPr>
          <w:rFonts w:asciiTheme="majorBidi" w:hAnsiTheme="majorBidi" w:cstheme="majorBidi"/>
          <w:sz w:val="30"/>
          <w:szCs w:val="30"/>
          <w:cs/>
        </w:rPr>
        <w:t xml:space="preserve">มีสิทธิต่อสัญญาได้อีกเป็นระยะเวลา </w:t>
      </w:r>
      <w:r w:rsidR="00683D6C" w:rsidRPr="00683D6C">
        <w:rPr>
          <w:rFonts w:asciiTheme="majorBidi" w:hAnsiTheme="majorBidi" w:cstheme="majorBidi"/>
          <w:sz w:val="30"/>
          <w:szCs w:val="30"/>
        </w:rPr>
        <w:t>2</w:t>
      </w:r>
      <w:r w:rsidR="0091153D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8276C2" w:rsidRPr="00722C2D">
        <w:rPr>
          <w:rFonts w:asciiTheme="majorBidi" w:hAnsiTheme="majorBidi" w:cstheme="majorBidi"/>
          <w:sz w:val="30"/>
          <w:szCs w:val="30"/>
        </w:rPr>
        <w:t>-</w:t>
      </w:r>
      <w:r w:rsidR="0091153D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</w:rPr>
        <w:t>3</w:t>
      </w:r>
      <w:r w:rsidR="00F6400E" w:rsidRPr="00722C2D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7BE1EE6C" w14:textId="72CF89F7" w:rsidR="007F490B" w:rsidRPr="00722C2D" w:rsidRDefault="007F4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22C2D">
        <w:rPr>
          <w:rFonts w:asciiTheme="majorBidi" w:hAnsiTheme="majorBidi" w:cstheme="majorBidi"/>
          <w:sz w:val="30"/>
          <w:szCs w:val="30"/>
        </w:rPr>
        <w:br w:type="page"/>
      </w:r>
    </w:p>
    <w:p w14:paraId="2584A66A" w14:textId="04DE3BF6" w:rsidR="00A94257" w:rsidRPr="006B4ECD" w:rsidRDefault="00683D6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7" w:name="_Hlk33009563"/>
      <w:r w:rsidRPr="00683D6C">
        <w:rPr>
          <w:rFonts w:asciiTheme="majorBidi" w:hAnsiTheme="majorBidi" w:cstheme="majorBidi"/>
          <w:b/>
          <w:bCs/>
          <w:sz w:val="30"/>
          <w:szCs w:val="30"/>
        </w:rPr>
        <w:t>23</w:t>
      </w:r>
      <w:r w:rsidR="000A1E5A" w:rsidRPr="006B4ECD">
        <w:rPr>
          <w:rFonts w:asciiTheme="majorBidi" w:hAnsiTheme="majorBidi" w:cstheme="majorBidi"/>
          <w:b/>
          <w:bCs/>
          <w:sz w:val="30"/>
          <w:szCs w:val="30"/>
        </w:rPr>
        <w:tab/>
      </w:r>
      <w:r w:rsidR="000A1E5A" w:rsidRPr="006B4ECD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7E2D7340" w14:textId="509F1D51" w:rsidR="00CC7AA1" w:rsidRPr="006B4ECD" w:rsidRDefault="00CC7AA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1418263" w14:textId="407907CF" w:rsidR="003F1377" w:rsidRPr="006B4ECD" w:rsidRDefault="003F137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B4ECD">
        <w:rPr>
          <w:rFonts w:asciiTheme="majorBidi" w:hAnsiTheme="majorBidi" w:cstheme="majorBidi"/>
          <w:i/>
          <w:iCs/>
          <w:sz w:val="30"/>
          <w:szCs w:val="30"/>
          <w:cs/>
        </w:rPr>
        <w:t>เงินปันผล</w:t>
      </w:r>
    </w:p>
    <w:p w14:paraId="2C00FF93" w14:textId="3D59630C" w:rsidR="00CF6F16" w:rsidRPr="006B4ECD" w:rsidRDefault="00CF6F1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86A5573" w14:textId="7C1004FB" w:rsidR="006B45FA" w:rsidRPr="00E43A1F" w:rsidRDefault="0060412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E43A1F">
        <w:rPr>
          <w:rFonts w:asciiTheme="majorBidi" w:hAnsiTheme="majorBidi" w:cstheme="majorBidi"/>
          <w:spacing w:val="2"/>
          <w:sz w:val="30"/>
          <w:szCs w:val="30"/>
          <w:cs/>
        </w:rPr>
        <w:t>ในการประชุมคณะกรรมการของบริษัทเมื่อวันที่</w:t>
      </w:r>
      <w:r w:rsidRPr="00E43A1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83D6C" w:rsidRPr="00683D6C">
        <w:rPr>
          <w:rFonts w:asciiTheme="majorBidi" w:hAnsiTheme="majorBidi" w:cstheme="majorBidi"/>
          <w:spacing w:val="2"/>
          <w:sz w:val="30"/>
          <w:szCs w:val="30"/>
        </w:rPr>
        <w:t>21</w:t>
      </w:r>
      <w:r w:rsidRPr="00E43A1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43A1F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กุมภาพันธ์ </w:t>
      </w:r>
      <w:r w:rsidR="00683D6C" w:rsidRPr="00683D6C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E43A1F">
        <w:rPr>
          <w:rFonts w:asciiTheme="majorBidi" w:hAnsiTheme="majorBidi" w:cstheme="majorBidi"/>
          <w:spacing w:val="2"/>
          <w:sz w:val="30"/>
          <w:szCs w:val="30"/>
          <w:cs/>
        </w:rPr>
        <w:t xml:space="preserve"> คณะกรรมการมีมติอนุมัติจ่ายปันผลประจำปี </w:t>
      </w:r>
      <w:r w:rsidR="00683D6C" w:rsidRPr="00683D6C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E43A1F">
        <w:rPr>
          <w:rFonts w:asciiTheme="majorBidi" w:hAnsiTheme="majorBidi" w:cstheme="majorBidi"/>
          <w:spacing w:val="2"/>
          <w:sz w:val="30"/>
          <w:szCs w:val="30"/>
          <w:cs/>
        </w:rPr>
        <w:t xml:space="preserve"> ในอัตราหุ้นละ</w:t>
      </w:r>
      <w:r w:rsidR="005C7FDB" w:rsidRPr="00E43A1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83D6C" w:rsidRPr="00683D6C">
        <w:rPr>
          <w:rFonts w:asciiTheme="majorBidi" w:hAnsiTheme="majorBidi" w:cstheme="majorBidi"/>
          <w:spacing w:val="2"/>
          <w:sz w:val="30"/>
          <w:szCs w:val="30"/>
        </w:rPr>
        <w:t>1</w:t>
      </w:r>
      <w:r w:rsidR="00175CC5" w:rsidRPr="00E43A1F">
        <w:rPr>
          <w:rFonts w:asciiTheme="majorBidi" w:hAnsiTheme="majorBidi" w:cstheme="majorBidi"/>
          <w:spacing w:val="2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spacing w:val="2"/>
          <w:sz w:val="30"/>
          <w:szCs w:val="30"/>
        </w:rPr>
        <w:t>60</w:t>
      </w:r>
      <w:r w:rsidR="00BB67D4" w:rsidRPr="00E43A1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43A1F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บาท เป็นจำนวนเงินทั้งสิ้น </w:t>
      </w:r>
      <w:r w:rsidR="00683D6C" w:rsidRPr="00683D6C">
        <w:rPr>
          <w:rFonts w:asciiTheme="majorBidi" w:hAnsiTheme="majorBidi" w:cstheme="majorBidi"/>
          <w:spacing w:val="2"/>
          <w:sz w:val="30"/>
          <w:szCs w:val="30"/>
        </w:rPr>
        <w:t>680</w:t>
      </w:r>
      <w:r w:rsidRPr="00E43A1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43A1F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ซึ่งเป็นการจ่ายผลการดำเนินงานของปี </w:t>
      </w:r>
      <w:r w:rsidR="00683D6C" w:rsidRPr="00683D6C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E43A1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B157B2" w:rsidRPr="00E43A1F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5C7FDB" w:rsidRPr="00E43A1F">
        <w:rPr>
          <w:rFonts w:asciiTheme="majorBidi" w:hAnsiTheme="majorBidi" w:cstheme="majorBidi"/>
          <w:spacing w:val="2"/>
          <w:sz w:val="30"/>
          <w:szCs w:val="30"/>
          <w:cs/>
        </w:rPr>
        <w:t>ทั้งจำนวน</w:t>
      </w:r>
      <w:r w:rsidRPr="00E43A1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43A1F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ทั้งนี้เงินปันผลระหว่างกาลปี </w:t>
      </w:r>
      <w:r w:rsidR="00683D6C" w:rsidRPr="00683D6C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E43A1F">
        <w:rPr>
          <w:rFonts w:asciiTheme="majorBidi" w:hAnsiTheme="majorBidi" w:cstheme="majorBidi"/>
          <w:spacing w:val="2"/>
          <w:sz w:val="30"/>
          <w:szCs w:val="30"/>
          <w:cs/>
        </w:rPr>
        <w:t xml:space="preserve"> ในอัตราหุ้นละ </w:t>
      </w:r>
      <w:r w:rsidR="00683D6C" w:rsidRPr="00683D6C">
        <w:rPr>
          <w:rFonts w:asciiTheme="majorBidi" w:hAnsiTheme="majorBidi" w:cstheme="majorBidi"/>
          <w:spacing w:val="2"/>
          <w:sz w:val="30"/>
          <w:szCs w:val="30"/>
        </w:rPr>
        <w:t>0</w:t>
      </w:r>
      <w:r w:rsidRPr="00E43A1F">
        <w:rPr>
          <w:rFonts w:asciiTheme="majorBidi" w:hAnsiTheme="majorBidi" w:cstheme="majorBidi"/>
          <w:spacing w:val="2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spacing w:val="2"/>
          <w:sz w:val="30"/>
          <w:szCs w:val="30"/>
        </w:rPr>
        <w:t>38</w:t>
      </w:r>
      <w:r w:rsidR="007024B7" w:rsidRPr="00E43A1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43A1F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บาท เป็นจำนวนเงิน </w:t>
      </w:r>
      <w:r w:rsidR="00683D6C" w:rsidRPr="00683D6C">
        <w:rPr>
          <w:rFonts w:asciiTheme="majorBidi" w:hAnsiTheme="majorBidi" w:cstheme="majorBidi"/>
          <w:spacing w:val="2"/>
          <w:sz w:val="30"/>
          <w:szCs w:val="30"/>
        </w:rPr>
        <w:t>162</w:t>
      </w:r>
      <w:r w:rsidRPr="00E43A1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43A1F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Pr="00E43A1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43A1F">
        <w:rPr>
          <w:rFonts w:asciiTheme="majorBidi" w:hAnsiTheme="majorBidi" w:cstheme="majorBidi"/>
          <w:spacing w:val="2"/>
          <w:sz w:val="30"/>
          <w:szCs w:val="30"/>
          <w:cs/>
        </w:rPr>
        <w:t>ได้จ่ายให้แก่</w:t>
      </w:r>
      <w:r w:rsidR="00B157B2" w:rsidRPr="00E43A1F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E43A1F">
        <w:rPr>
          <w:rFonts w:asciiTheme="majorBidi" w:hAnsiTheme="majorBidi" w:cstheme="majorBidi"/>
          <w:spacing w:val="4"/>
          <w:sz w:val="30"/>
          <w:szCs w:val="30"/>
          <w:cs/>
        </w:rPr>
        <w:t xml:space="preserve">ผู้ถือหุ้นในเดือนกันยายน </w:t>
      </w:r>
      <w:r w:rsidR="00683D6C" w:rsidRPr="00683D6C">
        <w:rPr>
          <w:rFonts w:asciiTheme="majorBidi" w:hAnsiTheme="majorBidi" w:cstheme="majorBidi"/>
          <w:spacing w:val="4"/>
          <w:sz w:val="30"/>
          <w:szCs w:val="30"/>
        </w:rPr>
        <w:t>2566</w:t>
      </w:r>
      <w:r w:rsidRPr="00E43A1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E43A1F">
        <w:rPr>
          <w:rFonts w:asciiTheme="majorBidi" w:hAnsiTheme="majorBidi" w:cstheme="majorBidi"/>
          <w:spacing w:val="4"/>
          <w:sz w:val="30"/>
          <w:szCs w:val="30"/>
          <w:cs/>
        </w:rPr>
        <w:t>ดังนั้นเงินปันผลส่วนที่คงเหลือในอัตราหุ้นละ</w:t>
      </w:r>
      <w:r w:rsidRPr="00E43A1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683D6C" w:rsidRPr="00683D6C">
        <w:rPr>
          <w:rFonts w:asciiTheme="majorBidi" w:hAnsiTheme="majorBidi" w:cstheme="majorBidi"/>
          <w:spacing w:val="4"/>
          <w:sz w:val="30"/>
          <w:szCs w:val="30"/>
        </w:rPr>
        <w:t>1</w:t>
      </w:r>
      <w:r w:rsidR="00175CC5" w:rsidRPr="00E43A1F">
        <w:rPr>
          <w:rFonts w:asciiTheme="majorBidi" w:hAnsiTheme="majorBidi" w:cstheme="majorBidi"/>
          <w:spacing w:val="4"/>
          <w:sz w:val="30"/>
          <w:szCs w:val="30"/>
        </w:rPr>
        <w:t>.</w:t>
      </w:r>
      <w:r w:rsidR="00683D6C" w:rsidRPr="00683D6C">
        <w:rPr>
          <w:rFonts w:asciiTheme="majorBidi" w:hAnsiTheme="majorBidi" w:cstheme="majorBidi"/>
          <w:spacing w:val="4"/>
          <w:sz w:val="30"/>
          <w:szCs w:val="30"/>
        </w:rPr>
        <w:t>22</w:t>
      </w:r>
      <w:r w:rsidR="00C150C7" w:rsidRPr="00E43A1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E43A1F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บาท เป็นจำนวนเงิน </w:t>
      </w:r>
      <w:r w:rsidR="00683D6C" w:rsidRPr="00683D6C">
        <w:rPr>
          <w:rFonts w:asciiTheme="majorBidi" w:hAnsiTheme="majorBidi" w:cstheme="majorBidi"/>
          <w:spacing w:val="4"/>
          <w:sz w:val="30"/>
          <w:szCs w:val="30"/>
        </w:rPr>
        <w:t>518</w:t>
      </w:r>
      <w:r w:rsidRPr="00E43A1F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</w:t>
      </w:r>
      <w:r w:rsidRPr="00E43A1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E43A1F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จะจ่ายให้แก่ผู้ถือหุ้นในเดือนพฤษภาคม </w:t>
      </w:r>
      <w:r w:rsidR="00683D6C" w:rsidRPr="00683D6C">
        <w:rPr>
          <w:rFonts w:asciiTheme="majorBidi" w:hAnsiTheme="majorBidi" w:cstheme="majorBidi"/>
          <w:spacing w:val="4"/>
          <w:sz w:val="30"/>
          <w:szCs w:val="30"/>
        </w:rPr>
        <w:t>256</w:t>
      </w:r>
      <w:bookmarkEnd w:id="7"/>
      <w:r w:rsidR="00683D6C" w:rsidRPr="00683D6C">
        <w:rPr>
          <w:rFonts w:asciiTheme="majorBidi" w:hAnsiTheme="majorBidi" w:cstheme="majorBidi"/>
          <w:spacing w:val="4"/>
          <w:sz w:val="30"/>
          <w:szCs w:val="30"/>
        </w:rPr>
        <w:t>7</w:t>
      </w:r>
      <w:r w:rsidR="00BE1359" w:rsidRPr="00E43A1F">
        <w:rPr>
          <w:rFonts w:asciiTheme="majorBidi" w:hAnsiTheme="majorBidi" w:cstheme="majorBidi"/>
          <w:spacing w:val="4"/>
          <w:sz w:val="30"/>
          <w:szCs w:val="30"/>
          <w:cs/>
        </w:rPr>
        <w:t xml:space="preserve"> ทั้งนี้การจ่ายเงินปันผลดังกล่าวขึ้นอยู่กับการอนุมัติจาก</w:t>
      </w:r>
      <w:r w:rsidR="00E43A1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BE1359" w:rsidRPr="00E43A1F">
        <w:rPr>
          <w:rFonts w:asciiTheme="majorBidi" w:hAnsiTheme="majorBidi" w:cstheme="majorBidi"/>
          <w:spacing w:val="4"/>
          <w:sz w:val="30"/>
          <w:szCs w:val="30"/>
          <w:cs/>
        </w:rPr>
        <w:t>ที่ประชุมสามัญผู้ถือหุ้น</w:t>
      </w:r>
    </w:p>
    <w:p w14:paraId="2D262633" w14:textId="2B94342B" w:rsidR="00686293" w:rsidRPr="00722C2D" w:rsidRDefault="0068629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1FD374" w14:textId="01CD7CDE" w:rsidR="00A55E77" w:rsidRPr="00722C2D" w:rsidRDefault="00A55E7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A55E77" w:rsidRPr="00722C2D" w:rsidSect="00646F4B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36775" w14:textId="77777777" w:rsidR="00882E0A" w:rsidRDefault="00882E0A">
      <w:r>
        <w:separator/>
      </w:r>
    </w:p>
  </w:endnote>
  <w:endnote w:type="continuationSeparator" w:id="0">
    <w:p w14:paraId="2E2AAF9A" w14:textId="77777777" w:rsidR="00882E0A" w:rsidRDefault="00882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27129" w14:textId="5D577956" w:rsidR="002A5AB7" w:rsidRPr="004C2902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="00683D6C" w:rsidRPr="00683D6C">
      <w:rPr>
        <w:rFonts w:ascii="Angsana New" w:hAnsi="Angsana New"/>
        <w:noProof/>
        <w:sz w:val="30"/>
        <w:szCs w:val="30"/>
      </w:rPr>
      <w:t>9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DC8F2" w14:textId="3206E589" w:rsidR="002A5AB7" w:rsidRPr="004C2902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="00683D6C" w:rsidRPr="00683D6C">
      <w:rPr>
        <w:rFonts w:ascii="Angsana New" w:hAnsi="Angsana New"/>
        <w:noProof/>
        <w:sz w:val="30"/>
        <w:szCs w:val="30"/>
      </w:rPr>
      <w:t>8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CF1E6" w14:textId="7F9D30AE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="00683D6C" w:rsidRPr="00683D6C">
      <w:rPr>
        <w:rFonts w:ascii="Angsana New" w:hAnsi="Angsana New"/>
        <w:noProof/>
        <w:sz w:val="30"/>
        <w:szCs w:val="30"/>
      </w:rPr>
      <w:t>7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E859E" w14:textId="61725935" w:rsidR="002A5AB7" w:rsidRPr="004C2902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="00683D6C" w:rsidRPr="00683D6C">
      <w:rPr>
        <w:rFonts w:ascii="Angsana New" w:hAnsi="Angsana New"/>
        <w:noProof/>
        <w:sz w:val="30"/>
        <w:szCs w:val="30"/>
      </w:rPr>
      <w:t>0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3E5A1" w14:textId="21877A7B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="00683D6C" w:rsidRPr="00683D6C">
      <w:rPr>
        <w:rFonts w:ascii="Angsana New" w:hAnsi="Angsana New"/>
        <w:noProof/>
        <w:sz w:val="30"/>
        <w:szCs w:val="30"/>
      </w:rPr>
      <w:t>8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A4F55" w14:textId="6E32167E" w:rsidR="002A5AB7" w:rsidRDefault="002A5AB7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="00683D6C" w:rsidRPr="00683D6C">
      <w:rPr>
        <w:rFonts w:ascii="Angsana New" w:hAnsi="Angsana New"/>
        <w:noProof/>
        <w:sz w:val="30"/>
        <w:szCs w:val="30"/>
      </w:rPr>
      <w:t>9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0AE7" w14:textId="4F1D50DA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683D6C" w:rsidRPr="00683D6C">
      <w:rPr>
        <w:rFonts w:ascii="Angsana New" w:hAnsi="Angsana New"/>
        <w:noProof/>
        <w:sz w:val="30"/>
        <w:szCs w:val="30"/>
      </w:rPr>
      <w:t>4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076F9" w14:textId="534073BC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683D6C" w:rsidRPr="00683D6C">
      <w:rPr>
        <w:rFonts w:ascii="Angsana New" w:hAnsi="Angsana New"/>
        <w:noProof/>
        <w:sz w:val="30"/>
        <w:szCs w:val="30"/>
      </w:rPr>
      <w:t>7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CB93" w14:textId="4B63DF6F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 w:rsidR="00683D6C" w:rsidRPr="00683D6C">
      <w:rPr>
        <w:rFonts w:ascii="Angsana New" w:hAnsi="Angsana New"/>
        <w:noProof/>
        <w:sz w:val="30"/>
        <w:szCs w:val="30"/>
      </w:rPr>
      <w:t>2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4F28F" w14:textId="77777777" w:rsidR="00882E0A" w:rsidRDefault="00882E0A">
      <w:r>
        <w:separator/>
      </w:r>
    </w:p>
  </w:footnote>
  <w:footnote w:type="continuationSeparator" w:id="0">
    <w:p w14:paraId="3C897961" w14:textId="77777777" w:rsidR="00882E0A" w:rsidRDefault="00882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E73FD" w14:textId="77777777" w:rsidR="002A5AB7" w:rsidRDefault="002A5AB7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AC358" w14:textId="77777777" w:rsidR="002A5AB7" w:rsidRPr="00774FEB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994B81F" w14:textId="4926CE13" w:rsidR="002A5AB7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9685D19" w14:textId="4BDBA141" w:rsidR="002A5AB7" w:rsidRPr="009D0D6C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lang w:val="x-none" w:eastAsia="x-none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83D6C" w:rsidRPr="00683D6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683D6C" w:rsidRPr="00683D6C">
      <w:rPr>
        <w:rFonts w:ascii="Angsana New" w:hAnsi="Angsana New"/>
        <w:b/>
        <w:bCs/>
        <w:sz w:val="32"/>
        <w:szCs w:val="32"/>
      </w:rPr>
      <w:t>2566</w:t>
    </w:r>
  </w:p>
  <w:p w14:paraId="03C847C6" w14:textId="77777777" w:rsidR="002A5AB7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B36FE" w14:textId="77777777" w:rsidR="002A5AB7" w:rsidRDefault="002A5AB7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44683" w14:textId="77777777" w:rsidR="002A5AB7" w:rsidRPr="00774FEB" w:rsidRDefault="002A5AB7" w:rsidP="009F68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461E3CF" w14:textId="77777777" w:rsidR="002A5AB7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07C0470" w14:textId="04DEFDE3" w:rsidR="002A5AB7" w:rsidRDefault="002A5AB7" w:rsidP="00BC1B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83D6C" w:rsidRPr="00683D6C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83D6C" w:rsidRPr="00683D6C">
      <w:rPr>
        <w:rFonts w:ascii="Angsana New" w:hAnsi="Angsana New"/>
        <w:b/>
        <w:bCs/>
        <w:sz w:val="32"/>
        <w:szCs w:val="32"/>
      </w:rPr>
      <w:t>2566</w:t>
    </w:r>
  </w:p>
  <w:p w14:paraId="2E4507CE" w14:textId="77777777" w:rsidR="00BC1BFF" w:rsidRPr="004F073B" w:rsidRDefault="00BC1BFF" w:rsidP="00BC1B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24"/>
        <w:szCs w:val="24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524B" w14:textId="77777777" w:rsidR="002A5AB7" w:rsidRDefault="002A5AB7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AE724" w14:textId="77777777" w:rsidR="002A5AB7" w:rsidRDefault="002A5AB7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91FA6" w14:textId="77777777" w:rsidR="002A5AB7" w:rsidRPr="00774FEB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FFFF460" w14:textId="77777777" w:rsidR="002A5AB7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94EF53E" w14:textId="21A557E7" w:rsidR="002A5AB7" w:rsidRPr="006E020C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83D6C" w:rsidRPr="00683D6C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83D6C" w:rsidRPr="00683D6C">
      <w:rPr>
        <w:rFonts w:ascii="Angsana New" w:hAnsi="Angsana New"/>
        <w:b/>
        <w:bCs/>
        <w:sz w:val="32"/>
        <w:szCs w:val="32"/>
      </w:rPr>
      <w:t>2566</w:t>
    </w:r>
  </w:p>
  <w:p w14:paraId="65233AB7" w14:textId="77777777" w:rsidR="002A5AB7" w:rsidRPr="00666BC6" w:rsidRDefault="002A5AB7" w:rsidP="00E21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  <w:cs/>
        <w:lang w:val="th-TH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96EBC" w14:textId="77777777" w:rsidR="002A5AB7" w:rsidRDefault="002A5AB7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FECA" w14:textId="77777777" w:rsidR="002A5AB7" w:rsidRPr="00774FEB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A645470" w14:textId="77777777" w:rsidR="002A5AB7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082A5A" w14:textId="7EFDAFD6" w:rsidR="002A5AB7" w:rsidRPr="006E020C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83D6C" w:rsidRPr="00683D6C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83D6C" w:rsidRPr="00683D6C">
      <w:rPr>
        <w:rFonts w:ascii="Angsana New" w:hAnsi="Angsana New"/>
        <w:b/>
        <w:bCs/>
        <w:sz w:val="32"/>
        <w:szCs w:val="32"/>
      </w:rPr>
      <w:t>2566</w:t>
    </w:r>
  </w:p>
  <w:p w14:paraId="224D741F" w14:textId="77777777" w:rsidR="002A5AB7" w:rsidRPr="00666BC6" w:rsidRDefault="002A5AB7" w:rsidP="00E21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  <w:cs/>
        <w:lang w:val="th-TH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6E94" w14:textId="77777777" w:rsidR="002A5AB7" w:rsidRDefault="002A5AB7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1836" w14:textId="77777777" w:rsidR="002A5AB7" w:rsidRPr="00EC2581" w:rsidRDefault="002A5AB7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C2581">
      <w:rPr>
        <w:rFonts w:ascii="Angsana New" w:hAnsi="Angsana New"/>
        <w:b/>
        <w:bCs/>
        <w:sz w:val="32"/>
        <w:szCs w:val="32"/>
        <w:cs/>
      </w:rPr>
      <w:t>บริษัท สมบูรณ์ แอ๊ดวานซ์ เทคโนโลยี จำกัด (มหาชน)</w:t>
    </w:r>
    <w:r w:rsidRPr="00EC2581">
      <w:rPr>
        <w:rFonts w:ascii="Angsana New" w:hAnsi="Angsana New"/>
        <w:b/>
        <w:bCs/>
        <w:sz w:val="32"/>
        <w:szCs w:val="32"/>
      </w:rPr>
      <w:t xml:space="preserve"> </w:t>
    </w:r>
    <w:r w:rsidRPr="00EC258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F31C350" w14:textId="77777777" w:rsidR="002A5AB7" w:rsidRDefault="002A5AB7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C258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31E89A3" w14:textId="13BCE2E7" w:rsidR="002A5AB7" w:rsidRPr="00EC2581" w:rsidRDefault="002A5AB7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83D6C" w:rsidRPr="00683D6C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83D6C" w:rsidRPr="00683D6C">
      <w:rPr>
        <w:rFonts w:ascii="Angsana New" w:hAnsi="Angsana New"/>
        <w:b/>
        <w:bCs/>
        <w:sz w:val="32"/>
        <w:szCs w:val="32"/>
      </w:rPr>
      <w:t>2566</w:t>
    </w:r>
  </w:p>
  <w:p w14:paraId="5593072F" w14:textId="77777777" w:rsidR="002A5AB7" w:rsidRPr="0075591B" w:rsidRDefault="002A5AB7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0D76C" w14:textId="77777777" w:rsidR="002A5AB7" w:rsidRPr="00774FEB" w:rsidRDefault="002A5AB7" w:rsidP="00142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3546FE" w14:textId="77777777" w:rsidR="002A5AB7" w:rsidRPr="00C30CBE" w:rsidRDefault="002A5AB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F1424F" w14:textId="63955DBB" w:rsidR="002A5AB7" w:rsidRDefault="002A5AB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83D6C" w:rsidRPr="00683D6C">
      <w:rPr>
        <w:rFonts w:ascii="Angsana New" w:hAnsi="Angsana New"/>
        <w:b/>
        <w:bCs/>
        <w:sz w:val="32"/>
        <w:szCs w:val="32"/>
      </w:rPr>
      <w:t>31</w:t>
    </w:r>
    <w:r w:rsidRPr="00C30CB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83D6C" w:rsidRPr="00683D6C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189A7D7" w14:textId="77777777" w:rsidR="002A5AB7" w:rsidRPr="006E020C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1924" w14:textId="77777777" w:rsidR="002A5AB7" w:rsidRDefault="002A5AB7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8D060" w14:textId="77777777" w:rsidR="002A5AB7" w:rsidRPr="00774FEB" w:rsidRDefault="002A5AB7" w:rsidP="008918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5E9CC2" w14:textId="77777777" w:rsidR="002A5AB7" w:rsidRDefault="002A5AB7" w:rsidP="008918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0B0ACEC" w14:textId="5BB30991" w:rsidR="002A5AB7" w:rsidRPr="006E020C" w:rsidRDefault="002A5AB7" w:rsidP="008918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83D6C" w:rsidRPr="00683D6C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83D6C" w:rsidRPr="00683D6C">
      <w:rPr>
        <w:rFonts w:ascii="Angsana New" w:hAnsi="Angsana New"/>
        <w:b/>
        <w:bCs/>
        <w:sz w:val="32"/>
        <w:szCs w:val="32"/>
      </w:rPr>
      <w:t>2566</w:t>
    </w:r>
  </w:p>
  <w:p w14:paraId="54E6A988" w14:textId="77777777" w:rsidR="002A5AB7" w:rsidRPr="00D52E97" w:rsidRDefault="002A5AB7">
    <w:pPr>
      <w:pStyle w:val="Header"/>
      <w:rPr>
        <w:sz w:val="22"/>
        <w:szCs w:val="22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E1DD6" w14:textId="77777777" w:rsidR="002A5AB7" w:rsidRPr="00774FEB" w:rsidRDefault="002A5AB7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2AB6E4B" w14:textId="77777777" w:rsidR="002A5AB7" w:rsidRDefault="002A5AB7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5B2D4AB" w14:textId="56AE9FA4" w:rsidR="002A5AB7" w:rsidRPr="006E020C" w:rsidRDefault="002A5AB7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83D6C" w:rsidRPr="00683D6C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83D6C" w:rsidRPr="00683D6C">
      <w:rPr>
        <w:rFonts w:ascii="Angsana New" w:hAnsi="Angsana New"/>
        <w:b/>
        <w:bCs/>
        <w:sz w:val="32"/>
        <w:szCs w:val="32"/>
      </w:rPr>
      <w:t>2566</w:t>
    </w:r>
  </w:p>
  <w:p w14:paraId="3895580D" w14:textId="77777777" w:rsidR="002A5AB7" w:rsidRPr="006E020C" w:rsidRDefault="002A5AB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7C614" w14:textId="77777777" w:rsidR="002A5AB7" w:rsidRPr="00774FEB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876C622" w14:textId="77777777" w:rsidR="002A5AB7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9BCA29" w14:textId="42BB113D" w:rsidR="002A5AB7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83D6C" w:rsidRPr="00683D6C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83D6C" w:rsidRPr="00683D6C">
      <w:rPr>
        <w:rFonts w:ascii="Angsana New" w:hAnsi="Angsana New"/>
        <w:b/>
        <w:bCs/>
        <w:sz w:val="32"/>
        <w:szCs w:val="32"/>
      </w:rPr>
      <w:t>2566</w:t>
    </w:r>
  </w:p>
  <w:p w14:paraId="56A76F7E" w14:textId="77777777" w:rsidR="002A5AB7" w:rsidRPr="0015281B" w:rsidRDefault="002A5AB7" w:rsidP="00D20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1679D" w14:textId="77777777" w:rsidR="002A5AB7" w:rsidRDefault="002A5A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0B970" w14:textId="77777777" w:rsidR="002A5AB7" w:rsidRPr="00774FEB" w:rsidRDefault="002A5AB7" w:rsidP="00142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6D6E16A" w14:textId="77777777" w:rsidR="002A5AB7" w:rsidRPr="00C30CBE" w:rsidRDefault="002A5AB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9296B8" w14:textId="06BC8F53" w:rsidR="002A5AB7" w:rsidRDefault="002A5AB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83D6C" w:rsidRPr="00683D6C">
      <w:rPr>
        <w:rFonts w:ascii="Angsana New" w:hAnsi="Angsana New"/>
        <w:b/>
        <w:bCs/>
        <w:sz w:val="32"/>
        <w:szCs w:val="32"/>
      </w:rPr>
      <w:t>31</w:t>
    </w:r>
    <w:r w:rsidRPr="00C30CB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83D6C" w:rsidRPr="00683D6C">
      <w:rPr>
        <w:rFonts w:ascii="Angsana New" w:hAnsi="Angsana New"/>
        <w:b/>
        <w:bCs/>
        <w:sz w:val="32"/>
        <w:szCs w:val="32"/>
      </w:rPr>
      <w:t>2566</w:t>
    </w:r>
  </w:p>
  <w:p w14:paraId="7EACEA4E" w14:textId="77777777" w:rsidR="002A5AB7" w:rsidRPr="006E020C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19CF" w14:textId="77777777" w:rsidR="002A5AB7" w:rsidRDefault="002A5AB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EBC7A" w14:textId="3B258928" w:rsidR="002A5AB7" w:rsidRPr="00774FEB" w:rsidRDefault="002A5AB7" w:rsidP="002F2A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DD16FE2" w14:textId="77777777" w:rsidR="002A5AB7" w:rsidRDefault="002A5AB7" w:rsidP="002F2A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3A9FC3" w14:textId="0E762BCA" w:rsidR="002A5AB7" w:rsidRDefault="002A5AB7" w:rsidP="000F0F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83D6C" w:rsidRPr="00683D6C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83D6C" w:rsidRPr="00683D6C">
      <w:rPr>
        <w:rFonts w:ascii="Angsana New" w:hAnsi="Angsana New"/>
        <w:b/>
        <w:bCs/>
        <w:sz w:val="32"/>
        <w:szCs w:val="32"/>
      </w:rPr>
      <w:t>2566</w:t>
    </w:r>
  </w:p>
  <w:p w14:paraId="0941059D" w14:textId="77777777" w:rsidR="000F0FB1" w:rsidRDefault="000F0FB1" w:rsidP="000F0F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E38CE" w14:textId="77777777" w:rsidR="002A5AB7" w:rsidRDefault="002A5AB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BBF16" w14:textId="77777777" w:rsidR="002A5AB7" w:rsidRPr="00774FEB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74EB74A" w14:textId="77777777" w:rsidR="002A5AB7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DA54F1" w14:textId="6130DCDE" w:rsidR="002A5AB7" w:rsidRPr="006E020C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683D6C" w:rsidRPr="00683D6C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="00683D6C" w:rsidRPr="00683D6C">
      <w:rPr>
        <w:rFonts w:ascii="Angsana New" w:hAnsi="Angsana New" w:hint="cs"/>
        <w:b/>
        <w:bCs/>
        <w:sz w:val="32"/>
        <w:szCs w:val="32"/>
      </w:rPr>
      <w:t>256</w:t>
    </w:r>
    <w:r w:rsidR="00683D6C" w:rsidRPr="00683D6C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FF99131" w14:textId="77777777" w:rsidR="002A5AB7" w:rsidRDefault="002A5AB7">
    <w:pPr>
      <w:pStyle w:val="Header"/>
    </w:pPr>
  </w:p>
  <w:p w14:paraId="0443F785" w14:textId="77777777" w:rsidR="002A5AB7" w:rsidRDefault="002A5A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20D2CC2"/>
    <w:multiLevelType w:val="multilevel"/>
    <w:tmpl w:val="9828E0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5C3160"/>
    <w:multiLevelType w:val="multilevel"/>
    <w:tmpl w:val="53C4EC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32E4749"/>
    <w:multiLevelType w:val="multilevel"/>
    <w:tmpl w:val="E79036C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314"/>
        </w:tabs>
        <w:ind w:left="1314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D2D1AC8"/>
    <w:multiLevelType w:val="hybridMultilevel"/>
    <w:tmpl w:val="266C4F02"/>
    <w:lvl w:ilvl="0" w:tplc="ACCC9BD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0" w15:restartNumberingAfterBreak="0">
    <w:nsid w:val="3FC94AA7"/>
    <w:multiLevelType w:val="hybridMultilevel"/>
    <w:tmpl w:val="D09EF704"/>
    <w:lvl w:ilvl="0" w:tplc="20AA693E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  <w:lang w:val="en-US" w:bidi="th-TH"/>
      </w:rPr>
    </w:lvl>
    <w:lvl w:ilvl="1" w:tplc="5C548A76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C146537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-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" w:hanging="360"/>
      </w:pPr>
    </w:lvl>
    <w:lvl w:ilvl="2" w:tplc="0409001B" w:tentative="1">
      <w:start w:val="1"/>
      <w:numFmt w:val="lowerRoman"/>
      <w:lvlText w:val="%3."/>
      <w:lvlJc w:val="right"/>
      <w:pPr>
        <w:ind w:left="817" w:hanging="180"/>
      </w:pPr>
    </w:lvl>
    <w:lvl w:ilvl="3" w:tplc="0409000F" w:tentative="1">
      <w:start w:val="1"/>
      <w:numFmt w:val="decimal"/>
      <w:lvlText w:val="%4."/>
      <w:lvlJc w:val="left"/>
      <w:pPr>
        <w:ind w:left="1537" w:hanging="360"/>
      </w:pPr>
    </w:lvl>
    <w:lvl w:ilvl="4" w:tplc="04090019" w:tentative="1">
      <w:start w:val="1"/>
      <w:numFmt w:val="lowerLetter"/>
      <w:lvlText w:val="%5."/>
      <w:lvlJc w:val="left"/>
      <w:pPr>
        <w:ind w:left="2257" w:hanging="360"/>
      </w:pPr>
    </w:lvl>
    <w:lvl w:ilvl="5" w:tplc="0409001B" w:tentative="1">
      <w:start w:val="1"/>
      <w:numFmt w:val="lowerRoman"/>
      <w:lvlText w:val="%6."/>
      <w:lvlJc w:val="right"/>
      <w:pPr>
        <w:ind w:left="2977" w:hanging="180"/>
      </w:pPr>
    </w:lvl>
    <w:lvl w:ilvl="6" w:tplc="0409000F" w:tentative="1">
      <w:start w:val="1"/>
      <w:numFmt w:val="decimal"/>
      <w:lvlText w:val="%7."/>
      <w:lvlJc w:val="left"/>
      <w:pPr>
        <w:ind w:left="3697" w:hanging="360"/>
      </w:pPr>
    </w:lvl>
    <w:lvl w:ilvl="7" w:tplc="04090019" w:tentative="1">
      <w:start w:val="1"/>
      <w:numFmt w:val="lowerLetter"/>
      <w:lvlText w:val="%8."/>
      <w:lvlJc w:val="left"/>
      <w:pPr>
        <w:ind w:left="4417" w:hanging="360"/>
      </w:pPr>
    </w:lvl>
    <w:lvl w:ilvl="8" w:tplc="0409001B" w:tentative="1">
      <w:start w:val="1"/>
      <w:numFmt w:val="lowerRoman"/>
      <w:lvlText w:val="%9."/>
      <w:lvlJc w:val="right"/>
      <w:pPr>
        <w:ind w:left="5137" w:hanging="180"/>
      </w:p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1EE245B"/>
    <w:multiLevelType w:val="hybridMultilevel"/>
    <w:tmpl w:val="FE4AFBB6"/>
    <w:lvl w:ilvl="0" w:tplc="F0C68A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96C31"/>
    <w:multiLevelType w:val="hybridMultilevel"/>
    <w:tmpl w:val="DFF20560"/>
    <w:lvl w:ilvl="0" w:tplc="FEF0F7D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0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9007BC1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92227715">
    <w:abstractNumId w:val="9"/>
  </w:num>
  <w:num w:numId="2" w16cid:durableId="420445982">
    <w:abstractNumId w:val="7"/>
  </w:num>
  <w:num w:numId="3" w16cid:durableId="681324462">
    <w:abstractNumId w:val="6"/>
  </w:num>
  <w:num w:numId="4" w16cid:durableId="972634673">
    <w:abstractNumId w:val="5"/>
  </w:num>
  <w:num w:numId="5" w16cid:durableId="865096773">
    <w:abstractNumId w:val="8"/>
  </w:num>
  <w:num w:numId="6" w16cid:durableId="194738527">
    <w:abstractNumId w:val="3"/>
  </w:num>
  <w:num w:numId="7" w16cid:durableId="1576941234">
    <w:abstractNumId w:val="2"/>
  </w:num>
  <w:num w:numId="8" w16cid:durableId="1292980555">
    <w:abstractNumId w:val="0"/>
  </w:num>
  <w:num w:numId="9" w16cid:durableId="2123571034">
    <w:abstractNumId w:val="1"/>
  </w:num>
  <w:num w:numId="10" w16cid:durableId="1364743750">
    <w:abstractNumId w:val="4"/>
  </w:num>
  <w:num w:numId="11" w16cid:durableId="251594564">
    <w:abstractNumId w:val="27"/>
  </w:num>
  <w:num w:numId="12" w16cid:durableId="109858411">
    <w:abstractNumId w:val="21"/>
  </w:num>
  <w:num w:numId="13" w16cid:durableId="1403915027">
    <w:abstractNumId w:val="39"/>
  </w:num>
  <w:num w:numId="14" w16cid:durableId="1632134412">
    <w:abstractNumId w:val="23"/>
  </w:num>
  <w:num w:numId="15" w16cid:durableId="976959467">
    <w:abstractNumId w:val="29"/>
  </w:num>
  <w:num w:numId="16" w16cid:durableId="1734083949">
    <w:abstractNumId w:val="18"/>
  </w:num>
  <w:num w:numId="17" w16cid:durableId="576865256">
    <w:abstractNumId w:val="43"/>
  </w:num>
  <w:num w:numId="18" w16cid:durableId="1362626586">
    <w:abstractNumId w:val="26"/>
  </w:num>
  <w:num w:numId="19" w16cid:durableId="2036542973">
    <w:abstractNumId w:val="11"/>
  </w:num>
  <w:num w:numId="20" w16cid:durableId="1092048997">
    <w:abstractNumId w:val="30"/>
  </w:num>
  <w:num w:numId="21" w16cid:durableId="840968959">
    <w:abstractNumId w:val="45"/>
  </w:num>
  <w:num w:numId="22" w16cid:durableId="93673689">
    <w:abstractNumId w:val="34"/>
  </w:num>
  <w:num w:numId="23" w16cid:durableId="567111110">
    <w:abstractNumId w:val="13"/>
  </w:num>
  <w:num w:numId="24" w16cid:durableId="1026368953">
    <w:abstractNumId w:val="28"/>
  </w:num>
  <w:num w:numId="25" w16cid:durableId="814108402">
    <w:abstractNumId w:val="12"/>
  </w:num>
  <w:num w:numId="26" w16cid:durableId="452866847">
    <w:abstractNumId w:val="36"/>
  </w:num>
  <w:num w:numId="27" w16cid:durableId="612900961">
    <w:abstractNumId w:val="17"/>
  </w:num>
  <w:num w:numId="28" w16cid:durableId="121507668">
    <w:abstractNumId w:val="30"/>
  </w:num>
  <w:num w:numId="29" w16cid:durableId="1327517502">
    <w:abstractNumId w:val="40"/>
  </w:num>
  <w:num w:numId="30" w16cid:durableId="2079983672">
    <w:abstractNumId w:val="31"/>
  </w:num>
  <w:num w:numId="31" w16cid:durableId="1525630257">
    <w:abstractNumId w:val="14"/>
  </w:num>
  <w:num w:numId="32" w16cid:durableId="1564566280">
    <w:abstractNumId w:val="42"/>
  </w:num>
  <w:num w:numId="33" w16cid:durableId="1411737096">
    <w:abstractNumId w:val="22"/>
  </w:num>
  <w:num w:numId="34" w16cid:durableId="965089052">
    <w:abstractNumId w:val="46"/>
  </w:num>
  <w:num w:numId="35" w16cid:durableId="1804273150">
    <w:abstractNumId w:val="35"/>
  </w:num>
  <w:num w:numId="36" w16cid:durableId="184052768">
    <w:abstractNumId w:val="33"/>
  </w:num>
  <w:num w:numId="37" w16cid:durableId="1537890481">
    <w:abstractNumId w:val="44"/>
  </w:num>
  <w:num w:numId="38" w16cid:durableId="190190848">
    <w:abstractNumId w:val="25"/>
  </w:num>
  <w:num w:numId="39" w16cid:durableId="2006780611">
    <w:abstractNumId w:val="41"/>
  </w:num>
  <w:num w:numId="40" w16cid:durableId="792753101">
    <w:abstractNumId w:val="16"/>
  </w:num>
  <w:num w:numId="41" w16cid:durableId="2124423982">
    <w:abstractNumId w:val="20"/>
  </w:num>
  <w:num w:numId="42" w16cid:durableId="1563563142">
    <w:abstractNumId w:val="10"/>
  </w:num>
  <w:num w:numId="43" w16cid:durableId="1276207046">
    <w:abstractNumId w:val="32"/>
  </w:num>
  <w:num w:numId="44" w16cid:durableId="1447196087">
    <w:abstractNumId w:val="15"/>
  </w:num>
  <w:num w:numId="45" w16cid:durableId="6054314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00028895">
    <w:abstractNumId w:val="19"/>
  </w:num>
  <w:num w:numId="47" w16cid:durableId="1902016803">
    <w:abstractNumId w:val="28"/>
  </w:num>
  <w:num w:numId="48" w16cid:durableId="2007513339">
    <w:abstractNumId w:val="37"/>
  </w:num>
  <w:num w:numId="49" w16cid:durableId="18940367">
    <w:abstractNumId w:val="38"/>
  </w:num>
  <w:num w:numId="50" w16cid:durableId="1165976661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CE9"/>
    <w:rsid w:val="00000DCC"/>
    <w:rsid w:val="00001124"/>
    <w:rsid w:val="000017BC"/>
    <w:rsid w:val="00001864"/>
    <w:rsid w:val="000019E1"/>
    <w:rsid w:val="00001B02"/>
    <w:rsid w:val="0000226D"/>
    <w:rsid w:val="000023CC"/>
    <w:rsid w:val="000026B5"/>
    <w:rsid w:val="00002747"/>
    <w:rsid w:val="00002D07"/>
    <w:rsid w:val="00002DBB"/>
    <w:rsid w:val="000030F8"/>
    <w:rsid w:val="00003452"/>
    <w:rsid w:val="00003697"/>
    <w:rsid w:val="0000373A"/>
    <w:rsid w:val="000039B8"/>
    <w:rsid w:val="00003EBA"/>
    <w:rsid w:val="00003F2D"/>
    <w:rsid w:val="00004178"/>
    <w:rsid w:val="0000424B"/>
    <w:rsid w:val="0000482B"/>
    <w:rsid w:val="0000487E"/>
    <w:rsid w:val="00004955"/>
    <w:rsid w:val="000049E5"/>
    <w:rsid w:val="00004B38"/>
    <w:rsid w:val="00004E31"/>
    <w:rsid w:val="00004EAE"/>
    <w:rsid w:val="00004FF1"/>
    <w:rsid w:val="0000509A"/>
    <w:rsid w:val="000053CC"/>
    <w:rsid w:val="00005411"/>
    <w:rsid w:val="000055EB"/>
    <w:rsid w:val="00005659"/>
    <w:rsid w:val="000057A1"/>
    <w:rsid w:val="00005908"/>
    <w:rsid w:val="00005ACD"/>
    <w:rsid w:val="00005CC7"/>
    <w:rsid w:val="00006497"/>
    <w:rsid w:val="00006C99"/>
    <w:rsid w:val="00007010"/>
    <w:rsid w:val="000070FA"/>
    <w:rsid w:val="0000714E"/>
    <w:rsid w:val="000071ED"/>
    <w:rsid w:val="00007433"/>
    <w:rsid w:val="00007524"/>
    <w:rsid w:val="00007568"/>
    <w:rsid w:val="0000779F"/>
    <w:rsid w:val="0000795D"/>
    <w:rsid w:val="00007C06"/>
    <w:rsid w:val="00007CC3"/>
    <w:rsid w:val="000102D8"/>
    <w:rsid w:val="00010590"/>
    <w:rsid w:val="0001094D"/>
    <w:rsid w:val="00010C43"/>
    <w:rsid w:val="00010CC0"/>
    <w:rsid w:val="00010D89"/>
    <w:rsid w:val="00011152"/>
    <w:rsid w:val="00011265"/>
    <w:rsid w:val="000114BF"/>
    <w:rsid w:val="000114F8"/>
    <w:rsid w:val="00011513"/>
    <w:rsid w:val="00012002"/>
    <w:rsid w:val="0001203C"/>
    <w:rsid w:val="000123A4"/>
    <w:rsid w:val="00012A28"/>
    <w:rsid w:val="00012AC2"/>
    <w:rsid w:val="00012B2F"/>
    <w:rsid w:val="00012BD8"/>
    <w:rsid w:val="00012DA4"/>
    <w:rsid w:val="00012F54"/>
    <w:rsid w:val="000131C0"/>
    <w:rsid w:val="0001363D"/>
    <w:rsid w:val="000136ED"/>
    <w:rsid w:val="00013756"/>
    <w:rsid w:val="00013928"/>
    <w:rsid w:val="00014104"/>
    <w:rsid w:val="000142C5"/>
    <w:rsid w:val="00014363"/>
    <w:rsid w:val="00014398"/>
    <w:rsid w:val="00014880"/>
    <w:rsid w:val="000152E6"/>
    <w:rsid w:val="00015B33"/>
    <w:rsid w:val="00015EF8"/>
    <w:rsid w:val="00015F20"/>
    <w:rsid w:val="00015F37"/>
    <w:rsid w:val="00015F74"/>
    <w:rsid w:val="00016020"/>
    <w:rsid w:val="0001613D"/>
    <w:rsid w:val="000168BB"/>
    <w:rsid w:val="00017778"/>
    <w:rsid w:val="00017874"/>
    <w:rsid w:val="00017A71"/>
    <w:rsid w:val="00017CF0"/>
    <w:rsid w:val="00017D39"/>
    <w:rsid w:val="000201F3"/>
    <w:rsid w:val="0002037C"/>
    <w:rsid w:val="0002043D"/>
    <w:rsid w:val="0002077F"/>
    <w:rsid w:val="00020A1D"/>
    <w:rsid w:val="00020A23"/>
    <w:rsid w:val="00020EA8"/>
    <w:rsid w:val="000210F4"/>
    <w:rsid w:val="00021548"/>
    <w:rsid w:val="00021717"/>
    <w:rsid w:val="00021740"/>
    <w:rsid w:val="00021AD8"/>
    <w:rsid w:val="00021B0F"/>
    <w:rsid w:val="00021D21"/>
    <w:rsid w:val="00021DBD"/>
    <w:rsid w:val="000228B2"/>
    <w:rsid w:val="00022943"/>
    <w:rsid w:val="00022B02"/>
    <w:rsid w:val="00022FAA"/>
    <w:rsid w:val="000231CC"/>
    <w:rsid w:val="00023308"/>
    <w:rsid w:val="0002356F"/>
    <w:rsid w:val="000237B5"/>
    <w:rsid w:val="00023DCF"/>
    <w:rsid w:val="0002493F"/>
    <w:rsid w:val="00024964"/>
    <w:rsid w:val="00024E62"/>
    <w:rsid w:val="00025204"/>
    <w:rsid w:val="000254CA"/>
    <w:rsid w:val="000256AE"/>
    <w:rsid w:val="000258D6"/>
    <w:rsid w:val="00025937"/>
    <w:rsid w:val="00025B15"/>
    <w:rsid w:val="00025B83"/>
    <w:rsid w:val="00025F30"/>
    <w:rsid w:val="0002600B"/>
    <w:rsid w:val="00026201"/>
    <w:rsid w:val="0002624F"/>
    <w:rsid w:val="000266D4"/>
    <w:rsid w:val="00026D83"/>
    <w:rsid w:val="00026F8B"/>
    <w:rsid w:val="00027204"/>
    <w:rsid w:val="00027588"/>
    <w:rsid w:val="00030124"/>
    <w:rsid w:val="000303D7"/>
    <w:rsid w:val="00030781"/>
    <w:rsid w:val="00030E00"/>
    <w:rsid w:val="00030E2E"/>
    <w:rsid w:val="00031318"/>
    <w:rsid w:val="0003173C"/>
    <w:rsid w:val="00031B22"/>
    <w:rsid w:val="00031C47"/>
    <w:rsid w:val="00031C7E"/>
    <w:rsid w:val="000322AF"/>
    <w:rsid w:val="00032392"/>
    <w:rsid w:val="000330F4"/>
    <w:rsid w:val="0003324D"/>
    <w:rsid w:val="000334D5"/>
    <w:rsid w:val="000336DA"/>
    <w:rsid w:val="0003383A"/>
    <w:rsid w:val="00033A69"/>
    <w:rsid w:val="00033BBD"/>
    <w:rsid w:val="00033E54"/>
    <w:rsid w:val="00033E59"/>
    <w:rsid w:val="000341DA"/>
    <w:rsid w:val="000346A2"/>
    <w:rsid w:val="00034B64"/>
    <w:rsid w:val="00034CB4"/>
    <w:rsid w:val="00034F14"/>
    <w:rsid w:val="000350E9"/>
    <w:rsid w:val="000351AE"/>
    <w:rsid w:val="00035210"/>
    <w:rsid w:val="0003579F"/>
    <w:rsid w:val="00035CC6"/>
    <w:rsid w:val="00036056"/>
    <w:rsid w:val="00036072"/>
    <w:rsid w:val="000360F2"/>
    <w:rsid w:val="0003648A"/>
    <w:rsid w:val="000367A3"/>
    <w:rsid w:val="00036B90"/>
    <w:rsid w:val="00036C19"/>
    <w:rsid w:val="00036F44"/>
    <w:rsid w:val="000371A8"/>
    <w:rsid w:val="00037397"/>
    <w:rsid w:val="00037440"/>
    <w:rsid w:val="00037742"/>
    <w:rsid w:val="00037B17"/>
    <w:rsid w:val="00037BEE"/>
    <w:rsid w:val="00037F69"/>
    <w:rsid w:val="00040241"/>
    <w:rsid w:val="00040432"/>
    <w:rsid w:val="000408E1"/>
    <w:rsid w:val="00040937"/>
    <w:rsid w:val="00040BFD"/>
    <w:rsid w:val="00040D29"/>
    <w:rsid w:val="000410BE"/>
    <w:rsid w:val="0004144D"/>
    <w:rsid w:val="0004164D"/>
    <w:rsid w:val="00041CA9"/>
    <w:rsid w:val="000422F7"/>
    <w:rsid w:val="000424B3"/>
    <w:rsid w:val="000429B6"/>
    <w:rsid w:val="00042C51"/>
    <w:rsid w:val="00042D34"/>
    <w:rsid w:val="00042F0C"/>
    <w:rsid w:val="000430BC"/>
    <w:rsid w:val="000431D4"/>
    <w:rsid w:val="00043533"/>
    <w:rsid w:val="000436C4"/>
    <w:rsid w:val="00043FE6"/>
    <w:rsid w:val="00044059"/>
    <w:rsid w:val="000440F2"/>
    <w:rsid w:val="000445A8"/>
    <w:rsid w:val="00044A77"/>
    <w:rsid w:val="00044C59"/>
    <w:rsid w:val="00044D9E"/>
    <w:rsid w:val="00045229"/>
    <w:rsid w:val="00045249"/>
    <w:rsid w:val="0004527F"/>
    <w:rsid w:val="00045369"/>
    <w:rsid w:val="00045E90"/>
    <w:rsid w:val="000465E6"/>
    <w:rsid w:val="00046A8B"/>
    <w:rsid w:val="00046AED"/>
    <w:rsid w:val="00046B81"/>
    <w:rsid w:val="00047384"/>
    <w:rsid w:val="00047639"/>
    <w:rsid w:val="00047C26"/>
    <w:rsid w:val="00047C2C"/>
    <w:rsid w:val="00047E7E"/>
    <w:rsid w:val="0005020F"/>
    <w:rsid w:val="00050286"/>
    <w:rsid w:val="000503FB"/>
    <w:rsid w:val="000505AE"/>
    <w:rsid w:val="00050845"/>
    <w:rsid w:val="000509BA"/>
    <w:rsid w:val="00050A9A"/>
    <w:rsid w:val="00050DDB"/>
    <w:rsid w:val="00050F48"/>
    <w:rsid w:val="0005106F"/>
    <w:rsid w:val="00051647"/>
    <w:rsid w:val="00051895"/>
    <w:rsid w:val="00051C88"/>
    <w:rsid w:val="00051EC0"/>
    <w:rsid w:val="00051F21"/>
    <w:rsid w:val="0005229D"/>
    <w:rsid w:val="000526A7"/>
    <w:rsid w:val="0005289B"/>
    <w:rsid w:val="0005295D"/>
    <w:rsid w:val="00052A3F"/>
    <w:rsid w:val="00052E63"/>
    <w:rsid w:val="000534CC"/>
    <w:rsid w:val="00053686"/>
    <w:rsid w:val="00053A4E"/>
    <w:rsid w:val="00053ACD"/>
    <w:rsid w:val="00053BB8"/>
    <w:rsid w:val="00053D0A"/>
    <w:rsid w:val="00053F2F"/>
    <w:rsid w:val="000541D1"/>
    <w:rsid w:val="0005434F"/>
    <w:rsid w:val="000547DD"/>
    <w:rsid w:val="00054B86"/>
    <w:rsid w:val="00054BCD"/>
    <w:rsid w:val="00055049"/>
    <w:rsid w:val="00055193"/>
    <w:rsid w:val="00055413"/>
    <w:rsid w:val="00055454"/>
    <w:rsid w:val="00055595"/>
    <w:rsid w:val="000557F2"/>
    <w:rsid w:val="00055809"/>
    <w:rsid w:val="00055C7B"/>
    <w:rsid w:val="00055EFA"/>
    <w:rsid w:val="000563F0"/>
    <w:rsid w:val="00056659"/>
    <w:rsid w:val="0005679E"/>
    <w:rsid w:val="000569BE"/>
    <w:rsid w:val="00056B41"/>
    <w:rsid w:val="00056DEB"/>
    <w:rsid w:val="0005743F"/>
    <w:rsid w:val="00057667"/>
    <w:rsid w:val="00057714"/>
    <w:rsid w:val="00057944"/>
    <w:rsid w:val="00057A3D"/>
    <w:rsid w:val="00057B3E"/>
    <w:rsid w:val="00057B8B"/>
    <w:rsid w:val="00057BE5"/>
    <w:rsid w:val="00057F5F"/>
    <w:rsid w:val="000600A0"/>
    <w:rsid w:val="000603FD"/>
    <w:rsid w:val="000604C0"/>
    <w:rsid w:val="000604E1"/>
    <w:rsid w:val="000608F7"/>
    <w:rsid w:val="0006093F"/>
    <w:rsid w:val="0006129D"/>
    <w:rsid w:val="00061952"/>
    <w:rsid w:val="00061DC1"/>
    <w:rsid w:val="00061E2A"/>
    <w:rsid w:val="00061E88"/>
    <w:rsid w:val="00062240"/>
    <w:rsid w:val="000629E9"/>
    <w:rsid w:val="00062DDC"/>
    <w:rsid w:val="00062E94"/>
    <w:rsid w:val="0006338F"/>
    <w:rsid w:val="00063472"/>
    <w:rsid w:val="00063480"/>
    <w:rsid w:val="00063833"/>
    <w:rsid w:val="000643E7"/>
    <w:rsid w:val="0006472B"/>
    <w:rsid w:val="00064ECA"/>
    <w:rsid w:val="00064F5C"/>
    <w:rsid w:val="000652B5"/>
    <w:rsid w:val="00065779"/>
    <w:rsid w:val="00065BFA"/>
    <w:rsid w:val="00065EA8"/>
    <w:rsid w:val="00065F4C"/>
    <w:rsid w:val="00066745"/>
    <w:rsid w:val="00066ABE"/>
    <w:rsid w:val="00066B9D"/>
    <w:rsid w:val="00067601"/>
    <w:rsid w:val="000676B1"/>
    <w:rsid w:val="000676C7"/>
    <w:rsid w:val="0006781E"/>
    <w:rsid w:val="000679F6"/>
    <w:rsid w:val="00067C89"/>
    <w:rsid w:val="00067EB1"/>
    <w:rsid w:val="00067F21"/>
    <w:rsid w:val="00067FF6"/>
    <w:rsid w:val="00070192"/>
    <w:rsid w:val="000701FC"/>
    <w:rsid w:val="0007027E"/>
    <w:rsid w:val="00070385"/>
    <w:rsid w:val="0007046C"/>
    <w:rsid w:val="000708AA"/>
    <w:rsid w:val="00070A97"/>
    <w:rsid w:val="00070B9D"/>
    <w:rsid w:val="0007172C"/>
    <w:rsid w:val="00071A8B"/>
    <w:rsid w:val="00071C22"/>
    <w:rsid w:val="00072306"/>
    <w:rsid w:val="00072622"/>
    <w:rsid w:val="0007268E"/>
    <w:rsid w:val="00072828"/>
    <w:rsid w:val="00073AA6"/>
    <w:rsid w:val="00073C09"/>
    <w:rsid w:val="00073C92"/>
    <w:rsid w:val="00073D37"/>
    <w:rsid w:val="00073DCC"/>
    <w:rsid w:val="0007429D"/>
    <w:rsid w:val="00074342"/>
    <w:rsid w:val="00074475"/>
    <w:rsid w:val="00074CDA"/>
    <w:rsid w:val="00074DAB"/>
    <w:rsid w:val="00074E17"/>
    <w:rsid w:val="000751BE"/>
    <w:rsid w:val="00075205"/>
    <w:rsid w:val="00075253"/>
    <w:rsid w:val="00075464"/>
    <w:rsid w:val="000755E8"/>
    <w:rsid w:val="00075826"/>
    <w:rsid w:val="00075CD7"/>
    <w:rsid w:val="000760E1"/>
    <w:rsid w:val="00076590"/>
    <w:rsid w:val="000767CA"/>
    <w:rsid w:val="00076862"/>
    <w:rsid w:val="00076CF3"/>
    <w:rsid w:val="00076E8D"/>
    <w:rsid w:val="00076F97"/>
    <w:rsid w:val="0007722C"/>
    <w:rsid w:val="000772FB"/>
    <w:rsid w:val="00077414"/>
    <w:rsid w:val="000775BB"/>
    <w:rsid w:val="0007773B"/>
    <w:rsid w:val="00077F57"/>
    <w:rsid w:val="000801F7"/>
    <w:rsid w:val="000802E9"/>
    <w:rsid w:val="000803B9"/>
    <w:rsid w:val="00080B6D"/>
    <w:rsid w:val="00080CDB"/>
    <w:rsid w:val="00080D61"/>
    <w:rsid w:val="00080FD0"/>
    <w:rsid w:val="00081048"/>
    <w:rsid w:val="00081721"/>
    <w:rsid w:val="00081F53"/>
    <w:rsid w:val="000822A5"/>
    <w:rsid w:val="0008234D"/>
    <w:rsid w:val="00082B6E"/>
    <w:rsid w:val="00082BBE"/>
    <w:rsid w:val="00082C53"/>
    <w:rsid w:val="000830A7"/>
    <w:rsid w:val="0008312A"/>
    <w:rsid w:val="000838A1"/>
    <w:rsid w:val="00083AC7"/>
    <w:rsid w:val="0008408D"/>
    <w:rsid w:val="000840FB"/>
    <w:rsid w:val="00084193"/>
    <w:rsid w:val="00084659"/>
    <w:rsid w:val="00084D1F"/>
    <w:rsid w:val="00084ED3"/>
    <w:rsid w:val="00084FCB"/>
    <w:rsid w:val="00084FE7"/>
    <w:rsid w:val="000853CB"/>
    <w:rsid w:val="000855C8"/>
    <w:rsid w:val="000856F3"/>
    <w:rsid w:val="00085932"/>
    <w:rsid w:val="00085D9B"/>
    <w:rsid w:val="00086026"/>
    <w:rsid w:val="00086C4B"/>
    <w:rsid w:val="00086E1A"/>
    <w:rsid w:val="0008744D"/>
    <w:rsid w:val="000874C6"/>
    <w:rsid w:val="00087771"/>
    <w:rsid w:val="0008791B"/>
    <w:rsid w:val="00087A1E"/>
    <w:rsid w:val="00087C18"/>
    <w:rsid w:val="00087C42"/>
    <w:rsid w:val="000902CA"/>
    <w:rsid w:val="00090477"/>
    <w:rsid w:val="00090576"/>
    <w:rsid w:val="00090766"/>
    <w:rsid w:val="00090C1D"/>
    <w:rsid w:val="00090F2C"/>
    <w:rsid w:val="00090F7F"/>
    <w:rsid w:val="00091CCD"/>
    <w:rsid w:val="00091CFF"/>
    <w:rsid w:val="000920CB"/>
    <w:rsid w:val="000920D1"/>
    <w:rsid w:val="0009216A"/>
    <w:rsid w:val="00092F7D"/>
    <w:rsid w:val="0009306D"/>
    <w:rsid w:val="000931C2"/>
    <w:rsid w:val="000931C3"/>
    <w:rsid w:val="00093435"/>
    <w:rsid w:val="000936B9"/>
    <w:rsid w:val="0009386B"/>
    <w:rsid w:val="00093901"/>
    <w:rsid w:val="0009391B"/>
    <w:rsid w:val="00093B12"/>
    <w:rsid w:val="00093CF9"/>
    <w:rsid w:val="00093E55"/>
    <w:rsid w:val="00094012"/>
    <w:rsid w:val="000942C3"/>
    <w:rsid w:val="0009436D"/>
    <w:rsid w:val="000947ED"/>
    <w:rsid w:val="00094BDD"/>
    <w:rsid w:val="00094D8E"/>
    <w:rsid w:val="000950F2"/>
    <w:rsid w:val="00095103"/>
    <w:rsid w:val="0009519B"/>
    <w:rsid w:val="000957D3"/>
    <w:rsid w:val="00095E37"/>
    <w:rsid w:val="00096045"/>
    <w:rsid w:val="00096112"/>
    <w:rsid w:val="000961B9"/>
    <w:rsid w:val="00096870"/>
    <w:rsid w:val="000968F1"/>
    <w:rsid w:val="00096937"/>
    <w:rsid w:val="00096E64"/>
    <w:rsid w:val="00097616"/>
    <w:rsid w:val="00097752"/>
    <w:rsid w:val="00097849"/>
    <w:rsid w:val="00097CFC"/>
    <w:rsid w:val="000A0632"/>
    <w:rsid w:val="000A0914"/>
    <w:rsid w:val="000A1514"/>
    <w:rsid w:val="000A17C2"/>
    <w:rsid w:val="000A184D"/>
    <w:rsid w:val="000A1BE2"/>
    <w:rsid w:val="000A1C6C"/>
    <w:rsid w:val="000A1CEB"/>
    <w:rsid w:val="000A1E52"/>
    <w:rsid w:val="000A1E5A"/>
    <w:rsid w:val="000A1EAB"/>
    <w:rsid w:val="000A214D"/>
    <w:rsid w:val="000A236C"/>
    <w:rsid w:val="000A2606"/>
    <w:rsid w:val="000A2A4D"/>
    <w:rsid w:val="000A2C02"/>
    <w:rsid w:val="000A2C3B"/>
    <w:rsid w:val="000A2CD6"/>
    <w:rsid w:val="000A2E6B"/>
    <w:rsid w:val="000A2F0C"/>
    <w:rsid w:val="000A32CE"/>
    <w:rsid w:val="000A362E"/>
    <w:rsid w:val="000A363B"/>
    <w:rsid w:val="000A365B"/>
    <w:rsid w:val="000A371B"/>
    <w:rsid w:val="000A39C9"/>
    <w:rsid w:val="000A41AB"/>
    <w:rsid w:val="000A41B1"/>
    <w:rsid w:val="000A42DB"/>
    <w:rsid w:val="000A43B2"/>
    <w:rsid w:val="000A45BE"/>
    <w:rsid w:val="000A4808"/>
    <w:rsid w:val="000A484D"/>
    <w:rsid w:val="000A488B"/>
    <w:rsid w:val="000A4E0B"/>
    <w:rsid w:val="000A51FB"/>
    <w:rsid w:val="000A53FF"/>
    <w:rsid w:val="000A5AAA"/>
    <w:rsid w:val="000A5CF4"/>
    <w:rsid w:val="000A5F47"/>
    <w:rsid w:val="000A6011"/>
    <w:rsid w:val="000A6026"/>
    <w:rsid w:val="000A60E2"/>
    <w:rsid w:val="000A621C"/>
    <w:rsid w:val="000A66B6"/>
    <w:rsid w:val="000A6746"/>
    <w:rsid w:val="000A67C5"/>
    <w:rsid w:val="000A6C7F"/>
    <w:rsid w:val="000A716B"/>
    <w:rsid w:val="000A721A"/>
    <w:rsid w:val="000A784F"/>
    <w:rsid w:val="000A7A56"/>
    <w:rsid w:val="000A7C5F"/>
    <w:rsid w:val="000A7C8E"/>
    <w:rsid w:val="000B0610"/>
    <w:rsid w:val="000B092C"/>
    <w:rsid w:val="000B104A"/>
    <w:rsid w:val="000B14C7"/>
    <w:rsid w:val="000B16EF"/>
    <w:rsid w:val="000B19AB"/>
    <w:rsid w:val="000B1A50"/>
    <w:rsid w:val="000B1B3F"/>
    <w:rsid w:val="000B1BE0"/>
    <w:rsid w:val="000B25D8"/>
    <w:rsid w:val="000B26AB"/>
    <w:rsid w:val="000B26B9"/>
    <w:rsid w:val="000B2A40"/>
    <w:rsid w:val="000B2A5F"/>
    <w:rsid w:val="000B2C9C"/>
    <w:rsid w:val="000B2D79"/>
    <w:rsid w:val="000B302E"/>
    <w:rsid w:val="000B3129"/>
    <w:rsid w:val="000B33DB"/>
    <w:rsid w:val="000B3A29"/>
    <w:rsid w:val="000B3C4A"/>
    <w:rsid w:val="000B3C93"/>
    <w:rsid w:val="000B3CEC"/>
    <w:rsid w:val="000B3D36"/>
    <w:rsid w:val="000B3F07"/>
    <w:rsid w:val="000B40F8"/>
    <w:rsid w:val="000B44BE"/>
    <w:rsid w:val="000B45BB"/>
    <w:rsid w:val="000B4806"/>
    <w:rsid w:val="000B4DDC"/>
    <w:rsid w:val="000B5037"/>
    <w:rsid w:val="000B5275"/>
    <w:rsid w:val="000B5480"/>
    <w:rsid w:val="000B549B"/>
    <w:rsid w:val="000B549D"/>
    <w:rsid w:val="000B55EC"/>
    <w:rsid w:val="000B5A60"/>
    <w:rsid w:val="000B5DD6"/>
    <w:rsid w:val="000B611A"/>
    <w:rsid w:val="000B61F5"/>
    <w:rsid w:val="000B6212"/>
    <w:rsid w:val="000B6520"/>
    <w:rsid w:val="000B65C7"/>
    <w:rsid w:val="000B6D36"/>
    <w:rsid w:val="000B7409"/>
    <w:rsid w:val="000B76F0"/>
    <w:rsid w:val="000B76F8"/>
    <w:rsid w:val="000B7868"/>
    <w:rsid w:val="000B7DCA"/>
    <w:rsid w:val="000B7F28"/>
    <w:rsid w:val="000B7F6C"/>
    <w:rsid w:val="000C01B4"/>
    <w:rsid w:val="000C02E6"/>
    <w:rsid w:val="000C05F7"/>
    <w:rsid w:val="000C0BFA"/>
    <w:rsid w:val="000C0C99"/>
    <w:rsid w:val="000C1746"/>
    <w:rsid w:val="000C1999"/>
    <w:rsid w:val="000C1A08"/>
    <w:rsid w:val="000C1B3F"/>
    <w:rsid w:val="000C20C3"/>
    <w:rsid w:val="000C267C"/>
    <w:rsid w:val="000C272E"/>
    <w:rsid w:val="000C279A"/>
    <w:rsid w:val="000C3256"/>
    <w:rsid w:val="000C346B"/>
    <w:rsid w:val="000C3BE8"/>
    <w:rsid w:val="000C3E49"/>
    <w:rsid w:val="000C3F2F"/>
    <w:rsid w:val="000C420B"/>
    <w:rsid w:val="000C444C"/>
    <w:rsid w:val="000C4650"/>
    <w:rsid w:val="000C4C02"/>
    <w:rsid w:val="000C4FBD"/>
    <w:rsid w:val="000C5016"/>
    <w:rsid w:val="000C5132"/>
    <w:rsid w:val="000C5398"/>
    <w:rsid w:val="000C551F"/>
    <w:rsid w:val="000C57F5"/>
    <w:rsid w:val="000C5A45"/>
    <w:rsid w:val="000C5A83"/>
    <w:rsid w:val="000C5E81"/>
    <w:rsid w:val="000C5EFD"/>
    <w:rsid w:val="000C5FAC"/>
    <w:rsid w:val="000C6099"/>
    <w:rsid w:val="000C6261"/>
    <w:rsid w:val="000C62D8"/>
    <w:rsid w:val="000C646A"/>
    <w:rsid w:val="000C6A86"/>
    <w:rsid w:val="000C6DB5"/>
    <w:rsid w:val="000C6F8F"/>
    <w:rsid w:val="000C7357"/>
    <w:rsid w:val="000C75FE"/>
    <w:rsid w:val="000C7AAC"/>
    <w:rsid w:val="000C7EE1"/>
    <w:rsid w:val="000D010C"/>
    <w:rsid w:val="000D0309"/>
    <w:rsid w:val="000D03A3"/>
    <w:rsid w:val="000D0467"/>
    <w:rsid w:val="000D04C9"/>
    <w:rsid w:val="000D05C6"/>
    <w:rsid w:val="000D066E"/>
    <w:rsid w:val="000D07C9"/>
    <w:rsid w:val="000D0F75"/>
    <w:rsid w:val="000D1098"/>
    <w:rsid w:val="000D10A5"/>
    <w:rsid w:val="000D11A7"/>
    <w:rsid w:val="000D1430"/>
    <w:rsid w:val="000D148D"/>
    <w:rsid w:val="000D1CB3"/>
    <w:rsid w:val="000D1EF3"/>
    <w:rsid w:val="000D205D"/>
    <w:rsid w:val="000D21E9"/>
    <w:rsid w:val="000D22CA"/>
    <w:rsid w:val="000D2354"/>
    <w:rsid w:val="000D2604"/>
    <w:rsid w:val="000D29BE"/>
    <w:rsid w:val="000D29F0"/>
    <w:rsid w:val="000D3690"/>
    <w:rsid w:val="000D3D6A"/>
    <w:rsid w:val="000D3D99"/>
    <w:rsid w:val="000D3ED8"/>
    <w:rsid w:val="000D42E1"/>
    <w:rsid w:val="000D42F3"/>
    <w:rsid w:val="000D4353"/>
    <w:rsid w:val="000D4637"/>
    <w:rsid w:val="000D46A9"/>
    <w:rsid w:val="000D4765"/>
    <w:rsid w:val="000D47CB"/>
    <w:rsid w:val="000D488A"/>
    <w:rsid w:val="000D4B2D"/>
    <w:rsid w:val="000D4D0D"/>
    <w:rsid w:val="000D4D80"/>
    <w:rsid w:val="000D530E"/>
    <w:rsid w:val="000D5597"/>
    <w:rsid w:val="000D55C7"/>
    <w:rsid w:val="000D566D"/>
    <w:rsid w:val="000D5683"/>
    <w:rsid w:val="000D577E"/>
    <w:rsid w:val="000D5ADB"/>
    <w:rsid w:val="000D5B0A"/>
    <w:rsid w:val="000D5C03"/>
    <w:rsid w:val="000D5F1C"/>
    <w:rsid w:val="000D5F68"/>
    <w:rsid w:val="000D618E"/>
    <w:rsid w:val="000D625E"/>
    <w:rsid w:val="000D686E"/>
    <w:rsid w:val="000D70EE"/>
    <w:rsid w:val="000D7568"/>
    <w:rsid w:val="000D759A"/>
    <w:rsid w:val="000D79AA"/>
    <w:rsid w:val="000D7A29"/>
    <w:rsid w:val="000D7D5B"/>
    <w:rsid w:val="000E0035"/>
    <w:rsid w:val="000E0220"/>
    <w:rsid w:val="000E0925"/>
    <w:rsid w:val="000E0BC7"/>
    <w:rsid w:val="000E14C3"/>
    <w:rsid w:val="000E1939"/>
    <w:rsid w:val="000E1AEB"/>
    <w:rsid w:val="000E1E5C"/>
    <w:rsid w:val="000E1E88"/>
    <w:rsid w:val="000E23CD"/>
    <w:rsid w:val="000E241E"/>
    <w:rsid w:val="000E2E49"/>
    <w:rsid w:val="000E3923"/>
    <w:rsid w:val="000E3B69"/>
    <w:rsid w:val="000E3BBB"/>
    <w:rsid w:val="000E3CDD"/>
    <w:rsid w:val="000E3D1D"/>
    <w:rsid w:val="000E41CB"/>
    <w:rsid w:val="000E4305"/>
    <w:rsid w:val="000E4319"/>
    <w:rsid w:val="000E4679"/>
    <w:rsid w:val="000E480F"/>
    <w:rsid w:val="000E4980"/>
    <w:rsid w:val="000E49C0"/>
    <w:rsid w:val="000E4AD6"/>
    <w:rsid w:val="000E5D24"/>
    <w:rsid w:val="000E6609"/>
    <w:rsid w:val="000E6868"/>
    <w:rsid w:val="000E69AF"/>
    <w:rsid w:val="000E71D6"/>
    <w:rsid w:val="000E735E"/>
    <w:rsid w:val="000E7C8D"/>
    <w:rsid w:val="000E7CFD"/>
    <w:rsid w:val="000F0062"/>
    <w:rsid w:val="000F0243"/>
    <w:rsid w:val="000F0331"/>
    <w:rsid w:val="000F0BA5"/>
    <w:rsid w:val="000F0E76"/>
    <w:rsid w:val="000F0EBC"/>
    <w:rsid w:val="000F0F92"/>
    <w:rsid w:val="000F0FB1"/>
    <w:rsid w:val="000F10DF"/>
    <w:rsid w:val="000F119E"/>
    <w:rsid w:val="000F1323"/>
    <w:rsid w:val="000F143B"/>
    <w:rsid w:val="000F149A"/>
    <w:rsid w:val="000F1CAD"/>
    <w:rsid w:val="000F1CF8"/>
    <w:rsid w:val="000F1DAC"/>
    <w:rsid w:val="000F257C"/>
    <w:rsid w:val="000F290E"/>
    <w:rsid w:val="000F2976"/>
    <w:rsid w:val="000F2A99"/>
    <w:rsid w:val="000F2E8F"/>
    <w:rsid w:val="000F3104"/>
    <w:rsid w:val="000F3163"/>
    <w:rsid w:val="000F3626"/>
    <w:rsid w:val="000F3704"/>
    <w:rsid w:val="000F3727"/>
    <w:rsid w:val="000F3DBD"/>
    <w:rsid w:val="000F3DE9"/>
    <w:rsid w:val="000F3E7D"/>
    <w:rsid w:val="000F3F91"/>
    <w:rsid w:val="000F4148"/>
    <w:rsid w:val="000F4466"/>
    <w:rsid w:val="000F4ADF"/>
    <w:rsid w:val="000F4B69"/>
    <w:rsid w:val="000F4D2D"/>
    <w:rsid w:val="000F5578"/>
    <w:rsid w:val="000F5BF3"/>
    <w:rsid w:val="000F5CB2"/>
    <w:rsid w:val="000F68B5"/>
    <w:rsid w:val="000F70EA"/>
    <w:rsid w:val="000F7352"/>
    <w:rsid w:val="000F7AF5"/>
    <w:rsid w:val="000F7E14"/>
    <w:rsid w:val="000F7E40"/>
    <w:rsid w:val="000F7F8C"/>
    <w:rsid w:val="00100016"/>
    <w:rsid w:val="0010028C"/>
    <w:rsid w:val="001005E2"/>
    <w:rsid w:val="0010068A"/>
    <w:rsid w:val="00100BFA"/>
    <w:rsid w:val="001016D1"/>
    <w:rsid w:val="00101BBD"/>
    <w:rsid w:val="00101F19"/>
    <w:rsid w:val="00102046"/>
    <w:rsid w:val="00102DCB"/>
    <w:rsid w:val="001030A3"/>
    <w:rsid w:val="00103262"/>
    <w:rsid w:val="001034D6"/>
    <w:rsid w:val="0010385F"/>
    <w:rsid w:val="001039D6"/>
    <w:rsid w:val="00103D96"/>
    <w:rsid w:val="00103DBB"/>
    <w:rsid w:val="00103EEE"/>
    <w:rsid w:val="001041F1"/>
    <w:rsid w:val="001044C1"/>
    <w:rsid w:val="001046D1"/>
    <w:rsid w:val="0010479F"/>
    <w:rsid w:val="0010482A"/>
    <w:rsid w:val="00104A46"/>
    <w:rsid w:val="00104AE1"/>
    <w:rsid w:val="00104C16"/>
    <w:rsid w:val="0010503E"/>
    <w:rsid w:val="0010553C"/>
    <w:rsid w:val="0010567C"/>
    <w:rsid w:val="00105785"/>
    <w:rsid w:val="00105DAC"/>
    <w:rsid w:val="0010623F"/>
    <w:rsid w:val="00106722"/>
    <w:rsid w:val="00106899"/>
    <w:rsid w:val="001068A3"/>
    <w:rsid w:val="001068BC"/>
    <w:rsid w:val="00106912"/>
    <w:rsid w:val="00106AF1"/>
    <w:rsid w:val="00106B1B"/>
    <w:rsid w:val="00106D89"/>
    <w:rsid w:val="00106EAD"/>
    <w:rsid w:val="00107189"/>
    <w:rsid w:val="00107283"/>
    <w:rsid w:val="001074B7"/>
    <w:rsid w:val="0010782A"/>
    <w:rsid w:val="001078EC"/>
    <w:rsid w:val="00107C4F"/>
    <w:rsid w:val="00110124"/>
    <w:rsid w:val="001101F0"/>
    <w:rsid w:val="00110332"/>
    <w:rsid w:val="001104CC"/>
    <w:rsid w:val="001109BD"/>
    <w:rsid w:val="00110A24"/>
    <w:rsid w:val="00110C08"/>
    <w:rsid w:val="0011107F"/>
    <w:rsid w:val="00111108"/>
    <w:rsid w:val="00111605"/>
    <w:rsid w:val="00111701"/>
    <w:rsid w:val="001119A0"/>
    <w:rsid w:val="00112076"/>
    <w:rsid w:val="001120CC"/>
    <w:rsid w:val="00112212"/>
    <w:rsid w:val="0011225C"/>
    <w:rsid w:val="00112271"/>
    <w:rsid w:val="001124A0"/>
    <w:rsid w:val="00112913"/>
    <w:rsid w:val="00112A31"/>
    <w:rsid w:val="00112CD1"/>
    <w:rsid w:val="00112E9D"/>
    <w:rsid w:val="00112EBF"/>
    <w:rsid w:val="00112F9D"/>
    <w:rsid w:val="00113114"/>
    <w:rsid w:val="001131EE"/>
    <w:rsid w:val="0011391E"/>
    <w:rsid w:val="00113C18"/>
    <w:rsid w:val="00113D48"/>
    <w:rsid w:val="00114396"/>
    <w:rsid w:val="0011473C"/>
    <w:rsid w:val="0011491D"/>
    <w:rsid w:val="0011495E"/>
    <w:rsid w:val="00114CFD"/>
    <w:rsid w:val="00114DBF"/>
    <w:rsid w:val="00114DCC"/>
    <w:rsid w:val="0011530B"/>
    <w:rsid w:val="00115336"/>
    <w:rsid w:val="0011578D"/>
    <w:rsid w:val="001159C6"/>
    <w:rsid w:val="00115B2D"/>
    <w:rsid w:val="00115CB3"/>
    <w:rsid w:val="00115D25"/>
    <w:rsid w:val="00115EC8"/>
    <w:rsid w:val="001162C7"/>
    <w:rsid w:val="001163DF"/>
    <w:rsid w:val="0011692D"/>
    <w:rsid w:val="00116E31"/>
    <w:rsid w:val="0011712D"/>
    <w:rsid w:val="0011735D"/>
    <w:rsid w:val="0011753F"/>
    <w:rsid w:val="001175AC"/>
    <w:rsid w:val="0011768D"/>
    <w:rsid w:val="00117808"/>
    <w:rsid w:val="00117A00"/>
    <w:rsid w:val="00117B21"/>
    <w:rsid w:val="00117F23"/>
    <w:rsid w:val="00117FD2"/>
    <w:rsid w:val="001202E8"/>
    <w:rsid w:val="00120327"/>
    <w:rsid w:val="001206AD"/>
    <w:rsid w:val="00120839"/>
    <w:rsid w:val="0012088C"/>
    <w:rsid w:val="0012122E"/>
    <w:rsid w:val="00121A0B"/>
    <w:rsid w:val="00121AD1"/>
    <w:rsid w:val="00121C0C"/>
    <w:rsid w:val="00121ECE"/>
    <w:rsid w:val="00122175"/>
    <w:rsid w:val="001224EC"/>
    <w:rsid w:val="00122579"/>
    <w:rsid w:val="0012262A"/>
    <w:rsid w:val="00122C0D"/>
    <w:rsid w:val="00123232"/>
    <w:rsid w:val="00123261"/>
    <w:rsid w:val="00123923"/>
    <w:rsid w:val="00123C9E"/>
    <w:rsid w:val="00123F41"/>
    <w:rsid w:val="0012483F"/>
    <w:rsid w:val="00124B50"/>
    <w:rsid w:val="00124B8F"/>
    <w:rsid w:val="00124EA3"/>
    <w:rsid w:val="00124FD0"/>
    <w:rsid w:val="001252F6"/>
    <w:rsid w:val="0012583D"/>
    <w:rsid w:val="001258C4"/>
    <w:rsid w:val="00125AAA"/>
    <w:rsid w:val="00125C6E"/>
    <w:rsid w:val="00125D09"/>
    <w:rsid w:val="001261E0"/>
    <w:rsid w:val="00126213"/>
    <w:rsid w:val="001262F3"/>
    <w:rsid w:val="001263D9"/>
    <w:rsid w:val="001266AC"/>
    <w:rsid w:val="00126E06"/>
    <w:rsid w:val="00126FE2"/>
    <w:rsid w:val="001271FD"/>
    <w:rsid w:val="0012731A"/>
    <w:rsid w:val="00127528"/>
    <w:rsid w:val="00127A61"/>
    <w:rsid w:val="00127BD4"/>
    <w:rsid w:val="00130089"/>
    <w:rsid w:val="00130273"/>
    <w:rsid w:val="00130383"/>
    <w:rsid w:val="001303A6"/>
    <w:rsid w:val="001303D7"/>
    <w:rsid w:val="001307BC"/>
    <w:rsid w:val="001309C5"/>
    <w:rsid w:val="00130D88"/>
    <w:rsid w:val="00130DAE"/>
    <w:rsid w:val="0013108E"/>
    <w:rsid w:val="001310A1"/>
    <w:rsid w:val="00131198"/>
    <w:rsid w:val="0013138A"/>
    <w:rsid w:val="00131957"/>
    <w:rsid w:val="00131B69"/>
    <w:rsid w:val="00131BE7"/>
    <w:rsid w:val="001322CC"/>
    <w:rsid w:val="00132376"/>
    <w:rsid w:val="001323A5"/>
    <w:rsid w:val="00132755"/>
    <w:rsid w:val="00132A61"/>
    <w:rsid w:val="00132CA1"/>
    <w:rsid w:val="00133092"/>
    <w:rsid w:val="00133250"/>
    <w:rsid w:val="00133285"/>
    <w:rsid w:val="00133395"/>
    <w:rsid w:val="0013346F"/>
    <w:rsid w:val="00133474"/>
    <w:rsid w:val="001336EF"/>
    <w:rsid w:val="001337E8"/>
    <w:rsid w:val="001337EF"/>
    <w:rsid w:val="001337FB"/>
    <w:rsid w:val="001339A6"/>
    <w:rsid w:val="001339B3"/>
    <w:rsid w:val="001339EB"/>
    <w:rsid w:val="00133E02"/>
    <w:rsid w:val="00133EF5"/>
    <w:rsid w:val="00133FC6"/>
    <w:rsid w:val="00134015"/>
    <w:rsid w:val="001342FA"/>
    <w:rsid w:val="001348DD"/>
    <w:rsid w:val="0013496F"/>
    <w:rsid w:val="00134A31"/>
    <w:rsid w:val="00134A7C"/>
    <w:rsid w:val="00134B83"/>
    <w:rsid w:val="00134C6A"/>
    <w:rsid w:val="00134DC0"/>
    <w:rsid w:val="001353FF"/>
    <w:rsid w:val="0013547C"/>
    <w:rsid w:val="00135488"/>
    <w:rsid w:val="00135621"/>
    <w:rsid w:val="00135802"/>
    <w:rsid w:val="00135A82"/>
    <w:rsid w:val="0013600D"/>
    <w:rsid w:val="00136019"/>
    <w:rsid w:val="0013645B"/>
    <w:rsid w:val="001364DA"/>
    <w:rsid w:val="00136AE4"/>
    <w:rsid w:val="00136C47"/>
    <w:rsid w:val="00136E4E"/>
    <w:rsid w:val="00136F30"/>
    <w:rsid w:val="00137281"/>
    <w:rsid w:val="0013748F"/>
    <w:rsid w:val="001379C9"/>
    <w:rsid w:val="00137CE3"/>
    <w:rsid w:val="00140137"/>
    <w:rsid w:val="001402D3"/>
    <w:rsid w:val="001404EF"/>
    <w:rsid w:val="001405BD"/>
    <w:rsid w:val="00140784"/>
    <w:rsid w:val="00140887"/>
    <w:rsid w:val="00140B69"/>
    <w:rsid w:val="00140BD0"/>
    <w:rsid w:val="00140D0C"/>
    <w:rsid w:val="00141217"/>
    <w:rsid w:val="0014150E"/>
    <w:rsid w:val="001416BD"/>
    <w:rsid w:val="0014193A"/>
    <w:rsid w:val="0014194D"/>
    <w:rsid w:val="00141BB5"/>
    <w:rsid w:val="00141CF6"/>
    <w:rsid w:val="00141EEE"/>
    <w:rsid w:val="0014211C"/>
    <w:rsid w:val="001425DF"/>
    <w:rsid w:val="001427CB"/>
    <w:rsid w:val="00142C2E"/>
    <w:rsid w:val="00142CC3"/>
    <w:rsid w:val="00142CD7"/>
    <w:rsid w:val="001435CE"/>
    <w:rsid w:val="001442D9"/>
    <w:rsid w:val="00144793"/>
    <w:rsid w:val="00145672"/>
    <w:rsid w:val="00145B8A"/>
    <w:rsid w:val="00145C7F"/>
    <w:rsid w:val="00145E5A"/>
    <w:rsid w:val="00145E9D"/>
    <w:rsid w:val="001461CC"/>
    <w:rsid w:val="00146253"/>
    <w:rsid w:val="0014633F"/>
    <w:rsid w:val="00146601"/>
    <w:rsid w:val="0014664A"/>
    <w:rsid w:val="0014670D"/>
    <w:rsid w:val="001467A3"/>
    <w:rsid w:val="00146AC9"/>
    <w:rsid w:val="00146E97"/>
    <w:rsid w:val="00147029"/>
    <w:rsid w:val="001470E0"/>
    <w:rsid w:val="00147146"/>
    <w:rsid w:val="001471C4"/>
    <w:rsid w:val="00147428"/>
    <w:rsid w:val="0014746F"/>
    <w:rsid w:val="001474F0"/>
    <w:rsid w:val="001477CF"/>
    <w:rsid w:val="00147869"/>
    <w:rsid w:val="00147924"/>
    <w:rsid w:val="00147953"/>
    <w:rsid w:val="00147BEB"/>
    <w:rsid w:val="0015026C"/>
    <w:rsid w:val="00150310"/>
    <w:rsid w:val="00150729"/>
    <w:rsid w:val="0015094E"/>
    <w:rsid w:val="00150984"/>
    <w:rsid w:val="00150A39"/>
    <w:rsid w:val="00150AEB"/>
    <w:rsid w:val="001513DA"/>
    <w:rsid w:val="00151775"/>
    <w:rsid w:val="00151ACD"/>
    <w:rsid w:val="00151BAC"/>
    <w:rsid w:val="00152120"/>
    <w:rsid w:val="001522D3"/>
    <w:rsid w:val="00152567"/>
    <w:rsid w:val="0015281B"/>
    <w:rsid w:val="00152D34"/>
    <w:rsid w:val="00152D37"/>
    <w:rsid w:val="00153206"/>
    <w:rsid w:val="0015351F"/>
    <w:rsid w:val="001538FD"/>
    <w:rsid w:val="00153AF2"/>
    <w:rsid w:val="00153C0D"/>
    <w:rsid w:val="0015409E"/>
    <w:rsid w:val="001540A2"/>
    <w:rsid w:val="0015421D"/>
    <w:rsid w:val="00154229"/>
    <w:rsid w:val="001544C4"/>
    <w:rsid w:val="00154556"/>
    <w:rsid w:val="00154563"/>
    <w:rsid w:val="001546C0"/>
    <w:rsid w:val="001547DB"/>
    <w:rsid w:val="00154845"/>
    <w:rsid w:val="00154A6F"/>
    <w:rsid w:val="00154B68"/>
    <w:rsid w:val="00154F65"/>
    <w:rsid w:val="0015545B"/>
    <w:rsid w:val="001558D9"/>
    <w:rsid w:val="00155996"/>
    <w:rsid w:val="00155D09"/>
    <w:rsid w:val="00155D22"/>
    <w:rsid w:val="00155D43"/>
    <w:rsid w:val="00155F96"/>
    <w:rsid w:val="00156410"/>
    <w:rsid w:val="00156B62"/>
    <w:rsid w:val="00156C09"/>
    <w:rsid w:val="00156DC2"/>
    <w:rsid w:val="00156DC5"/>
    <w:rsid w:val="00157158"/>
    <w:rsid w:val="00157637"/>
    <w:rsid w:val="00157793"/>
    <w:rsid w:val="0015788E"/>
    <w:rsid w:val="001579A7"/>
    <w:rsid w:val="00157F5A"/>
    <w:rsid w:val="00160482"/>
    <w:rsid w:val="001608C2"/>
    <w:rsid w:val="0016092E"/>
    <w:rsid w:val="00161017"/>
    <w:rsid w:val="00161019"/>
    <w:rsid w:val="00161305"/>
    <w:rsid w:val="00161A4F"/>
    <w:rsid w:val="00161AEA"/>
    <w:rsid w:val="00161C5B"/>
    <w:rsid w:val="00161FF9"/>
    <w:rsid w:val="00162150"/>
    <w:rsid w:val="00162918"/>
    <w:rsid w:val="00162D19"/>
    <w:rsid w:val="00162DB9"/>
    <w:rsid w:val="00162FAB"/>
    <w:rsid w:val="0016326B"/>
    <w:rsid w:val="001633F5"/>
    <w:rsid w:val="00163435"/>
    <w:rsid w:val="00163558"/>
    <w:rsid w:val="001635BC"/>
    <w:rsid w:val="001635DB"/>
    <w:rsid w:val="00163681"/>
    <w:rsid w:val="001639C6"/>
    <w:rsid w:val="001639DA"/>
    <w:rsid w:val="00163B0D"/>
    <w:rsid w:val="00163BFF"/>
    <w:rsid w:val="00164129"/>
    <w:rsid w:val="00164763"/>
    <w:rsid w:val="0016484B"/>
    <w:rsid w:val="001649AE"/>
    <w:rsid w:val="00164AC7"/>
    <w:rsid w:val="001650C1"/>
    <w:rsid w:val="00165367"/>
    <w:rsid w:val="001656FF"/>
    <w:rsid w:val="00165835"/>
    <w:rsid w:val="00166011"/>
    <w:rsid w:val="0016607A"/>
    <w:rsid w:val="001660CE"/>
    <w:rsid w:val="00166692"/>
    <w:rsid w:val="001668A8"/>
    <w:rsid w:val="00166D34"/>
    <w:rsid w:val="00166D3B"/>
    <w:rsid w:val="00167250"/>
    <w:rsid w:val="0016726B"/>
    <w:rsid w:val="00167400"/>
    <w:rsid w:val="00167787"/>
    <w:rsid w:val="001677AE"/>
    <w:rsid w:val="001677C3"/>
    <w:rsid w:val="00167B49"/>
    <w:rsid w:val="00167EF8"/>
    <w:rsid w:val="0017021B"/>
    <w:rsid w:val="0017045A"/>
    <w:rsid w:val="001705BC"/>
    <w:rsid w:val="00170D38"/>
    <w:rsid w:val="00170D4A"/>
    <w:rsid w:val="00170E1C"/>
    <w:rsid w:val="00170E4C"/>
    <w:rsid w:val="0017113E"/>
    <w:rsid w:val="0017121A"/>
    <w:rsid w:val="001713B3"/>
    <w:rsid w:val="0017154C"/>
    <w:rsid w:val="001715EA"/>
    <w:rsid w:val="00171739"/>
    <w:rsid w:val="001719AC"/>
    <w:rsid w:val="00171C3F"/>
    <w:rsid w:val="00171E94"/>
    <w:rsid w:val="00171EF8"/>
    <w:rsid w:val="001720FC"/>
    <w:rsid w:val="0017218B"/>
    <w:rsid w:val="00172281"/>
    <w:rsid w:val="0017239B"/>
    <w:rsid w:val="00172466"/>
    <w:rsid w:val="0017292D"/>
    <w:rsid w:val="00172A37"/>
    <w:rsid w:val="00172CFD"/>
    <w:rsid w:val="00172D80"/>
    <w:rsid w:val="00172DE5"/>
    <w:rsid w:val="0017360D"/>
    <w:rsid w:val="00173735"/>
    <w:rsid w:val="00173994"/>
    <w:rsid w:val="00173B34"/>
    <w:rsid w:val="001740EE"/>
    <w:rsid w:val="001742AF"/>
    <w:rsid w:val="001744D8"/>
    <w:rsid w:val="0017480F"/>
    <w:rsid w:val="00174CE9"/>
    <w:rsid w:val="00174EB8"/>
    <w:rsid w:val="00174F36"/>
    <w:rsid w:val="00174FC2"/>
    <w:rsid w:val="001754CF"/>
    <w:rsid w:val="00175882"/>
    <w:rsid w:val="00175CC5"/>
    <w:rsid w:val="00175D37"/>
    <w:rsid w:val="00176129"/>
    <w:rsid w:val="001761D5"/>
    <w:rsid w:val="0017623D"/>
    <w:rsid w:val="0017643B"/>
    <w:rsid w:val="00176557"/>
    <w:rsid w:val="0017683B"/>
    <w:rsid w:val="00176A4D"/>
    <w:rsid w:val="00176CD0"/>
    <w:rsid w:val="00176FB6"/>
    <w:rsid w:val="001770BB"/>
    <w:rsid w:val="00177728"/>
    <w:rsid w:val="00177856"/>
    <w:rsid w:val="00177BAD"/>
    <w:rsid w:val="00177C3D"/>
    <w:rsid w:val="00177E01"/>
    <w:rsid w:val="001802EE"/>
    <w:rsid w:val="0018063D"/>
    <w:rsid w:val="001806B2"/>
    <w:rsid w:val="00180872"/>
    <w:rsid w:val="00180895"/>
    <w:rsid w:val="00180C10"/>
    <w:rsid w:val="001810C2"/>
    <w:rsid w:val="00181172"/>
    <w:rsid w:val="001815A8"/>
    <w:rsid w:val="00181628"/>
    <w:rsid w:val="00181E82"/>
    <w:rsid w:val="0018254B"/>
    <w:rsid w:val="0018259E"/>
    <w:rsid w:val="00182903"/>
    <w:rsid w:val="001829AA"/>
    <w:rsid w:val="00182A17"/>
    <w:rsid w:val="0018313F"/>
    <w:rsid w:val="0018346E"/>
    <w:rsid w:val="001834FF"/>
    <w:rsid w:val="001838AB"/>
    <w:rsid w:val="00183A2B"/>
    <w:rsid w:val="00183AA9"/>
    <w:rsid w:val="00183D05"/>
    <w:rsid w:val="00183E6D"/>
    <w:rsid w:val="00184042"/>
    <w:rsid w:val="00184165"/>
    <w:rsid w:val="001846B9"/>
    <w:rsid w:val="00184F70"/>
    <w:rsid w:val="00185048"/>
    <w:rsid w:val="001852B0"/>
    <w:rsid w:val="00185348"/>
    <w:rsid w:val="001854AF"/>
    <w:rsid w:val="001854B4"/>
    <w:rsid w:val="00185CFB"/>
    <w:rsid w:val="00185D35"/>
    <w:rsid w:val="001860D9"/>
    <w:rsid w:val="00186314"/>
    <w:rsid w:val="001863B0"/>
    <w:rsid w:val="0018670A"/>
    <w:rsid w:val="00186998"/>
    <w:rsid w:val="00186A3C"/>
    <w:rsid w:val="00187305"/>
    <w:rsid w:val="00187A5D"/>
    <w:rsid w:val="00187AA7"/>
    <w:rsid w:val="00187C04"/>
    <w:rsid w:val="00187C0D"/>
    <w:rsid w:val="00187E82"/>
    <w:rsid w:val="00187F71"/>
    <w:rsid w:val="00190075"/>
    <w:rsid w:val="00190631"/>
    <w:rsid w:val="00190656"/>
    <w:rsid w:val="00190D0B"/>
    <w:rsid w:val="00190FA1"/>
    <w:rsid w:val="001912B3"/>
    <w:rsid w:val="001914DF"/>
    <w:rsid w:val="0019155D"/>
    <w:rsid w:val="00191595"/>
    <w:rsid w:val="0019191C"/>
    <w:rsid w:val="00191A9E"/>
    <w:rsid w:val="00191E69"/>
    <w:rsid w:val="00192047"/>
    <w:rsid w:val="001924C6"/>
    <w:rsid w:val="001925B9"/>
    <w:rsid w:val="001925F2"/>
    <w:rsid w:val="00192B5E"/>
    <w:rsid w:val="00192CFC"/>
    <w:rsid w:val="00192D64"/>
    <w:rsid w:val="00192F85"/>
    <w:rsid w:val="00192FC3"/>
    <w:rsid w:val="001931F4"/>
    <w:rsid w:val="0019361A"/>
    <w:rsid w:val="0019364F"/>
    <w:rsid w:val="00193894"/>
    <w:rsid w:val="0019391A"/>
    <w:rsid w:val="001939C2"/>
    <w:rsid w:val="00193DB0"/>
    <w:rsid w:val="00193DEA"/>
    <w:rsid w:val="00194063"/>
    <w:rsid w:val="0019461A"/>
    <w:rsid w:val="001947EF"/>
    <w:rsid w:val="00194CC4"/>
    <w:rsid w:val="00194E00"/>
    <w:rsid w:val="00194EB9"/>
    <w:rsid w:val="00195250"/>
    <w:rsid w:val="00195382"/>
    <w:rsid w:val="0019571F"/>
    <w:rsid w:val="00195AFE"/>
    <w:rsid w:val="00195E07"/>
    <w:rsid w:val="00195EAF"/>
    <w:rsid w:val="0019631E"/>
    <w:rsid w:val="00196564"/>
    <w:rsid w:val="00196845"/>
    <w:rsid w:val="00196EE3"/>
    <w:rsid w:val="0019721F"/>
    <w:rsid w:val="001974AE"/>
    <w:rsid w:val="001975EC"/>
    <w:rsid w:val="00197727"/>
    <w:rsid w:val="00197D41"/>
    <w:rsid w:val="00197D72"/>
    <w:rsid w:val="00197D81"/>
    <w:rsid w:val="001A07C3"/>
    <w:rsid w:val="001A0966"/>
    <w:rsid w:val="001A0D2D"/>
    <w:rsid w:val="001A1478"/>
    <w:rsid w:val="001A1712"/>
    <w:rsid w:val="001A19B1"/>
    <w:rsid w:val="001A1B19"/>
    <w:rsid w:val="001A1F14"/>
    <w:rsid w:val="001A25CA"/>
    <w:rsid w:val="001A25D0"/>
    <w:rsid w:val="001A2897"/>
    <w:rsid w:val="001A293A"/>
    <w:rsid w:val="001A2950"/>
    <w:rsid w:val="001A2A6A"/>
    <w:rsid w:val="001A3071"/>
    <w:rsid w:val="001A322B"/>
    <w:rsid w:val="001A3589"/>
    <w:rsid w:val="001A38C2"/>
    <w:rsid w:val="001A39F5"/>
    <w:rsid w:val="001A3B81"/>
    <w:rsid w:val="001A3C26"/>
    <w:rsid w:val="001A402D"/>
    <w:rsid w:val="001A4091"/>
    <w:rsid w:val="001A4189"/>
    <w:rsid w:val="001A4689"/>
    <w:rsid w:val="001A4ADF"/>
    <w:rsid w:val="001A4B73"/>
    <w:rsid w:val="001A4CEA"/>
    <w:rsid w:val="001A4FEB"/>
    <w:rsid w:val="001A522B"/>
    <w:rsid w:val="001A5273"/>
    <w:rsid w:val="001A59FA"/>
    <w:rsid w:val="001A5EB7"/>
    <w:rsid w:val="001A5F33"/>
    <w:rsid w:val="001A5FA1"/>
    <w:rsid w:val="001A604F"/>
    <w:rsid w:val="001A60BC"/>
    <w:rsid w:val="001A60FF"/>
    <w:rsid w:val="001A65FC"/>
    <w:rsid w:val="001A67DB"/>
    <w:rsid w:val="001A6851"/>
    <w:rsid w:val="001A6B1E"/>
    <w:rsid w:val="001A6B9D"/>
    <w:rsid w:val="001A6FC2"/>
    <w:rsid w:val="001A73B6"/>
    <w:rsid w:val="001A7702"/>
    <w:rsid w:val="001A7818"/>
    <w:rsid w:val="001A7967"/>
    <w:rsid w:val="001B01E3"/>
    <w:rsid w:val="001B04C7"/>
    <w:rsid w:val="001B0729"/>
    <w:rsid w:val="001B097D"/>
    <w:rsid w:val="001B09B0"/>
    <w:rsid w:val="001B0C15"/>
    <w:rsid w:val="001B131A"/>
    <w:rsid w:val="001B1BF5"/>
    <w:rsid w:val="001B1EEF"/>
    <w:rsid w:val="001B25F4"/>
    <w:rsid w:val="001B2805"/>
    <w:rsid w:val="001B290E"/>
    <w:rsid w:val="001B2C20"/>
    <w:rsid w:val="001B2C6C"/>
    <w:rsid w:val="001B2D5E"/>
    <w:rsid w:val="001B2F4B"/>
    <w:rsid w:val="001B320E"/>
    <w:rsid w:val="001B32A9"/>
    <w:rsid w:val="001B337F"/>
    <w:rsid w:val="001B34C8"/>
    <w:rsid w:val="001B34F7"/>
    <w:rsid w:val="001B3A1A"/>
    <w:rsid w:val="001B3B04"/>
    <w:rsid w:val="001B43FC"/>
    <w:rsid w:val="001B49B9"/>
    <w:rsid w:val="001B4A38"/>
    <w:rsid w:val="001B4DD5"/>
    <w:rsid w:val="001B511A"/>
    <w:rsid w:val="001B5221"/>
    <w:rsid w:val="001B527B"/>
    <w:rsid w:val="001B576E"/>
    <w:rsid w:val="001B5B1F"/>
    <w:rsid w:val="001B5BC3"/>
    <w:rsid w:val="001B5C63"/>
    <w:rsid w:val="001B5C71"/>
    <w:rsid w:val="001B5CBD"/>
    <w:rsid w:val="001B5D05"/>
    <w:rsid w:val="001B5EA4"/>
    <w:rsid w:val="001B5EA5"/>
    <w:rsid w:val="001B5F04"/>
    <w:rsid w:val="001B5F63"/>
    <w:rsid w:val="001B606B"/>
    <w:rsid w:val="001B6340"/>
    <w:rsid w:val="001B6408"/>
    <w:rsid w:val="001B649D"/>
    <w:rsid w:val="001B65BE"/>
    <w:rsid w:val="001B6642"/>
    <w:rsid w:val="001B676A"/>
    <w:rsid w:val="001B67D5"/>
    <w:rsid w:val="001B6938"/>
    <w:rsid w:val="001B6C4D"/>
    <w:rsid w:val="001B6F40"/>
    <w:rsid w:val="001B7151"/>
    <w:rsid w:val="001B72DE"/>
    <w:rsid w:val="001B730E"/>
    <w:rsid w:val="001B7D27"/>
    <w:rsid w:val="001B7DAB"/>
    <w:rsid w:val="001C02D5"/>
    <w:rsid w:val="001C030C"/>
    <w:rsid w:val="001C04C0"/>
    <w:rsid w:val="001C09D0"/>
    <w:rsid w:val="001C0A39"/>
    <w:rsid w:val="001C0B98"/>
    <w:rsid w:val="001C0BA0"/>
    <w:rsid w:val="001C0E1C"/>
    <w:rsid w:val="001C109A"/>
    <w:rsid w:val="001C118D"/>
    <w:rsid w:val="001C148E"/>
    <w:rsid w:val="001C165A"/>
    <w:rsid w:val="001C16C5"/>
    <w:rsid w:val="001C1A00"/>
    <w:rsid w:val="001C1D19"/>
    <w:rsid w:val="001C1E2B"/>
    <w:rsid w:val="001C2038"/>
    <w:rsid w:val="001C2085"/>
    <w:rsid w:val="001C2426"/>
    <w:rsid w:val="001C2D34"/>
    <w:rsid w:val="001C2DAC"/>
    <w:rsid w:val="001C2FB2"/>
    <w:rsid w:val="001C3545"/>
    <w:rsid w:val="001C37F9"/>
    <w:rsid w:val="001C3D13"/>
    <w:rsid w:val="001C41CB"/>
    <w:rsid w:val="001C41DE"/>
    <w:rsid w:val="001C438B"/>
    <w:rsid w:val="001C4581"/>
    <w:rsid w:val="001C45A9"/>
    <w:rsid w:val="001C54E9"/>
    <w:rsid w:val="001C5753"/>
    <w:rsid w:val="001C58FB"/>
    <w:rsid w:val="001C5DF9"/>
    <w:rsid w:val="001C5F24"/>
    <w:rsid w:val="001C6330"/>
    <w:rsid w:val="001C66B0"/>
    <w:rsid w:val="001C67D3"/>
    <w:rsid w:val="001C6821"/>
    <w:rsid w:val="001C6BCE"/>
    <w:rsid w:val="001C6C12"/>
    <w:rsid w:val="001C6C6B"/>
    <w:rsid w:val="001C6C81"/>
    <w:rsid w:val="001C6CDC"/>
    <w:rsid w:val="001C6EF9"/>
    <w:rsid w:val="001C6FE3"/>
    <w:rsid w:val="001C77FB"/>
    <w:rsid w:val="001C7C3F"/>
    <w:rsid w:val="001C7E8D"/>
    <w:rsid w:val="001D01B8"/>
    <w:rsid w:val="001D05EB"/>
    <w:rsid w:val="001D069A"/>
    <w:rsid w:val="001D0AA2"/>
    <w:rsid w:val="001D0AE1"/>
    <w:rsid w:val="001D0ED7"/>
    <w:rsid w:val="001D1032"/>
    <w:rsid w:val="001D10A6"/>
    <w:rsid w:val="001D15AF"/>
    <w:rsid w:val="001D15F3"/>
    <w:rsid w:val="001D17FD"/>
    <w:rsid w:val="001D1A50"/>
    <w:rsid w:val="001D1CB2"/>
    <w:rsid w:val="001D2100"/>
    <w:rsid w:val="001D23FD"/>
    <w:rsid w:val="001D2470"/>
    <w:rsid w:val="001D28B8"/>
    <w:rsid w:val="001D29DC"/>
    <w:rsid w:val="001D2A0D"/>
    <w:rsid w:val="001D3187"/>
    <w:rsid w:val="001D3633"/>
    <w:rsid w:val="001D380E"/>
    <w:rsid w:val="001D3A7B"/>
    <w:rsid w:val="001D3B9C"/>
    <w:rsid w:val="001D3C05"/>
    <w:rsid w:val="001D3E5C"/>
    <w:rsid w:val="001D40D5"/>
    <w:rsid w:val="001D4172"/>
    <w:rsid w:val="001D434C"/>
    <w:rsid w:val="001D48A0"/>
    <w:rsid w:val="001D4FD1"/>
    <w:rsid w:val="001D51EB"/>
    <w:rsid w:val="001D5215"/>
    <w:rsid w:val="001D558E"/>
    <w:rsid w:val="001D5689"/>
    <w:rsid w:val="001D5D62"/>
    <w:rsid w:val="001D5FD6"/>
    <w:rsid w:val="001D63F9"/>
    <w:rsid w:val="001D650A"/>
    <w:rsid w:val="001D661C"/>
    <w:rsid w:val="001D67FA"/>
    <w:rsid w:val="001D686E"/>
    <w:rsid w:val="001D68B3"/>
    <w:rsid w:val="001D6FC5"/>
    <w:rsid w:val="001D72F9"/>
    <w:rsid w:val="001D7612"/>
    <w:rsid w:val="001D7AC3"/>
    <w:rsid w:val="001D7AED"/>
    <w:rsid w:val="001D7C23"/>
    <w:rsid w:val="001D7C8A"/>
    <w:rsid w:val="001D7D1B"/>
    <w:rsid w:val="001D7D60"/>
    <w:rsid w:val="001D7DBC"/>
    <w:rsid w:val="001D7E5C"/>
    <w:rsid w:val="001D7F71"/>
    <w:rsid w:val="001E000A"/>
    <w:rsid w:val="001E028F"/>
    <w:rsid w:val="001E030E"/>
    <w:rsid w:val="001E080B"/>
    <w:rsid w:val="001E0FD3"/>
    <w:rsid w:val="001E1210"/>
    <w:rsid w:val="001E14C9"/>
    <w:rsid w:val="001E16C8"/>
    <w:rsid w:val="001E16CC"/>
    <w:rsid w:val="001E17AC"/>
    <w:rsid w:val="001E1F01"/>
    <w:rsid w:val="001E2501"/>
    <w:rsid w:val="001E25F1"/>
    <w:rsid w:val="001E277A"/>
    <w:rsid w:val="001E2869"/>
    <w:rsid w:val="001E28EA"/>
    <w:rsid w:val="001E2B0C"/>
    <w:rsid w:val="001E2DD4"/>
    <w:rsid w:val="001E2EDE"/>
    <w:rsid w:val="001E2F95"/>
    <w:rsid w:val="001E316A"/>
    <w:rsid w:val="001E32F1"/>
    <w:rsid w:val="001E3328"/>
    <w:rsid w:val="001E359F"/>
    <w:rsid w:val="001E36A5"/>
    <w:rsid w:val="001E36EE"/>
    <w:rsid w:val="001E39DE"/>
    <w:rsid w:val="001E3C6C"/>
    <w:rsid w:val="001E3D77"/>
    <w:rsid w:val="001E3F1D"/>
    <w:rsid w:val="001E410D"/>
    <w:rsid w:val="001E42E4"/>
    <w:rsid w:val="001E4305"/>
    <w:rsid w:val="001E45C3"/>
    <w:rsid w:val="001E4E35"/>
    <w:rsid w:val="001E4E5F"/>
    <w:rsid w:val="001E5193"/>
    <w:rsid w:val="001E5683"/>
    <w:rsid w:val="001E59C7"/>
    <w:rsid w:val="001E5E24"/>
    <w:rsid w:val="001E5F6D"/>
    <w:rsid w:val="001E64CF"/>
    <w:rsid w:val="001E6D33"/>
    <w:rsid w:val="001E7477"/>
    <w:rsid w:val="001E7654"/>
    <w:rsid w:val="001E771C"/>
    <w:rsid w:val="001E7A0F"/>
    <w:rsid w:val="001E7AC9"/>
    <w:rsid w:val="001E7D8A"/>
    <w:rsid w:val="001F0150"/>
    <w:rsid w:val="001F024A"/>
    <w:rsid w:val="001F0631"/>
    <w:rsid w:val="001F0851"/>
    <w:rsid w:val="001F0875"/>
    <w:rsid w:val="001F0984"/>
    <w:rsid w:val="001F0C13"/>
    <w:rsid w:val="001F0CFA"/>
    <w:rsid w:val="001F0FA7"/>
    <w:rsid w:val="001F117B"/>
    <w:rsid w:val="001F11DB"/>
    <w:rsid w:val="001F13CB"/>
    <w:rsid w:val="001F17AA"/>
    <w:rsid w:val="001F20AF"/>
    <w:rsid w:val="001F2B2B"/>
    <w:rsid w:val="001F2B6D"/>
    <w:rsid w:val="001F2C52"/>
    <w:rsid w:val="001F3053"/>
    <w:rsid w:val="001F3357"/>
    <w:rsid w:val="001F393B"/>
    <w:rsid w:val="001F3E32"/>
    <w:rsid w:val="001F3E96"/>
    <w:rsid w:val="001F3FE9"/>
    <w:rsid w:val="001F4078"/>
    <w:rsid w:val="001F4329"/>
    <w:rsid w:val="001F48B8"/>
    <w:rsid w:val="001F556F"/>
    <w:rsid w:val="001F55DE"/>
    <w:rsid w:val="001F59F0"/>
    <w:rsid w:val="001F608F"/>
    <w:rsid w:val="001F638A"/>
    <w:rsid w:val="001F63BA"/>
    <w:rsid w:val="001F6424"/>
    <w:rsid w:val="001F64F2"/>
    <w:rsid w:val="001F67C8"/>
    <w:rsid w:val="001F6878"/>
    <w:rsid w:val="001F6A93"/>
    <w:rsid w:val="001F6F7A"/>
    <w:rsid w:val="001F6FEB"/>
    <w:rsid w:val="001F73E5"/>
    <w:rsid w:val="001F7520"/>
    <w:rsid w:val="001F75C8"/>
    <w:rsid w:val="001F764D"/>
    <w:rsid w:val="001F7914"/>
    <w:rsid w:val="0020014C"/>
    <w:rsid w:val="00200166"/>
    <w:rsid w:val="002002CB"/>
    <w:rsid w:val="00200359"/>
    <w:rsid w:val="002008F2"/>
    <w:rsid w:val="00200975"/>
    <w:rsid w:val="00200B4A"/>
    <w:rsid w:val="002010CE"/>
    <w:rsid w:val="00201192"/>
    <w:rsid w:val="002015D2"/>
    <w:rsid w:val="002016F8"/>
    <w:rsid w:val="00201701"/>
    <w:rsid w:val="002017AF"/>
    <w:rsid w:val="002020F7"/>
    <w:rsid w:val="0020211F"/>
    <w:rsid w:val="00202197"/>
    <w:rsid w:val="00202553"/>
    <w:rsid w:val="00202599"/>
    <w:rsid w:val="002025B8"/>
    <w:rsid w:val="00202BF1"/>
    <w:rsid w:val="00202CE0"/>
    <w:rsid w:val="00202DD2"/>
    <w:rsid w:val="00202E79"/>
    <w:rsid w:val="00202E8B"/>
    <w:rsid w:val="0020309B"/>
    <w:rsid w:val="00203112"/>
    <w:rsid w:val="0020320B"/>
    <w:rsid w:val="00203370"/>
    <w:rsid w:val="002035FD"/>
    <w:rsid w:val="00203806"/>
    <w:rsid w:val="0020388B"/>
    <w:rsid w:val="00203EFA"/>
    <w:rsid w:val="00204053"/>
    <w:rsid w:val="00204482"/>
    <w:rsid w:val="002045E2"/>
    <w:rsid w:val="0020474B"/>
    <w:rsid w:val="002048EA"/>
    <w:rsid w:val="00204B1B"/>
    <w:rsid w:val="00204D27"/>
    <w:rsid w:val="00204E93"/>
    <w:rsid w:val="00204F75"/>
    <w:rsid w:val="00205459"/>
    <w:rsid w:val="0020549E"/>
    <w:rsid w:val="002055C2"/>
    <w:rsid w:val="00205875"/>
    <w:rsid w:val="002058F2"/>
    <w:rsid w:val="00205D7E"/>
    <w:rsid w:val="00205E50"/>
    <w:rsid w:val="002061EA"/>
    <w:rsid w:val="00206397"/>
    <w:rsid w:val="00206EFC"/>
    <w:rsid w:val="00206F6C"/>
    <w:rsid w:val="0020714F"/>
    <w:rsid w:val="002072FC"/>
    <w:rsid w:val="00207542"/>
    <w:rsid w:val="0020755F"/>
    <w:rsid w:val="0020758B"/>
    <w:rsid w:val="00207646"/>
    <w:rsid w:val="00207670"/>
    <w:rsid w:val="00207E20"/>
    <w:rsid w:val="0021055A"/>
    <w:rsid w:val="00210A1C"/>
    <w:rsid w:val="00210D59"/>
    <w:rsid w:val="00211167"/>
    <w:rsid w:val="00211390"/>
    <w:rsid w:val="002116E4"/>
    <w:rsid w:val="00211C58"/>
    <w:rsid w:val="00212070"/>
    <w:rsid w:val="00212207"/>
    <w:rsid w:val="0021298E"/>
    <w:rsid w:val="00212A59"/>
    <w:rsid w:val="00212BFD"/>
    <w:rsid w:val="00212C38"/>
    <w:rsid w:val="00212F20"/>
    <w:rsid w:val="002130D8"/>
    <w:rsid w:val="0021317C"/>
    <w:rsid w:val="002132FB"/>
    <w:rsid w:val="00213531"/>
    <w:rsid w:val="002138C4"/>
    <w:rsid w:val="00213BF6"/>
    <w:rsid w:val="00213F58"/>
    <w:rsid w:val="002140CD"/>
    <w:rsid w:val="00214134"/>
    <w:rsid w:val="00214246"/>
    <w:rsid w:val="002142F7"/>
    <w:rsid w:val="00214439"/>
    <w:rsid w:val="002145C9"/>
    <w:rsid w:val="00214A9B"/>
    <w:rsid w:val="00214B57"/>
    <w:rsid w:val="00214F92"/>
    <w:rsid w:val="00214FB9"/>
    <w:rsid w:val="0021526D"/>
    <w:rsid w:val="00215CF2"/>
    <w:rsid w:val="00215EE6"/>
    <w:rsid w:val="00215F22"/>
    <w:rsid w:val="0021634C"/>
    <w:rsid w:val="002164F8"/>
    <w:rsid w:val="0021653E"/>
    <w:rsid w:val="0021662E"/>
    <w:rsid w:val="00216908"/>
    <w:rsid w:val="00216F2B"/>
    <w:rsid w:val="002170CC"/>
    <w:rsid w:val="00217197"/>
    <w:rsid w:val="002172E2"/>
    <w:rsid w:val="00217557"/>
    <w:rsid w:val="00217CEA"/>
    <w:rsid w:val="00217D45"/>
    <w:rsid w:val="00217ECD"/>
    <w:rsid w:val="0022033C"/>
    <w:rsid w:val="00220373"/>
    <w:rsid w:val="002203DE"/>
    <w:rsid w:val="002203E1"/>
    <w:rsid w:val="00220FEE"/>
    <w:rsid w:val="00221293"/>
    <w:rsid w:val="0022132F"/>
    <w:rsid w:val="002218AC"/>
    <w:rsid w:val="00221966"/>
    <w:rsid w:val="00221BBA"/>
    <w:rsid w:val="00221CF2"/>
    <w:rsid w:val="00221D44"/>
    <w:rsid w:val="00221D93"/>
    <w:rsid w:val="00222021"/>
    <w:rsid w:val="00222356"/>
    <w:rsid w:val="0022274E"/>
    <w:rsid w:val="002228C1"/>
    <w:rsid w:val="00222912"/>
    <w:rsid w:val="00222A6D"/>
    <w:rsid w:val="00222ACA"/>
    <w:rsid w:val="00222BEF"/>
    <w:rsid w:val="00222E3D"/>
    <w:rsid w:val="002230DB"/>
    <w:rsid w:val="00223257"/>
    <w:rsid w:val="00223420"/>
    <w:rsid w:val="00223583"/>
    <w:rsid w:val="00223802"/>
    <w:rsid w:val="00223832"/>
    <w:rsid w:val="0022383B"/>
    <w:rsid w:val="00223CA2"/>
    <w:rsid w:val="00224113"/>
    <w:rsid w:val="0022516B"/>
    <w:rsid w:val="0022521E"/>
    <w:rsid w:val="0022563E"/>
    <w:rsid w:val="00225664"/>
    <w:rsid w:val="0022583F"/>
    <w:rsid w:val="00225A69"/>
    <w:rsid w:val="00226E9E"/>
    <w:rsid w:val="0022744F"/>
    <w:rsid w:val="00227917"/>
    <w:rsid w:val="00227925"/>
    <w:rsid w:val="00227DBF"/>
    <w:rsid w:val="002300FD"/>
    <w:rsid w:val="002302AB"/>
    <w:rsid w:val="0023068B"/>
    <w:rsid w:val="0023084A"/>
    <w:rsid w:val="002308F2"/>
    <w:rsid w:val="00230AD9"/>
    <w:rsid w:val="00230DFE"/>
    <w:rsid w:val="00230EB5"/>
    <w:rsid w:val="00230FBC"/>
    <w:rsid w:val="00231B24"/>
    <w:rsid w:val="00231B97"/>
    <w:rsid w:val="00231C06"/>
    <w:rsid w:val="00231CD6"/>
    <w:rsid w:val="00231E9E"/>
    <w:rsid w:val="00231EC8"/>
    <w:rsid w:val="00231FA3"/>
    <w:rsid w:val="00231FD6"/>
    <w:rsid w:val="002321D5"/>
    <w:rsid w:val="002328D0"/>
    <w:rsid w:val="00232C5F"/>
    <w:rsid w:val="00232DB8"/>
    <w:rsid w:val="002331B1"/>
    <w:rsid w:val="00233467"/>
    <w:rsid w:val="00233505"/>
    <w:rsid w:val="002336E2"/>
    <w:rsid w:val="00233751"/>
    <w:rsid w:val="002339D0"/>
    <w:rsid w:val="002339E7"/>
    <w:rsid w:val="00233B5C"/>
    <w:rsid w:val="00234284"/>
    <w:rsid w:val="0023435B"/>
    <w:rsid w:val="00234462"/>
    <w:rsid w:val="0023479F"/>
    <w:rsid w:val="00234A87"/>
    <w:rsid w:val="00234C87"/>
    <w:rsid w:val="00234C9E"/>
    <w:rsid w:val="00234D82"/>
    <w:rsid w:val="00234D9E"/>
    <w:rsid w:val="00234DD2"/>
    <w:rsid w:val="00234E1F"/>
    <w:rsid w:val="00234E57"/>
    <w:rsid w:val="00234E83"/>
    <w:rsid w:val="00234F4D"/>
    <w:rsid w:val="002351B7"/>
    <w:rsid w:val="00235200"/>
    <w:rsid w:val="0023528F"/>
    <w:rsid w:val="002352AD"/>
    <w:rsid w:val="002353B6"/>
    <w:rsid w:val="00235819"/>
    <w:rsid w:val="002358C9"/>
    <w:rsid w:val="002358FE"/>
    <w:rsid w:val="00235981"/>
    <w:rsid w:val="00235986"/>
    <w:rsid w:val="00236188"/>
    <w:rsid w:val="0023632F"/>
    <w:rsid w:val="0023638A"/>
    <w:rsid w:val="002363E1"/>
    <w:rsid w:val="002364CA"/>
    <w:rsid w:val="00236626"/>
    <w:rsid w:val="00236749"/>
    <w:rsid w:val="00236933"/>
    <w:rsid w:val="00236A80"/>
    <w:rsid w:val="00236E09"/>
    <w:rsid w:val="0023748E"/>
    <w:rsid w:val="002400D9"/>
    <w:rsid w:val="002401F2"/>
    <w:rsid w:val="002406B3"/>
    <w:rsid w:val="002406E7"/>
    <w:rsid w:val="00240955"/>
    <w:rsid w:val="00240E2F"/>
    <w:rsid w:val="002410BB"/>
    <w:rsid w:val="002412EF"/>
    <w:rsid w:val="00241368"/>
    <w:rsid w:val="002415B4"/>
    <w:rsid w:val="002415FF"/>
    <w:rsid w:val="00241809"/>
    <w:rsid w:val="00241897"/>
    <w:rsid w:val="002418D3"/>
    <w:rsid w:val="00241A6A"/>
    <w:rsid w:val="00241C01"/>
    <w:rsid w:val="0024209A"/>
    <w:rsid w:val="002420AF"/>
    <w:rsid w:val="00242298"/>
    <w:rsid w:val="002422A7"/>
    <w:rsid w:val="002425CE"/>
    <w:rsid w:val="00242766"/>
    <w:rsid w:val="00242A8F"/>
    <w:rsid w:val="00242E1C"/>
    <w:rsid w:val="00242EA4"/>
    <w:rsid w:val="00243347"/>
    <w:rsid w:val="00243AE7"/>
    <w:rsid w:val="00243BC9"/>
    <w:rsid w:val="00243CB2"/>
    <w:rsid w:val="00243D1C"/>
    <w:rsid w:val="00243F3F"/>
    <w:rsid w:val="00244090"/>
    <w:rsid w:val="0024422B"/>
    <w:rsid w:val="00244D77"/>
    <w:rsid w:val="0024517B"/>
    <w:rsid w:val="00245221"/>
    <w:rsid w:val="002452A8"/>
    <w:rsid w:val="00245410"/>
    <w:rsid w:val="0024548B"/>
    <w:rsid w:val="00245630"/>
    <w:rsid w:val="002456CE"/>
    <w:rsid w:val="0024576F"/>
    <w:rsid w:val="002459A9"/>
    <w:rsid w:val="002459C3"/>
    <w:rsid w:val="00245D67"/>
    <w:rsid w:val="00246192"/>
    <w:rsid w:val="0024621E"/>
    <w:rsid w:val="00246AC6"/>
    <w:rsid w:val="00247B78"/>
    <w:rsid w:val="002501C4"/>
    <w:rsid w:val="0025027F"/>
    <w:rsid w:val="00250482"/>
    <w:rsid w:val="002505DA"/>
    <w:rsid w:val="00250B13"/>
    <w:rsid w:val="002512E1"/>
    <w:rsid w:val="00251AA8"/>
    <w:rsid w:val="00251B3C"/>
    <w:rsid w:val="00251BE3"/>
    <w:rsid w:val="00251BFC"/>
    <w:rsid w:val="00251D7D"/>
    <w:rsid w:val="0025219B"/>
    <w:rsid w:val="0025239A"/>
    <w:rsid w:val="002523BF"/>
    <w:rsid w:val="002525F9"/>
    <w:rsid w:val="00252729"/>
    <w:rsid w:val="002527B9"/>
    <w:rsid w:val="00252869"/>
    <w:rsid w:val="0025299D"/>
    <w:rsid w:val="00252B7C"/>
    <w:rsid w:val="00252C4C"/>
    <w:rsid w:val="00253023"/>
    <w:rsid w:val="0025315F"/>
    <w:rsid w:val="00253537"/>
    <w:rsid w:val="00253876"/>
    <w:rsid w:val="00253950"/>
    <w:rsid w:val="00253C75"/>
    <w:rsid w:val="00253D9D"/>
    <w:rsid w:val="00253E2E"/>
    <w:rsid w:val="00254505"/>
    <w:rsid w:val="002547A0"/>
    <w:rsid w:val="00254BED"/>
    <w:rsid w:val="00254F8A"/>
    <w:rsid w:val="002550D3"/>
    <w:rsid w:val="0025519A"/>
    <w:rsid w:val="002552B1"/>
    <w:rsid w:val="00255628"/>
    <w:rsid w:val="00255B46"/>
    <w:rsid w:val="002561F7"/>
    <w:rsid w:val="0025626D"/>
    <w:rsid w:val="002563B4"/>
    <w:rsid w:val="00256C40"/>
    <w:rsid w:val="002572D6"/>
    <w:rsid w:val="002575A9"/>
    <w:rsid w:val="00257935"/>
    <w:rsid w:val="00257BF2"/>
    <w:rsid w:val="00257C28"/>
    <w:rsid w:val="00257E0A"/>
    <w:rsid w:val="002600A8"/>
    <w:rsid w:val="00260297"/>
    <w:rsid w:val="00260439"/>
    <w:rsid w:val="00260696"/>
    <w:rsid w:val="00260989"/>
    <w:rsid w:val="00260C9F"/>
    <w:rsid w:val="00260FD8"/>
    <w:rsid w:val="002610E2"/>
    <w:rsid w:val="002616D8"/>
    <w:rsid w:val="00261736"/>
    <w:rsid w:val="002617E6"/>
    <w:rsid w:val="00261A1D"/>
    <w:rsid w:val="00261EFB"/>
    <w:rsid w:val="002622BA"/>
    <w:rsid w:val="00262472"/>
    <w:rsid w:val="0026249A"/>
    <w:rsid w:val="002625F7"/>
    <w:rsid w:val="00262618"/>
    <w:rsid w:val="00262849"/>
    <w:rsid w:val="00262971"/>
    <w:rsid w:val="00262B2D"/>
    <w:rsid w:val="00262B43"/>
    <w:rsid w:val="00263125"/>
    <w:rsid w:val="002632C6"/>
    <w:rsid w:val="00263441"/>
    <w:rsid w:val="00263C7E"/>
    <w:rsid w:val="00263E4C"/>
    <w:rsid w:val="00263EFD"/>
    <w:rsid w:val="00264119"/>
    <w:rsid w:val="0026466E"/>
    <w:rsid w:val="002646B2"/>
    <w:rsid w:val="0026472D"/>
    <w:rsid w:val="002647DC"/>
    <w:rsid w:val="0026485B"/>
    <w:rsid w:val="0026491F"/>
    <w:rsid w:val="00264A15"/>
    <w:rsid w:val="00264D0A"/>
    <w:rsid w:val="00264DD0"/>
    <w:rsid w:val="00265022"/>
    <w:rsid w:val="002653C4"/>
    <w:rsid w:val="00265576"/>
    <w:rsid w:val="002657AC"/>
    <w:rsid w:val="002657E8"/>
    <w:rsid w:val="002662C5"/>
    <w:rsid w:val="00266324"/>
    <w:rsid w:val="002666D0"/>
    <w:rsid w:val="00266ADD"/>
    <w:rsid w:val="00266B46"/>
    <w:rsid w:val="00266B7A"/>
    <w:rsid w:val="00266E35"/>
    <w:rsid w:val="002672B0"/>
    <w:rsid w:val="00267742"/>
    <w:rsid w:val="002677DB"/>
    <w:rsid w:val="002677E0"/>
    <w:rsid w:val="002679C2"/>
    <w:rsid w:val="00267A8A"/>
    <w:rsid w:val="00267BB6"/>
    <w:rsid w:val="00267C97"/>
    <w:rsid w:val="00267CD2"/>
    <w:rsid w:val="00267CF3"/>
    <w:rsid w:val="002700CA"/>
    <w:rsid w:val="00270419"/>
    <w:rsid w:val="00270993"/>
    <w:rsid w:val="00270A3F"/>
    <w:rsid w:val="00270BD9"/>
    <w:rsid w:val="002718F0"/>
    <w:rsid w:val="00271978"/>
    <w:rsid w:val="00271CB7"/>
    <w:rsid w:val="00271D89"/>
    <w:rsid w:val="00271D9B"/>
    <w:rsid w:val="00272206"/>
    <w:rsid w:val="002723FA"/>
    <w:rsid w:val="00272781"/>
    <w:rsid w:val="00272828"/>
    <w:rsid w:val="00272A7E"/>
    <w:rsid w:val="00272FB4"/>
    <w:rsid w:val="00273086"/>
    <w:rsid w:val="0027308B"/>
    <w:rsid w:val="002731F6"/>
    <w:rsid w:val="002732B0"/>
    <w:rsid w:val="002736A0"/>
    <w:rsid w:val="00273A72"/>
    <w:rsid w:val="00273B83"/>
    <w:rsid w:val="002746D2"/>
    <w:rsid w:val="00274A5F"/>
    <w:rsid w:val="00274ADD"/>
    <w:rsid w:val="00274ED3"/>
    <w:rsid w:val="002750A9"/>
    <w:rsid w:val="002752FE"/>
    <w:rsid w:val="0027554C"/>
    <w:rsid w:val="00275577"/>
    <w:rsid w:val="00275643"/>
    <w:rsid w:val="00275E7B"/>
    <w:rsid w:val="00275EAE"/>
    <w:rsid w:val="00275EC8"/>
    <w:rsid w:val="00276443"/>
    <w:rsid w:val="002764B9"/>
    <w:rsid w:val="002769DF"/>
    <w:rsid w:val="00276C68"/>
    <w:rsid w:val="00276CDE"/>
    <w:rsid w:val="00276DD3"/>
    <w:rsid w:val="00276FBE"/>
    <w:rsid w:val="002773A0"/>
    <w:rsid w:val="002773EC"/>
    <w:rsid w:val="00277580"/>
    <w:rsid w:val="00277651"/>
    <w:rsid w:val="00277D7C"/>
    <w:rsid w:val="00277F91"/>
    <w:rsid w:val="00280014"/>
    <w:rsid w:val="002802AD"/>
    <w:rsid w:val="002803AA"/>
    <w:rsid w:val="00280CBF"/>
    <w:rsid w:val="002811D4"/>
    <w:rsid w:val="00281542"/>
    <w:rsid w:val="0028155B"/>
    <w:rsid w:val="002815B6"/>
    <w:rsid w:val="00281621"/>
    <w:rsid w:val="0028178D"/>
    <w:rsid w:val="00281E75"/>
    <w:rsid w:val="0028205E"/>
    <w:rsid w:val="00282193"/>
    <w:rsid w:val="0028240B"/>
    <w:rsid w:val="002824C2"/>
    <w:rsid w:val="00282992"/>
    <w:rsid w:val="0028299B"/>
    <w:rsid w:val="00282DC1"/>
    <w:rsid w:val="00282DFA"/>
    <w:rsid w:val="00282E3E"/>
    <w:rsid w:val="002830D8"/>
    <w:rsid w:val="0028325C"/>
    <w:rsid w:val="002833DB"/>
    <w:rsid w:val="002836DE"/>
    <w:rsid w:val="002838D9"/>
    <w:rsid w:val="00283B9E"/>
    <w:rsid w:val="00283BC4"/>
    <w:rsid w:val="00283BEB"/>
    <w:rsid w:val="00283D95"/>
    <w:rsid w:val="00284041"/>
    <w:rsid w:val="002840AF"/>
    <w:rsid w:val="00284235"/>
    <w:rsid w:val="002847FE"/>
    <w:rsid w:val="00284C20"/>
    <w:rsid w:val="00284DA3"/>
    <w:rsid w:val="0028577F"/>
    <w:rsid w:val="00285E7A"/>
    <w:rsid w:val="00285FE2"/>
    <w:rsid w:val="00286093"/>
    <w:rsid w:val="00286714"/>
    <w:rsid w:val="002870A4"/>
    <w:rsid w:val="0028734D"/>
    <w:rsid w:val="0028762C"/>
    <w:rsid w:val="00287A6A"/>
    <w:rsid w:val="00287BB1"/>
    <w:rsid w:val="0029011D"/>
    <w:rsid w:val="002905C2"/>
    <w:rsid w:val="0029070F"/>
    <w:rsid w:val="00290B03"/>
    <w:rsid w:val="00290B2C"/>
    <w:rsid w:val="00290E3C"/>
    <w:rsid w:val="00290E46"/>
    <w:rsid w:val="00290F38"/>
    <w:rsid w:val="00290F7C"/>
    <w:rsid w:val="00291082"/>
    <w:rsid w:val="0029121B"/>
    <w:rsid w:val="00291251"/>
    <w:rsid w:val="002913E3"/>
    <w:rsid w:val="002914B9"/>
    <w:rsid w:val="002915AF"/>
    <w:rsid w:val="0029189D"/>
    <w:rsid w:val="00291BD3"/>
    <w:rsid w:val="00291DA9"/>
    <w:rsid w:val="00291E5F"/>
    <w:rsid w:val="00291EE6"/>
    <w:rsid w:val="00291FF3"/>
    <w:rsid w:val="00292042"/>
    <w:rsid w:val="00292061"/>
    <w:rsid w:val="002921F6"/>
    <w:rsid w:val="00292368"/>
    <w:rsid w:val="002923F4"/>
    <w:rsid w:val="00292796"/>
    <w:rsid w:val="002927E4"/>
    <w:rsid w:val="00292A11"/>
    <w:rsid w:val="00292E02"/>
    <w:rsid w:val="002934F0"/>
    <w:rsid w:val="002935F1"/>
    <w:rsid w:val="0029370E"/>
    <w:rsid w:val="0029376D"/>
    <w:rsid w:val="00293A8B"/>
    <w:rsid w:val="00293B52"/>
    <w:rsid w:val="00293B6D"/>
    <w:rsid w:val="00293E37"/>
    <w:rsid w:val="00293EBB"/>
    <w:rsid w:val="002940AB"/>
    <w:rsid w:val="002940BF"/>
    <w:rsid w:val="00294110"/>
    <w:rsid w:val="00294365"/>
    <w:rsid w:val="002945F0"/>
    <w:rsid w:val="002947A6"/>
    <w:rsid w:val="002948D7"/>
    <w:rsid w:val="00294A28"/>
    <w:rsid w:val="00294AB6"/>
    <w:rsid w:val="00294BA7"/>
    <w:rsid w:val="00294BC5"/>
    <w:rsid w:val="00294C25"/>
    <w:rsid w:val="00295127"/>
    <w:rsid w:val="002954AD"/>
    <w:rsid w:val="00295567"/>
    <w:rsid w:val="002955CD"/>
    <w:rsid w:val="0029594D"/>
    <w:rsid w:val="00295966"/>
    <w:rsid w:val="00295A18"/>
    <w:rsid w:val="00295BAC"/>
    <w:rsid w:val="00295CDD"/>
    <w:rsid w:val="00295D27"/>
    <w:rsid w:val="00295E56"/>
    <w:rsid w:val="00295E8C"/>
    <w:rsid w:val="00296C3B"/>
    <w:rsid w:val="002975AD"/>
    <w:rsid w:val="0029771B"/>
    <w:rsid w:val="00297924"/>
    <w:rsid w:val="00297AB1"/>
    <w:rsid w:val="002A00BE"/>
    <w:rsid w:val="002A03C2"/>
    <w:rsid w:val="002A05BF"/>
    <w:rsid w:val="002A08DC"/>
    <w:rsid w:val="002A09EE"/>
    <w:rsid w:val="002A0CD4"/>
    <w:rsid w:val="002A0E79"/>
    <w:rsid w:val="002A0ECC"/>
    <w:rsid w:val="002A0F28"/>
    <w:rsid w:val="002A14C5"/>
    <w:rsid w:val="002A158E"/>
    <w:rsid w:val="002A1A24"/>
    <w:rsid w:val="002A2035"/>
    <w:rsid w:val="002A2136"/>
    <w:rsid w:val="002A241E"/>
    <w:rsid w:val="002A28B6"/>
    <w:rsid w:val="002A2936"/>
    <w:rsid w:val="002A2984"/>
    <w:rsid w:val="002A299E"/>
    <w:rsid w:val="002A2D17"/>
    <w:rsid w:val="002A2EF5"/>
    <w:rsid w:val="002A2F19"/>
    <w:rsid w:val="002A30FB"/>
    <w:rsid w:val="002A3252"/>
    <w:rsid w:val="002A3434"/>
    <w:rsid w:val="002A34A8"/>
    <w:rsid w:val="002A363B"/>
    <w:rsid w:val="002A368F"/>
    <w:rsid w:val="002A3932"/>
    <w:rsid w:val="002A3B06"/>
    <w:rsid w:val="002A43C8"/>
    <w:rsid w:val="002A4596"/>
    <w:rsid w:val="002A49BB"/>
    <w:rsid w:val="002A4CE4"/>
    <w:rsid w:val="002A4CE8"/>
    <w:rsid w:val="002A4E8B"/>
    <w:rsid w:val="002A4EB0"/>
    <w:rsid w:val="002A4F11"/>
    <w:rsid w:val="002A5049"/>
    <w:rsid w:val="002A507F"/>
    <w:rsid w:val="002A529B"/>
    <w:rsid w:val="002A571D"/>
    <w:rsid w:val="002A5AB7"/>
    <w:rsid w:val="002A61B8"/>
    <w:rsid w:val="002A6250"/>
    <w:rsid w:val="002A6474"/>
    <w:rsid w:val="002A65F8"/>
    <w:rsid w:val="002A665B"/>
    <w:rsid w:val="002A6740"/>
    <w:rsid w:val="002A6943"/>
    <w:rsid w:val="002A696D"/>
    <w:rsid w:val="002A6A79"/>
    <w:rsid w:val="002A6B93"/>
    <w:rsid w:val="002A6C99"/>
    <w:rsid w:val="002A6F16"/>
    <w:rsid w:val="002A70D6"/>
    <w:rsid w:val="002A74C9"/>
    <w:rsid w:val="002A7DF2"/>
    <w:rsid w:val="002A7F29"/>
    <w:rsid w:val="002B0E50"/>
    <w:rsid w:val="002B0EAF"/>
    <w:rsid w:val="002B0EB8"/>
    <w:rsid w:val="002B119B"/>
    <w:rsid w:val="002B12DF"/>
    <w:rsid w:val="002B1382"/>
    <w:rsid w:val="002B141A"/>
    <w:rsid w:val="002B14C0"/>
    <w:rsid w:val="002B2215"/>
    <w:rsid w:val="002B237B"/>
    <w:rsid w:val="002B23E4"/>
    <w:rsid w:val="002B256B"/>
    <w:rsid w:val="002B2740"/>
    <w:rsid w:val="002B294A"/>
    <w:rsid w:val="002B2B67"/>
    <w:rsid w:val="002B2E88"/>
    <w:rsid w:val="002B2F2C"/>
    <w:rsid w:val="002B3594"/>
    <w:rsid w:val="002B3A1A"/>
    <w:rsid w:val="002B3C05"/>
    <w:rsid w:val="002B3C19"/>
    <w:rsid w:val="002B3FBF"/>
    <w:rsid w:val="002B411E"/>
    <w:rsid w:val="002B418F"/>
    <w:rsid w:val="002B4307"/>
    <w:rsid w:val="002B430F"/>
    <w:rsid w:val="002B4E05"/>
    <w:rsid w:val="002B4EF8"/>
    <w:rsid w:val="002B4F46"/>
    <w:rsid w:val="002B4F76"/>
    <w:rsid w:val="002B52FC"/>
    <w:rsid w:val="002B5497"/>
    <w:rsid w:val="002B566B"/>
    <w:rsid w:val="002B5697"/>
    <w:rsid w:val="002B5808"/>
    <w:rsid w:val="002B59A8"/>
    <w:rsid w:val="002B5A74"/>
    <w:rsid w:val="002B5EC8"/>
    <w:rsid w:val="002B5F17"/>
    <w:rsid w:val="002B624A"/>
    <w:rsid w:val="002B6433"/>
    <w:rsid w:val="002B64E3"/>
    <w:rsid w:val="002B673B"/>
    <w:rsid w:val="002B6D91"/>
    <w:rsid w:val="002B7093"/>
    <w:rsid w:val="002B71A5"/>
    <w:rsid w:val="002B776A"/>
    <w:rsid w:val="002B799D"/>
    <w:rsid w:val="002B7C8E"/>
    <w:rsid w:val="002B7CBB"/>
    <w:rsid w:val="002B7CC7"/>
    <w:rsid w:val="002C0AE5"/>
    <w:rsid w:val="002C0B1E"/>
    <w:rsid w:val="002C0CEB"/>
    <w:rsid w:val="002C0F8D"/>
    <w:rsid w:val="002C1382"/>
    <w:rsid w:val="002C1676"/>
    <w:rsid w:val="002C1869"/>
    <w:rsid w:val="002C1C8D"/>
    <w:rsid w:val="002C1C9A"/>
    <w:rsid w:val="002C20D8"/>
    <w:rsid w:val="002C25CC"/>
    <w:rsid w:val="002C2992"/>
    <w:rsid w:val="002C2CE8"/>
    <w:rsid w:val="002C2D9A"/>
    <w:rsid w:val="002C2DF4"/>
    <w:rsid w:val="002C2F29"/>
    <w:rsid w:val="002C3188"/>
    <w:rsid w:val="002C32F2"/>
    <w:rsid w:val="002C32F3"/>
    <w:rsid w:val="002C33DC"/>
    <w:rsid w:val="002C3425"/>
    <w:rsid w:val="002C387F"/>
    <w:rsid w:val="002C3AC1"/>
    <w:rsid w:val="002C3CB5"/>
    <w:rsid w:val="002C3E1E"/>
    <w:rsid w:val="002C4194"/>
    <w:rsid w:val="002C4373"/>
    <w:rsid w:val="002C43C3"/>
    <w:rsid w:val="002C45C6"/>
    <w:rsid w:val="002C45F6"/>
    <w:rsid w:val="002C4974"/>
    <w:rsid w:val="002C4C6B"/>
    <w:rsid w:val="002C4DDA"/>
    <w:rsid w:val="002C513A"/>
    <w:rsid w:val="002C52D8"/>
    <w:rsid w:val="002C534F"/>
    <w:rsid w:val="002C54D1"/>
    <w:rsid w:val="002C584A"/>
    <w:rsid w:val="002C586B"/>
    <w:rsid w:val="002C595B"/>
    <w:rsid w:val="002C59CD"/>
    <w:rsid w:val="002C5A65"/>
    <w:rsid w:val="002C5BD0"/>
    <w:rsid w:val="002C5D25"/>
    <w:rsid w:val="002C5EC1"/>
    <w:rsid w:val="002C5F52"/>
    <w:rsid w:val="002C5F73"/>
    <w:rsid w:val="002C6070"/>
    <w:rsid w:val="002C62C0"/>
    <w:rsid w:val="002C64F7"/>
    <w:rsid w:val="002C6827"/>
    <w:rsid w:val="002C692F"/>
    <w:rsid w:val="002C6ADE"/>
    <w:rsid w:val="002C6FAB"/>
    <w:rsid w:val="002C7265"/>
    <w:rsid w:val="002C72ED"/>
    <w:rsid w:val="002C74CF"/>
    <w:rsid w:val="002C78FA"/>
    <w:rsid w:val="002C7A0E"/>
    <w:rsid w:val="002C7C21"/>
    <w:rsid w:val="002C7C91"/>
    <w:rsid w:val="002D0A39"/>
    <w:rsid w:val="002D0BA0"/>
    <w:rsid w:val="002D0BC0"/>
    <w:rsid w:val="002D0F28"/>
    <w:rsid w:val="002D10C3"/>
    <w:rsid w:val="002D151B"/>
    <w:rsid w:val="002D15E5"/>
    <w:rsid w:val="002D177E"/>
    <w:rsid w:val="002D18BD"/>
    <w:rsid w:val="002D2537"/>
    <w:rsid w:val="002D2A0C"/>
    <w:rsid w:val="002D2E17"/>
    <w:rsid w:val="002D2FAD"/>
    <w:rsid w:val="002D3059"/>
    <w:rsid w:val="002D327C"/>
    <w:rsid w:val="002D33E7"/>
    <w:rsid w:val="002D382C"/>
    <w:rsid w:val="002D3873"/>
    <w:rsid w:val="002D388A"/>
    <w:rsid w:val="002D3C5F"/>
    <w:rsid w:val="002D3C8C"/>
    <w:rsid w:val="002D3F99"/>
    <w:rsid w:val="002D4A9D"/>
    <w:rsid w:val="002D550B"/>
    <w:rsid w:val="002D553B"/>
    <w:rsid w:val="002D586D"/>
    <w:rsid w:val="002D5926"/>
    <w:rsid w:val="002D5B9E"/>
    <w:rsid w:val="002D5C58"/>
    <w:rsid w:val="002D5E2D"/>
    <w:rsid w:val="002D5F8A"/>
    <w:rsid w:val="002D60B5"/>
    <w:rsid w:val="002D611D"/>
    <w:rsid w:val="002D6455"/>
    <w:rsid w:val="002D6475"/>
    <w:rsid w:val="002D6C49"/>
    <w:rsid w:val="002D6C6D"/>
    <w:rsid w:val="002D6CF3"/>
    <w:rsid w:val="002D7621"/>
    <w:rsid w:val="002D7765"/>
    <w:rsid w:val="002D782F"/>
    <w:rsid w:val="002D7908"/>
    <w:rsid w:val="002D7C69"/>
    <w:rsid w:val="002E033A"/>
    <w:rsid w:val="002E0631"/>
    <w:rsid w:val="002E07EF"/>
    <w:rsid w:val="002E0C91"/>
    <w:rsid w:val="002E0E19"/>
    <w:rsid w:val="002E1C8F"/>
    <w:rsid w:val="002E2593"/>
    <w:rsid w:val="002E26A9"/>
    <w:rsid w:val="002E2783"/>
    <w:rsid w:val="002E2D21"/>
    <w:rsid w:val="002E2EB7"/>
    <w:rsid w:val="002E3192"/>
    <w:rsid w:val="002E32A8"/>
    <w:rsid w:val="002E3418"/>
    <w:rsid w:val="002E3743"/>
    <w:rsid w:val="002E37CF"/>
    <w:rsid w:val="002E3E1D"/>
    <w:rsid w:val="002E3FB5"/>
    <w:rsid w:val="002E43F0"/>
    <w:rsid w:val="002E455D"/>
    <w:rsid w:val="002E46E1"/>
    <w:rsid w:val="002E4705"/>
    <w:rsid w:val="002E495C"/>
    <w:rsid w:val="002E4A0A"/>
    <w:rsid w:val="002E4C10"/>
    <w:rsid w:val="002E4EF1"/>
    <w:rsid w:val="002E4FD7"/>
    <w:rsid w:val="002E55A8"/>
    <w:rsid w:val="002E55CB"/>
    <w:rsid w:val="002E589E"/>
    <w:rsid w:val="002E592A"/>
    <w:rsid w:val="002E5A5E"/>
    <w:rsid w:val="002E6640"/>
    <w:rsid w:val="002E6860"/>
    <w:rsid w:val="002E6C71"/>
    <w:rsid w:val="002E6FF9"/>
    <w:rsid w:val="002E7370"/>
    <w:rsid w:val="002E7580"/>
    <w:rsid w:val="002E76DD"/>
    <w:rsid w:val="002E7932"/>
    <w:rsid w:val="002E7B94"/>
    <w:rsid w:val="002F0060"/>
    <w:rsid w:val="002F0074"/>
    <w:rsid w:val="002F05A4"/>
    <w:rsid w:val="002F05E2"/>
    <w:rsid w:val="002F13AE"/>
    <w:rsid w:val="002F14D6"/>
    <w:rsid w:val="002F17AC"/>
    <w:rsid w:val="002F1C6E"/>
    <w:rsid w:val="002F2116"/>
    <w:rsid w:val="002F213F"/>
    <w:rsid w:val="002F22F5"/>
    <w:rsid w:val="002F22FF"/>
    <w:rsid w:val="002F238E"/>
    <w:rsid w:val="002F23D9"/>
    <w:rsid w:val="002F24F9"/>
    <w:rsid w:val="002F2A9E"/>
    <w:rsid w:val="002F2BF5"/>
    <w:rsid w:val="002F2C68"/>
    <w:rsid w:val="002F2E59"/>
    <w:rsid w:val="002F2FBD"/>
    <w:rsid w:val="002F318E"/>
    <w:rsid w:val="002F3224"/>
    <w:rsid w:val="002F3401"/>
    <w:rsid w:val="002F355C"/>
    <w:rsid w:val="002F371A"/>
    <w:rsid w:val="002F3E6D"/>
    <w:rsid w:val="002F3F59"/>
    <w:rsid w:val="002F3F85"/>
    <w:rsid w:val="002F3FBF"/>
    <w:rsid w:val="002F4143"/>
    <w:rsid w:val="002F44B2"/>
    <w:rsid w:val="002F45CC"/>
    <w:rsid w:val="002F4681"/>
    <w:rsid w:val="002F4A05"/>
    <w:rsid w:val="002F4B6E"/>
    <w:rsid w:val="002F5488"/>
    <w:rsid w:val="002F54CF"/>
    <w:rsid w:val="002F5503"/>
    <w:rsid w:val="002F55A6"/>
    <w:rsid w:val="002F5ACF"/>
    <w:rsid w:val="002F5E96"/>
    <w:rsid w:val="002F642B"/>
    <w:rsid w:val="002F657D"/>
    <w:rsid w:val="002F6623"/>
    <w:rsid w:val="002F6633"/>
    <w:rsid w:val="002F664D"/>
    <w:rsid w:val="002F669D"/>
    <w:rsid w:val="002F6760"/>
    <w:rsid w:val="002F6900"/>
    <w:rsid w:val="002F6AD2"/>
    <w:rsid w:val="002F6C29"/>
    <w:rsid w:val="002F6FB0"/>
    <w:rsid w:val="002F74B8"/>
    <w:rsid w:val="002F7765"/>
    <w:rsid w:val="002F78F5"/>
    <w:rsid w:val="002F7F8F"/>
    <w:rsid w:val="003000BB"/>
    <w:rsid w:val="003000DE"/>
    <w:rsid w:val="003001E9"/>
    <w:rsid w:val="00300392"/>
    <w:rsid w:val="003003F1"/>
    <w:rsid w:val="00300936"/>
    <w:rsid w:val="00300B72"/>
    <w:rsid w:val="00300D0C"/>
    <w:rsid w:val="00301140"/>
    <w:rsid w:val="00301205"/>
    <w:rsid w:val="003014CE"/>
    <w:rsid w:val="00301689"/>
    <w:rsid w:val="003018B3"/>
    <w:rsid w:val="003019BD"/>
    <w:rsid w:val="00301B7C"/>
    <w:rsid w:val="00301CD4"/>
    <w:rsid w:val="00301D8B"/>
    <w:rsid w:val="00302337"/>
    <w:rsid w:val="00302340"/>
    <w:rsid w:val="00302449"/>
    <w:rsid w:val="00302873"/>
    <w:rsid w:val="00302D62"/>
    <w:rsid w:val="00302E7D"/>
    <w:rsid w:val="00302F00"/>
    <w:rsid w:val="00303070"/>
    <w:rsid w:val="003030DC"/>
    <w:rsid w:val="00303119"/>
    <w:rsid w:val="00303162"/>
    <w:rsid w:val="00303310"/>
    <w:rsid w:val="003033C1"/>
    <w:rsid w:val="00303B9A"/>
    <w:rsid w:val="00304179"/>
    <w:rsid w:val="00304413"/>
    <w:rsid w:val="003046BE"/>
    <w:rsid w:val="0030480E"/>
    <w:rsid w:val="00304A94"/>
    <w:rsid w:val="00304B1B"/>
    <w:rsid w:val="00304CAB"/>
    <w:rsid w:val="00305059"/>
    <w:rsid w:val="00305144"/>
    <w:rsid w:val="00305394"/>
    <w:rsid w:val="00305966"/>
    <w:rsid w:val="00305B15"/>
    <w:rsid w:val="00305F39"/>
    <w:rsid w:val="0030615E"/>
    <w:rsid w:val="00306369"/>
    <w:rsid w:val="00306BF4"/>
    <w:rsid w:val="00306DD0"/>
    <w:rsid w:val="00306E76"/>
    <w:rsid w:val="00306F06"/>
    <w:rsid w:val="003071E5"/>
    <w:rsid w:val="0030720A"/>
    <w:rsid w:val="003073D3"/>
    <w:rsid w:val="003074DD"/>
    <w:rsid w:val="003075C3"/>
    <w:rsid w:val="003075D0"/>
    <w:rsid w:val="00307A9A"/>
    <w:rsid w:val="00307D1A"/>
    <w:rsid w:val="00307EA4"/>
    <w:rsid w:val="003101E1"/>
    <w:rsid w:val="00310206"/>
    <w:rsid w:val="00310520"/>
    <w:rsid w:val="003105A5"/>
    <w:rsid w:val="00310899"/>
    <w:rsid w:val="00310C85"/>
    <w:rsid w:val="00310EEC"/>
    <w:rsid w:val="00311146"/>
    <w:rsid w:val="003111B8"/>
    <w:rsid w:val="00311271"/>
    <w:rsid w:val="00311305"/>
    <w:rsid w:val="00311591"/>
    <w:rsid w:val="0031162E"/>
    <w:rsid w:val="0031229A"/>
    <w:rsid w:val="00312411"/>
    <w:rsid w:val="00312501"/>
    <w:rsid w:val="00312596"/>
    <w:rsid w:val="003126A6"/>
    <w:rsid w:val="0031285B"/>
    <w:rsid w:val="003129CF"/>
    <w:rsid w:val="00312AF5"/>
    <w:rsid w:val="00312DB4"/>
    <w:rsid w:val="00312DF3"/>
    <w:rsid w:val="00312E5D"/>
    <w:rsid w:val="00313009"/>
    <w:rsid w:val="00313047"/>
    <w:rsid w:val="003133A1"/>
    <w:rsid w:val="003135A8"/>
    <w:rsid w:val="00313AFB"/>
    <w:rsid w:val="00313B60"/>
    <w:rsid w:val="00313D51"/>
    <w:rsid w:val="00313D5D"/>
    <w:rsid w:val="00314046"/>
    <w:rsid w:val="00314185"/>
    <w:rsid w:val="0031438B"/>
    <w:rsid w:val="0031456A"/>
    <w:rsid w:val="00314854"/>
    <w:rsid w:val="003149AD"/>
    <w:rsid w:val="00314A28"/>
    <w:rsid w:val="00314B7F"/>
    <w:rsid w:val="00314E3C"/>
    <w:rsid w:val="00315309"/>
    <w:rsid w:val="00315522"/>
    <w:rsid w:val="00315738"/>
    <w:rsid w:val="003157B0"/>
    <w:rsid w:val="00315837"/>
    <w:rsid w:val="00315974"/>
    <w:rsid w:val="00316104"/>
    <w:rsid w:val="00316190"/>
    <w:rsid w:val="00316AAE"/>
    <w:rsid w:val="00316D5F"/>
    <w:rsid w:val="00316E7A"/>
    <w:rsid w:val="00317192"/>
    <w:rsid w:val="0031721A"/>
    <w:rsid w:val="00317277"/>
    <w:rsid w:val="003175E2"/>
    <w:rsid w:val="00317B69"/>
    <w:rsid w:val="00317D17"/>
    <w:rsid w:val="00320297"/>
    <w:rsid w:val="00320D6B"/>
    <w:rsid w:val="0032172C"/>
    <w:rsid w:val="0032172D"/>
    <w:rsid w:val="00321BD1"/>
    <w:rsid w:val="00321D4D"/>
    <w:rsid w:val="00321EF3"/>
    <w:rsid w:val="00321FB1"/>
    <w:rsid w:val="00322069"/>
    <w:rsid w:val="003227F6"/>
    <w:rsid w:val="003229AE"/>
    <w:rsid w:val="003229C8"/>
    <w:rsid w:val="00322B8F"/>
    <w:rsid w:val="00323531"/>
    <w:rsid w:val="003235D4"/>
    <w:rsid w:val="00323968"/>
    <w:rsid w:val="00323A3C"/>
    <w:rsid w:val="00323A7B"/>
    <w:rsid w:val="00323BDF"/>
    <w:rsid w:val="00323C29"/>
    <w:rsid w:val="00323ED7"/>
    <w:rsid w:val="003240A4"/>
    <w:rsid w:val="003248B8"/>
    <w:rsid w:val="0032492B"/>
    <w:rsid w:val="00324AA3"/>
    <w:rsid w:val="00324AA4"/>
    <w:rsid w:val="00324AE9"/>
    <w:rsid w:val="00324FEE"/>
    <w:rsid w:val="00325749"/>
    <w:rsid w:val="00325774"/>
    <w:rsid w:val="003258A6"/>
    <w:rsid w:val="00325BA2"/>
    <w:rsid w:val="00325C93"/>
    <w:rsid w:val="00325D78"/>
    <w:rsid w:val="00325DCF"/>
    <w:rsid w:val="00325E71"/>
    <w:rsid w:val="003261EA"/>
    <w:rsid w:val="0032645E"/>
    <w:rsid w:val="00326A53"/>
    <w:rsid w:val="00326A54"/>
    <w:rsid w:val="00326E2B"/>
    <w:rsid w:val="00326E4D"/>
    <w:rsid w:val="00327341"/>
    <w:rsid w:val="003273E7"/>
    <w:rsid w:val="0032756C"/>
    <w:rsid w:val="003275BF"/>
    <w:rsid w:val="00327688"/>
    <w:rsid w:val="00327692"/>
    <w:rsid w:val="003278A5"/>
    <w:rsid w:val="00327A36"/>
    <w:rsid w:val="00327C0D"/>
    <w:rsid w:val="00327F72"/>
    <w:rsid w:val="003300D7"/>
    <w:rsid w:val="003301CB"/>
    <w:rsid w:val="00330243"/>
    <w:rsid w:val="00330557"/>
    <w:rsid w:val="00330578"/>
    <w:rsid w:val="0033069C"/>
    <w:rsid w:val="003306CC"/>
    <w:rsid w:val="00330DB3"/>
    <w:rsid w:val="00330FCC"/>
    <w:rsid w:val="00331057"/>
    <w:rsid w:val="003310F5"/>
    <w:rsid w:val="00331303"/>
    <w:rsid w:val="0033142C"/>
    <w:rsid w:val="00331860"/>
    <w:rsid w:val="003319C0"/>
    <w:rsid w:val="00331C47"/>
    <w:rsid w:val="00331E7E"/>
    <w:rsid w:val="0033271D"/>
    <w:rsid w:val="0033280D"/>
    <w:rsid w:val="00332890"/>
    <w:rsid w:val="00332C43"/>
    <w:rsid w:val="00332CE8"/>
    <w:rsid w:val="00333529"/>
    <w:rsid w:val="00333675"/>
    <w:rsid w:val="00333894"/>
    <w:rsid w:val="00333927"/>
    <w:rsid w:val="00333A32"/>
    <w:rsid w:val="003345F0"/>
    <w:rsid w:val="00334695"/>
    <w:rsid w:val="00334884"/>
    <w:rsid w:val="00334D3F"/>
    <w:rsid w:val="003350B8"/>
    <w:rsid w:val="00335310"/>
    <w:rsid w:val="0033540B"/>
    <w:rsid w:val="00335726"/>
    <w:rsid w:val="00335A9E"/>
    <w:rsid w:val="00335D40"/>
    <w:rsid w:val="00335E85"/>
    <w:rsid w:val="00335F82"/>
    <w:rsid w:val="0033637B"/>
    <w:rsid w:val="003367FE"/>
    <w:rsid w:val="00336808"/>
    <w:rsid w:val="00336824"/>
    <w:rsid w:val="003369C7"/>
    <w:rsid w:val="003369DC"/>
    <w:rsid w:val="00336C17"/>
    <w:rsid w:val="00336CEB"/>
    <w:rsid w:val="00337128"/>
    <w:rsid w:val="003371C1"/>
    <w:rsid w:val="003373A7"/>
    <w:rsid w:val="00337440"/>
    <w:rsid w:val="00337985"/>
    <w:rsid w:val="00337BF2"/>
    <w:rsid w:val="00337D9D"/>
    <w:rsid w:val="0034012A"/>
    <w:rsid w:val="00340CE6"/>
    <w:rsid w:val="00340E2A"/>
    <w:rsid w:val="00340E7D"/>
    <w:rsid w:val="0034125B"/>
    <w:rsid w:val="00341313"/>
    <w:rsid w:val="00341334"/>
    <w:rsid w:val="003415EC"/>
    <w:rsid w:val="003416A3"/>
    <w:rsid w:val="00341B41"/>
    <w:rsid w:val="00341B5F"/>
    <w:rsid w:val="00341E82"/>
    <w:rsid w:val="00341EA8"/>
    <w:rsid w:val="00342271"/>
    <w:rsid w:val="0034230D"/>
    <w:rsid w:val="0034236F"/>
    <w:rsid w:val="0034237B"/>
    <w:rsid w:val="00342821"/>
    <w:rsid w:val="003428D1"/>
    <w:rsid w:val="00342F93"/>
    <w:rsid w:val="00342FDF"/>
    <w:rsid w:val="003435E5"/>
    <w:rsid w:val="003435FF"/>
    <w:rsid w:val="003436CC"/>
    <w:rsid w:val="00343B8D"/>
    <w:rsid w:val="00343BE1"/>
    <w:rsid w:val="00343C13"/>
    <w:rsid w:val="00343C18"/>
    <w:rsid w:val="00343C21"/>
    <w:rsid w:val="00343D49"/>
    <w:rsid w:val="00343DFF"/>
    <w:rsid w:val="0034456B"/>
    <w:rsid w:val="003446A3"/>
    <w:rsid w:val="0034481F"/>
    <w:rsid w:val="00344ED1"/>
    <w:rsid w:val="00345292"/>
    <w:rsid w:val="003456DB"/>
    <w:rsid w:val="0034570F"/>
    <w:rsid w:val="003457E8"/>
    <w:rsid w:val="0034591C"/>
    <w:rsid w:val="00345E52"/>
    <w:rsid w:val="00345F8B"/>
    <w:rsid w:val="00346044"/>
    <w:rsid w:val="00346054"/>
    <w:rsid w:val="0034626F"/>
    <w:rsid w:val="0034649A"/>
    <w:rsid w:val="003464D7"/>
    <w:rsid w:val="003468E8"/>
    <w:rsid w:val="00346D84"/>
    <w:rsid w:val="00346E32"/>
    <w:rsid w:val="00346F61"/>
    <w:rsid w:val="003471ED"/>
    <w:rsid w:val="003477A5"/>
    <w:rsid w:val="003479F2"/>
    <w:rsid w:val="00347DF1"/>
    <w:rsid w:val="00347ED3"/>
    <w:rsid w:val="003501F0"/>
    <w:rsid w:val="0035047B"/>
    <w:rsid w:val="0035056E"/>
    <w:rsid w:val="00350649"/>
    <w:rsid w:val="00350AD9"/>
    <w:rsid w:val="00350CF2"/>
    <w:rsid w:val="00350F08"/>
    <w:rsid w:val="00351493"/>
    <w:rsid w:val="003518D4"/>
    <w:rsid w:val="00351EF0"/>
    <w:rsid w:val="003520BB"/>
    <w:rsid w:val="003521F0"/>
    <w:rsid w:val="0035228D"/>
    <w:rsid w:val="00352878"/>
    <w:rsid w:val="003529FB"/>
    <w:rsid w:val="00352C07"/>
    <w:rsid w:val="00352CE3"/>
    <w:rsid w:val="00352F7F"/>
    <w:rsid w:val="0035301E"/>
    <w:rsid w:val="00353060"/>
    <w:rsid w:val="0035313B"/>
    <w:rsid w:val="0035360E"/>
    <w:rsid w:val="003536D1"/>
    <w:rsid w:val="003537ED"/>
    <w:rsid w:val="00353974"/>
    <w:rsid w:val="00353F07"/>
    <w:rsid w:val="00354438"/>
    <w:rsid w:val="00354456"/>
    <w:rsid w:val="0035469C"/>
    <w:rsid w:val="00354B24"/>
    <w:rsid w:val="00354DE1"/>
    <w:rsid w:val="00354F0F"/>
    <w:rsid w:val="003553FA"/>
    <w:rsid w:val="003562BC"/>
    <w:rsid w:val="00356628"/>
    <w:rsid w:val="003568B4"/>
    <w:rsid w:val="00356C4B"/>
    <w:rsid w:val="003574AB"/>
    <w:rsid w:val="003575E4"/>
    <w:rsid w:val="003578AC"/>
    <w:rsid w:val="00357934"/>
    <w:rsid w:val="00357CEA"/>
    <w:rsid w:val="00357EAF"/>
    <w:rsid w:val="00357F8E"/>
    <w:rsid w:val="0036057D"/>
    <w:rsid w:val="003605FC"/>
    <w:rsid w:val="00361237"/>
    <w:rsid w:val="003613B0"/>
    <w:rsid w:val="0036194B"/>
    <w:rsid w:val="00361C40"/>
    <w:rsid w:val="00361C8A"/>
    <w:rsid w:val="00361E45"/>
    <w:rsid w:val="00362354"/>
    <w:rsid w:val="00362420"/>
    <w:rsid w:val="0036268D"/>
    <w:rsid w:val="0036272F"/>
    <w:rsid w:val="00362849"/>
    <w:rsid w:val="00362EB5"/>
    <w:rsid w:val="00363209"/>
    <w:rsid w:val="0036337F"/>
    <w:rsid w:val="00363395"/>
    <w:rsid w:val="003637F5"/>
    <w:rsid w:val="0036396B"/>
    <w:rsid w:val="00363AF4"/>
    <w:rsid w:val="00363D01"/>
    <w:rsid w:val="0036409A"/>
    <w:rsid w:val="003640B1"/>
    <w:rsid w:val="003643DA"/>
    <w:rsid w:val="00364DC5"/>
    <w:rsid w:val="00364F1F"/>
    <w:rsid w:val="003651C4"/>
    <w:rsid w:val="00365312"/>
    <w:rsid w:val="0036573C"/>
    <w:rsid w:val="003657B2"/>
    <w:rsid w:val="00365816"/>
    <w:rsid w:val="003658AB"/>
    <w:rsid w:val="003659A7"/>
    <w:rsid w:val="00365F5F"/>
    <w:rsid w:val="00366140"/>
    <w:rsid w:val="003665DD"/>
    <w:rsid w:val="0036679E"/>
    <w:rsid w:val="003667D7"/>
    <w:rsid w:val="00366C17"/>
    <w:rsid w:val="00366FDC"/>
    <w:rsid w:val="0036738E"/>
    <w:rsid w:val="0036744C"/>
    <w:rsid w:val="003674A3"/>
    <w:rsid w:val="00367605"/>
    <w:rsid w:val="00367A02"/>
    <w:rsid w:val="00367CB6"/>
    <w:rsid w:val="00367CBC"/>
    <w:rsid w:val="00367E26"/>
    <w:rsid w:val="00367E9B"/>
    <w:rsid w:val="00370410"/>
    <w:rsid w:val="003704C4"/>
    <w:rsid w:val="003708B8"/>
    <w:rsid w:val="00370992"/>
    <w:rsid w:val="00370B68"/>
    <w:rsid w:val="00370DA5"/>
    <w:rsid w:val="00371266"/>
    <w:rsid w:val="00372415"/>
    <w:rsid w:val="0037247E"/>
    <w:rsid w:val="003724F6"/>
    <w:rsid w:val="003730B7"/>
    <w:rsid w:val="00373621"/>
    <w:rsid w:val="0037369A"/>
    <w:rsid w:val="003737C7"/>
    <w:rsid w:val="003737DE"/>
    <w:rsid w:val="00373C49"/>
    <w:rsid w:val="00373EAC"/>
    <w:rsid w:val="003740E6"/>
    <w:rsid w:val="003740FC"/>
    <w:rsid w:val="003743CA"/>
    <w:rsid w:val="00374725"/>
    <w:rsid w:val="003749E4"/>
    <w:rsid w:val="00374A56"/>
    <w:rsid w:val="00374ABD"/>
    <w:rsid w:val="003756C2"/>
    <w:rsid w:val="00375A1A"/>
    <w:rsid w:val="00375A54"/>
    <w:rsid w:val="00375C4D"/>
    <w:rsid w:val="0037623F"/>
    <w:rsid w:val="0037624E"/>
    <w:rsid w:val="003763CB"/>
    <w:rsid w:val="00376782"/>
    <w:rsid w:val="00376D03"/>
    <w:rsid w:val="00377213"/>
    <w:rsid w:val="0037735C"/>
    <w:rsid w:val="003778C1"/>
    <w:rsid w:val="00377D9C"/>
    <w:rsid w:val="00377F0A"/>
    <w:rsid w:val="00377FFE"/>
    <w:rsid w:val="003801A1"/>
    <w:rsid w:val="00380540"/>
    <w:rsid w:val="00380548"/>
    <w:rsid w:val="00380DC5"/>
    <w:rsid w:val="00380E87"/>
    <w:rsid w:val="00380F2E"/>
    <w:rsid w:val="003810AC"/>
    <w:rsid w:val="003813D8"/>
    <w:rsid w:val="003814F1"/>
    <w:rsid w:val="0038160F"/>
    <w:rsid w:val="00381771"/>
    <w:rsid w:val="00381783"/>
    <w:rsid w:val="00381B11"/>
    <w:rsid w:val="00381B5D"/>
    <w:rsid w:val="00381EE5"/>
    <w:rsid w:val="00381FF2"/>
    <w:rsid w:val="00382166"/>
    <w:rsid w:val="003822F3"/>
    <w:rsid w:val="00382507"/>
    <w:rsid w:val="00382B11"/>
    <w:rsid w:val="003835FF"/>
    <w:rsid w:val="00383985"/>
    <w:rsid w:val="00383AB5"/>
    <w:rsid w:val="00383C92"/>
    <w:rsid w:val="0038405C"/>
    <w:rsid w:val="00384649"/>
    <w:rsid w:val="00384713"/>
    <w:rsid w:val="0038477A"/>
    <w:rsid w:val="00384A86"/>
    <w:rsid w:val="00384C3D"/>
    <w:rsid w:val="00384F5F"/>
    <w:rsid w:val="0038500D"/>
    <w:rsid w:val="0038534C"/>
    <w:rsid w:val="0038545E"/>
    <w:rsid w:val="00385505"/>
    <w:rsid w:val="00385A50"/>
    <w:rsid w:val="00385BAD"/>
    <w:rsid w:val="0038601B"/>
    <w:rsid w:val="003862FB"/>
    <w:rsid w:val="00386399"/>
    <w:rsid w:val="003864D6"/>
    <w:rsid w:val="0038688F"/>
    <w:rsid w:val="003868F5"/>
    <w:rsid w:val="0038695E"/>
    <w:rsid w:val="003869FD"/>
    <w:rsid w:val="00386ADC"/>
    <w:rsid w:val="00386E7F"/>
    <w:rsid w:val="00386F63"/>
    <w:rsid w:val="00387346"/>
    <w:rsid w:val="00387727"/>
    <w:rsid w:val="00387771"/>
    <w:rsid w:val="00387889"/>
    <w:rsid w:val="0038794F"/>
    <w:rsid w:val="003879F9"/>
    <w:rsid w:val="00387D25"/>
    <w:rsid w:val="00387DCD"/>
    <w:rsid w:val="00390433"/>
    <w:rsid w:val="00390721"/>
    <w:rsid w:val="003909E0"/>
    <w:rsid w:val="00390EF1"/>
    <w:rsid w:val="003911F6"/>
    <w:rsid w:val="00391394"/>
    <w:rsid w:val="003916D3"/>
    <w:rsid w:val="00391B60"/>
    <w:rsid w:val="00391BFC"/>
    <w:rsid w:val="00391EB9"/>
    <w:rsid w:val="00391ECB"/>
    <w:rsid w:val="00392000"/>
    <w:rsid w:val="0039200A"/>
    <w:rsid w:val="00392422"/>
    <w:rsid w:val="0039269F"/>
    <w:rsid w:val="003926ED"/>
    <w:rsid w:val="0039293F"/>
    <w:rsid w:val="00392A5D"/>
    <w:rsid w:val="00392AC4"/>
    <w:rsid w:val="00393011"/>
    <w:rsid w:val="00393364"/>
    <w:rsid w:val="00393490"/>
    <w:rsid w:val="00393528"/>
    <w:rsid w:val="00393A96"/>
    <w:rsid w:val="003944D3"/>
    <w:rsid w:val="003947D7"/>
    <w:rsid w:val="0039496D"/>
    <w:rsid w:val="00394C22"/>
    <w:rsid w:val="003953EA"/>
    <w:rsid w:val="003954CC"/>
    <w:rsid w:val="003955A3"/>
    <w:rsid w:val="0039572E"/>
    <w:rsid w:val="0039595D"/>
    <w:rsid w:val="0039596C"/>
    <w:rsid w:val="003965C7"/>
    <w:rsid w:val="00396810"/>
    <w:rsid w:val="00396BF0"/>
    <w:rsid w:val="00396E94"/>
    <w:rsid w:val="003976B3"/>
    <w:rsid w:val="00397944"/>
    <w:rsid w:val="00397E60"/>
    <w:rsid w:val="003A0151"/>
    <w:rsid w:val="003A02F8"/>
    <w:rsid w:val="003A03ED"/>
    <w:rsid w:val="003A08BE"/>
    <w:rsid w:val="003A0940"/>
    <w:rsid w:val="003A0A39"/>
    <w:rsid w:val="003A0C6C"/>
    <w:rsid w:val="003A0D4C"/>
    <w:rsid w:val="003A10AE"/>
    <w:rsid w:val="003A1431"/>
    <w:rsid w:val="003A1610"/>
    <w:rsid w:val="003A1A6E"/>
    <w:rsid w:val="003A1B00"/>
    <w:rsid w:val="003A1CA5"/>
    <w:rsid w:val="003A1FF5"/>
    <w:rsid w:val="003A2091"/>
    <w:rsid w:val="003A244F"/>
    <w:rsid w:val="003A280E"/>
    <w:rsid w:val="003A2876"/>
    <w:rsid w:val="003A2E7E"/>
    <w:rsid w:val="003A38FF"/>
    <w:rsid w:val="003A3E02"/>
    <w:rsid w:val="003A4121"/>
    <w:rsid w:val="003A427E"/>
    <w:rsid w:val="003A4546"/>
    <w:rsid w:val="003A4E48"/>
    <w:rsid w:val="003A4EE5"/>
    <w:rsid w:val="003A5164"/>
    <w:rsid w:val="003A53A0"/>
    <w:rsid w:val="003A5B17"/>
    <w:rsid w:val="003A5F6D"/>
    <w:rsid w:val="003A5FEC"/>
    <w:rsid w:val="003A62AD"/>
    <w:rsid w:val="003A693A"/>
    <w:rsid w:val="003A6AFD"/>
    <w:rsid w:val="003A75F2"/>
    <w:rsid w:val="003A78A0"/>
    <w:rsid w:val="003A7AB3"/>
    <w:rsid w:val="003A7D2B"/>
    <w:rsid w:val="003A7F29"/>
    <w:rsid w:val="003B008C"/>
    <w:rsid w:val="003B0718"/>
    <w:rsid w:val="003B0750"/>
    <w:rsid w:val="003B075D"/>
    <w:rsid w:val="003B0868"/>
    <w:rsid w:val="003B0872"/>
    <w:rsid w:val="003B0C8A"/>
    <w:rsid w:val="003B0DC7"/>
    <w:rsid w:val="003B0F7D"/>
    <w:rsid w:val="003B122C"/>
    <w:rsid w:val="003B144A"/>
    <w:rsid w:val="003B154C"/>
    <w:rsid w:val="003B1F55"/>
    <w:rsid w:val="003B24E5"/>
    <w:rsid w:val="003B2690"/>
    <w:rsid w:val="003B2A36"/>
    <w:rsid w:val="003B2BA0"/>
    <w:rsid w:val="003B2E66"/>
    <w:rsid w:val="003B323F"/>
    <w:rsid w:val="003B35BC"/>
    <w:rsid w:val="003B3684"/>
    <w:rsid w:val="003B394A"/>
    <w:rsid w:val="003B3A18"/>
    <w:rsid w:val="003B3A3A"/>
    <w:rsid w:val="003B3CE9"/>
    <w:rsid w:val="003B3FA2"/>
    <w:rsid w:val="003B4052"/>
    <w:rsid w:val="003B416B"/>
    <w:rsid w:val="003B41B6"/>
    <w:rsid w:val="003B423F"/>
    <w:rsid w:val="003B4462"/>
    <w:rsid w:val="003B49BD"/>
    <w:rsid w:val="003B4C3E"/>
    <w:rsid w:val="003B4D5B"/>
    <w:rsid w:val="003B518D"/>
    <w:rsid w:val="003B5578"/>
    <w:rsid w:val="003B5A81"/>
    <w:rsid w:val="003B5B53"/>
    <w:rsid w:val="003B5B8D"/>
    <w:rsid w:val="003B5C03"/>
    <w:rsid w:val="003B5ED6"/>
    <w:rsid w:val="003B5FA8"/>
    <w:rsid w:val="003B609F"/>
    <w:rsid w:val="003B626A"/>
    <w:rsid w:val="003B6482"/>
    <w:rsid w:val="003B64D5"/>
    <w:rsid w:val="003B6E5D"/>
    <w:rsid w:val="003B6F3A"/>
    <w:rsid w:val="003B717E"/>
    <w:rsid w:val="003B71EA"/>
    <w:rsid w:val="003B73BA"/>
    <w:rsid w:val="003B7459"/>
    <w:rsid w:val="003B77C7"/>
    <w:rsid w:val="003B7967"/>
    <w:rsid w:val="003B7B94"/>
    <w:rsid w:val="003B7C3B"/>
    <w:rsid w:val="003B7D39"/>
    <w:rsid w:val="003C00A4"/>
    <w:rsid w:val="003C0153"/>
    <w:rsid w:val="003C067B"/>
    <w:rsid w:val="003C0BB2"/>
    <w:rsid w:val="003C0BF5"/>
    <w:rsid w:val="003C13ED"/>
    <w:rsid w:val="003C1A03"/>
    <w:rsid w:val="003C1D60"/>
    <w:rsid w:val="003C24BB"/>
    <w:rsid w:val="003C252B"/>
    <w:rsid w:val="003C263F"/>
    <w:rsid w:val="003C2854"/>
    <w:rsid w:val="003C3068"/>
    <w:rsid w:val="003C31E9"/>
    <w:rsid w:val="003C351A"/>
    <w:rsid w:val="003C3524"/>
    <w:rsid w:val="003C3565"/>
    <w:rsid w:val="003C37DE"/>
    <w:rsid w:val="003C3948"/>
    <w:rsid w:val="003C3A8E"/>
    <w:rsid w:val="003C3C4D"/>
    <w:rsid w:val="003C3EBA"/>
    <w:rsid w:val="003C3F8B"/>
    <w:rsid w:val="003C4162"/>
    <w:rsid w:val="003C491D"/>
    <w:rsid w:val="003C4AE2"/>
    <w:rsid w:val="003C4FBD"/>
    <w:rsid w:val="003C5127"/>
    <w:rsid w:val="003C5202"/>
    <w:rsid w:val="003C5285"/>
    <w:rsid w:val="003C52D7"/>
    <w:rsid w:val="003C565C"/>
    <w:rsid w:val="003C57F0"/>
    <w:rsid w:val="003C595B"/>
    <w:rsid w:val="003C5AD7"/>
    <w:rsid w:val="003C5B6A"/>
    <w:rsid w:val="003C67B4"/>
    <w:rsid w:val="003C6C36"/>
    <w:rsid w:val="003C6ED2"/>
    <w:rsid w:val="003C7462"/>
    <w:rsid w:val="003C74C1"/>
    <w:rsid w:val="003C7520"/>
    <w:rsid w:val="003C7534"/>
    <w:rsid w:val="003C757B"/>
    <w:rsid w:val="003C7656"/>
    <w:rsid w:val="003C76D1"/>
    <w:rsid w:val="003C7D9A"/>
    <w:rsid w:val="003C7F55"/>
    <w:rsid w:val="003D0744"/>
    <w:rsid w:val="003D0800"/>
    <w:rsid w:val="003D0A9B"/>
    <w:rsid w:val="003D0C18"/>
    <w:rsid w:val="003D0C3D"/>
    <w:rsid w:val="003D0D5B"/>
    <w:rsid w:val="003D0D8F"/>
    <w:rsid w:val="003D0E37"/>
    <w:rsid w:val="003D0E9E"/>
    <w:rsid w:val="003D0FFD"/>
    <w:rsid w:val="003D104A"/>
    <w:rsid w:val="003D1107"/>
    <w:rsid w:val="003D1163"/>
    <w:rsid w:val="003D11BF"/>
    <w:rsid w:val="003D1BCC"/>
    <w:rsid w:val="003D1BE3"/>
    <w:rsid w:val="003D2072"/>
    <w:rsid w:val="003D21D2"/>
    <w:rsid w:val="003D2542"/>
    <w:rsid w:val="003D2BE2"/>
    <w:rsid w:val="003D2C87"/>
    <w:rsid w:val="003D35DE"/>
    <w:rsid w:val="003D3678"/>
    <w:rsid w:val="003D38DE"/>
    <w:rsid w:val="003D39B4"/>
    <w:rsid w:val="003D39F4"/>
    <w:rsid w:val="003D3A60"/>
    <w:rsid w:val="003D3DB6"/>
    <w:rsid w:val="003D3F79"/>
    <w:rsid w:val="003D4533"/>
    <w:rsid w:val="003D457C"/>
    <w:rsid w:val="003D4710"/>
    <w:rsid w:val="003D4A0B"/>
    <w:rsid w:val="003D4A1C"/>
    <w:rsid w:val="003D4A5B"/>
    <w:rsid w:val="003D4E7B"/>
    <w:rsid w:val="003D508D"/>
    <w:rsid w:val="003D5204"/>
    <w:rsid w:val="003D54AC"/>
    <w:rsid w:val="003D5544"/>
    <w:rsid w:val="003D5547"/>
    <w:rsid w:val="003D56AC"/>
    <w:rsid w:val="003D586B"/>
    <w:rsid w:val="003D59EE"/>
    <w:rsid w:val="003D5FE5"/>
    <w:rsid w:val="003D603C"/>
    <w:rsid w:val="003D6176"/>
    <w:rsid w:val="003D6445"/>
    <w:rsid w:val="003D6EEC"/>
    <w:rsid w:val="003D7303"/>
    <w:rsid w:val="003D756B"/>
    <w:rsid w:val="003D7A50"/>
    <w:rsid w:val="003D7B95"/>
    <w:rsid w:val="003D7D5B"/>
    <w:rsid w:val="003D7EAD"/>
    <w:rsid w:val="003D7F9E"/>
    <w:rsid w:val="003E04D3"/>
    <w:rsid w:val="003E055B"/>
    <w:rsid w:val="003E05C9"/>
    <w:rsid w:val="003E0A72"/>
    <w:rsid w:val="003E11E3"/>
    <w:rsid w:val="003E11F4"/>
    <w:rsid w:val="003E1796"/>
    <w:rsid w:val="003E1ABC"/>
    <w:rsid w:val="003E1B04"/>
    <w:rsid w:val="003E1C80"/>
    <w:rsid w:val="003E1CFC"/>
    <w:rsid w:val="003E1EF7"/>
    <w:rsid w:val="003E1FA0"/>
    <w:rsid w:val="003E236B"/>
    <w:rsid w:val="003E2473"/>
    <w:rsid w:val="003E2691"/>
    <w:rsid w:val="003E26D1"/>
    <w:rsid w:val="003E2C17"/>
    <w:rsid w:val="003E2CD0"/>
    <w:rsid w:val="003E2EBB"/>
    <w:rsid w:val="003E3247"/>
    <w:rsid w:val="003E3275"/>
    <w:rsid w:val="003E41E2"/>
    <w:rsid w:val="003E47F2"/>
    <w:rsid w:val="003E4903"/>
    <w:rsid w:val="003E4DCE"/>
    <w:rsid w:val="003E4EBB"/>
    <w:rsid w:val="003E5901"/>
    <w:rsid w:val="003E5AFC"/>
    <w:rsid w:val="003E5B41"/>
    <w:rsid w:val="003E60FA"/>
    <w:rsid w:val="003E61DC"/>
    <w:rsid w:val="003E63CD"/>
    <w:rsid w:val="003E64C0"/>
    <w:rsid w:val="003E672A"/>
    <w:rsid w:val="003E6776"/>
    <w:rsid w:val="003E6783"/>
    <w:rsid w:val="003E697B"/>
    <w:rsid w:val="003E6A2C"/>
    <w:rsid w:val="003E6B6A"/>
    <w:rsid w:val="003E6DE9"/>
    <w:rsid w:val="003E6E4C"/>
    <w:rsid w:val="003E6F95"/>
    <w:rsid w:val="003E7009"/>
    <w:rsid w:val="003E778D"/>
    <w:rsid w:val="003F00E6"/>
    <w:rsid w:val="003F0455"/>
    <w:rsid w:val="003F1075"/>
    <w:rsid w:val="003F12DD"/>
    <w:rsid w:val="003F1377"/>
    <w:rsid w:val="003F137F"/>
    <w:rsid w:val="003F15C9"/>
    <w:rsid w:val="003F16BA"/>
    <w:rsid w:val="003F1797"/>
    <w:rsid w:val="003F1843"/>
    <w:rsid w:val="003F1907"/>
    <w:rsid w:val="003F1CFB"/>
    <w:rsid w:val="003F1D6F"/>
    <w:rsid w:val="003F2269"/>
    <w:rsid w:val="003F27FE"/>
    <w:rsid w:val="003F2B7E"/>
    <w:rsid w:val="003F31BF"/>
    <w:rsid w:val="003F354A"/>
    <w:rsid w:val="003F3B9F"/>
    <w:rsid w:val="003F3C2C"/>
    <w:rsid w:val="003F41A4"/>
    <w:rsid w:val="003F41AC"/>
    <w:rsid w:val="003F43EF"/>
    <w:rsid w:val="003F464E"/>
    <w:rsid w:val="003F46D1"/>
    <w:rsid w:val="003F478E"/>
    <w:rsid w:val="003F48CC"/>
    <w:rsid w:val="003F4B4F"/>
    <w:rsid w:val="003F4C6E"/>
    <w:rsid w:val="003F4D88"/>
    <w:rsid w:val="003F5618"/>
    <w:rsid w:val="003F5636"/>
    <w:rsid w:val="003F57C6"/>
    <w:rsid w:val="003F5EC4"/>
    <w:rsid w:val="003F5FE8"/>
    <w:rsid w:val="003F6334"/>
    <w:rsid w:val="003F63FC"/>
    <w:rsid w:val="003F660F"/>
    <w:rsid w:val="003F6790"/>
    <w:rsid w:val="003F6941"/>
    <w:rsid w:val="003F6A31"/>
    <w:rsid w:val="003F6BC4"/>
    <w:rsid w:val="003F6D4C"/>
    <w:rsid w:val="003F7422"/>
    <w:rsid w:val="003F7879"/>
    <w:rsid w:val="003F7B17"/>
    <w:rsid w:val="003F7D89"/>
    <w:rsid w:val="003F7FCA"/>
    <w:rsid w:val="0040001F"/>
    <w:rsid w:val="00400334"/>
    <w:rsid w:val="004004A5"/>
    <w:rsid w:val="00400501"/>
    <w:rsid w:val="004008AC"/>
    <w:rsid w:val="00400BE3"/>
    <w:rsid w:val="00400EBD"/>
    <w:rsid w:val="00400FE3"/>
    <w:rsid w:val="0040106F"/>
    <w:rsid w:val="004010C9"/>
    <w:rsid w:val="0040120C"/>
    <w:rsid w:val="004016A5"/>
    <w:rsid w:val="00401BB7"/>
    <w:rsid w:val="00401C0D"/>
    <w:rsid w:val="00401D50"/>
    <w:rsid w:val="00401D83"/>
    <w:rsid w:val="004020A8"/>
    <w:rsid w:val="00402308"/>
    <w:rsid w:val="00402625"/>
    <w:rsid w:val="0040281F"/>
    <w:rsid w:val="00402C4D"/>
    <w:rsid w:val="0040325C"/>
    <w:rsid w:val="0040339C"/>
    <w:rsid w:val="004034B5"/>
    <w:rsid w:val="004034C8"/>
    <w:rsid w:val="00403557"/>
    <w:rsid w:val="00403579"/>
    <w:rsid w:val="00403B97"/>
    <w:rsid w:val="004041B2"/>
    <w:rsid w:val="00404259"/>
    <w:rsid w:val="00404614"/>
    <w:rsid w:val="00404619"/>
    <w:rsid w:val="004049D0"/>
    <w:rsid w:val="00404D7D"/>
    <w:rsid w:val="00404DA2"/>
    <w:rsid w:val="00405146"/>
    <w:rsid w:val="0040516E"/>
    <w:rsid w:val="004051D9"/>
    <w:rsid w:val="00405467"/>
    <w:rsid w:val="004059FE"/>
    <w:rsid w:val="00405E11"/>
    <w:rsid w:val="004063E3"/>
    <w:rsid w:val="0040647B"/>
    <w:rsid w:val="00406510"/>
    <w:rsid w:val="00406C15"/>
    <w:rsid w:val="00406EEC"/>
    <w:rsid w:val="00406F9B"/>
    <w:rsid w:val="00407053"/>
    <w:rsid w:val="00407317"/>
    <w:rsid w:val="0040773A"/>
    <w:rsid w:val="00407A67"/>
    <w:rsid w:val="00407B1F"/>
    <w:rsid w:val="00407C93"/>
    <w:rsid w:val="00407CDA"/>
    <w:rsid w:val="00407CFE"/>
    <w:rsid w:val="00407D91"/>
    <w:rsid w:val="00407ED1"/>
    <w:rsid w:val="0041018F"/>
    <w:rsid w:val="0041034B"/>
    <w:rsid w:val="0041038E"/>
    <w:rsid w:val="00410890"/>
    <w:rsid w:val="0041089B"/>
    <w:rsid w:val="00410944"/>
    <w:rsid w:val="00410A98"/>
    <w:rsid w:val="00410B49"/>
    <w:rsid w:val="00410D5E"/>
    <w:rsid w:val="00410E01"/>
    <w:rsid w:val="004119D8"/>
    <w:rsid w:val="00411A2C"/>
    <w:rsid w:val="00411A79"/>
    <w:rsid w:val="00411B6C"/>
    <w:rsid w:val="00411C12"/>
    <w:rsid w:val="00411E9E"/>
    <w:rsid w:val="00411FE4"/>
    <w:rsid w:val="004123D6"/>
    <w:rsid w:val="00412448"/>
    <w:rsid w:val="004125A2"/>
    <w:rsid w:val="00412876"/>
    <w:rsid w:val="004128DD"/>
    <w:rsid w:val="00412CC1"/>
    <w:rsid w:val="00412D69"/>
    <w:rsid w:val="00412DC5"/>
    <w:rsid w:val="00413487"/>
    <w:rsid w:val="0041351D"/>
    <w:rsid w:val="004137DC"/>
    <w:rsid w:val="00413DB8"/>
    <w:rsid w:val="00413DD8"/>
    <w:rsid w:val="00413E24"/>
    <w:rsid w:val="0041428D"/>
    <w:rsid w:val="00414481"/>
    <w:rsid w:val="00414A7E"/>
    <w:rsid w:val="00414DA7"/>
    <w:rsid w:val="00415520"/>
    <w:rsid w:val="00415577"/>
    <w:rsid w:val="004157A4"/>
    <w:rsid w:val="00415BFF"/>
    <w:rsid w:val="00415DCD"/>
    <w:rsid w:val="00416258"/>
    <w:rsid w:val="0041716D"/>
    <w:rsid w:val="004173FB"/>
    <w:rsid w:val="0041782F"/>
    <w:rsid w:val="00417A96"/>
    <w:rsid w:val="00417C18"/>
    <w:rsid w:val="00417E5E"/>
    <w:rsid w:val="00420085"/>
    <w:rsid w:val="0042025E"/>
    <w:rsid w:val="004208D7"/>
    <w:rsid w:val="0042090F"/>
    <w:rsid w:val="00420A93"/>
    <w:rsid w:val="00420F80"/>
    <w:rsid w:val="004215FA"/>
    <w:rsid w:val="00421AA3"/>
    <w:rsid w:val="00421ABE"/>
    <w:rsid w:val="00421E96"/>
    <w:rsid w:val="0042219B"/>
    <w:rsid w:val="004221F5"/>
    <w:rsid w:val="0042231A"/>
    <w:rsid w:val="0042235A"/>
    <w:rsid w:val="004223C1"/>
    <w:rsid w:val="0042242C"/>
    <w:rsid w:val="00422531"/>
    <w:rsid w:val="0042256C"/>
    <w:rsid w:val="00422BA4"/>
    <w:rsid w:val="00422DA3"/>
    <w:rsid w:val="0042306B"/>
    <w:rsid w:val="00423164"/>
    <w:rsid w:val="00423D27"/>
    <w:rsid w:val="00423DA4"/>
    <w:rsid w:val="00423DE7"/>
    <w:rsid w:val="00423E48"/>
    <w:rsid w:val="00424245"/>
    <w:rsid w:val="00424369"/>
    <w:rsid w:val="004243F6"/>
    <w:rsid w:val="004246A2"/>
    <w:rsid w:val="0042475A"/>
    <w:rsid w:val="00424B2E"/>
    <w:rsid w:val="00424C63"/>
    <w:rsid w:val="00424F61"/>
    <w:rsid w:val="00425B55"/>
    <w:rsid w:val="00425FDA"/>
    <w:rsid w:val="00426491"/>
    <w:rsid w:val="00426540"/>
    <w:rsid w:val="00426915"/>
    <w:rsid w:val="00426C10"/>
    <w:rsid w:val="00426D6B"/>
    <w:rsid w:val="00426FB8"/>
    <w:rsid w:val="00427314"/>
    <w:rsid w:val="00427329"/>
    <w:rsid w:val="004277B7"/>
    <w:rsid w:val="00427852"/>
    <w:rsid w:val="00427872"/>
    <w:rsid w:val="004278F3"/>
    <w:rsid w:val="00427CA9"/>
    <w:rsid w:val="00427FCA"/>
    <w:rsid w:val="00430406"/>
    <w:rsid w:val="004304D7"/>
    <w:rsid w:val="00430565"/>
    <w:rsid w:val="0043058B"/>
    <w:rsid w:val="004306F3"/>
    <w:rsid w:val="004309A7"/>
    <w:rsid w:val="004309C8"/>
    <w:rsid w:val="00430C9F"/>
    <w:rsid w:val="00430D27"/>
    <w:rsid w:val="004312D6"/>
    <w:rsid w:val="004317C2"/>
    <w:rsid w:val="00431C2C"/>
    <w:rsid w:val="00432048"/>
    <w:rsid w:val="004321C1"/>
    <w:rsid w:val="004325DD"/>
    <w:rsid w:val="00432651"/>
    <w:rsid w:val="004327E7"/>
    <w:rsid w:val="004328BD"/>
    <w:rsid w:val="004328DE"/>
    <w:rsid w:val="00432D70"/>
    <w:rsid w:val="004337DB"/>
    <w:rsid w:val="004337EF"/>
    <w:rsid w:val="004338F3"/>
    <w:rsid w:val="00433A3A"/>
    <w:rsid w:val="00433C5A"/>
    <w:rsid w:val="00434156"/>
    <w:rsid w:val="0043444A"/>
    <w:rsid w:val="00434781"/>
    <w:rsid w:val="004347F8"/>
    <w:rsid w:val="00434857"/>
    <w:rsid w:val="00434A80"/>
    <w:rsid w:val="00434DB4"/>
    <w:rsid w:val="00435199"/>
    <w:rsid w:val="0043522D"/>
    <w:rsid w:val="0043529D"/>
    <w:rsid w:val="004353C1"/>
    <w:rsid w:val="00435425"/>
    <w:rsid w:val="00435481"/>
    <w:rsid w:val="00435A59"/>
    <w:rsid w:val="00435AD8"/>
    <w:rsid w:val="00436356"/>
    <w:rsid w:val="00436413"/>
    <w:rsid w:val="00436948"/>
    <w:rsid w:val="00436FE0"/>
    <w:rsid w:val="00437244"/>
    <w:rsid w:val="004375ED"/>
    <w:rsid w:val="004378B2"/>
    <w:rsid w:val="00437BDF"/>
    <w:rsid w:val="00437CBF"/>
    <w:rsid w:val="00437F67"/>
    <w:rsid w:val="004401E5"/>
    <w:rsid w:val="00440582"/>
    <w:rsid w:val="00440632"/>
    <w:rsid w:val="0044089B"/>
    <w:rsid w:val="00440BE5"/>
    <w:rsid w:val="00440D95"/>
    <w:rsid w:val="00440E03"/>
    <w:rsid w:val="00440ED0"/>
    <w:rsid w:val="00441044"/>
    <w:rsid w:val="004410DF"/>
    <w:rsid w:val="0044127A"/>
    <w:rsid w:val="004419F8"/>
    <w:rsid w:val="00441A29"/>
    <w:rsid w:val="00441FA1"/>
    <w:rsid w:val="004421A8"/>
    <w:rsid w:val="00442350"/>
    <w:rsid w:val="004425E9"/>
    <w:rsid w:val="004428C2"/>
    <w:rsid w:val="00442ECD"/>
    <w:rsid w:val="00443607"/>
    <w:rsid w:val="0044368B"/>
    <w:rsid w:val="004437B6"/>
    <w:rsid w:val="004437CA"/>
    <w:rsid w:val="004437F0"/>
    <w:rsid w:val="00443B9E"/>
    <w:rsid w:val="00443C70"/>
    <w:rsid w:val="00443F3D"/>
    <w:rsid w:val="0044437F"/>
    <w:rsid w:val="00444536"/>
    <w:rsid w:val="0044459D"/>
    <w:rsid w:val="00444665"/>
    <w:rsid w:val="0044499D"/>
    <w:rsid w:val="00444B54"/>
    <w:rsid w:val="00444C22"/>
    <w:rsid w:val="00444DD0"/>
    <w:rsid w:val="00444EB2"/>
    <w:rsid w:val="00444F34"/>
    <w:rsid w:val="004452EA"/>
    <w:rsid w:val="00445872"/>
    <w:rsid w:val="00445BD3"/>
    <w:rsid w:val="00446120"/>
    <w:rsid w:val="00446205"/>
    <w:rsid w:val="00446432"/>
    <w:rsid w:val="00446676"/>
    <w:rsid w:val="004468AE"/>
    <w:rsid w:val="0044698B"/>
    <w:rsid w:val="00446BAC"/>
    <w:rsid w:val="00446D54"/>
    <w:rsid w:val="0044717F"/>
    <w:rsid w:val="0044772E"/>
    <w:rsid w:val="004477C0"/>
    <w:rsid w:val="0044780F"/>
    <w:rsid w:val="004478D3"/>
    <w:rsid w:val="00447AA6"/>
    <w:rsid w:val="00447EC6"/>
    <w:rsid w:val="00450582"/>
    <w:rsid w:val="0045068E"/>
    <w:rsid w:val="004508C4"/>
    <w:rsid w:val="00450A05"/>
    <w:rsid w:val="00450B5B"/>
    <w:rsid w:val="00450DAF"/>
    <w:rsid w:val="00450E12"/>
    <w:rsid w:val="00450E13"/>
    <w:rsid w:val="00450EA5"/>
    <w:rsid w:val="00451873"/>
    <w:rsid w:val="004518A8"/>
    <w:rsid w:val="00451C7A"/>
    <w:rsid w:val="004521AD"/>
    <w:rsid w:val="00452613"/>
    <w:rsid w:val="00452B5E"/>
    <w:rsid w:val="00452E3B"/>
    <w:rsid w:val="00453206"/>
    <w:rsid w:val="00453360"/>
    <w:rsid w:val="00453439"/>
    <w:rsid w:val="004535F9"/>
    <w:rsid w:val="00453762"/>
    <w:rsid w:val="004538A6"/>
    <w:rsid w:val="00453BCE"/>
    <w:rsid w:val="00453E38"/>
    <w:rsid w:val="00453EF8"/>
    <w:rsid w:val="00453F63"/>
    <w:rsid w:val="0045435C"/>
    <w:rsid w:val="004544AC"/>
    <w:rsid w:val="00454B43"/>
    <w:rsid w:val="00454C4E"/>
    <w:rsid w:val="00454E83"/>
    <w:rsid w:val="00455229"/>
    <w:rsid w:val="00455311"/>
    <w:rsid w:val="00455410"/>
    <w:rsid w:val="00455538"/>
    <w:rsid w:val="00455BA8"/>
    <w:rsid w:val="00455EA8"/>
    <w:rsid w:val="00456085"/>
    <w:rsid w:val="00456224"/>
    <w:rsid w:val="00456226"/>
    <w:rsid w:val="00456254"/>
    <w:rsid w:val="004562FF"/>
    <w:rsid w:val="00456547"/>
    <w:rsid w:val="00456577"/>
    <w:rsid w:val="004568BC"/>
    <w:rsid w:val="004568DA"/>
    <w:rsid w:val="00456C11"/>
    <w:rsid w:val="00456DD4"/>
    <w:rsid w:val="00456EF4"/>
    <w:rsid w:val="00456F73"/>
    <w:rsid w:val="004571E0"/>
    <w:rsid w:val="0045751A"/>
    <w:rsid w:val="00457565"/>
    <w:rsid w:val="00457E56"/>
    <w:rsid w:val="004600C6"/>
    <w:rsid w:val="004600CF"/>
    <w:rsid w:val="004606C7"/>
    <w:rsid w:val="00460729"/>
    <w:rsid w:val="00460B36"/>
    <w:rsid w:val="00460BD6"/>
    <w:rsid w:val="00460EF8"/>
    <w:rsid w:val="00460FD8"/>
    <w:rsid w:val="004615D9"/>
    <w:rsid w:val="00461655"/>
    <w:rsid w:val="004616BF"/>
    <w:rsid w:val="004617C1"/>
    <w:rsid w:val="0046182F"/>
    <w:rsid w:val="00461987"/>
    <w:rsid w:val="00461CA9"/>
    <w:rsid w:val="00461D0E"/>
    <w:rsid w:val="00462206"/>
    <w:rsid w:val="004627D1"/>
    <w:rsid w:val="00462941"/>
    <w:rsid w:val="00462A70"/>
    <w:rsid w:val="00462AF2"/>
    <w:rsid w:val="00462DBF"/>
    <w:rsid w:val="00462FC8"/>
    <w:rsid w:val="00463371"/>
    <w:rsid w:val="004635D2"/>
    <w:rsid w:val="00463AE2"/>
    <w:rsid w:val="00463B6F"/>
    <w:rsid w:val="0046426C"/>
    <w:rsid w:val="004646A1"/>
    <w:rsid w:val="00464D94"/>
    <w:rsid w:val="00464DD0"/>
    <w:rsid w:val="00464E3A"/>
    <w:rsid w:val="0046500D"/>
    <w:rsid w:val="0046506C"/>
    <w:rsid w:val="00465104"/>
    <w:rsid w:val="00465501"/>
    <w:rsid w:val="00465770"/>
    <w:rsid w:val="004659E8"/>
    <w:rsid w:val="00466091"/>
    <w:rsid w:val="004662E2"/>
    <w:rsid w:val="00466414"/>
    <w:rsid w:val="0046646E"/>
    <w:rsid w:val="004665F4"/>
    <w:rsid w:val="004667C2"/>
    <w:rsid w:val="004669DE"/>
    <w:rsid w:val="00467020"/>
    <w:rsid w:val="00467346"/>
    <w:rsid w:val="0046737C"/>
    <w:rsid w:val="00467399"/>
    <w:rsid w:val="004675A4"/>
    <w:rsid w:val="00467650"/>
    <w:rsid w:val="00467969"/>
    <w:rsid w:val="00467B78"/>
    <w:rsid w:val="00467CDE"/>
    <w:rsid w:val="00467D3E"/>
    <w:rsid w:val="00467DDC"/>
    <w:rsid w:val="0047052A"/>
    <w:rsid w:val="0047064F"/>
    <w:rsid w:val="00470A9D"/>
    <w:rsid w:val="00470E0F"/>
    <w:rsid w:val="00470E43"/>
    <w:rsid w:val="00471297"/>
    <w:rsid w:val="00471849"/>
    <w:rsid w:val="004719D2"/>
    <w:rsid w:val="00471E20"/>
    <w:rsid w:val="004721BB"/>
    <w:rsid w:val="00472D9B"/>
    <w:rsid w:val="00472F7C"/>
    <w:rsid w:val="00473776"/>
    <w:rsid w:val="004737A1"/>
    <w:rsid w:val="004739B0"/>
    <w:rsid w:val="004739E3"/>
    <w:rsid w:val="00473A23"/>
    <w:rsid w:val="00473ACD"/>
    <w:rsid w:val="00473C5F"/>
    <w:rsid w:val="00473FFA"/>
    <w:rsid w:val="004743F4"/>
    <w:rsid w:val="00474486"/>
    <w:rsid w:val="0047462D"/>
    <w:rsid w:val="00474BC4"/>
    <w:rsid w:val="00474D44"/>
    <w:rsid w:val="00474FCF"/>
    <w:rsid w:val="004751D4"/>
    <w:rsid w:val="00475465"/>
    <w:rsid w:val="0047557C"/>
    <w:rsid w:val="00475661"/>
    <w:rsid w:val="004759DE"/>
    <w:rsid w:val="00476029"/>
    <w:rsid w:val="004763B7"/>
    <w:rsid w:val="004763F4"/>
    <w:rsid w:val="00476C5F"/>
    <w:rsid w:val="0047711C"/>
    <w:rsid w:val="00477377"/>
    <w:rsid w:val="0047748C"/>
    <w:rsid w:val="00477EA0"/>
    <w:rsid w:val="0048013A"/>
    <w:rsid w:val="0048031E"/>
    <w:rsid w:val="00480859"/>
    <w:rsid w:val="0048098A"/>
    <w:rsid w:val="00481AA0"/>
    <w:rsid w:val="00481C2B"/>
    <w:rsid w:val="00482178"/>
    <w:rsid w:val="00482476"/>
    <w:rsid w:val="00482C01"/>
    <w:rsid w:val="00482EBF"/>
    <w:rsid w:val="0048305E"/>
    <w:rsid w:val="0048387B"/>
    <w:rsid w:val="0048392F"/>
    <w:rsid w:val="00483D19"/>
    <w:rsid w:val="00483F5E"/>
    <w:rsid w:val="00483F7F"/>
    <w:rsid w:val="0048403C"/>
    <w:rsid w:val="004844F0"/>
    <w:rsid w:val="00484A51"/>
    <w:rsid w:val="00484DFB"/>
    <w:rsid w:val="0048504A"/>
    <w:rsid w:val="004850C5"/>
    <w:rsid w:val="00485250"/>
    <w:rsid w:val="004852BE"/>
    <w:rsid w:val="004852DB"/>
    <w:rsid w:val="0048542A"/>
    <w:rsid w:val="0048560F"/>
    <w:rsid w:val="00486030"/>
    <w:rsid w:val="004861E2"/>
    <w:rsid w:val="004861F1"/>
    <w:rsid w:val="0048621C"/>
    <w:rsid w:val="004866AE"/>
    <w:rsid w:val="004866E0"/>
    <w:rsid w:val="00486A41"/>
    <w:rsid w:val="00486C78"/>
    <w:rsid w:val="004870DD"/>
    <w:rsid w:val="004876C4"/>
    <w:rsid w:val="0049005D"/>
    <w:rsid w:val="004902DB"/>
    <w:rsid w:val="00490487"/>
    <w:rsid w:val="004904FC"/>
    <w:rsid w:val="00490CBB"/>
    <w:rsid w:val="004910F5"/>
    <w:rsid w:val="00491186"/>
    <w:rsid w:val="00491CFA"/>
    <w:rsid w:val="00491E54"/>
    <w:rsid w:val="00491FDA"/>
    <w:rsid w:val="004921DC"/>
    <w:rsid w:val="004921E9"/>
    <w:rsid w:val="00492283"/>
    <w:rsid w:val="0049229E"/>
    <w:rsid w:val="0049240E"/>
    <w:rsid w:val="00492B0D"/>
    <w:rsid w:val="00492B8F"/>
    <w:rsid w:val="00492D68"/>
    <w:rsid w:val="00492DD9"/>
    <w:rsid w:val="00492FD7"/>
    <w:rsid w:val="0049385F"/>
    <w:rsid w:val="00493A8B"/>
    <w:rsid w:val="00493FD1"/>
    <w:rsid w:val="0049414B"/>
    <w:rsid w:val="004941A6"/>
    <w:rsid w:val="00494722"/>
    <w:rsid w:val="004947E9"/>
    <w:rsid w:val="00494B87"/>
    <w:rsid w:val="00494D39"/>
    <w:rsid w:val="00494D89"/>
    <w:rsid w:val="00494F15"/>
    <w:rsid w:val="004952F4"/>
    <w:rsid w:val="0049569F"/>
    <w:rsid w:val="004959E1"/>
    <w:rsid w:val="00495CC4"/>
    <w:rsid w:val="00495DEA"/>
    <w:rsid w:val="00495F0C"/>
    <w:rsid w:val="00496373"/>
    <w:rsid w:val="004964F1"/>
    <w:rsid w:val="004969FE"/>
    <w:rsid w:val="00496E0B"/>
    <w:rsid w:val="00497517"/>
    <w:rsid w:val="00497634"/>
    <w:rsid w:val="004976A1"/>
    <w:rsid w:val="00497703"/>
    <w:rsid w:val="0049780B"/>
    <w:rsid w:val="0049787A"/>
    <w:rsid w:val="004A0134"/>
    <w:rsid w:val="004A014A"/>
    <w:rsid w:val="004A06B1"/>
    <w:rsid w:val="004A091D"/>
    <w:rsid w:val="004A09C0"/>
    <w:rsid w:val="004A0B0E"/>
    <w:rsid w:val="004A0B17"/>
    <w:rsid w:val="004A0CC8"/>
    <w:rsid w:val="004A0D32"/>
    <w:rsid w:val="004A0E96"/>
    <w:rsid w:val="004A0EDA"/>
    <w:rsid w:val="004A0F7B"/>
    <w:rsid w:val="004A1493"/>
    <w:rsid w:val="004A16E6"/>
    <w:rsid w:val="004A171C"/>
    <w:rsid w:val="004A18C1"/>
    <w:rsid w:val="004A1924"/>
    <w:rsid w:val="004A1A0C"/>
    <w:rsid w:val="004A1BC2"/>
    <w:rsid w:val="004A1BFE"/>
    <w:rsid w:val="004A1C90"/>
    <w:rsid w:val="004A1D3A"/>
    <w:rsid w:val="004A1D77"/>
    <w:rsid w:val="004A1E6E"/>
    <w:rsid w:val="004A1F45"/>
    <w:rsid w:val="004A1F97"/>
    <w:rsid w:val="004A23E7"/>
    <w:rsid w:val="004A25FA"/>
    <w:rsid w:val="004A26D1"/>
    <w:rsid w:val="004A29C3"/>
    <w:rsid w:val="004A3068"/>
    <w:rsid w:val="004A3107"/>
    <w:rsid w:val="004A36EC"/>
    <w:rsid w:val="004A3958"/>
    <w:rsid w:val="004A3B56"/>
    <w:rsid w:val="004A3DD9"/>
    <w:rsid w:val="004A41A4"/>
    <w:rsid w:val="004A43D2"/>
    <w:rsid w:val="004A4410"/>
    <w:rsid w:val="004A45B8"/>
    <w:rsid w:val="004A4B0F"/>
    <w:rsid w:val="004A4E74"/>
    <w:rsid w:val="004A5018"/>
    <w:rsid w:val="004A5062"/>
    <w:rsid w:val="004A50CF"/>
    <w:rsid w:val="004A538E"/>
    <w:rsid w:val="004A5567"/>
    <w:rsid w:val="004A5769"/>
    <w:rsid w:val="004A580C"/>
    <w:rsid w:val="004A588A"/>
    <w:rsid w:val="004A5A90"/>
    <w:rsid w:val="004A5BFD"/>
    <w:rsid w:val="004A5DBD"/>
    <w:rsid w:val="004A5F7D"/>
    <w:rsid w:val="004A607E"/>
    <w:rsid w:val="004A6139"/>
    <w:rsid w:val="004A62C4"/>
    <w:rsid w:val="004A62F9"/>
    <w:rsid w:val="004A65E8"/>
    <w:rsid w:val="004A67FB"/>
    <w:rsid w:val="004A68C0"/>
    <w:rsid w:val="004A6A1F"/>
    <w:rsid w:val="004A6AD7"/>
    <w:rsid w:val="004A6D26"/>
    <w:rsid w:val="004A6D37"/>
    <w:rsid w:val="004A6DDA"/>
    <w:rsid w:val="004A7183"/>
    <w:rsid w:val="004A7199"/>
    <w:rsid w:val="004A73C8"/>
    <w:rsid w:val="004A7445"/>
    <w:rsid w:val="004A77D0"/>
    <w:rsid w:val="004A7C4B"/>
    <w:rsid w:val="004B05F1"/>
    <w:rsid w:val="004B079D"/>
    <w:rsid w:val="004B0899"/>
    <w:rsid w:val="004B10D4"/>
    <w:rsid w:val="004B1463"/>
    <w:rsid w:val="004B1AC1"/>
    <w:rsid w:val="004B2370"/>
    <w:rsid w:val="004B28D3"/>
    <w:rsid w:val="004B2940"/>
    <w:rsid w:val="004B294B"/>
    <w:rsid w:val="004B2BB8"/>
    <w:rsid w:val="004B3592"/>
    <w:rsid w:val="004B374F"/>
    <w:rsid w:val="004B3773"/>
    <w:rsid w:val="004B38B9"/>
    <w:rsid w:val="004B397E"/>
    <w:rsid w:val="004B3B70"/>
    <w:rsid w:val="004B3B77"/>
    <w:rsid w:val="004B3C4F"/>
    <w:rsid w:val="004B4460"/>
    <w:rsid w:val="004B44D6"/>
    <w:rsid w:val="004B4630"/>
    <w:rsid w:val="004B463A"/>
    <w:rsid w:val="004B466F"/>
    <w:rsid w:val="004B4C34"/>
    <w:rsid w:val="004B4CCF"/>
    <w:rsid w:val="004B4E26"/>
    <w:rsid w:val="004B5072"/>
    <w:rsid w:val="004B50B8"/>
    <w:rsid w:val="004B520F"/>
    <w:rsid w:val="004B5344"/>
    <w:rsid w:val="004B5823"/>
    <w:rsid w:val="004B60E3"/>
    <w:rsid w:val="004B64D2"/>
    <w:rsid w:val="004B669A"/>
    <w:rsid w:val="004B691A"/>
    <w:rsid w:val="004B6AAA"/>
    <w:rsid w:val="004B73FF"/>
    <w:rsid w:val="004B74CA"/>
    <w:rsid w:val="004B7586"/>
    <w:rsid w:val="004B7999"/>
    <w:rsid w:val="004B7A10"/>
    <w:rsid w:val="004B7CF8"/>
    <w:rsid w:val="004B7F3D"/>
    <w:rsid w:val="004C0032"/>
    <w:rsid w:val="004C0062"/>
    <w:rsid w:val="004C0338"/>
    <w:rsid w:val="004C0501"/>
    <w:rsid w:val="004C094E"/>
    <w:rsid w:val="004C09B5"/>
    <w:rsid w:val="004C0EDA"/>
    <w:rsid w:val="004C1191"/>
    <w:rsid w:val="004C1719"/>
    <w:rsid w:val="004C1A8A"/>
    <w:rsid w:val="004C22D5"/>
    <w:rsid w:val="004C2414"/>
    <w:rsid w:val="004C24D8"/>
    <w:rsid w:val="004C26C4"/>
    <w:rsid w:val="004C2902"/>
    <w:rsid w:val="004C2E4D"/>
    <w:rsid w:val="004C3410"/>
    <w:rsid w:val="004C3F1A"/>
    <w:rsid w:val="004C436C"/>
    <w:rsid w:val="004C44F6"/>
    <w:rsid w:val="004C455E"/>
    <w:rsid w:val="004C457F"/>
    <w:rsid w:val="004C45F2"/>
    <w:rsid w:val="004C4860"/>
    <w:rsid w:val="004C48B6"/>
    <w:rsid w:val="004C4947"/>
    <w:rsid w:val="004C4A3A"/>
    <w:rsid w:val="004C529D"/>
    <w:rsid w:val="004C57D0"/>
    <w:rsid w:val="004C5A67"/>
    <w:rsid w:val="004C5CA5"/>
    <w:rsid w:val="004C68E7"/>
    <w:rsid w:val="004C6C79"/>
    <w:rsid w:val="004C6F5B"/>
    <w:rsid w:val="004C7260"/>
    <w:rsid w:val="004C75AA"/>
    <w:rsid w:val="004C7895"/>
    <w:rsid w:val="004C7FB0"/>
    <w:rsid w:val="004D0046"/>
    <w:rsid w:val="004D02CE"/>
    <w:rsid w:val="004D033C"/>
    <w:rsid w:val="004D059E"/>
    <w:rsid w:val="004D0638"/>
    <w:rsid w:val="004D0680"/>
    <w:rsid w:val="004D08C0"/>
    <w:rsid w:val="004D0908"/>
    <w:rsid w:val="004D0FFA"/>
    <w:rsid w:val="004D1CD7"/>
    <w:rsid w:val="004D2139"/>
    <w:rsid w:val="004D22EF"/>
    <w:rsid w:val="004D26A7"/>
    <w:rsid w:val="004D2871"/>
    <w:rsid w:val="004D2A32"/>
    <w:rsid w:val="004D3144"/>
    <w:rsid w:val="004D31CD"/>
    <w:rsid w:val="004D3383"/>
    <w:rsid w:val="004D3660"/>
    <w:rsid w:val="004D391E"/>
    <w:rsid w:val="004D3955"/>
    <w:rsid w:val="004D3FB4"/>
    <w:rsid w:val="004D41E5"/>
    <w:rsid w:val="004D46A5"/>
    <w:rsid w:val="004D4D43"/>
    <w:rsid w:val="004D4EAE"/>
    <w:rsid w:val="004D55F5"/>
    <w:rsid w:val="004D592B"/>
    <w:rsid w:val="004D5DC0"/>
    <w:rsid w:val="004D5EC1"/>
    <w:rsid w:val="004D5F9B"/>
    <w:rsid w:val="004D5FCC"/>
    <w:rsid w:val="004D60AF"/>
    <w:rsid w:val="004D62D7"/>
    <w:rsid w:val="004D6804"/>
    <w:rsid w:val="004D69F8"/>
    <w:rsid w:val="004D6B0F"/>
    <w:rsid w:val="004D6B66"/>
    <w:rsid w:val="004D6E32"/>
    <w:rsid w:val="004D75F3"/>
    <w:rsid w:val="004D7926"/>
    <w:rsid w:val="004D7954"/>
    <w:rsid w:val="004D7BD1"/>
    <w:rsid w:val="004D7C17"/>
    <w:rsid w:val="004E022C"/>
    <w:rsid w:val="004E03C1"/>
    <w:rsid w:val="004E041D"/>
    <w:rsid w:val="004E089F"/>
    <w:rsid w:val="004E0B15"/>
    <w:rsid w:val="004E0EBA"/>
    <w:rsid w:val="004E1659"/>
    <w:rsid w:val="004E16FF"/>
    <w:rsid w:val="004E1B0B"/>
    <w:rsid w:val="004E1C0C"/>
    <w:rsid w:val="004E1DCD"/>
    <w:rsid w:val="004E2777"/>
    <w:rsid w:val="004E27BE"/>
    <w:rsid w:val="004E2854"/>
    <w:rsid w:val="004E2FE7"/>
    <w:rsid w:val="004E3071"/>
    <w:rsid w:val="004E3A23"/>
    <w:rsid w:val="004E3B15"/>
    <w:rsid w:val="004E3F4E"/>
    <w:rsid w:val="004E4641"/>
    <w:rsid w:val="004E4C20"/>
    <w:rsid w:val="004E4DEF"/>
    <w:rsid w:val="004E50C5"/>
    <w:rsid w:val="004E5154"/>
    <w:rsid w:val="004E5325"/>
    <w:rsid w:val="004E53BA"/>
    <w:rsid w:val="004E59F6"/>
    <w:rsid w:val="004E5B3E"/>
    <w:rsid w:val="004E5F37"/>
    <w:rsid w:val="004E61F1"/>
    <w:rsid w:val="004E637B"/>
    <w:rsid w:val="004E68F1"/>
    <w:rsid w:val="004E7211"/>
    <w:rsid w:val="004E72A3"/>
    <w:rsid w:val="004E7C23"/>
    <w:rsid w:val="004E7CB6"/>
    <w:rsid w:val="004E7E70"/>
    <w:rsid w:val="004E7FF3"/>
    <w:rsid w:val="004F002D"/>
    <w:rsid w:val="004F038A"/>
    <w:rsid w:val="004F0660"/>
    <w:rsid w:val="004F06DF"/>
    <w:rsid w:val="004F073B"/>
    <w:rsid w:val="004F0A26"/>
    <w:rsid w:val="004F0AB9"/>
    <w:rsid w:val="004F0B6E"/>
    <w:rsid w:val="004F0BB1"/>
    <w:rsid w:val="004F0D62"/>
    <w:rsid w:val="004F0FB5"/>
    <w:rsid w:val="004F103A"/>
    <w:rsid w:val="004F111E"/>
    <w:rsid w:val="004F129E"/>
    <w:rsid w:val="004F1464"/>
    <w:rsid w:val="004F1613"/>
    <w:rsid w:val="004F1939"/>
    <w:rsid w:val="004F1E78"/>
    <w:rsid w:val="004F20B7"/>
    <w:rsid w:val="004F20FD"/>
    <w:rsid w:val="004F2493"/>
    <w:rsid w:val="004F2785"/>
    <w:rsid w:val="004F2BDD"/>
    <w:rsid w:val="004F2C5F"/>
    <w:rsid w:val="004F2FDD"/>
    <w:rsid w:val="004F3151"/>
    <w:rsid w:val="004F3F73"/>
    <w:rsid w:val="004F4080"/>
    <w:rsid w:val="004F425E"/>
    <w:rsid w:val="004F4514"/>
    <w:rsid w:val="004F467D"/>
    <w:rsid w:val="004F48DC"/>
    <w:rsid w:val="004F4B7C"/>
    <w:rsid w:val="004F4D60"/>
    <w:rsid w:val="004F4F35"/>
    <w:rsid w:val="004F5175"/>
    <w:rsid w:val="004F517D"/>
    <w:rsid w:val="004F52A4"/>
    <w:rsid w:val="004F530E"/>
    <w:rsid w:val="004F5454"/>
    <w:rsid w:val="004F5624"/>
    <w:rsid w:val="004F56D6"/>
    <w:rsid w:val="004F5C1A"/>
    <w:rsid w:val="004F5D69"/>
    <w:rsid w:val="004F5D90"/>
    <w:rsid w:val="004F636C"/>
    <w:rsid w:val="004F65AD"/>
    <w:rsid w:val="004F65FC"/>
    <w:rsid w:val="004F6794"/>
    <w:rsid w:val="004F67C6"/>
    <w:rsid w:val="004F697D"/>
    <w:rsid w:val="004F6A27"/>
    <w:rsid w:val="004F6EBA"/>
    <w:rsid w:val="004F712D"/>
    <w:rsid w:val="004F71E3"/>
    <w:rsid w:val="004F743E"/>
    <w:rsid w:val="004F78D2"/>
    <w:rsid w:val="004F7B21"/>
    <w:rsid w:val="004F7B24"/>
    <w:rsid w:val="004F7E93"/>
    <w:rsid w:val="0050013C"/>
    <w:rsid w:val="00500267"/>
    <w:rsid w:val="005002E1"/>
    <w:rsid w:val="00500597"/>
    <w:rsid w:val="005006E5"/>
    <w:rsid w:val="00500853"/>
    <w:rsid w:val="00500BBB"/>
    <w:rsid w:val="00500BE1"/>
    <w:rsid w:val="00500F99"/>
    <w:rsid w:val="005011EB"/>
    <w:rsid w:val="005012E5"/>
    <w:rsid w:val="00501567"/>
    <w:rsid w:val="0050193F"/>
    <w:rsid w:val="00501F2D"/>
    <w:rsid w:val="005022FE"/>
    <w:rsid w:val="005023FE"/>
    <w:rsid w:val="00502401"/>
    <w:rsid w:val="00502419"/>
    <w:rsid w:val="005025D7"/>
    <w:rsid w:val="00502C06"/>
    <w:rsid w:val="00503229"/>
    <w:rsid w:val="0050323B"/>
    <w:rsid w:val="005032A7"/>
    <w:rsid w:val="00503822"/>
    <w:rsid w:val="00503BD6"/>
    <w:rsid w:val="00503D2C"/>
    <w:rsid w:val="005040C4"/>
    <w:rsid w:val="005043A4"/>
    <w:rsid w:val="00504785"/>
    <w:rsid w:val="005048C0"/>
    <w:rsid w:val="0050576F"/>
    <w:rsid w:val="0050601B"/>
    <w:rsid w:val="0050622A"/>
    <w:rsid w:val="005064E7"/>
    <w:rsid w:val="00506CFD"/>
    <w:rsid w:val="00506D53"/>
    <w:rsid w:val="005071B4"/>
    <w:rsid w:val="0050731D"/>
    <w:rsid w:val="00507B48"/>
    <w:rsid w:val="00507EFC"/>
    <w:rsid w:val="005100CF"/>
    <w:rsid w:val="005103EB"/>
    <w:rsid w:val="005108CF"/>
    <w:rsid w:val="005109D9"/>
    <w:rsid w:val="00510B4D"/>
    <w:rsid w:val="00510BAA"/>
    <w:rsid w:val="00510CA3"/>
    <w:rsid w:val="00510EEC"/>
    <w:rsid w:val="00511009"/>
    <w:rsid w:val="0051110B"/>
    <w:rsid w:val="00511465"/>
    <w:rsid w:val="00511624"/>
    <w:rsid w:val="00511A0B"/>
    <w:rsid w:val="00511A82"/>
    <w:rsid w:val="00511B85"/>
    <w:rsid w:val="00512395"/>
    <w:rsid w:val="005123E3"/>
    <w:rsid w:val="005128EF"/>
    <w:rsid w:val="00512996"/>
    <w:rsid w:val="00512C8A"/>
    <w:rsid w:val="00512CD0"/>
    <w:rsid w:val="00512F9B"/>
    <w:rsid w:val="0051347E"/>
    <w:rsid w:val="00513561"/>
    <w:rsid w:val="005135AD"/>
    <w:rsid w:val="005137C6"/>
    <w:rsid w:val="00513863"/>
    <w:rsid w:val="00513885"/>
    <w:rsid w:val="00513FD3"/>
    <w:rsid w:val="0051425E"/>
    <w:rsid w:val="005146CD"/>
    <w:rsid w:val="005149A0"/>
    <w:rsid w:val="00514A30"/>
    <w:rsid w:val="00514B78"/>
    <w:rsid w:val="00514C4B"/>
    <w:rsid w:val="00514D6B"/>
    <w:rsid w:val="00515055"/>
    <w:rsid w:val="00515236"/>
    <w:rsid w:val="00515329"/>
    <w:rsid w:val="0051585E"/>
    <w:rsid w:val="005158AC"/>
    <w:rsid w:val="00515A55"/>
    <w:rsid w:val="00515ADD"/>
    <w:rsid w:val="0051600A"/>
    <w:rsid w:val="005163C4"/>
    <w:rsid w:val="005168BF"/>
    <w:rsid w:val="00516B25"/>
    <w:rsid w:val="00516C76"/>
    <w:rsid w:val="00516D93"/>
    <w:rsid w:val="00516E60"/>
    <w:rsid w:val="00516F75"/>
    <w:rsid w:val="0051701B"/>
    <w:rsid w:val="00517A33"/>
    <w:rsid w:val="00517BCA"/>
    <w:rsid w:val="00517BE1"/>
    <w:rsid w:val="00517BE8"/>
    <w:rsid w:val="00517D4E"/>
    <w:rsid w:val="00517DDD"/>
    <w:rsid w:val="00520129"/>
    <w:rsid w:val="00520153"/>
    <w:rsid w:val="005203C7"/>
    <w:rsid w:val="005204A5"/>
    <w:rsid w:val="0052074A"/>
    <w:rsid w:val="00520B40"/>
    <w:rsid w:val="00520C44"/>
    <w:rsid w:val="0052106D"/>
    <w:rsid w:val="005212D5"/>
    <w:rsid w:val="005218DD"/>
    <w:rsid w:val="00521F43"/>
    <w:rsid w:val="005220BF"/>
    <w:rsid w:val="00522157"/>
    <w:rsid w:val="005223B5"/>
    <w:rsid w:val="005223CD"/>
    <w:rsid w:val="0052249A"/>
    <w:rsid w:val="005227BD"/>
    <w:rsid w:val="00522B11"/>
    <w:rsid w:val="00522BE1"/>
    <w:rsid w:val="00523023"/>
    <w:rsid w:val="0052312B"/>
    <w:rsid w:val="005234EC"/>
    <w:rsid w:val="005235A5"/>
    <w:rsid w:val="005236E8"/>
    <w:rsid w:val="005238DD"/>
    <w:rsid w:val="00523A48"/>
    <w:rsid w:val="00523AA2"/>
    <w:rsid w:val="00523B28"/>
    <w:rsid w:val="00523C97"/>
    <w:rsid w:val="00523CF5"/>
    <w:rsid w:val="00523D8A"/>
    <w:rsid w:val="00523E30"/>
    <w:rsid w:val="00523E88"/>
    <w:rsid w:val="00523F79"/>
    <w:rsid w:val="00524796"/>
    <w:rsid w:val="005247A0"/>
    <w:rsid w:val="00524CC6"/>
    <w:rsid w:val="00524DEE"/>
    <w:rsid w:val="00524FED"/>
    <w:rsid w:val="00525031"/>
    <w:rsid w:val="00525375"/>
    <w:rsid w:val="005254E4"/>
    <w:rsid w:val="00525942"/>
    <w:rsid w:val="00525965"/>
    <w:rsid w:val="00525BB5"/>
    <w:rsid w:val="00525FD2"/>
    <w:rsid w:val="00526584"/>
    <w:rsid w:val="005265DA"/>
    <w:rsid w:val="005269E1"/>
    <w:rsid w:val="00526E88"/>
    <w:rsid w:val="005278B0"/>
    <w:rsid w:val="00527A0A"/>
    <w:rsid w:val="00527AA0"/>
    <w:rsid w:val="00527BA5"/>
    <w:rsid w:val="00527CCC"/>
    <w:rsid w:val="00530048"/>
    <w:rsid w:val="00530237"/>
    <w:rsid w:val="00530332"/>
    <w:rsid w:val="005305C5"/>
    <w:rsid w:val="005305E7"/>
    <w:rsid w:val="005305FE"/>
    <w:rsid w:val="00530766"/>
    <w:rsid w:val="005309F0"/>
    <w:rsid w:val="00530D0A"/>
    <w:rsid w:val="00530E77"/>
    <w:rsid w:val="00530FB9"/>
    <w:rsid w:val="00531288"/>
    <w:rsid w:val="00531816"/>
    <w:rsid w:val="0053186A"/>
    <w:rsid w:val="005318C4"/>
    <w:rsid w:val="005318DD"/>
    <w:rsid w:val="00531DED"/>
    <w:rsid w:val="00532037"/>
    <w:rsid w:val="005322CD"/>
    <w:rsid w:val="00532E80"/>
    <w:rsid w:val="00532EEF"/>
    <w:rsid w:val="00532F39"/>
    <w:rsid w:val="005330D3"/>
    <w:rsid w:val="005332E2"/>
    <w:rsid w:val="00533737"/>
    <w:rsid w:val="00533841"/>
    <w:rsid w:val="00533FC9"/>
    <w:rsid w:val="0053454B"/>
    <w:rsid w:val="005348BA"/>
    <w:rsid w:val="00534A66"/>
    <w:rsid w:val="00534A9F"/>
    <w:rsid w:val="00534F26"/>
    <w:rsid w:val="005353FB"/>
    <w:rsid w:val="00535691"/>
    <w:rsid w:val="005356C2"/>
    <w:rsid w:val="0053588A"/>
    <w:rsid w:val="00535965"/>
    <w:rsid w:val="0053601F"/>
    <w:rsid w:val="00536177"/>
    <w:rsid w:val="005365B5"/>
    <w:rsid w:val="005365CD"/>
    <w:rsid w:val="00536701"/>
    <w:rsid w:val="00536909"/>
    <w:rsid w:val="005369DA"/>
    <w:rsid w:val="00536B04"/>
    <w:rsid w:val="00536B32"/>
    <w:rsid w:val="00536B36"/>
    <w:rsid w:val="00536CF1"/>
    <w:rsid w:val="0053709D"/>
    <w:rsid w:val="0053714F"/>
    <w:rsid w:val="005374EB"/>
    <w:rsid w:val="00537647"/>
    <w:rsid w:val="00537989"/>
    <w:rsid w:val="005379AD"/>
    <w:rsid w:val="00537ADE"/>
    <w:rsid w:val="00537D23"/>
    <w:rsid w:val="00537E44"/>
    <w:rsid w:val="00537F0E"/>
    <w:rsid w:val="00537F40"/>
    <w:rsid w:val="00540086"/>
    <w:rsid w:val="00540583"/>
    <w:rsid w:val="00540585"/>
    <w:rsid w:val="00540638"/>
    <w:rsid w:val="00540714"/>
    <w:rsid w:val="005407AB"/>
    <w:rsid w:val="00540BAB"/>
    <w:rsid w:val="00540C91"/>
    <w:rsid w:val="00541005"/>
    <w:rsid w:val="00541127"/>
    <w:rsid w:val="0054168B"/>
    <w:rsid w:val="005416BB"/>
    <w:rsid w:val="0054171F"/>
    <w:rsid w:val="00541826"/>
    <w:rsid w:val="00541BE7"/>
    <w:rsid w:val="005420CD"/>
    <w:rsid w:val="00542312"/>
    <w:rsid w:val="00542381"/>
    <w:rsid w:val="0054250E"/>
    <w:rsid w:val="00542558"/>
    <w:rsid w:val="00542809"/>
    <w:rsid w:val="0054283F"/>
    <w:rsid w:val="0054288F"/>
    <w:rsid w:val="005428AC"/>
    <w:rsid w:val="0054294B"/>
    <w:rsid w:val="005430A8"/>
    <w:rsid w:val="00543974"/>
    <w:rsid w:val="00543A9D"/>
    <w:rsid w:val="00543D5D"/>
    <w:rsid w:val="005442BA"/>
    <w:rsid w:val="0054436A"/>
    <w:rsid w:val="005443F8"/>
    <w:rsid w:val="005445B3"/>
    <w:rsid w:val="00544BE9"/>
    <w:rsid w:val="00544ED1"/>
    <w:rsid w:val="00545493"/>
    <w:rsid w:val="0054552D"/>
    <w:rsid w:val="005455B2"/>
    <w:rsid w:val="00545A64"/>
    <w:rsid w:val="00546398"/>
    <w:rsid w:val="0054645F"/>
    <w:rsid w:val="00546547"/>
    <w:rsid w:val="0054663F"/>
    <w:rsid w:val="00546947"/>
    <w:rsid w:val="00546ACF"/>
    <w:rsid w:val="00546B08"/>
    <w:rsid w:val="00546D56"/>
    <w:rsid w:val="005471B4"/>
    <w:rsid w:val="00547476"/>
    <w:rsid w:val="00547891"/>
    <w:rsid w:val="005479AC"/>
    <w:rsid w:val="00547DA9"/>
    <w:rsid w:val="00547E8D"/>
    <w:rsid w:val="00550051"/>
    <w:rsid w:val="00550245"/>
    <w:rsid w:val="005508C3"/>
    <w:rsid w:val="00550A4D"/>
    <w:rsid w:val="00550A8D"/>
    <w:rsid w:val="00550ECF"/>
    <w:rsid w:val="005513C0"/>
    <w:rsid w:val="00551764"/>
    <w:rsid w:val="00551874"/>
    <w:rsid w:val="00551A14"/>
    <w:rsid w:val="00551FBA"/>
    <w:rsid w:val="0055220D"/>
    <w:rsid w:val="0055235D"/>
    <w:rsid w:val="005526B4"/>
    <w:rsid w:val="005526BE"/>
    <w:rsid w:val="0055292F"/>
    <w:rsid w:val="00552CD4"/>
    <w:rsid w:val="00552E80"/>
    <w:rsid w:val="00553025"/>
    <w:rsid w:val="00553096"/>
    <w:rsid w:val="00553296"/>
    <w:rsid w:val="005532CC"/>
    <w:rsid w:val="0055392C"/>
    <w:rsid w:val="00553E97"/>
    <w:rsid w:val="00553F16"/>
    <w:rsid w:val="005544C9"/>
    <w:rsid w:val="00554601"/>
    <w:rsid w:val="0055477B"/>
    <w:rsid w:val="00554BFB"/>
    <w:rsid w:val="00554CC6"/>
    <w:rsid w:val="0055500B"/>
    <w:rsid w:val="005552B8"/>
    <w:rsid w:val="00556624"/>
    <w:rsid w:val="00556B5F"/>
    <w:rsid w:val="00557033"/>
    <w:rsid w:val="005571B0"/>
    <w:rsid w:val="00557301"/>
    <w:rsid w:val="00557504"/>
    <w:rsid w:val="00557563"/>
    <w:rsid w:val="005579AC"/>
    <w:rsid w:val="005579D3"/>
    <w:rsid w:val="00557C0C"/>
    <w:rsid w:val="00557CBB"/>
    <w:rsid w:val="00557D84"/>
    <w:rsid w:val="00557F03"/>
    <w:rsid w:val="00560355"/>
    <w:rsid w:val="00561685"/>
    <w:rsid w:val="00561AE8"/>
    <w:rsid w:val="00561C92"/>
    <w:rsid w:val="00561F06"/>
    <w:rsid w:val="00562218"/>
    <w:rsid w:val="005623EB"/>
    <w:rsid w:val="005625A8"/>
    <w:rsid w:val="0056299F"/>
    <w:rsid w:val="00562F9B"/>
    <w:rsid w:val="005630AD"/>
    <w:rsid w:val="005632D7"/>
    <w:rsid w:val="0056353B"/>
    <w:rsid w:val="00563966"/>
    <w:rsid w:val="00563D9A"/>
    <w:rsid w:val="00564232"/>
    <w:rsid w:val="005644A8"/>
    <w:rsid w:val="005649BD"/>
    <w:rsid w:val="00564BB6"/>
    <w:rsid w:val="00564C54"/>
    <w:rsid w:val="00564D39"/>
    <w:rsid w:val="005651F2"/>
    <w:rsid w:val="00565498"/>
    <w:rsid w:val="00565758"/>
    <w:rsid w:val="00565831"/>
    <w:rsid w:val="00565ADF"/>
    <w:rsid w:val="00565FB3"/>
    <w:rsid w:val="0056603E"/>
    <w:rsid w:val="00566126"/>
    <w:rsid w:val="00566872"/>
    <w:rsid w:val="00566BCB"/>
    <w:rsid w:val="00566EC9"/>
    <w:rsid w:val="00566FB7"/>
    <w:rsid w:val="005673E0"/>
    <w:rsid w:val="005676F2"/>
    <w:rsid w:val="00567C60"/>
    <w:rsid w:val="00567DE8"/>
    <w:rsid w:val="00567F64"/>
    <w:rsid w:val="005701F2"/>
    <w:rsid w:val="00570697"/>
    <w:rsid w:val="005708F5"/>
    <w:rsid w:val="00571516"/>
    <w:rsid w:val="00571B57"/>
    <w:rsid w:val="00571B64"/>
    <w:rsid w:val="00571C2B"/>
    <w:rsid w:val="00571FE1"/>
    <w:rsid w:val="00572017"/>
    <w:rsid w:val="00572351"/>
    <w:rsid w:val="005723F8"/>
    <w:rsid w:val="005724D0"/>
    <w:rsid w:val="00572868"/>
    <w:rsid w:val="0057309D"/>
    <w:rsid w:val="00573384"/>
    <w:rsid w:val="005739C0"/>
    <w:rsid w:val="00573EC1"/>
    <w:rsid w:val="00573FE3"/>
    <w:rsid w:val="0057411F"/>
    <w:rsid w:val="0057431C"/>
    <w:rsid w:val="0057439B"/>
    <w:rsid w:val="005747B7"/>
    <w:rsid w:val="005747D4"/>
    <w:rsid w:val="00574A47"/>
    <w:rsid w:val="00574B05"/>
    <w:rsid w:val="00574C79"/>
    <w:rsid w:val="00574FD2"/>
    <w:rsid w:val="005750D1"/>
    <w:rsid w:val="005750FF"/>
    <w:rsid w:val="005752EF"/>
    <w:rsid w:val="00575358"/>
    <w:rsid w:val="005756BA"/>
    <w:rsid w:val="0057597A"/>
    <w:rsid w:val="00575990"/>
    <w:rsid w:val="00575C37"/>
    <w:rsid w:val="00575E60"/>
    <w:rsid w:val="00575FB6"/>
    <w:rsid w:val="0057642E"/>
    <w:rsid w:val="005769F3"/>
    <w:rsid w:val="00576AE6"/>
    <w:rsid w:val="00576C95"/>
    <w:rsid w:val="00576CAF"/>
    <w:rsid w:val="00576E47"/>
    <w:rsid w:val="0057700E"/>
    <w:rsid w:val="005778B8"/>
    <w:rsid w:val="00577B45"/>
    <w:rsid w:val="00577C6F"/>
    <w:rsid w:val="00577D02"/>
    <w:rsid w:val="00577D31"/>
    <w:rsid w:val="00577D45"/>
    <w:rsid w:val="00577EF6"/>
    <w:rsid w:val="00577F44"/>
    <w:rsid w:val="00577FAD"/>
    <w:rsid w:val="0058009F"/>
    <w:rsid w:val="00580430"/>
    <w:rsid w:val="005807F8"/>
    <w:rsid w:val="005808A0"/>
    <w:rsid w:val="005820BC"/>
    <w:rsid w:val="00582492"/>
    <w:rsid w:val="005830E2"/>
    <w:rsid w:val="00583409"/>
    <w:rsid w:val="00583605"/>
    <w:rsid w:val="00583905"/>
    <w:rsid w:val="00583967"/>
    <w:rsid w:val="00583B93"/>
    <w:rsid w:val="00584057"/>
    <w:rsid w:val="005841D0"/>
    <w:rsid w:val="0058427C"/>
    <w:rsid w:val="0058467E"/>
    <w:rsid w:val="005846DA"/>
    <w:rsid w:val="00584732"/>
    <w:rsid w:val="0058473D"/>
    <w:rsid w:val="00584A27"/>
    <w:rsid w:val="00584B73"/>
    <w:rsid w:val="00584BBE"/>
    <w:rsid w:val="00584F42"/>
    <w:rsid w:val="00585078"/>
    <w:rsid w:val="0058529B"/>
    <w:rsid w:val="00585C07"/>
    <w:rsid w:val="00585E81"/>
    <w:rsid w:val="0058669A"/>
    <w:rsid w:val="0058673F"/>
    <w:rsid w:val="00586965"/>
    <w:rsid w:val="00586971"/>
    <w:rsid w:val="00586E10"/>
    <w:rsid w:val="00586E1A"/>
    <w:rsid w:val="00587249"/>
    <w:rsid w:val="0058742A"/>
    <w:rsid w:val="00587DB4"/>
    <w:rsid w:val="00587DC2"/>
    <w:rsid w:val="0059004D"/>
    <w:rsid w:val="0059011A"/>
    <w:rsid w:val="00590153"/>
    <w:rsid w:val="005901FB"/>
    <w:rsid w:val="005905FE"/>
    <w:rsid w:val="00590792"/>
    <w:rsid w:val="00590831"/>
    <w:rsid w:val="00590C52"/>
    <w:rsid w:val="0059132C"/>
    <w:rsid w:val="0059136A"/>
    <w:rsid w:val="00591382"/>
    <w:rsid w:val="005914DA"/>
    <w:rsid w:val="0059157F"/>
    <w:rsid w:val="00591C31"/>
    <w:rsid w:val="00591CD4"/>
    <w:rsid w:val="00591E1F"/>
    <w:rsid w:val="00591FF7"/>
    <w:rsid w:val="005922BF"/>
    <w:rsid w:val="0059271A"/>
    <w:rsid w:val="0059278A"/>
    <w:rsid w:val="00592937"/>
    <w:rsid w:val="00592F72"/>
    <w:rsid w:val="00593419"/>
    <w:rsid w:val="00593552"/>
    <w:rsid w:val="005936E9"/>
    <w:rsid w:val="00593856"/>
    <w:rsid w:val="005938E5"/>
    <w:rsid w:val="00593A98"/>
    <w:rsid w:val="00593AFA"/>
    <w:rsid w:val="00593C93"/>
    <w:rsid w:val="005940C3"/>
    <w:rsid w:val="005946AC"/>
    <w:rsid w:val="00594939"/>
    <w:rsid w:val="00594BF1"/>
    <w:rsid w:val="00595110"/>
    <w:rsid w:val="00595616"/>
    <w:rsid w:val="00595949"/>
    <w:rsid w:val="00595CF2"/>
    <w:rsid w:val="00595D72"/>
    <w:rsid w:val="00595E2E"/>
    <w:rsid w:val="00595FC5"/>
    <w:rsid w:val="0059607A"/>
    <w:rsid w:val="005961B9"/>
    <w:rsid w:val="005962B1"/>
    <w:rsid w:val="00596612"/>
    <w:rsid w:val="00596A6F"/>
    <w:rsid w:val="00596C69"/>
    <w:rsid w:val="00596C92"/>
    <w:rsid w:val="00596EB0"/>
    <w:rsid w:val="005970E3"/>
    <w:rsid w:val="00597289"/>
    <w:rsid w:val="00597542"/>
    <w:rsid w:val="00597633"/>
    <w:rsid w:val="00597B7A"/>
    <w:rsid w:val="005A0107"/>
    <w:rsid w:val="005A027E"/>
    <w:rsid w:val="005A027F"/>
    <w:rsid w:val="005A03C1"/>
    <w:rsid w:val="005A046A"/>
    <w:rsid w:val="005A0528"/>
    <w:rsid w:val="005A0BFF"/>
    <w:rsid w:val="005A0FA3"/>
    <w:rsid w:val="005A120F"/>
    <w:rsid w:val="005A128B"/>
    <w:rsid w:val="005A1518"/>
    <w:rsid w:val="005A15ED"/>
    <w:rsid w:val="005A1A59"/>
    <w:rsid w:val="005A1C5D"/>
    <w:rsid w:val="005A1D11"/>
    <w:rsid w:val="005A2017"/>
    <w:rsid w:val="005A2470"/>
    <w:rsid w:val="005A267D"/>
    <w:rsid w:val="005A28B4"/>
    <w:rsid w:val="005A29DC"/>
    <w:rsid w:val="005A30E9"/>
    <w:rsid w:val="005A3499"/>
    <w:rsid w:val="005A351F"/>
    <w:rsid w:val="005A35B5"/>
    <w:rsid w:val="005A35F7"/>
    <w:rsid w:val="005A37F4"/>
    <w:rsid w:val="005A3AD9"/>
    <w:rsid w:val="005A3D3C"/>
    <w:rsid w:val="005A3D84"/>
    <w:rsid w:val="005A3EAD"/>
    <w:rsid w:val="005A3EB7"/>
    <w:rsid w:val="005A4295"/>
    <w:rsid w:val="005A4706"/>
    <w:rsid w:val="005A47AE"/>
    <w:rsid w:val="005A4B9C"/>
    <w:rsid w:val="005A4DED"/>
    <w:rsid w:val="005A5050"/>
    <w:rsid w:val="005A575E"/>
    <w:rsid w:val="005A5791"/>
    <w:rsid w:val="005A59C0"/>
    <w:rsid w:val="005A59EC"/>
    <w:rsid w:val="005A5C35"/>
    <w:rsid w:val="005A5DE7"/>
    <w:rsid w:val="005A5E24"/>
    <w:rsid w:val="005A6090"/>
    <w:rsid w:val="005A6147"/>
    <w:rsid w:val="005A61B0"/>
    <w:rsid w:val="005A621F"/>
    <w:rsid w:val="005A6431"/>
    <w:rsid w:val="005A6653"/>
    <w:rsid w:val="005A6888"/>
    <w:rsid w:val="005A6C35"/>
    <w:rsid w:val="005A6D2B"/>
    <w:rsid w:val="005A6E16"/>
    <w:rsid w:val="005A737C"/>
    <w:rsid w:val="005A7553"/>
    <w:rsid w:val="005A78CB"/>
    <w:rsid w:val="005B007B"/>
    <w:rsid w:val="005B031D"/>
    <w:rsid w:val="005B03A0"/>
    <w:rsid w:val="005B045B"/>
    <w:rsid w:val="005B053B"/>
    <w:rsid w:val="005B095A"/>
    <w:rsid w:val="005B0F9B"/>
    <w:rsid w:val="005B15A3"/>
    <w:rsid w:val="005B1653"/>
    <w:rsid w:val="005B1707"/>
    <w:rsid w:val="005B2558"/>
    <w:rsid w:val="005B287C"/>
    <w:rsid w:val="005B2E5A"/>
    <w:rsid w:val="005B2F22"/>
    <w:rsid w:val="005B3219"/>
    <w:rsid w:val="005B3611"/>
    <w:rsid w:val="005B43F4"/>
    <w:rsid w:val="005B4414"/>
    <w:rsid w:val="005B463C"/>
    <w:rsid w:val="005B4701"/>
    <w:rsid w:val="005B4986"/>
    <w:rsid w:val="005B4BF5"/>
    <w:rsid w:val="005B4CD9"/>
    <w:rsid w:val="005B52AF"/>
    <w:rsid w:val="005B55F9"/>
    <w:rsid w:val="005B56B8"/>
    <w:rsid w:val="005B5DFF"/>
    <w:rsid w:val="005B5E15"/>
    <w:rsid w:val="005B61CB"/>
    <w:rsid w:val="005B6365"/>
    <w:rsid w:val="005B6464"/>
    <w:rsid w:val="005B67A9"/>
    <w:rsid w:val="005B6865"/>
    <w:rsid w:val="005B6902"/>
    <w:rsid w:val="005B6AB5"/>
    <w:rsid w:val="005B6DB9"/>
    <w:rsid w:val="005B6E68"/>
    <w:rsid w:val="005B6ED4"/>
    <w:rsid w:val="005B6ED9"/>
    <w:rsid w:val="005B7181"/>
    <w:rsid w:val="005B76B7"/>
    <w:rsid w:val="005B7822"/>
    <w:rsid w:val="005B78FF"/>
    <w:rsid w:val="005B7D4C"/>
    <w:rsid w:val="005B7FD5"/>
    <w:rsid w:val="005C0191"/>
    <w:rsid w:val="005C01C0"/>
    <w:rsid w:val="005C025D"/>
    <w:rsid w:val="005C03B2"/>
    <w:rsid w:val="005C073D"/>
    <w:rsid w:val="005C0980"/>
    <w:rsid w:val="005C0C2B"/>
    <w:rsid w:val="005C133C"/>
    <w:rsid w:val="005C1480"/>
    <w:rsid w:val="005C173B"/>
    <w:rsid w:val="005C18D9"/>
    <w:rsid w:val="005C1C05"/>
    <w:rsid w:val="005C1D50"/>
    <w:rsid w:val="005C206D"/>
    <w:rsid w:val="005C23AA"/>
    <w:rsid w:val="005C2538"/>
    <w:rsid w:val="005C2B1A"/>
    <w:rsid w:val="005C2B34"/>
    <w:rsid w:val="005C3061"/>
    <w:rsid w:val="005C30AB"/>
    <w:rsid w:val="005C3734"/>
    <w:rsid w:val="005C3870"/>
    <w:rsid w:val="005C399F"/>
    <w:rsid w:val="005C3AA6"/>
    <w:rsid w:val="005C3BCE"/>
    <w:rsid w:val="005C3C78"/>
    <w:rsid w:val="005C3C8F"/>
    <w:rsid w:val="005C3ED3"/>
    <w:rsid w:val="005C3F50"/>
    <w:rsid w:val="005C413E"/>
    <w:rsid w:val="005C432F"/>
    <w:rsid w:val="005C439E"/>
    <w:rsid w:val="005C489C"/>
    <w:rsid w:val="005C4AB8"/>
    <w:rsid w:val="005C4C5F"/>
    <w:rsid w:val="005C4FE2"/>
    <w:rsid w:val="005C527D"/>
    <w:rsid w:val="005C55BB"/>
    <w:rsid w:val="005C5799"/>
    <w:rsid w:val="005C584F"/>
    <w:rsid w:val="005C5A0C"/>
    <w:rsid w:val="005C600E"/>
    <w:rsid w:val="005C644A"/>
    <w:rsid w:val="005C676C"/>
    <w:rsid w:val="005C6796"/>
    <w:rsid w:val="005C69AA"/>
    <w:rsid w:val="005C6A56"/>
    <w:rsid w:val="005C6B5A"/>
    <w:rsid w:val="005C6CB7"/>
    <w:rsid w:val="005C7017"/>
    <w:rsid w:val="005C718D"/>
    <w:rsid w:val="005C7359"/>
    <w:rsid w:val="005C7A94"/>
    <w:rsid w:val="005C7DC2"/>
    <w:rsid w:val="005C7F67"/>
    <w:rsid w:val="005C7FCF"/>
    <w:rsid w:val="005C7FDB"/>
    <w:rsid w:val="005D03EF"/>
    <w:rsid w:val="005D075D"/>
    <w:rsid w:val="005D08C4"/>
    <w:rsid w:val="005D0B0A"/>
    <w:rsid w:val="005D107E"/>
    <w:rsid w:val="005D117A"/>
    <w:rsid w:val="005D12DB"/>
    <w:rsid w:val="005D1398"/>
    <w:rsid w:val="005D1492"/>
    <w:rsid w:val="005D1496"/>
    <w:rsid w:val="005D1C7C"/>
    <w:rsid w:val="005D1CB4"/>
    <w:rsid w:val="005D23BC"/>
    <w:rsid w:val="005D2464"/>
    <w:rsid w:val="005D27DD"/>
    <w:rsid w:val="005D2815"/>
    <w:rsid w:val="005D2C8F"/>
    <w:rsid w:val="005D2D48"/>
    <w:rsid w:val="005D2E33"/>
    <w:rsid w:val="005D3017"/>
    <w:rsid w:val="005D30D1"/>
    <w:rsid w:val="005D31B7"/>
    <w:rsid w:val="005D3278"/>
    <w:rsid w:val="005D32E2"/>
    <w:rsid w:val="005D3321"/>
    <w:rsid w:val="005D333C"/>
    <w:rsid w:val="005D3490"/>
    <w:rsid w:val="005D37AC"/>
    <w:rsid w:val="005D3B54"/>
    <w:rsid w:val="005D3EE5"/>
    <w:rsid w:val="005D4162"/>
    <w:rsid w:val="005D440C"/>
    <w:rsid w:val="005D4514"/>
    <w:rsid w:val="005D486D"/>
    <w:rsid w:val="005D4ABA"/>
    <w:rsid w:val="005D4DA4"/>
    <w:rsid w:val="005D4F7E"/>
    <w:rsid w:val="005D5A39"/>
    <w:rsid w:val="005D6263"/>
    <w:rsid w:val="005D647C"/>
    <w:rsid w:val="005D66D1"/>
    <w:rsid w:val="005D705E"/>
    <w:rsid w:val="005D72EB"/>
    <w:rsid w:val="005D766B"/>
    <w:rsid w:val="005D7D27"/>
    <w:rsid w:val="005D7E11"/>
    <w:rsid w:val="005D7E5C"/>
    <w:rsid w:val="005D7EF0"/>
    <w:rsid w:val="005E0007"/>
    <w:rsid w:val="005E03EA"/>
    <w:rsid w:val="005E06EE"/>
    <w:rsid w:val="005E0838"/>
    <w:rsid w:val="005E0B49"/>
    <w:rsid w:val="005E16B9"/>
    <w:rsid w:val="005E17B8"/>
    <w:rsid w:val="005E1B95"/>
    <w:rsid w:val="005E1E89"/>
    <w:rsid w:val="005E1FC2"/>
    <w:rsid w:val="005E2225"/>
    <w:rsid w:val="005E2581"/>
    <w:rsid w:val="005E28A2"/>
    <w:rsid w:val="005E2939"/>
    <w:rsid w:val="005E2BBE"/>
    <w:rsid w:val="005E2BE7"/>
    <w:rsid w:val="005E2E5F"/>
    <w:rsid w:val="005E336E"/>
    <w:rsid w:val="005E33E6"/>
    <w:rsid w:val="005E3A38"/>
    <w:rsid w:val="005E3DB6"/>
    <w:rsid w:val="005E3FDF"/>
    <w:rsid w:val="005E4045"/>
    <w:rsid w:val="005E47F0"/>
    <w:rsid w:val="005E481F"/>
    <w:rsid w:val="005E4B00"/>
    <w:rsid w:val="005E4E54"/>
    <w:rsid w:val="005E4F57"/>
    <w:rsid w:val="005E50CA"/>
    <w:rsid w:val="005E50E4"/>
    <w:rsid w:val="005E55F0"/>
    <w:rsid w:val="005E59FF"/>
    <w:rsid w:val="005E5C03"/>
    <w:rsid w:val="005E6920"/>
    <w:rsid w:val="005E6B94"/>
    <w:rsid w:val="005E713E"/>
    <w:rsid w:val="005E7750"/>
    <w:rsid w:val="005E7957"/>
    <w:rsid w:val="005E7A1D"/>
    <w:rsid w:val="005F03A9"/>
    <w:rsid w:val="005F05D7"/>
    <w:rsid w:val="005F0839"/>
    <w:rsid w:val="005F0C5A"/>
    <w:rsid w:val="005F0CB5"/>
    <w:rsid w:val="005F0F9A"/>
    <w:rsid w:val="005F1069"/>
    <w:rsid w:val="005F10D5"/>
    <w:rsid w:val="005F1197"/>
    <w:rsid w:val="005F122A"/>
    <w:rsid w:val="005F146E"/>
    <w:rsid w:val="005F1481"/>
    <w:rsid w:val="005F1C4F"/>
    <w:rsid w:val="005F20BD"/>
    <w:rsid w:val="005F20D9"/>
    <w:rsid w:val="005F2152"/>
    <w:rsid w:val="005F2365"/>
    <w:rsid w:val="005F2398"/>
    <w:rsid w:val="005F2862"/>
    <w:rsid w:val="005F2B05"/>
    <w:rsid w:val="005F2C78"/>
    <w:rsid w:val="005F2C91"/>
    <w:rsid w:val="005F321C"/>
    <w:rsid w:val="005F33B7"/>
    <w:rsid w:val="005F34A3"/>
    <w:rsid w:val="005F354B"/>
    <w:rsid w:val="005F39BA"/>
    <w:rsid w:val="005F3A0D"/>
    <w:rsid w:val="005F41EC"/>
    <w:rsid w:val="005F4288"/>
    <w:rsid w:val="005F42E8"/>
    <w:rsid w:val="005F4324"/>
    <w:rsid w:val="005F4498"/>
    <w:rsid w:val="005F46A3"/>
    <w:rsid w:val="005F488C"/>
    <w:rsid w:val="005F4D7D"/>
    <w:rsid w:val="005F4E98"/>
    <w:rsid w:val="005F56FD"/>
    <w:rsid w:val="005F5715"/>
    <w:rsid w:val="005F5799"/>
    <w:rsid w:val="005F5954"/>
    <w:rsid w:val="005F5B9F"/>
    <w:rsid w:val="005F5E41"/>
    <w:rsid w:val="005F5FAD"/>
    <w:rsid w:val="005F64C3"/>
    <w:rsid w:val="005F6859"/>
    <w:rsid w:val="005F6BD0"/>
    <w:rsid w:val="005F6CA4"/>
    <w:rsid w:val="005F6D88"/>
    <w:rsid w:val="005F702A"/>
    <w:rsid w:val="005F70C4"/>
    <w:rsid w:val="005F726F"/>
    <w:rsid w:val="005F76A1"/>
    <w:rsid w:val="005F78B8"/>
    <w:rsid w:val="005F79A3"/>
    <w:rsid w:val="005F79A7"/>
    <w:rsid w:val="005F7DFC"/>
    <w:rsid w:val="005F7E01"/>
    <w:rsid w:val="0060002A"/>
    <w:rsid w:val="00600031"/>
    <w:rsid w:val="006005FE"/>
    <w:rsid w:val="0060075B"/>
    <w:rsid w:val="00600822"/>
    <w:rsid w:val="0060082C"/>
    <w:rsid w:val="0060094F"/>
    <w:rsid w:val="006009F6"/>
    <w:rsid w:val="00600E77"/>
    <w:rsid w:val="00601033"/>
    <w:rsid w:val="0060112D"/>
    <w:rsid w:val="006015CB"/>
    <w:rsid w:val="006018EA"/>
    <w:rsid w:val="00601920"/>
    <w:rsid w:val="006019D1"/>
    <w:rsid w:val="00601AB2"/>
    <w:rsid w:val="00601C62"/>
    <w:rsid w:val="00601ECE"/>
    <w:rsid w:val="0060204C"/>
    <w:rsid w:val="00602103"/>
    <w:rsid w:val="00602280"/>
    <w:rsid w:val="0060229A"/>
    <w:rsid w:val="006023B2"/>
    <w:rsid w:val="00602771"/>
    <w:rsid w:val="00602A4D"/>
    <w:rsid w:val="00603508"/>
    <w:rsid w:val="00603AE0"/>
    <w:rsid w:val="00603B5D"/>
    <w:rsid w:val="00604126"/>
    <w:rsid w:val="0060420D"/>
    <w:rsid w:val="00604384"/>
    <w:rsid w:val="0060458B"/>
    <w:rsid w:val="00604744"/>
    <w:rsid w:val="00604857"/>
    <w:rsid w:val="006048AE"/>
    <w:rsid w:val="00604AC1"/>
    <w:rsid w:val="00604D4A"/>
    <w:rsid w:val="0060520E"/>
    <w:rsid w:val="00605443"/>
    <w:rsid w:val="00605449"/>
    <w:rsid w:val="00605786"/>
    <w:rsid w:val="00605A35"/>
    <w:rsid w:val="00605B25"/>
    <w:rsid w:val="00605D1C"/>
    <w:rsid w:val="00605E81"/>
    <w:rsid w:val="0060629B"/>
    <w:rsid w:val="006062EA"/>
    <w:rsid w:val="0060699C"/>
    <w:rsid w:val="00606AEB"/>
    <w:rsid w:val="00606BD4"/>
    <w:rsid w:val="00606D5B"/>
    <w:rsid w:val="00607143"/>
    <w:rsid w:val="006071DA"/>
    <w:rsid w:val="0060725F"/>
    <w:rsid w:val="0060742E"/>
    <w:rsid w:val="00607697"/>
    <w:rsid w:val="006101F7"/>
    <w:rsid w:val="00610349"/>
    <w:rsid w:val="006103DB"/>
    <w:rsid w:val="006108F3"/>
    <w:rsid w:val="00610B9C"/>
    <w:rsid w:val="00610D75"/>
    <w:rsid w:val="00610DF2"/>
    <w:rsid w:val="00611108"/>
    <w:rsid w:val="0061114B"/>
    <w:rsid w:val="006114B0"/>
    <w:rsid w:val="00611537"/>
    <w:rsid w:val="0061168D"/>
    <w:rsid w:val="00611BA1"/>
    <w:rsid w:val="00611BCB"/>
    <w:rsid w:val="00611DB0"/>
    <w:rsid w:val="00611F59"/>
    <w:rsid w:val="00612090"/>
    <w:rsid w:val="0061210E"/>
    <w:rsid w:val="00612250"/>
    <w:rsid w:val="00612377"/>
    <w:rsid w:val="00612488"/>
    <w:rsid w:val="006124E1"/>
    <w:rsid w:val="00612629"/>
    <w:rsid w:val="00612642"/>
    <w:rsid w:val="00612D05"/>
    <w:rsid w:val="006134AD"/>
    <w:rsid w:val="00613A0B"/>
    <w:rsid w:val="00613D67"/>
    <w:rsid w:val="00613FA6"/>
    <w:rsid w:val="0061412A"/>
    <w:rsid w:val="0061456F"/>
    <w:rsid w:val="006148E2"/>
    <w:rsid w:val="00614C2F"/>
    <w:rsid w:val="00614CDA"/>
    <w:rsid w:val="00615244"/>
    <w:rsid w:val="0061557B"/>
    <w:rsid w:val="006156AC"/>
    <w:rsid w:val="00615799"/>
    <w:rsid w:val="0061587C"/>
    <w:rsid w:val="00615D45"/>
    <w:rsid w:val="00615E1D"/>
    <w:rsid w:val="0061618F"/>
    <w:rsid w:val="0061681F"/>
    <w:rsid w:val="00616836"/>
    <w:rsid w:val="00616A0F"/>
    <w:rsid w:val="00616A8C"/>
    <w:rsid w:val="00616BE0"/>
    <w:rsid w:val="0061756A"/>
    <w:rsid w:val="00617872"/>
    <w:rsid w:val="006208BB"/>
    <w:rsid w:val="00620A24"/>
    <w:rsid w:val="00620A30"/>
    <w:rsid w:val="00620EF3"/>
    <w:rsid w:val="006213A2"/>
    <w:rsid w:val="006213AE"/>
    <w:rsid w:val="00621761"/>
    <w:rsid w:val="00621A78"/>
    <w:rsid w:val="00621B24"/>
    <w:rsid w:val="00621D2B"/>
    <w:rsid w:val="00621ECA"/>
    <w:rsid w:val="00622009"/>
    <w:rsid w:val="006220E2"/>
    <w:rsid w:val="006221DB"/>
    <w:rsid w:val="00622696"/>
    <w:rsid w:val="006227CF"/>
    <w:rsid w:val="00622A22"/>
    <w:rsid w:val="00622E60"/>
    <w:rsid w:val="0062349B"/>
    <w:rsid w:val="00623AC3"/>
    <w:rsid w:val="00623E52"/>
    <w:rsid w:val="00623F89"/>
    <w:rsid w:val="00623FFF"/>
    <w:rsid w:val="0062404B"/>
    <w:rsid w:val="006240C1"/>
    <w:rsid w:val="006244B7"/>
    <w:rsid w:val="006244FC"/>
    <w:rsid w:val="00624587"/>
    <w:rsid w:val="0062467E"/>
    <w:rsid w:val="006247C5"/>
    <w:rsid w:val="0062482D"/>
    <w:rsid w:val="006248CB"/>
    <w:rsid w:val="00624CE4"/>
    <w:rsid w:val="00624EE5"/>
    <w:rsid w:val="0062502A"/>
    <w:rsid w:val="00625052"/>
    <w:rsid w:val="00625184"/>
    <w:rsid w:val="006251C0"/>
    <w:rsid w:val="0062552D"/>
    <w:rsid w:val="0062598E"/>
    <w:rsid w:val="006259D3"/>
    <w:rsid w:val="006259E8"/>
    <w:rsid w:val="00625A1E"/>
    <w:rsid w:val="00625EC4"/>
    <w:rsid w:val="00625F01"/>
    <w:rsid w:val="006260CF"/>
    <w:rsid w:val="00626169"/>
    <w:rsid w:val="006261BB"/>
    <w:rsid w:val="00626238"/>
    <w:rsid w:val="00626399"/>
    <w:rsid w:val="006269F7"/>
    <w:rsid w:val="00626D80"/>
    <w:rsid w:val="0062724B"/>
    <w:rsid w:val="00627533"/>
    <w:rsid w:val="006275B8"/>
    <w:rsid w:val="00627AE6"/>
    <w:rsid w:val="00627B78"/>
    <w:rsid w:val="00627BB6"/>
    <w:rsid w:val="00627CAF"/>
    <w:rsid w:val="00627D40"/>
    <w:rsid w:val="00627E14"/>
    <w:rsid w:val="006300D0"/>
    <w:rsid w:val="006301BB"/>
    <w:rsid w:val="006305D0"/>
    <w:rsid w:val="0063067E"/>
    <w:rsid w:val="00630B15"/>
    <w:rsid w:val="00630D68"/>
    <w:rsid w:val="00630DDB"/>
    <w:rsid w:val="00630F15"/>
    <w:rsid w:val="00631953"/>
    <w:rsid w:val="00631E65"/>
    <w:rsid w:val="00631F6D"/>
    <w:rsid w:val="00632260"/>
    <w:rsid w:val="00632455"/>
    <w:rsid w:val="006328EC"/>
    <w:rsid w:val="006328EE"/>
    <w:rsid w:val="00632A4A"/>
    <w:rsid w:val="00632BC9"/>
    <w:rsid w:val="00632C0B"/>
    <w:rsid w:val="00632CA9"/>
    <w:rsid w:val="00633334"/>
    <w:rsid w:val="00633774"/>
    <w:rsid w:val="006337D3"/>
    <w:rsid w:val="006337E8"/>
    <w:rsid w:val="00633A50"/>
    <w:rsid w:val="00634CE3"/>
    <w:rsid w:val="00634D13"/>
    <w:rsid w:val="006350A3"/>
    <w:rsid w:val="006351B9"/>
    <w:rsid w:val="0063547C"/>
    <w:rsid w:val="00635598"/>
    <w:rsid w:val="00635AAD"/>
    <w:rsid w:val="00635C56"/>
    <w:rsid w:val="006362C6"/>
    <w:rsid w:val="00636397"/>
    <w:rsid w:val="00636730"/>
    <w:rsid w:val="00636D7C"/>
    <w:rsid w:val="00636FF4"/>
    <w:rsid w:val="006370EA"/>
    <w:rsid w:val="00637177"/>
    <w:rsid w:val="00637246"/>
    <w:rsid w:val="0063760A"/>
    <w:rsid w:val="00637849"/>
    <w:rsid w:val="00637C09"/>
    <w:rsid w:val="00637DCD"/>
    <w:rsid w:val="0064040E"/>
    <w:rsid w:val="0064066F"/>
    <w:rsid w:val="00640EBC"/>
    <w:rsid w:val="00641230"/>
    <w:rsid w:val="006412D3"/>
    <w:rsid w:val="006412E7"/>
    <w:rsid w:val="0064194B"/>
    <w:rsid w:val="00641B9D"/>
    <w:rsid w:val="00641BCB"/>
    <w:rsid w:val="00641CF7"/>
    <w:rsid w:val="00641E7D"/>
    <w:rsid w:val="00642096"/>
    <w:rsid w:val="00642116"/>
    <w:rsid w:val="0064227C"/>
    <w:rsid w:val="006422BE"/>
    <w:rsid w:val="006422D6"/>
    <w:rsid w:val="00642B7B"/>
    <w:rsid w:val="00642DFA"/>
    <w:rsid w:val="006430DB"/>
    <w:rsid w:val="00643113"/>
    <w:rsid w:val="00643136"/>
    <w:rsid w:val="0064321B"/>
    <w:rsid w:val="006432AD"/>
    <w:rsid w:val="00643387"/>
    <w:rsid w:val="006435CC"/>
    <w:rsid w:val="0064393A"/>
    <w:rsid w:val="00643968"/>
    <w:rsid w:val="00643BD2"/>
    <w:rsid w:val="00643C8C"/>
    <w:rsid w:val="00643CD6"/>
    <w:rsid w:val="00643D2C"/>
    <w:rsid w:val="00643E04"/>
    <w:rsid w:val="00643FA1"/>
    <w:rsid w:val="00644118"/>
    <w:rsid w:val="00644145"/>
    <w:rsid w:val="0064450C"/>
    <w:rsid w:val="0064452B"/>
    <w:rsid w:val="00644684"/>
    <w:rsid w:val="00644972"/>
    <w:rsid w:val="00644C9B"/>
    <w:rsid w:val="00644FAF"/>
    <w:rsid w:val="00645C86"/>
    <w:rsid w:val="00646671"/>
    <w:rsid w:val="00646B6B"/>
    <w:rsid w:val="00646C97"/>
    <w:rsid w:val="00646F4B"/>
    <w:rsid w:val="0064738B"/>
    <w:rsid w:val="00647471"/>
    <w:rsid w:val="006474BC"/>
    <w:rsid w:val="006478FE"/>
    <w:rsid w:val="00647E65"/>
    <w:rsid w:val="00647F12"/>
    <w:rsid w:val="00647F7C"/>
    <w:rsid w:val="0065009F"/>
    <w:rsid w:val="0065036F"/>
    <w:rsid w:val="006503C5"/>
    <w:rsid w:val="00650F20"/>
    <w:rsid w:val="00650F27"/>
    <w:rsid w:val="0065118D"/>
    <w:rsid w:val="00651263"/>
    <w:rsid w:val="00651300"/>
    <w:rsid w:val="00651438"/>
    <w:rsid w:val="00651723"/>
    <w:rsid w:val="00651728"/>
    <w:rsid w:val="0065195C"/>
    <w:rsid w:val="00651C83"/>
    <w:rsid w:val="0065216D"/>
    <w:rsid w:val="0065253E"/>
    <w:rsid w:val="006529F1"/>
    <w:rsid w:val="00652FC8"/>
    <w:rsid w:val="00653A92"/>
    <w:rsid w:val="00653ABD"/>
    <w:rsid w:val="00653D23"/>
    <w:rsid w:val="00653DD0"/>
    <w:rsid w:val="00653F31"/>
    <w:rsid w:val="0065441D"/>
    <w:rsid w:val="006545B8"/>
    <w:rsid w:val="006546A6"/>
    <w:rsid w:val="006547D4"/>
    <w:rsid w:val="0065491F"/>
    <w:rsid w:val="00654934"/>
    <w:rsid w:val="00654A7D"/>
    <w:rsid w:val="00654B3D"/>
    <w:rsid w:val="00654BB5"/>
    <w:rsid w:val="00654C34"/>
    <w:rsid w:val="00654D65"/>
    <w:rsid w:val="00654E3A"/>
    <w:rsid w:val="00655051"/>
    <w:rsid w:val="0065515E"/>
    <w:rsid w:val="00655166"/>
    <w:rsid w:val="006555D6"/>
    <w:rsid w:val="006556F3"/>
    <w:rsid w:val="0065592F"/>
    <w:rsid w:val="00655EEB"/>
    <w:rsid w:val="006560B3"/>
    <w:rsid w:val="006562A2"/>
    <w:rsid w:val="006568B2"/>
    <w:rsid w:val="006569E8"/>
    <w:rsid w:val="00656B4A"/>
    <w:rsid w:val="00656E21"/>
    <w:rsid w:val="00656EE4"/>
    <w:rsid w:val="00656F09"/>
    <w:rsid w:val="0065747D"/>
    <w:rsid w:val="0065750E"/>
    <w:rsid w:val="00657989"/>
    <w:rsid w:val="00657B6E"/>
    <w:rsid w:val="00657D2C"/>
    <w:rsid w:val="0066009F"/>
    <w:rsid w:val="00660540"/>
    <w:rsid w:val="00660778"/>
    <w:rsid w:val="00660A1D"/>
    <w:rsid w:val="00660B2C"/>
    <w:rsid w:val="00660C71"/>
    <w:rsid w:val="00660FCC"/>
    <w:rsid w:val="00661092"/>
    <w:rsid w:val="00661446"/>
    <w:rsid w:val="006617BC"/>
    <w:rsid w:val="006617DA"/>
    <w:rsid w:val="00661897"/>
    <w:rsid w:val="006618A0"/>
    <w:rsid w:val="00661D21"/>
    <w:rsid w:val="00661E20"/>
    <w:rsid w:val="00661F2C"/>
    <w:rsid w:val="006621BE"/>
    <w:rsid w:val="00662332"/>
    <w:rsid w:val="00662758"/>
    <w:rsid w:val="00662922"/>
    <w:rsid w:val="00662977"/>
    <w:rsid w:val="00663230"/>
    <w:rsid w:val="006632F9"/>
    <w:rsid w:val="0066336B"/>
    <w:rsid w:val="00663AE1"/>
    <w:rsid w:val="00664690"/>
    <w:rsid w:val="00664997"/>
    <w:rsid w:val="00664C15"/>
    <w:rsid w:val="006650C7"/>
    <w:rsid w:val="00665178"/>
    <w:rsid w:val="0066522D"/>
    <w:rsid w:val="006652AF"/>
    <w:rsid w:val="00665471"/>
    <w:rsid w:val="006659FA"/>
    <w:rsid w:val="00665AC8"/>
    <w:rsid w:val="00665AC9"/>
    <w:rsid w:val="00665BF4"/>
    <w:rsid w:val="00665DDF"/>
    <w:rsid w:val="00665E6F"/>
    <w:rsid w:val="00665F58"/>
    <w:rsid w:val="00666348"/>
    <w:rsid w:val="00666476"/>
    <w:rsid w:val="00666610"/>
    <w:rsid w:val="00666991"/>
    <w:rsid w:val="00666BC6"/>
    <w:rsid w:val="00666CA0"/>
    <w:rsid w:val="00666EA1"/>
    <w:rsid w:val="006672C4"/>
    <w:rsid w:val="006672E7"/>
    <w:rsid w:val="006673A0"/>
    <w:rsid w:val="00667652"/>
    <w:rsid w:val="00667895"/>
    <w:rsid w:val="00667A9B"/>
    <w:rsid w:val="00667BDE"/>
    <w:rsid w:val="00667CC9"/>
    <w:rsid w:val="00667CF2"/>
    <w:rsid w:val="00667D83"/>
    <w:rsid w:val="00667F5F"/>
    <w:rsid w:val="0067033C"/>
    <w:rsid w:val="00670440"/>
    <w:rsid w:val="00670B55"/>
    <w:rsid w:val="00670D9D"/>
    <w:rsid w:val="00671505"/>
    <w:rsid w:val="00671561"/>
    <w:rsid w:val="0067161C"/>
    <w:rsid w:val="00671C09"/>
    <w:rsid w:val="00671E84"/>
    <w:rsid w:val="00671FB5"/>
    <w:rsid w:val="00672292"/>
    <w:rsid w:val="00672308"/>
    <w:rsid w:val="0067232E"/>
    <w:rsid w:val="006723DC"/>
    <w:rsid w:val="006724DF"/>
    <w:rsid w:val="00672513"/>
    <w:rsid w:val="006733F8"/>
    <w:rsid w:val="0067384D"/>
    <w:rsid w:val="00673A8B"/>
    <w:rsid w:val="00673B55"/>
    <w:rsid w:val="00673C49"/>
    <w:rsid w:val="00673CE1"/>
    <w:rsid w:val="00673F8C"/>
    <w:rsid w:val="00673FCE"/>
    <w:rsid w:val="00674520"/>
    <w:rsid w:val="006746E8"/>
    <w:rsid w:val="00674A91"/>
    <w:rsid w:val="00675671"/>
    <w:rsid w:val="00675853"/>
    <w:rsid w:val="00675CCA"/>
    <w:rsid w:val="00675F93"/>
    <w:rsid w:val="00676229"/>
    <w:rsid w:val="0067670A"/>
    <w:rsid w:val="0067681E"/>
    <w:rsid w:val="00676A24"/>
    <w:rsid w:val="00676E4B"/>
    <w:rsid w:val="0067710B"/>
    <w:rsid w:val="0067735C"/>
    <w:rsid w:val="006774E0"/>
    <w:rsid w:val="00677662"/>
    <w:rsid w:val="00677D42"/>
    <w:rsid w:val="00677E70"/>
    <w:rsid w:val="0068034F"/>
    <w:rsid w:val="00680959"/>
    <w:rsid w:val="00680FDB"/>
    <w:rsid w:val="0068121A"/>
    <w:rsid w:val="006812E4"/>
    <w:rsid w:val="006812ED"/>
    <w:rsid w:val="0068138B"/>
    <w:rsid w:val="006813ED"/>
    <w:rsid w:val="0068144B"/>
    <w:rsid w:val="0068145D"/>
    <w:rsid w:val="00681B21"/>
    <w:rsid w:val="00681F3D"/>
    <w:rsid w:val="0068229F"/>
    <w:rsid w:val="006823EE"/>
    <w:rsid w:val="006827BF"/>
    <w:rsid w:val="00682A49"/>
    <w:rsid w:val="00683080"/>
    <w:rsid w:val="0068312D"/>
    <w:rsid w:val="006831C2"/>
    <w:rsid w:val="00683319"/>
    <w:rsid w:val="00683448"/>
    <w:rsid w:val="006837A4"/>
    <w:rsid w:val="006839EA"/>
    <w:rsid w:val="00683AEF"/>
    <w:rsid w:val="00683D6C"/>
    <w:rsid w:val="00683D91"/>
    <w:rsid w:val="00683E6B"/>
    <w:rsid w:val="0068449C"/>
    <w:rsid w:val="0068469C"/>
    <w:rsid w:val="006847DE"/>
    <w:rsid w:val="00684982"/>
    <w:rsid w:val="00684CB9"/>
    <w:rsid w:val="0068504C"/>
    <w:rsid w:val="006854CB"/>
    <w:rsid w:val="0068555E"/>
    <w:rsid w:val="00685673"/>
    <w:rsid w:val="00685724"/>
    <w:rsid w:val="0068574B"/>
    <w:rsid w:val="00685D12"/>
    <w:rsid w:val="0068601C"/>
    <w:rsid w:val="006860AD"/>
    <w:rsid w:val="00686293"/>
    <w:rsid w:val="00686AFF"/>
    <w:rsid w:val="00687189"/>
    <w:rsid w:val="00687588"/>
    <w:rsid w:val="00687641"/>
    <w:rsid w:val="00687C77"/>
    <w:rsid w:val="00687CC2"/>
    <w:rsid w:val="006902AD"/>
    <w:rsid w:val="0069043D"/>
    <w:rsid w:val="0069046E"/>
    <w:rsid w:val="0069074C"/>
    <w:rsid w:val="00690AF9"/>
    <w:rsid w:val="00690D06"/>
    <w:rsid w:val="00690EB8"/>
    <w:rsid w:val="00691A64"/>
    <w:rsid w:val="00691BBB"/>
    <w:rsid w:val="00691D3C"/>
    <w:rsid w:val="00691DFF"/>
    <w:rsid w:val="00691F55"/>
    <w:rsid w:val="00692046"/>
    <w:rsid w:val="00692A5B"/>
    <w:rsid w:val="00692A7C"/>
    <w:rsid w:val="00692AD4"/>
    <w:rsid w:val="00692C54"/>
    <w:rsid w:val="00693145"/>
    <w:rsid w:val="006935F8"/>
    <w:rsid w:val="006938FF"/>
    <w:rsid w:val="00693AEF"/>
    <w:rsid w:val="00693EF8"/>
    <w:rsid w:val="00693F2A"/>
    <w:rsid w:val="00693FC7"/>
    <w:rsid w:val="0069416B"/>
    <w:rsid w:val="006946C4"/>
    <w:rsid w:val="00694723"/>
    <w:rsid w:val="00694ED6"/>
    <w:rsid w:val="00694F85"/>
    <w:rsid w:val="006952F6"/>
    <w:rsid w:val="00695313"/>
    <w:rsid w:val="0069542C"/>
    <w:rsid w:val="006954EC"/>
    <w:rsid w:val="006955F7"/>
    <w:rsid w:val="0069574D"/>
    <w:rsid w:val="0069593C"/>
    <w:rsid w:val="00695AE8"/>
    <w:rsid w:val="00696257"/>
    <w:rsid w:val="0069640F"/>
    <w:rsid w:val="006964EB"/>
    <w:rsid w:val="00696826"/>
    <w:rsid w:val="00696935"/>
    <w:rsid w:val="00696967"/>
    <w:rsid w:val="00696E06"/>
    <w:rsid w:val="00697219"/>
    <w:rsid w:val="006977BD"/>
    <w:rsid w:val="00697A5C"/>
    <w:rsid w:val="00697ACE"/>
    <w:rsid w:val="00697CA6"/>
    <w:rsid w:val="00697DB6"/>
    <w:rsid w:val="006A00DF"/>
    <w:rsid w:val="006A0313"/>
    <w:rsid w:val="006A05E9"/>
    <w:rsid w:val="006A0624"/>
    <w:rsid w:val="006A0727"/>
    <w:rsid w:val="006A077A"/>
    <w:rsid w:val="006A0846"/>
    <w:rsid w:val="006A0915"/>
    <w:rsid w:val="006A09F6"/>
    <w:rsid w:val="006A0B5E"/>
    <w:rsid w:val="006A0CE0"/>
    <w:rsid w:val="006A10B9"/>
    <w:rsid w:val="006A1620"/>
    <w:rsid w:val="006A19EA"/>
    <w:rsid w:val="006A1B24"/>
    <w:rsid w:val="006A1C94"/>
    <w:rsid w:val="006A1F91"/>
    <w:rsid w:val="006A2220"/>
    <w:rsid w:val="006A23D5"/>
    <w:rsid w:val="006A2406"/>
    <w:rsid w:val="006A2490"/>
    <w:rsid w:val="006A2496"/>
    <w:rsid w:val="006A252C"/>
    <w:rsid w:val="006A2826"/>
    <w:rsid w:val="006A2A07"/>
    <w:rsid w:val="006A2C0D"/>
    <w:rsid w:val="006A2C73"/>
    <w:rsid w:val="006A2CF7"/>
    <w:rsid w:val="006A2DE6"/>
    <w:rsid w:val="006A2E9F"/>
    <w:rsid w:val="006A2F6A"/>
    <w:rsid w:val="006A3113"/>
    <w:rsid w:val="006A3142"/>
    <w:rsid w:val="006A33AA"/>
    <w:rsid w:val="006A3868"/>
    <w:rsid w:val="006A3AD4"/>
    <w:rsid w:val="006A3C14"/>
    <w:rsid w:val="006A3D3D"/>
    <w:rsid w:val="006A429D"/>
    <w:rsid w:val="006A45D1"/>
    <w:rsid w:val="006A4B9D"/>
    <w:rsid w:val="006A4BCE"/>
    <w:rsid w:val="006A4FBA"/>
    <w:rsid w:val="006A5563"/>
    <w:rsid w:val="006A5573"/>
    <w:rsid w:val="006A5584"/>
    <w:rsid w:val="006A5710"/>
    <w:rsid w:val="006A58CE"/>
    <w:rsid w:val="006A5B48"/>
    <w:rsid w:val="006A5C65"/>
    <w:rsid w:val="006A5C85"/>
    <w:rsid w:val="006A5E5F"/>
    <w:rsid w:val="006A6016"/>
    <w:rsid w:val="006A630B"/>
    <w:rsid w:val="006A6348"/>
    <w:rsid w:val="006A6440"/>
    <w:rsid w:val="006A661F"/>
    <w:rsid w:val="006A6A8F"/>
    <w:rsid w:val="006A6ADC"/>
    <w:rsid w:val="006A6C1C"/>
    <w:rsid w:val="006A7050"/>
    <w:rsid w:val="006A718F"/>
    <w:rsid w:val="006A77BA"/>
    <w:rsid w:val="006A79D3"/>
    <w:rsid w:val="006A7A26"/>
    <w:rsid w:val="006A7F0E"/>
    <w:rsid w:val="006B021A"/>
    <w:rsid w:val="006B05BB"/>
    <w:rsid w:val="006B05F3"/>
    <w:rsid w:val="006B0986"/>
    <w:rsid w:val="006B0F6B"/>
    <w:rsid w:val="006B1190"/>
    <w:rsid w:val="006B12D5"/>
    <w:rsid w:val="006B13FD"/>
    <w:rsid w:val="006B1670"/>
    <w:rsid w:val="006B1673"/>
    <w:rsid w:val="006B16DB"/>
    <w:rsid w:val="006B1A03"/>
    <w:rsid w:val="006B1A4D"/>
    <w:rsid w:val="006B1DE5"/>
    <w:rsid w:val="006B2027"/>
    <w:rsid w:val="006B22D5"/>
    <w:rsid w:val="006B2588"/>
    <w:rsid w:val="006B26EE"/>
    <w:rsid w:val="006B28A4"/>
    <w:rsid w:val="006B2AF5"/>
    <w:rsid w:val="006B2BB4"/>
    <w:rsid w:val="006B2E03"/>
    <w:rsid w:val="006B3026"/>
    <w:rsid w:val="006B307F"/>
    <w:rsid w:val="006B30B5"/>
    <w:rsid w:val="006B332C"/>
    <w:rsid w:val="006B340A"/>
    <w:rsid w:val="006B360E"/>
    <w:rsid w:val="006B3834"/>
    <w:rsid w:val="006B3906"/>
    <w:rsid w:val="006B3DA2"/>
    <w:rsid w:val="006B3F54"/>
    <w:rsid w:val="006B3F6A"/>
    <w:rsid w:val="006B4273"/>
    <w:rsid w:val="006B443F"/>
    <w:rsid w:val="006B4574"/>
    <w:rsid w:val="006B45FA"/>
    <w:rsid w:val="006B47EC"/>
    <w:rsid w:val="006B4841"/>
    <w:rsid w:val="006B4A29"/>
    <w:rsid w:val="006B4DA0"/>
    <w:rsid w:val="006B4ECD"/>
    <w:rsid w:val="006B5114"/>
    <w:rsid w:val="006B5570"/>
    <w:rsid w:val="006B574E"/>
    <w:rsid w:val="006B5763"/>
    <w:rsid w:val="006B5877"/>
    <w:rsid w:val="006B5B69"/>
    <w:rsid w:val="006B5CF8"/>
    <w:rsid w:val="006B5F94"/>
    <w:rsid w:val="006B5FF6"/>
    <w:rsid w:val="006B6243"/>
    <w:rsid w:val="006B6404"/>
    <w:rsid w:val="006B6605"/>
    <w:rsid w:val="006B68FD"/>
    <w:rsid w:val="006B6B56"/>
    <w:rsid w:val="006B7077"/>
    <w:rsid w:val="006B763F"/>
    <w:rsid w:val="006B7808"/>
    <w:rsid w:val="006B7ACA"/>
    <w:rsid w:val="006B7D6A"/>
    <w:rsid w:val="006C037C"/>
    <w:rsid w:val="006C03BA"/>
    <w:rsid w:val="006C084A"/>
    <w:rsid w:val="006C0986"/>
    <w:rsid w:val="006C09BF"/>
    <w:rsid w:val="006C0DB2"/>
    <w:rsid w:val="006C1150"/>
    <w:rsid w:val="006C1205"/>
    <w:rsid w:val="006C121D"/>
    <w:rsid w:val="006C12C2"/>
    <w:rsid w:val="006C13F0"/>
    <w:rsid w:val="006C1675"/>
    <w:rsid w:val="006C1867"/>
    <w:rsid w:val="006C1BD2"/>
    <w:rsid w:val="006C1E08"/>
    <w:rsid w:val="006C218D"/>
    <w:rsid w:val="006C2245"/>
    <w:rsid w:val="006C2261"/>
    <w:rsid w:val="006C22AF"/>
    <w:rsid w:val="006C2638"/>
    <w:rsid w:val="006C2694"/>
    <w:rsid w:val="006C2735"/>
    <w:rsid w:val="006C2E61"/>
    <w:rsid w:val="006C2F04"/>
    <w:rsid w:val="006C2F80"/>
    <w:rsid w:val="006C33E7"/>
    <w:rsid w:val="006C42D3"/>
    <w:rsid w:val="006C442C"/>
    <w:rsid w:val="006C460A"/>
    <w:rsid w:val="006C475A"/>
    <w:rsid w:val="006C49FD"/>
    <w:rsid w:val="006C4A00"/>
    <w:rsid w:val="006C4AED"/>
    <w:rsid w:val="006C4AFA"/>
    <w:rsid w:val="006C4F02"/>
    <w:rsid w:val="006C50A3"/>
    <w:rsid w:val="006C5343"/>
    <w:rsid w:val="006C5414"/>
    <w:rsid w:val="006C54DA"/>
    <w:rsid w:val="006C5B12"/>
    <w:rsid w:val="006C6120"/>
    <w:rsid w:val="006C63D5"/>
    <w:rsid w:val="006C65ED"/>
    <w:rsid w:val="006C67DA"/>
    <w:rsid w:val="006C688F"/>
    <w:rsid w:val="006C6A3B"/>
    <w:rsid w:val="006C6E9F"/>
    <w:rsid w:val="006C7018"/>
    <w:rsid w:val="006C750A"/>
    <w:rsid w:val="006C75C4"/>
    <w:rsid w:val="006C75FC"/>
    <w:rsid w:val="006C7B4A"/>
    <w:rsid w:val="006C7B76"/>
    <w:rsid w:val="006C7BB7"/>
    <w:rsid w:val="006C7BFE"/>
    <w:rsid w:val="006C7C30"/>
    <w:rsid w:val="006C7D94"/>
    <w:rsid w:val="006C7E1C"/>
    <w:rsid w:val="006C7FB8"/>
    <w:rsid w:val="006D014D"/>
    <w:rsid w:val="006D05CC"/>
    <w:rsid w:val="006D0A51"/>
    <w:rsid w:val="006D0A7A"/>
    <w:rsid w:val="006D1471"/>
    <w:rsid w:val="006D15A2"/>
    <w:rsid w:val="006D16F4"/>
    <w:rsid w:val="006D19A0"/>
    <w:rsid w:val="006D1A4B"/>
    <w:rsid w:val="006D1D5D"/>
    <w:rsid w:val="006D1EC0"/>
    <w:rsid w:val="006D20CE"/>
    <w:rsid w:val="006D23DD"/>
    <w:rsid w:val="006D2821"/>
    <w:rsid w:val="006D29E0"/>
    <w:rsid w:val="006D2A4D"/>
    <w:rsid w:val="006D2B7E"/>
    <w:rsid w:val="006D322B"/>
    <w:rsid w:val="006D325C"/>
    <w:rsid w:val="006D3930"/>
    <w:rsid w:val="006D3B61"/>
    <w:rsid w:val="006D3BA4"/>
    <w:rsid w:val="006D422F"/>
    <w:rsid w:val="006D43BA"/>
    <w:rsid w:val="006D469C"/>
    <w:rsid w:val="006D4A19"/>
    <w:rsid w:val="006D4C62"/>
    <w:rsid w:val="006D4D09"/>
    <w:rsid w:val="006D4DF4"/>
    <w:rsid w:val="006D4F2E"/>
    <w:rsid w:val="006D522A"/>
    <w:rsid w:val="006D56C7"/>
    <w:rsid w:val="006D57B7"/>
    <w:rsid w:val="006D5998"/>
    <w:rsid w:val="006D6107"/>
    <w:rsid w:val="006D6A24"/>
    <w:rsid w:val="006D79BD"/>
    <w:rsid w:val="006D7B1E"/>
    <w:rsid w:val="006D7C95"/>
    <w:rsid w:val="006D7CBB"/>
    <w:rsid w:val="006D7E9F"/>
    <w:rsid w:val="006E020C"/>
    <w:rsid w:val="006E0295"/>
    <w:rsid w:val="006E0366"/>
    <w:rsid w:val="006E03A8"/>
    <w:rsid w:val="006E0480"/>
    <w:rsid w:val="006E06E9"/>
    <w:rsid w:val="006E0A87"/>
    <w:rsid w:val="006E0C5D"/>
    <w:rsid w:val="006E16E2"/>
    <w:rsid w:val="006E17D1"/>
    <w:rsid w:val="006E19CB"/>
    <w:rsid w:val="006E1AB6"/>
    <w:rsid w:val="006E1C10"/>
    <w:rsid w:val="006E2580"/>
    <w:rsid w:val="006E2660"/>
    <w:rsid w:val="006E26CC"/>
    <w:rsid w:val="006E2769"/>
    <w:rsid w:val="006E27B9"/>
    <w:rsid w:val="006E27E0"/>
    <w:rsid w:val="006E2934"/>
    <w:rsid w:val="006E2A35"/>
    <w:rsid w:val="006E2D40"/>
    <w:rsid w:val="006E2F05"/>
    <w:rsid w:val="006E3418"/>
    <w:rsid w:val="006E343C"/>
    <w:rsid w:val="006E3449"/>
    <w:rsid w:val="006E3451"/>
    <w:rsid w:val="006E3850"/>
    <w:rsid w:val="006E3A96"/>
    <w:rsid w:val="006E3B49"/>
    <w:rsid w:val="006E4016"/>
    <w:rsid w:val="006E449B"/>
    <w:rsid w:val="006E44E2"/>
    <w:rsid w:val="006E454C"/>
    <w:rsid w:val="006E4787"/>
    <w:rsid w:val="006E49E8"/>
    <w:rsid w:val="006E4BA0"/>
    <w:rsid w:val="006E4C2B"/>
    <w:rsid w:val="006E4DB9"/>
    <w:rsid w:val="006E4FA2"/>
    <w:rsid w:val="006E53F3"/>
    <w:rsid w:val="006E579D"/>
    <w:rsid w:val="006E5AC4"/>
    <w:rsid w:val="006E5BED"/>
    <w:rsid w:val="006E5DBF"/>
    <w:rsid w:val="006E5EDB"/>
    <w:rsid w:val="006E6284"/>
    <w:rsid w:val="006E6432"/>
    <w:rsid w:val="006E6869"/>
    <w:rsid w:val="006E68F4"/>
    <w:rsid w:val="006E6947"/>
    <w:rsid w:val="006E69BB"/>
    <w:rsid w:val="006E6A4E"/>
    <w:rsid w:val="006E6DF7"/>
    <w:rsid w:val="006E6E6E"/>
    <w:rsid w:val="006E6EDE"/>
    <w:rsid w:val="006E7042"/>
    <w:rsid w:val="006E725F"/>
    <w:rsid w:val="006E757E"/>
    <w:rsid w:val="006E7A25"/>
    <w:rsid w:val="006E7C3F"/>
    <w:rsid w:val="006E7E32"/>
    <w:rsid w:val="006E7F53"/>
    <w:rsid w:val="006E7F70"/>
    <w:rsid w:val="006F017E"/>
    <w:rsid w:val="006F0271"/>
    <w:rsid w:val="006F0327"/>
    <w:rsid w:val="006F0375"/>
    <w:rsid w:val="006F03B1"/>
    <w:rsid w:val="006F053A"/>
    <w:rsid w:val="006F0836"/>
    <w:rsid w:val="006F0C56"/>
    <w:rsid w:val="006F0F3C"/>
    <w:rsid w:val="006F10F4"/>
    <w:rsid w:val="006F1137"/>
    <w:rsid w:val="006F12D7"/>
    <w:rsid w:val="006F15A5"/>
    <w:rsid w:val="006F16A6"/>
    <w:rsid w:val="006F177B"/>
    <w:rsid w:val="006F198E"/>
    <w:rsid w:val="006F1CD0"/>
    <w:rsid w:val="006F1E5B"/>
    <w:rsid w:val="006F218E"/>
    <w:rsid w:val="006F2382"/>
    <w:rsid w:val="006F2788"/>
    <w:rsid w:val="006F2B5F"/>
    <w:rsid w:val="006F2C4A"/>
    <w:rsid w:val="006F2CA3"/>
    <w:rsid w:val="006F2CDB"/>
    <w:rsid w:val="006F34EB"/>
    <w:rsid w:val="006F409D"/>
    <w:rsid w:val="006F453F"/>
    <w:rsid w:val="006F4A4E"/>
    <w:rsid w:val="006F4AE9"/>
    <w:rsid w:val="006F4DA4"/>
    <w:rsid w:val="006F5057"/>
    <w:rsid w:val="006F55B4"/>
    <w:rsid w:val="006F56C9"/>
    <w:rsid w:val="006F58E3"/>
    <w:rsid w:val="006F5C9B"/>
    <w:rsid w:val="006F6104"/>
    <w:rsid w:val="006F649F"/>
    <w:rsid w:val="006F6535"/>
    <w:rsid w:val="006F6751"/>
    <w:rsid w:val="006F67AB"/>
    <w:rsid w:val="006F697D"/>
    <w:rsid w:val="006F6ED2"/>
    <w:rsid w:val="006F704E"/>
    <w:rsid w:val="006F7263"/>
    <w:rsid w:val="006F7920"/>
    <w:rsid w:val="006F7A7A"/>
    <w:rsid w:val="006F7C10"/>
    <w:rsid w:val="00700240"/>
    <w:rsid w:val="00700340"/>
    <w:rsid w:val="00700357"/>
    <w:rsid w:val="00700600"/>
    <w:rsid w:val="00700D8C"/>
    <w:rsid w:val="00700E36"/>
    <w:rsid w:val="00700FE8"/>
    <w:rsid w:val="00701347"/>
    <w:rsid w:val="0070154F"/>
    <w:rsid w:val="007015D2"/>
    <w:rsid w:val="00701A75"/>
    <w:rsid w:val="007022FC"/>
    <w:rsid w:val="00702340"/>
    <w:rsid w:val="007024B7"/>
    <w:rsid w:val="0070291D"/>
    <w:rsid w:val="00702CD8"/>
    <w:rsid w:val="00702ECA"/>
    <w:rsid w:val="00702F4E"/>
    <w:rsid w:val="00702F87"/>
    <w:rsid w:val="0070304E"/>
    <w:rsid w:val="00703540"/>
    <w:rsid w:val="007039C6"/>
    <w:rsid w:val="00703AE2"/>
    <w:rsid w:val="0070439F"/>
    <w:rsid w:val="0070442E"/>
    <w:rsid w:val="007046E9"/>
    <w:rsid w:val="00704C3D"/>
    <w:rsid w:val="00704D2B"/>
    <w:rsid w:val="00704DB3"/>
    <w:rsid w:val="00704E55"/>
    <w:rsid w:val="0070502E"/>
    <w:rsid w:val="00705148"/>
    <w:rsid w:val="007051B2"/>
    <w:rsid w:val="0070560A"/>
    <w:rsid w:val="00705788"/>
    <w:rsid w:val="0070587A"/>
    <w:rsid w:val="0070595C"/>
    <w:rsid w:val="00705F32"/>
    <w:rsid w:val="007063AE"/>
    <w:rsid w:val="007064A4"/>
    <w:rsid w:val="00706D71"/>
    <w:rsid w:val="00706EEB"/>
    <w:rsid w:val="00706F4E"/>
    <w:rsid w:val="007070D0"/>
    <w:rsid w:val="00707425"/>
    <w:rsid w:val="00707AA7"/>
    <w:rsid w:val="00707B05"/>
    <w:rsid w:val="00707B7D"/>
    <w:rsid w:val="00707C37"/>
    <w:rsid w:val="00707CDE"/>
    <w:rsid w:val="00710095"/>
    <w:rsid w:val="00710125"/>
    <w:rsid w:val="007106E7"/>
    <w:rsid w:val="007107AE"/>
    <w:rsid w:val="00710813"/>
    <w:rsid w:val="00710907"/>
    <w:rsid w:val="007110F3"/>
    <w:rsid w:val="007112E4"/>
    <w:rsid w:val="0071177E"/>
    <w:rsid w:val="00711A90"/>
    <w:rsid w:val="00711B1F"/>
    <w:rsid w:val="0071208E"/>
    <w:rsid w:val="00712808"/>
    <w:rsid w:val="00712972"/>
    <w:rsid w:val="00712996"/>
    <w:rsid w:val="00712C44"/>
    <w:rsid w:val="00712E0F"/>
    <w:rsid w:val="00712E1E"/>
    <w:rsid w:val="007132CB"/>
    <w:rsid w:val="00713429"/>
    <w:rsid w:val="0071342B"/>
    <w:rsid w:val="00713442"/>
    <w:rsid w:val="007138A8"/>
    <w:rsid w:val="00713CC6"/>
    <w:rsid w:val="007144D6"/>
    <w:rsid w:val="00714791"/>
    <w:rsid w:val="00714AEE"/>
    <w:rsid w:val="00714DA2"/>
    <w:rsid w:val="00714F12"/>
    <w:rsid w:val="0071500B"/>
    <w:rsid w:val="00715AFB"/>
    <w:rsid w:val="00715C08"/>
    <w:rsid w:val="00715D28"/>
    <w:rsid w:val="00715F70"/>
    <w:rsid w:val="0071675D"/>
    <w:rsid w:val="00716C59"/>
    <w:rsid w:val="00716D30"/>
    <w:rsid w:val="007171F9"/>
    <w:rsid w:val="007172F5"/>
    <w:rsid w:val="00717450"/>
    <w:rsid w:val="00717564"/>
    <w:rsid w:val="00717707"/>
    <w:rsid w:val="00717CBA"/>
    <w:rsid w:val="00720574"/>
    <w:rsid w:val="007208FE"/>
    <w:rsid w:val="00720962"/>
    <w:rsid w:val="00720AC6"/>
    <w:rsid w:val="00720BD6"/>
    <w:rsid w:val="00720F30"/>
    <w:rsid w:val="00720FF9"/>
    <w:rsid w:val="00721302"/>
    <w:rsid w:val="0072131E"/>
    <w:rsid w:val="007213C2"/>
    <w:rsid w:val="007213D7"/>
    <w:rsid w:val="0072141B"/>
    <w:rsid w:val="00721669"/>
    <w:rsid w:val="00721BD3"/>
    <w:rsid w:val="00721BF1"/>
    <w:rsid w:val="00721CF0"/>
    <w:rsid w:val="00722705"/>
    <w:rsid w:val="00722855"/>
    <w:rsid w:val="00722AF3"/>
    <w:rsid w:val="00722C2D"/>
    <w:rsid w:val="00722E94"/>
    <w:rsid w:val="00722EA0"/>
    <w:rsid w:val="00722F1C"/>
    <w:rsid w:val="0072324B"/>
    <w:rsid w:val="007235D9"/>
    <w:rsid w:val="0072370B"/>
    <w:rsid w:val="00723D2E"/>
    <w:rsid w:val="00724361"/>
    <w:rsid w:val="00724680"/>
    <w:rsid w:val="00724B57"/>
    <w:rsid w:val="00724B87"/>
    <w:rsid w:val="00724D85"/>
    <w:rsid w:val="007250CE"/>
    <w:rsid w:val="00725161"/>
    <w:rsid w:val="007252CD"/>
    <w:rsid w:val="00725852"/>
    <w:rsid w:val="0072599C"/>
    <w:rsid w:val="00725A28"/>
    <w:rsid w:val="00725D6D"/>
    <w:rsid w:val="0072604B"/>
    <w:rsid w:val="00726BBD"/>
    <w:rsid w:val="00726D04"/>
    <w:rsid w:val="00726E1E"/>
    <w:rsid w:val="00726EAA"/>
    <w:rsid w:val="00726FCF"/>
    <w:rsid w:val="007274D8"/>
    <w:rsid w:val="007275A1"/>
    <w:rsid w:val="00727781"/>
    <w:rsid w:val="00727CEB"/>
    <w:rsid w:val="00727D6E"/>
    <w:rsid w:val="00727F6E"/>
    <w:rsid w:val="00730191"/>
    <w:rsid w:val="007301C7"/>
    <w:rsid w:val="007302E3"/>
    <w:rsid w:val="00730417"/>
    <w:rsid w:val="0073041F"/>
    <w:rsid w:val="00730A06"/>
    <w:rsid w:val="007312BA"/>
    <w:rsid w:val="00731342"/>
    <w:rsid w:val="0073165B"/>
    <w:rsid w:val="00731703"/>
    <w:rsid w:val="0073173D"/>
    <w:rsid w:val="00731AA0"/>
    <w:rsid w:val="00731DB4"/>
    <w:rsid w:val="00731FFC"/>
    <w:rsid w:val="00732093"/>
    <w:rsid w:val="00732147"/>
    <w:rsid w:val="007322C8"/>
    <w:rsid w:val="0073292B"/>
    <w:rsid w:val="00732B8E"/>
    <w:rsid w:val="00733031"/>
    <w:rsid w:val="00733063"/>
    <w:rsid w:val="007337B5"/>
    <w:rsid w:val="007337BE"/>
    <w:rsid w:val="00733C97"/>
    <w:rsid w:val="00733F31"/>
    <w:rsid w:val="007341C5"/>
    <w:rsid w:val="00734370"/>
    <w:rsid w:val="0073440B"/>
    <w:rsid w:val="00734595"/>
    <w:rsid w:val="007349B5"/>
    <w:rsid w:val="00734A5F"/>
    <w:rsid w:val="00734AD8"/>
    <w:rsid w:val="00734FBA"/>
    <w:rsid w:val="007352B1"/>
    <w:rsid w:val="0073591A"/>
    <w:rsid w:val="00735B10"/>
    <w:rsid w:val="00735C3C"/>
    <w:rsid w:val="00735ED9"/>
    <w:rsid w:val="00735F77"/>
    <w:rsid w:val="0073659E"/>
    <w:rsid w:val="007365D2"/>
    <w:rsid w:val="00736B61"/>
    <w:rsid w:val="00736C9C"/>
    <w:rsid w:val="007370BB"/>
    <w:rsid w:val="00737148"/>
    <w:rsid w:val="007371D2"/>
    <w:rsid w:val="0073784E"/>
    <w:rsid w:val="00737906"/>
    <w:rsid w:val="00737B10"/>
    <w:rsid w:val="00737CDA"/>
    <w:rsid w:val="007403F9"/>
    <w:rsid w:val="00740437"/>
    <w:rsid w:val="007404CA"/>
    <w:rsid w:val="0074096B"/>
    <w:rsid w:val="00740A6B"/>
    <w:rsid w:val="00740D18"/>
    <w:rsid w:val="00740FA4"/>
    <w:rsid w:val="007411CB"/>
    <w:rsid w:val="0074125A"/>
    <w:rsid w:val="00741460"/>
    <w:rsid w:val="00741686"/>
    <w:rsid w:val="00741839"/>
    <w:rsid w:val="0074189B"/>
    <w:rsid w:val="00741B11"/>
    <w:rsid w:val="00741B1D"/>
    <w:rsid w:val="00741CC5"/>
    <w:rsid w:val="00741DB6"/>
    <w:rsid w:val="00741F95"/>
    <w:rsid w:val="00741FD7"/>
    <w:rsid w:val="007421BE"/>
    <w:rsid w:val="0074245B"/>
    <w:rsid w:val="00742752"/>
    <w:rsid w:val="00742E1E"/>
    <w:rsid w:val="00742EAA"/>
    <w:rsid w:val="00742EBB"/>
    <w:rsid w:val="007430BB"/>
    <w:rsid w:val="007434F0"/>
    <w:rsid w:val="00743627"/>
    <w:rsid w:val="00743657"/>
    <w:rsid w:val="00743AC1"/>
    <w:rsid w:val="00743AEA"/>
    <w:rsid w:val="00743B29"/>
    <w:rsid w:val="00743DEF"/>
    <w:rsid w:val="0074444E"/>
    <w:rsid w:val="00744A69"/>
    <w:rsid w:val="00744A9A"/>
    <w:rsid w:val="00744B7D"/>
    <w:rsid w:val="00744CA4"/>
    <w:rsid w:val="00745278"/>
    <w:rsid w:val="00745B04"/>
    <w:rsid w:val="00745B4A"/>
    <w:rsid w:val="00745EEC"/>
    <w:rsid w:val="007461C8"/>
    <w:rsid w:val="00746576"/>
    <w:rsid w:val="00746757"/>
    <w:rsid w:val="0074694F"/>
    <w:rsid w:val="00746A35"/>
    <w:rsid w:val="00746CCB"/>
    <w:rsid w:val="0074725A"/>
    <w:rsid w:val="007472AB"/>
    <w:rsid w:val="00747529"/>
    <w:rsid w:val="007479E4"/>
    <w:rsid w:val="00747A89"/>
    <w:rsid w:val="00747D31"/>
    <w:rsid w:val="0075035C"/>
    <w:rsid w:val="007504D9"/>
    <w:rsid w:val="00750511"/>
    <w:rsid w:val="007506C0"/>
    <w:rsid w:val="0075081E"/>
    <w:rsid w:val="00750C82"/>
    <w:rsid w:val="00750C86"/>
    <w:rsid w:val="0075103D"/>
    <w:rsid w:val="007513A8"/>
    <w:rsid w:val="007513C2"/>
    <w:rsid w:val="00751527"/>
    <w:rsid w:val="00751551"/>
    <w:rsid w:val="00751653"/>
    <w:rsid w:val="00751839"/>
    <w:rsid w:val="007518EC"/>
    <w:rsid w:val="00751932"/>
    <w:rsid w:val="00751EE1"/>
    <w:rsid w:val="0075246D"/>
    <w:rsid w:val="0075288C"/>
    <w:rsid w:val="007529E3"/>
    <w:rsid w:val="0075361E"/>
    <w:rsid w:val="0075387D"/>
    <w:rsid w:val="00753B7D"/>
    <w:rsid w:val="00753D89"/>
    <w:rsid w:val="0075409E"/>
    <w:rsid w:val="0075442F"/>
    <w:rsid w:val="007548DA"/>
    <w:rsid w:val="00754917"/>
    <w:rsid w:val="00754A35"/>
    <w:rsid w:val="007550F0"/>
    <w:rsid w:val="007551D3"/>
    <w:rsid w:val="007556F6"/>
    <w:rsid w:val="007557EE"/>
    <w:rsid w:val="0075591B"/>
    <w:rsid w:val="00755D32"/>
    <w:rsid w:val="00755F3A"/>
    <w:rsid w:val="007563E6"/>
    <w:rsid w:val="00756724"/>
    <w:rsid w:val="00756ACE"/>
    <w:rsid w:val="00756BF1"/>
    <w:rsid w:val="00756D2B"/>
    <w:rsid w:val="00756E72"/>
    <w:rsid w:val="00756FAD"/>
    <w:rsid w:val="007571C1"/>
    <w:rsid w:val="007572CA"/>
    <w:rsid w:val="0075747F"/>
    <w:rsid w:val="0075771C"/>
    <w:rsid w:val="00757B35"/>
    <w:rsid w:val="00757C9A"/>
    <w:rsid w:val="00757F91"/>
    <w:rsid w:val="0076077A"/>
    <w:rsid w:val="007607C0"/>
    <w:rsid w:val="00760814"/>
    <w:rsid w:val="00760866"/>
    <w:rsid w:val="007608A8"/>
    <w:rsid w:val="00760ED1"/>
    <w:rsid w:val="00760F9E"/>
    <w:rsid w:val="007610AE"/>
    <w:rsid w:val="00761201"/>
    <w:rsid w:val="007613F6"/>
    <w:rsid w:val="007614AC"/>
    <w:rsid w:val="00761589"/>
    <w:rsid w:val="007617D1"/>
    <w:rsid w:val="00761B92"/>
    <w:rsid w:val="00761C1E"/>
    <w:rsid w:val="00761FCF"/>
    <w:rsid w:val="00761FF9"/>
    <w:rsid w:val="00762061"/>
    <w:rsid w:val="00762402"/>
    <w:rsid w:val="007626A7"/>
    <w:rsid w:val="00762A37"/>
    <w:rsid w:val="00763299"/>
    <w:rsid w:val="00763616"/>
    <w:rsid w:val="00763646"/>
    <w:rsid w:val="007639E6"/>
    <w:rsid w:val="00763C4C"/>
    <w:rsid w:val="00763FCD"/>
    <w:rsid w:val="00764333"/>
    <w:rsid w:val="0076490F"/>
    <w:rsid w:val="00764AA0"/>
    <w:rsid w:val="00764C3E"/>
    <w:rsid w:val="00764E33"/>
    <w:rsid w:val="00764EB7"/>
    <w:rsid w:val="00764EC9"/>
    <w:rsid w:val="00764F8C"/>
    <w:rsid w:val="00765071"/>
    <w:rsid w:val="007650EF"/>
    <w:rsid w:val="0076546E"/>
    <w:rsid w:val="007659E5"/>
    <w:rsid w:val="00765AA6"/>
    <w:rsid w:val="00765F65"/>
    <w:rsid w:val="007660B3"/>
    <w:rsid w:val="007661CD"/>
    <w:rsid w:val="007663BA"/>
    <w:rsid w:val="00766568"/>
    <w:rsid w:val="00766775"/>
    <w:rsid w:val="00766910"/>
    <w:rsid w:val="00766AA1"/>
    <w:rsid w:val="00766AA4"/>
    <w:rsid w:val="00766D8F"/>
    <w:rsid w:val="00766DE3"/>
    <w:rsid w:val="00766F41"/>
    <w:rsid w:val="00766FC7"/>
    <w:rsid w:val="00767340"/>
    <w:rsid w:val="0076734C"/>
    <w:rsid w:val="0076796F"/>
    <w:rsid w:val="00767BE8"/>
    <w:rsid w:val="00767E88"/>
    <w:rsid w:val="00770584"/>
    <w:rsid w:val="00770939"/>
    <w:rsid w:val="00770C4E"/>
    <w:rsid w:val="00770D12"/>
    <w:rsid w:val="00771219"/>
    <w:rsid w:val="00771394"/>
    <w:rsid w:val="007715CF"/>
    <w:rsid w:val="007717D0"/>
    <w:rsid w:val="00771F5A"/>
    <w:rsid w:val="00772B6D"/>
    <w:rsid w:val="00772E59"/>
    <w:rsid w:val="00773D8E"/>
    <w:rsid w:val="00773E18"/>
    <w:rsid w:val="00774051"/>
    <w:rsid w:val="007740C7"/>
    <w:rsid w:val="0077420D"/>
    <w:rsid w:val="007742B1"/>
    <w:rsid w:val="0077439F"/>
    <w:rsid w:val="00774774"/>
    <w:rsid w:val="00774B4C"/>
    <w:rsid w:val="00774EF5"/>
    <w:rsid w:val="00774F3D"/>
    <w:rsid w:val="00774FD3"/>
    <w:rsid w:val="00774FEB"/>
    <w:rsid w:val="00775088"/>
    <w:rsid w:val="007750B4"/>
    <w:rsid w:val="007756AC"/>
    <w:rsid w:val="0077572F"/>
    <w:rsid w:val="007757AA"/>
    <w:rsid w:val="00775EC2"/>
    <w:rsid w:val="00775ECC"/>
    <w:rsid w:val="0077667B"/>
    <w:rsid w:val="00776737"/>
    <w:rsid w:val="00776AC6"/>
    <w:rsid w:val="007772E8"/>
    <w:rsid w:val="007774DB"/>
    <w:rsid w:val="0077751B"/>
    <w:rsid w:val="00777BF3"/>
    <w:rsid w:val="00777D96"/>
    <w:rsid w:val="00780136"/>
    <w:rsid w:val="0078016D"/>
    <w:rsid w:val="0078048A"/>
    <w:rsid w:val="00780902"/>
    <w:rsid w:val="0078092B"/>
    <w:rsid w:val="00780D7C"/>
    <w:rsid w:val="00781067"/>
    <w:rsid w:val="0078144F"/>
    <w:rsid w:val="007816EC"/>
    <w:rsid w:val="0078196B"/>
    <w:rsid w:val="00781CED"/>
    <w:rsid w:val="00782343"/>
    <w:rsid w:val="00782385"/>
    <w:rsid w:val="0078251C"/>
    <w:rsid w:val="0078265A"/>
    <w:rsid w:val="007827A6"/>
    <w:rsid w:val="007828A0"/>
    <w:rsid w:val="007828BE"/>
    <w:rsid w:val="00782900"/>
    <w:rsid w:val="007829C9"/>
    <w:rsid w:val="00782A9B"/>
    <w:rsid w:val="0078319F"/>
    <w:rsid w:val="007831E2"/>
    <w:rsid w:val="00783684"/>
    <w:rsid w:val="00783831"/>
    <w:rsid w:val="00783AB3"/>
    <w:rsid w:val="00783AD4"/>
    <w:rsid w:val="00783B87"/>
    <w:rsid w:val="00783C67"/>
    <w:rsid w:val="00783E20"/>
    <w:rsid w:val="007842B3"/>
    <w:rsid w:val="00784BDC"/>
    <w:rsid w:val="00784F56"/>
    <w:rsid w:val="00785637"/>
    <w:rsid w:val="007858EA"/>
    <w:rsid w:val="00785B0A"/>
    <w:rsid w:val="00785FEB"/>
    <w:rsid w:val="007861D8"/>
    <w:rsid w:val="00786269"/>
    <w:rsid w:val="0078643D"/>
    <w:rsid w:val="007864CA"/>
    <w:rsid w:val="00786538"/>
    <w:rsid w:val="00786D16"/>
    <w:rsid w:val="0078701D"/>
    <w:rsid w:val="007870CB"/>
    <w:rsid w:val="007873C7"/>
    <w:rsid w:val="00787932"/>
    <w:rsid w:val="00787B0D"/>
    <w:rsid w:val="00787B35"/>
    <w:rsid w:val="00787C94"/>
    <w:rsid w:val="00787DF0"/>
    <w:rsid w:val="00787E10"/>
    <w:rsid w:val="00787E51"/>
    <w:rsid w:val="00790301"/>
    <w:rsid w:val="00790507"/>
    <w:rsid w:val="0079164E"/>
    <w:rsid w:val="00791685"/>
    <w:rsid w:val="00791FC6"/>
    <w:rsid w:val="00792474"/>
    <w:rsid w:val="00792601"/>
    <w:rsid w:val="00792996"/>
    <w:rsid w:val="007929E3"/>
    <w:rsid w:val="00792A8E"/>
    <w:rsid w:val="00792B47"/>
    <w:rsid w:val="00792C94"/>
    <w:rsid w:val="0079329A"/>
    <w:rsid w:val="00793378"/>
    <w:rsid w:val="007933DA"/>
    <w:rsid w:val="00793434"/>
    <w:rsid w:val="007938F2"/>
    <w:rsid w:val="00793986"/>
    <w:rsid w:val="00793ECC"/>
    <w:rsid w:val="007943A2"/>
    <w:rsid w:val="00794460"/>
    <w:rsid w:val="00794552"/>
    <w:rsid w:val="00794C95"/>
    <w:rsid w:val="007954AE"/>
    <w:rsid w:val="00795592"/>
    <w:rsid w:val="00796095"/>
    <w:rsid w:val="007960A7"/>
    <w:rsid w:val="007960FB"/>
    <w:rsid w:val="0079621F"/>
    <w:rsid w:val="00796659"/>
    <w:rsid w:val="007969C1"/>
    <w:rsid w:val="00796B11"/>
    <w:rsid w:val="00796C26"/>
    <w:rsid w:val="00796C9B"/>
    <w:rsid w:val="007971DE"/>
    <w:rsid w:val="007972C1"/>
    <w:rsid w:val="007973E2"/>
    <w:rsid w:val="0079747C"/>
    <w:rsid w:val="0079794E"/>
    <w:rsid w:val="00797A09"/>
    <w:rsid w:val="00797A41"/>
    <w:rsid w:val="00797B66"/>
    <w:rsid w:val="00797BC3"/>
    <w:rsid w:val="00797C25"/>
    <w:rsid w:val="00797F18"/>
    <w:rsid w:val="00797F46"/>
    <w:rsid w:val="007A002D"/>
    <w:rsid w:val="007A01C1"/>
    <w:rsid w:val="007A069B"/>
    <w:rsid w:val="007A0880"/>
    <w:rsid w:val="007A09C5"/>
    <w:rsid w:val="007A0D34"/>
    <w:rsid w:val="007A0D92"/>
    <w:rsid w:val="007A0F1A"/>
    <w:rsid w:val="007A1160"/>
    <w:rsid w:val="007A1A16"/>
    <w:rsid w:val="007A1BD3"/>
    <w:rsid w:val="007A1BDA"/>
    <w:rsid w:val="007A1F03"/>
    <w:rsid w:val="007A21F1"/>
    <w:rsid w:val="007A22DE"/>
    <w:rsid w:val="007A2663"/>
    <w:rsid w:val="007A26B1"/>
    <w:rsid w:val="007A2A02"/>
    <w:rsid w:val="007A2E08"/>
    <w:rsid w:val="007A2E64"/>
    <w:rsid w:val="007A2EF4"/>
    <w:rsid w:val="007A31CC"/>
    <w:rsid w:val="007A35B5"/>
    <w:rsid w:val="007A3752"/>
    <w:rsid w:val="007A39E8"/>
    <w:rsid w:val="007A3B11"/>
    <w:rsid w:val="007A46F0"/>
    <w:rsid w:val="007A47A9"/>
    <w:rsid w:val="007A4A3E"/>
    <w:rsid w:val="007A4AA9"/>
    <w:rsid w:val="007A4BBD"/>
    <w:rsid w:val="007A4C03"/>
    <w:rsid w:val="007A4CC3"/>
    <w:rsid w:val="007A4D65"/>
    <w:rsid w:val="007A4DA2"/>
    <w:rsid w:val="007A4DBF"/>
    <w:rsid w:val="007A4EAE"/>
    <w:rsid w:val="007A52F5"/>
    <w:rsid w:val="007A5560"/>
    <w:rsid w:val="007A5694"/>
    <w:rsid w:val="007A56AD"/>
    <w:rsid w:val="007A5C21"/>
    <w:rsid w:val="007A5CD7"/>
    <w:rsid w:val="007A5DA1"/>
    <w:rsid w:val="007A644F"/>
    <w:rsid w:val="007A64B2"/>
    <w:rsid w:val="007A6690"/>
    <w:rsid w:val="007A6BC6"/>
    <w:rsid w:val="007A6CA5"/>
    <w:rsid w:val="007A71EE"/>
    <w:rsid w:val="007A74C2"/>
    <w:rsid w:val="007A7749"/>
    <w:rsid w:val="007A7947"/>
    <w:rsid w:val="007A7980"/>
    <w:rsid w:val="007A7D22"/>
    <w:rsid w:val="007A7DC4"/>
    <w:rsid w:val="007B01D9"/>
    <w:rsid w:val="007B030E"/>
    <w:rsid w:val="007B044F"/>
    <w:rsid w:val="007B0BBE"/>
    <w:rsid w:val="007B0DCE"/>
    <w:rsid w:val="007B1484"/>
    <w:rsid w:val="007B14D5"/>
    <w:rsid w:val="007B1540"/>
    <w:rsid w:val="007B1826"/>
    <w:rsid w:val="007B1883"/>
    <w:rsid w:val="007B19B1"/>
    <w:rsid w:val="007B19C8"/>
    <w:rsid w:val="007B1A2C"/>
    <w:rsid w:val="007B1DFF"/>
    <w:rsid w:val="007B2042"/>
    <w:rsid w:val="007B2367"/>
    <w:rsid w:val="007B24E7"/>
    <w:rsid w:val="007B2897"/>
    <w:rsid w:val="007B34E0"/>
    <w:rsid w:val="007B36CB"/>
    <w:rsid w:val="007B36DD"/>
    <w:rsid w:val="007B38D3"/>
    <w:rsid w:val="007B3A3F"/>
    <w:rsid w:val="007B3C08"/>
    <w:rsid w:val="007B3C73"/>
    <w:rsid w:val="007B3DD5"/>
    <w:rsid w:val="007B4057"/>
    <w:rsid w:val="007B40BB"/>
    <w:rsid w:val="007B42D8"/>
    <w:rsid w:val="007B436F"/>
    <w:rsid w:val="007B48F5"/>
    <w:rsid w:val="007B4D31"/>
    <w:rsid w:val="007B56A6"/>
    <w:rsid w:val="007B57C8"/>
    <w:rsid w:val="007B580E"/>
    <w:rsid w:val="007B58A9"/>
    <w:rsid w:val="007B5AF4"/>
    <w:rsid w:val="007B5D47"/>
    <w:rsid w:val="007B5D8F"/>
    <w:rsid w:val="007B64FC"/>
    <w:rsid w:val="007B65F2"/>
    <w:rsid w:val="007B67D8"/>
    <w:rsid w:val="007B71C8"/>
    <w:rsid w:val="007B741B"/>
    <w:rsid w:val="007B7563"/>
    <w:rsid w:val="007B7CC8"/>
    <w:rsid w:val="007C02BB"/>
    <w:rsid w:val="007C05B9"/>
    <w:rsid w:val="007C090A"/>
    <w:rsid w:val="007C0918"/>
    <w:rsid w:val="007C0A1B"/>
    <w:rsid w:val="007C0BFF"/>
    <w:rsid w:val="007C12C9"/>
    <w:rsid w:val="007C13C8"/>
    <w:rsid w:val="007C13F3"/>
    <w:rsid w:val="007C15A5"/>
    <w:rsid w:val="007C15E2"/>
    <w:rsid w:val="007C1701"/>
    <w:rsid w:val="007C2104"/>
    <w:rsid w:val="007C2699"/>
    <w:rsid w:val="007C2774"/>
    <w:rsid w:val="007C2B77"/>
    <w:rsid w:val="007C2BE0"/>
    <w:rsid w:val="007C2C50"/>
    <w:rsid w:val="007C2D07"/>
    <w:rsid w:val="007C3562"/>
    <w:rsid w:val="007C364A"/>
    <w:rsid w:val="007C3C6E"/>
    <w:rsid w:val="007C3F5A"/>
    <w:rsid w:val="007C4241"/>
    <w:rsid w:val="007C44A7"/>
    <w:rsid w:val="007C44E5"/>
    <w:rsid w:val="007C452B"/>
    <w:rsid w:val="007C4586"/>
    <w:rsid w:val="007C4AE1"/>
    <w:rsid w:val="007C4BB6"/>
    <w:rsid w:val="007C4CC2"/>
    <w:rsid w:val="007C4E41"/>
    <w:rsid w:val="007C549A"/>
    <w:rsid w:val="007C5A34"/>
    <w:rsid w:val="007C5C65"/>
    <w:rsid w:val="007C5CEF"/>
    <w:rsid w:val="007C5D83"/>
    <w:rsid w:val="007C5E5C"/>
    <w:rsid w:val="007C6201"/>
    <w:rsid w:val="007C6247"/>
    <w:rsid w:val="007C62B5"/>
    <w:rsid w:val="007C6469"/>
    <w:rsid w:val="007C68EB"/>
    <w:rsid w:val="007C69AF"/>
    <w:rsid w:val="007C6DFB"/>
    <w:rsid w:val="007C72B3"/>
    <w:rsid w:val="007C7338"/>
    <w:rsid w:val="007C74DD"/>
    <w:rsid w:val="007C7811"/>
    <w:rsid w:val="007C7A8E"/>
    <w:rsid w:val="007C7B0B"/>
    <w:rsid w:val="007C7C85"/>
    <w:rsid w:val="007D01A9"/>
    <w:rsid w:val="007D0373"/>
    <w:rsid w:val="007D050E"/>
    <w:rsid w:val="007D0578"/>
    <w:rsid w:val="007D065A"/>
    <w:rsid w:val="007D0759"/>
    <w:rsid w:val="007D0F8F"/>
    <w:rsid w:val="007D11DE"/>
    <w:rsid w:val="007D1ABD"/>
    <w:rsid w:val="007D1AD3"/>
    <w:rsid w:val="007D1B5A"/>
    <w:rsid w:val="007D25BA"/>
    <w:rsid w:val="007D2695"/>
    <w:rsid w:val="007D28C9"/>
    <w:rsid w:val="007D28FB"/>
    <w:rsid w:val="007D295C"/>
    <w:rsid w:val="007D2C91"/>
    <w:rsid w:val="007D2D0E"/>
    <w:rsid w:val="007D2D47"/>
    <w:rsid w:val="007D32E8"/>
    <w:rsid w:val="007D335F"/>
    <w:rsid w:val="007D3543"/>
    <w:rsid w:val="007D35ED"/>
    <w:rsid w:val="007D36B4"/>
    <w:rsid w:val="007D3812"/>
    <w:rsid w:val="007D39A1"/>
    <w:rsid w:val="007D3C04"/>
    <w:rsid w:val="007D3C05"/>
    <w:rsid w:val="007D3C76"/>
    <w:rsid w:val="007D3CE1"/>
    <w:rsid w:val="007D4040"/>
    <w:rsid w:val="007D4152"/>
    <w:rsid w:val="007D44C3"/>
    <w:rsid w:val="007D452D"/>
    <w:rsid w:val="007D49BD"/>
    <w:rsid w:val="007D4BBB"/>
    <w:rsid w:val="007D4BF9"/>
    <w:rsid w:val="007D4C58"/>
    <w:rsid w:val="007D4F00"/>
    <w:rsid w:val="007D5012"/>
    <w:rsid w:val="007D5387"/>
    <w:rsid w:val="007D53DA"/>
    <w:rsid w:val="007D54A1"/>
    <w:rsid w:val="007D568D"/>
    <w:rsid w:val="007D56C7"/>
    <w:rsid w:val="007D5AE1"/>
    <w:rsid w:val="007D5CF0"/>
    <w:rsid w:val="007D5D8D"/>
    <w:rsid w:val="007D60B7"/>
    <w:rsid w:val="007D62D9"/>
    <w:rsid w:val="007D6384"/>
    <w:rsid w:val="007D64C5"/>
    <w:rsid w:val="007D6575"/>
    <w:rsid w:val="007D66D8"/>
    <w:rsid w:val="007D674D"/>
    <w:rsid w:val="007D6893"/>
    <w:rsid w:val="007D6898"/>
    <w:rsid w:val="007D68E7"/>
    <w:rsid w:val="007D69CF"/>
    <w:rsid w:val="007D6CAE"/>
    <w:rsid w:val="007D6E98"/>
    <w:rsid w:val="007D6FEA"/>
    <w:rsid w:val="007D71F0"/>
    <w:rsid w:val="007D72B9"/>
    <w:rsid w:val="007E024E"/>
    <w:rsid w:val="007E060E"/>
    <w:rsid w:val="007E0A14"/>
    <w:rsid w:val="007E0AE1"/>
    <w:rsid w:val="007E11E0"/>
    <w:rsid w:val="007E125F"/>
    <w:rsid w:val="007E135B"/>
    <w:rsid w:val="007E13AD"/>
    <w:rsid w:val="007E15F1"/>
    <w:rsid w:val="007E164F"/>
    <w:rsid w:val="007E174D"/>
    <w:rsid w:val="007E1820"/>
    <w:rsid w:val="007E1A29"/>
    <w:rsid w:val="007E2089"/>
    <w:rsid w:val="007E20CA"/>
    <w:rsid w:val="007E20F2"/>
    <w:rsid w:val="007E24B7"/>
    <w:rsid w:val="007E286D"/>
    <w:rsid w:val="007E29B2"/>
    <w:rsid w:val="007E2A40"/>
    <w:rsid w:val="007E2A7A"/>
    <w:rsid w:val="007E2B06"/>
    <w:rsid w:val="007E30EF"/>
    <w:rsid w:val="007E3744"/>
    <w:rsid w:val="007E388F"/>
    <w:rsid w:val="007E39F8"/>
    <w:rsid w:val="007E3BB8"/>
    <w:rsid w:val="007E40A2"/>
    <w:rsid w:val="007E4A84"/>
    <w:rsid w:val="007E4C91"/>
    <w:rsid w:val="007E5002"/>
    <w:rsid w:val="007E5100"/>
    <w:rsid w:val="007E55E7"/>
    <w:rsid w:val="007E5821"/>
    <w:rsid w:val="007E58BD"/>
    <w:rsid w:val="007E5CB3"/>
    <w:rsid w:val="007E5F71"/>
    <w:rsid w:val="007E5FD3"/>
    <w:rsid w:val="007E62A7"/>
    <w:rsid w:val="007E63AD"/>
    <w:rsid w:val="007E6EC6"/>
    <w:rsid w:val="007E6F56"/>
    <w:rsid w:val="007E71B1"/>
    <w:rsid w:val="007E7299"/>
    <w:rsid w:val="007E77B8"/>
    <w:rsid w:val="007E7844"/>
    <w:rsid w:val="007E7CFC"/>
    <w:rsid w:val="007F0035"/>
    <w:rsid w:val="007F01BC"/>
    <w:rsid w:val="007F0263"/>
    <w:rsid w:val="007F0265"/>
    <w:rsid w:val="007F02BF"/>
    <w:rsid w:val="007F02CC"/>
    <w:rsid w:val="007F060F"/>
    <w:rsid w:val="007F0AA3"/>
    <w:rsid w:val="007F0B1A"/>
    <w:rsid w:val="007F0FCA"/>
    <w:rsid w:val="007F12FF"/>
    <w:rsid w:val="007F159D"/>
    <w:rsid w:val="007F197C"/>
    <w:rsid w:val="007F1ECF"/>
    <w:rsid w:val="007F285F"/>
    <w:rsid w:val="007F2FB6"/>
    <w:rsid w:val="007F333C"/>
    <w:rsid w:val="007F3A77"/>
    <w:rsid w:val="007F3C36"/>
    <w:rsid w:val="007F3CC2"/>
    <w:rsid w:val="007F3F95"/>
    <w:rsid w:val="007F445E"/>
    <w:rsid w:val="007F490B"/>
    <w:rsid w:val="007F4A60"/>
    <w:rsid w:val="007F5132"/>
    <w:rsid w:val="007F5357"/>
    <w:rsid w:val="007F541C"/>
    <w:rsid w:val="007F55F3"/>
    <w:rsid w:val="007F5775"/>
    <w:rsid w:val="007F57F6"/>
    <w:rsid w:val="007F582D"/>
    <w:rsid w:val="007F662E"/>
    <w:rsid w:val="007F69F0"/>
    <w:rsid w:val="007F6DD9"/>
    <w:rsid w:val="007F7364"/>
    <w:rsid w:val="007F761F"/>
    <w:rsid w:val="007F7BCC"/>
    <w:rsid w:val="007F7C82"/>
    <w:rsid w:val="00800055"/>
    <w:rsid w:val="008000B3"/>
    <w:rsid w:val="008001AE"/>
    <w:rsid w:val="0080026A"/>
    <w:rsid w:val="00800353"/>
    <w:rsid w:val="0080084B"/>
    <w:rsid w:val="00800D50"/>
    <w:rsid w:val="0080101D"/>
    <w:rsid w:val="008015D5"/>
    <w:rsid w:val="00801A5C"/>
    <w:rsid w:val="00802D6D"/>
    <w:rsid w:val="00803172"/>
    <w:rsid w:val="008035C0"/>
    <w:rsid w:val="00803861"/>
    <w:rsid w:val="00803957"/>
    <w:rsid w:val="00803A18"/>
    <w:rsid w:val="00803AB3"/>
    <w:rsid w:val="00803C6B"/>
    <w:rsid w:val="00803E0F"/>
    <w:rsid w:val="00803E69"/>
    <w:rsid w:val="00803F17"/>
    <w:rsid w:val="008040B6"/>
    <w:rsid w:val="00804354"/>
    <w:rsid w:val="00804627"/>
    <w:rsid w:val="0080496F"/>
    <w:rsid w:val="008049BC"/>
    <w:rsid w:val="00804A09"/>
    <w:rsid w:val="00804D02"/>
    <w:rsid w:val="0080518D"/>
    <w:rsid w:val="008052AE"/>
    <w:rsid w:val="00805579"/>
    <w:rsid w:val="0080564A"/>
    <w:rsid w:val="00805AA7"/>
    <w:rsid w:val="00805AF3"/>
    <w:rsid w:val="008060C8"/>
    <w:rsid w:val="008061A9"/>
    <w:rsid w:val="008064D6"/>
    <w:rsid w:val="00806526"/>
    <w:rsid w:val="0080669C"/>
    <w:rsid w:val="00806B79"/>
    <w:rsid w:val="00806D83"/>
    <w:rsid w:val="00806DCC"/>
    <w:rsid w:val="00806E99"/>
    <w:rsid w:val="00806FBA"/>
    <w:rsid w:val="008071D2"/>
    <w:rsid w:val="008072A1"/>
    <w:rsid w:val="0080780A"/>
    <w:rsid w:val="00807B2A"/>
    <w:rsid w:val="00807B9B"/>
    <w:rsid w:val="00807F06"/>
    <w:rsid w:val="00807F67"/>
    <w:rsid w:val="00810254"/>
    <w:rsid w:val="0081052C"/>
    <w:rsid w:val="00810553"/>
    <w:rsid w:val="0081065E"/>
    <w:rsid w:val="00810667"/>
    <w:rsid w:val="00810697"/>
    <w:rsid w:val="00810CB7"/>
    <w:rsid w:val="00810FBF"/>
    <w:rsid w:val="00810FE8"/>
    <w:rsid w:val="008115D1"/>
    <w:rsid w:val="0081162C"/>
    <w:rsid w:val="00811633"/>
    <w:rsid w:val="00811728"/>
    <w:rsid w:val="00811BD7"/>
    <w:rsid w:val="00811DC4"/>
    <w:rsid w:val="00811DC6"/>
    <w:rsid w:val="00811F0A"/>
    <w:rsid w:val="008120E5"/>
    <w:rsid w:val="008123BF"/>
    <w:rsid w:val="008124C4"/>
    <w:rsid w:val="0081268A"/>
    <w:rsid w:val="008126B4"/>
    <w:rsid w:val="0081282F"/>
    <w:rsid w:val="00812ADE"/>
    <w:rsid w:val="00812F56"/>
    <w:rsid w:val="00813144"/>
    <w:rsid w:val="00813797"/>
    <w:rsid w:val="008140A4"/>
    <w:rsid w:val="00814444"/>
    <w:rsid w:val="008145D1"/>
    <w:rsid w:val="0081475A"/>
    <w:rsid w:val="00814785"/>
    <w:rsid w:val="00814B48"/>
    <w:rsid w:val="00815279"/>
    <w:rsid w:val="008154C8"/>
    <w:rsid w:val="008154CA"/>
    <w:rsid w:val="00815558"/>
    <w:rsid w:val="0081560A"/>
    <w:rsid w:val="008156D7"/>
    <w:rsid w:val="008159DF"/>
    <w:rsid w:val="00815A3D"/>
    <w:rsid w:val="00815A87"/>
    <w:rsid w:val="00815D97"/>
    <w:rsid w:val="00816225"/>
    <w:rsid w:val="00816239"/>
    <w:rsid w:val="0081649D"/>
    <w:rsid w:val="00816576"/>
    <w:rsid w:val="0081670B"/>
    <w:rsid w:val="00816712"/>
    <w:rsid w:val="008168CE"/>
    <w:rsid w:val="00816B35"/>
    <w:rsid w:val="00816D40"/>
    <w:rsid w:val="0081707A"/>
    <w:rsid w:val="00817548"/>
    <w:rsid w:val="008177B0"/>
    <w:rsid w:val="00817981"/>
    <w:rsid w:val="00817BF3"/>
    <w:rsid w:val="00817DCD"/>
    <w:rsid w:val="00817E82"/>
    <w:rsid w:val="00817EEB"/>
    <w:rsid w:val="00820402"/>
    <w:rsid w:val="0082059D"/>
    <w:rsid w:val="008205B7"/>
    <w:rsid w:val="0082085D"/>
    <w:rsid w:val="0082090B"/>
    <w:rsid w:val="00820A65"/>
    <w:rsid w:val="00820C6F"/>
    <w:rsid w:val="00820D63"/>
    <w:rsid w:val="00820EBD"/>
    <w:rsid w:val="00821256"/>
    <w:rsid w:val="00821F1F"/>
    <w:rsid w:val="00821F4E"/>
    <w:rsid w:val="0082239D"/>
    <w:rsid w:val="0082248A"/>
    <w:rsid w:val="00822502"/>
    <w:rsid w:val="008226F4"/>
    <w:rsid w:val="008227B2"/>
    <w:rsid w:val="008230F4"/>
    <w:rsid w:val="0082325F"/>
    <w:rsid w:val="008233E8"/>
    <w:rsid w:val="00823451"/>
    <w:rsid w:val="008234FF"/>
    <w:rsid w:val="00823607"/>
    <w:rsid w:val="00823CB9"/>
    <w:rsid w:val="008243D8"/>
    <w:rsid w:val="0082493A"/>
    <w:rsid w:val="008249E6"/>
    <w:rsid w:val="00824AF0"/>
    <w:rsid w:val="00824C19"/>
    <w:rsid w:val="00824F5B"/>
    <w:rsid w:val="00824F78"/>
    <w:rsid w:val="00824FBC"/>
    <w:rsid w:val="008250AD"/>
    <w:rsid w:val="0082511D"/>
    <w:rsid w:val="00825318"/>
    <w:rsid w:val="008254B1"/>
    <w:rsid w:val="00825A84"/>
    <w:rsid w:val="00825C1D"/>
    <w:rsid w:val="00825D96"/>
    <w:rsid w:val="00825F10"/>
    <w:rsid w:val="00825FD7"/>
    <w:rsid w:val="00825FFB"/>
    <w:rsid w:val="0082672A"/>
    <w:rsid w:val="0082675E"/>
    <w:rsid w:val="00826796"/>
    <w:rsid w:val="0082687C"/>
    <w:rsid w:val="00826A32"/>
    <w:rsid w:val="00826F3D"/>
    <w:rsid w:val="008272F8"/>
    <w:rsid w:val="00827362"/>
    <w:rsid w:val="008274CD"/>
    <w:rsid w:val="008274EB"/>
    <w:rsid w:val="008276C2"/>
    <w:rsid w:val="00827785"/>
    <w:rsid w:val="00827976"/>
    <w:rsid w:val="00827988"/>
    <w:rsid w:val="00827D02"/>
    <w:rsid w:val="00830378"/>
    <w:rsid w:val="008307DF"/>
    <w:rsid w:val="008307EB"/>
    <w:rsid w:val="00830809"/>
    <w:rsid w:val="0083125B"/>
    <w:rsid w:val="008312B9"/>
    <w:rsid w:val="00831D20"/>
    <w:rsid w:val="00832056"/>
    <w:rsid w:val="0083206D"/>
    <w:rsid w:val="0083207C"/>
    <w:rsid w:val="008321F6"/>
    <w:rsid w:val="008323FE"/>
    <w:rsid w:val="008328A2"/>
    <w:rsid w:val="00832CB4"/>
    <w:rsid w:val="00833929"/>
    <w:rsid w:val="008339D4"/>
    <w:rsid w:val="00833B57"/>
    <w:rsid w:val="00833C3E"/>
    <w:rsid w:val="00833D72"/>
    <w:rsid w:val="00833E98"/>
    <w:rsid w:val="00834421"/>
    <w:rsid w:val="008345FB"/>
    <w:rsid w:val="00834715"/>
    <w:rsid w:val="00834763"/>
    <w:rsid w:val="008347B9"/>
    <w:rsid w:val="008348F6"/>
    <w:rsid w:val="008349E8"/>
    <w:rsid w:val="00834DB2"/>
    <w:rsid w:val="0083515C"/>
    <w:rsid w:val="0083562C"/>
    <w:rsid w:val="008356B2"/>
    <w:rsid w:val="008357F1"/>
    <w:rsid w:val="008357F9"/>
    <w:rsid w:val="00835869"/>
    <w:rsid w:val="00835F85"/>
    <w:rsid w:val="00836314"/>
    <w:rsid w:val="00836633"/>
    <w:rsid w:val="00836888"/>
    <w:rsid w:val="0083696E"/>
    <w:rsid w:val="00836E34"/>
    <w:rsid w:val="00836F33"/>
    <w:rsid w:val="008371C1"/>
    <w:rsid w:val="008371D9"/>
    <w:rsid w:val="0083734D"/>
    <w:rsid w:val="008375F2"/>
    <w:rsid w:val="008378AA"/>
    <w:rsid w:val="0083797E"/>
    <w:rsid w:val="00837DB0"/>
    <w:rsid w:val="00837E44"/>
    <w:rsid w:val="00840035"/>
    <w:rsid w:val="0084063D"/>
    <w:rsid w:val="00840811"/>
    <w:rsid w:val="00840826"/>
    <w:rsid w:val="00840937"/>
    <w:rsid w:val="00840B52"/>
    <w:rsid w:val="00840BB8"/>
    <w:rsid w:val="00840D0E"/>
    <w:rsid w:val="00840E3F"/>
    <w:rsid w:val="00840FFE"/>
    <w:rsid w:val="00841631"/>
    <w:rsid w:val="008417B8"/>
    <w:rsid w:val="00841A56"/>
    <w:rsid w:val="00841CD1"/>
    <w:rsid w:val="00841CD4"/>
    <w:rsid w:val="00841D5E"/>
    <w:rsid w:val="008420C5"/>
    <w:rsid w:val="008421A8"/>
    <w:rsid w:val="00842847"/>
    <w:rsid w:val="00842850"/>
    <w:rsid w:val="00842895"/>
    <w:rsid w:val="00842C3F"/>
    <w:rsid w:val="00842C99"/>
    <w:rsid w:val="008432DC"/>
    <w:rsid w:val="00843374"/>
    <w:rsid w:val="00843678"/>
    <w:rsid w:val="0084389B"/>
    <w:rsid w:val="00843B74"/>
    <w:rsid w:val="00843C9B"/>
    <w:rsid w:val="00843F1C"/>
    <w:rsid w:val="00843F66"/>
    <w:rsid w:val="00843F84"/>
    <w:rsid w:val="00844260"/>
    <w:rsid w:val="00844365"/>
    <w:rsid w:val="00844413"/>
    <w:rsid w:val="0084447E"/>
    <w:rsid w:val="008444B5"/>
    <w:rsid w:val="008444F5"/>
    <w:rsid w:val="00844604"/>
    <w:rsid w:val="00844755"/>
    <w:rsid w:val="00844830"/>
    <w:rsid w:val="008448D7"/>
    <w:rsid w:val="00844ABF"/>
    <w:rsid w:val="00844B63"/>
    <w:rsid w:val="00844CBF"/>
    <w:rsid w:val="00844CD1"/>
    <w:rsid w:val="0084511D"/>
    <w:rsid w:val="0084544D"/>
    <w:rsid w:val="0084545B"/>
    <w:rsid w:val="00845789"/>
    <w:rsid w:val="008457E8"/>
    <w:rsid w:val="00845954"/>
    <w:rsid w:val="00845B20"/>
    <w:rsid w:val="00845BAC"/>
    <w:rsid w:val="008462A6"/>
    <w:rsid w:val="0084662E"/>
    <w:rsid w:val="00846797"/>
    <w:rsid w:val="008468BA"/>
    <w:rsid w:val="00847047"/>
    <w:rsid w:val="00847183"/>
    <w:rsid w:val="008472A0"/>
    <w:rsid w:val="0084743F"/>
    <w:rsid w:val="00847A46"/>
    <w:rsid w:val="00847DB3"/>
    <w:rsid w:val="00847FEF"/>
    <w:rsid w:val="00850762"/>
    <w:rsid w:val="00850FB5"/>
    <w:rsid w:val="008511F4"/>
    <w:rsid w:val="00851295"/>
    <w:rsid w:val="00851A1A"/>
    <w:rsid w:val="00851E01"/>
    <w:rsid w:val="00851F90"/>
    <w:rsid w:val="0085235A"/>
    <w:rsid w:val="00852369"/>
    <w:rsid w:val="0085255C"/>
    <w:rsid w:val="008527DC"/>
    <w:rsid w:val="00852892"/>
    <w:rsid w:val="00852A10"/>
    <w:rsid w:val="00852AB9"/>
    <w:rsid w:val="00852B5F"/>
    <w:rsid w:val="00852C3E"/>
    <w:rsid w:val="0085363C"/>
    <w:rsid w:val="008537CE"/>
    <w:rsid w:val="00853815"/>
    <w:rsid w:val="00853DFD"/>
    <w:rsid w:val="008541D4"/>
    <w:rsid w:val="00854218"/>
    <w:rsid w:val="00854495"/>
    <w:rsid w:val="00854948"/>
    <w:rsid w:val="00854FCE"/>
    <w:rsid w:val="008553B7"/>
    <w:rsid w:val="008555ED"/>
    <w:rsid w:val="0085579B"/>
    <w:rsid w:val="00855927"/>
    <w:rsid w:val="00855A39"/>
    <w:rsid w:val="00855B27"/>
    <w:rsid w:val="00855C26"/>
    <w:rsid w:val="00855CEF"/>
    <w:rsid w:val="00855E23"/>
    <w:rsid w:val="00855E2E"/>
    <w:rsid w:val="008561FB"/>
    <w:rsid w:val="008564C7"/>
    <w:rsid w:val="00856B3A"/>
    <w:rsid w:val="00856EA0"/>
    <w:rsid w:val="00856F86"/>
    <w:rsid w:val="008572E9"/>
    <w:rsid w:val="00857344"/>
    <w:rsid w:val="0085740F"/>
    <w:rsid w:val="008575F6"/>
    <w:rsid w:val="00857627"/>
    <w:rsid w:val="00860133"/>
    <w:rsid w:val="008604CB"/>
    <w:rsid w:val="0086084F"/>
    <w:rsid w:val="008611CD"/>
    <w:rsid w:val="00861215"/>
    <w:rsid w:val="00861A49"/>
    <w:rsid w:val="00861D16"/>
    <w:rsid w:val="00861F57"/>
    <w:rsid w:val="00861FBF"/>
    <w:rsid w:val="00862194"/>
    <w:rsid w:val="00862313"/>
    <w:rsid w:val="00862428"/>
    <w:rsid w:val="0086259B"/>
    <w:rsid w:val="00862614"/>
    <w:rsid w:val="008629DF"/>
    <w:rsid w:val="00862A88"/>
    <w:rsid w:val="00862B53"/>
    <w:rsid w:val="00862C45"/>
    <w:rsid w:val="00862F5C"/>
    <w:rsid w:val="00862FBD"/>
    <w:rsid w:val="008633C3"/>
    <w:rsid w:val="008636E6"/>
    <w:rsid w:val="00863D0F"/>
    <w:rsid w:val="00864207"/>
    <w:rsid w:val="00864257"/>
    <w:rsid w:val="00864290"/>
    <w:rsid w:val="00864312"/>
    <w:rsid w:val="00864537"/>
    <w:rsid w:val="00864769"/>
    <w:rsid w:val="00864B21"/>
    <w:rsid w:val="008655AB"/>
    <w:rsid w:val="00865893"/>
    <w:rsid w:val="00865927"/>
    <w:rsid w:val="00865996"/>
    <w:rsid w:val="00865D72"/>
    <w:rsid w:val="00865E35"/>
    <w:rsid w:val="00865FBA"/>
    <w:rsid w:val="0086634E"/>
    <w:rsid w:val="008665A7"/>
    <w:rsid w:val="0086664B"/>
    <w:rsid w:val="0086673A"/>
    <w:rsid w:val="00866838"/>
    <w:rsid w:val="0086696C"/>
    <w:rsid w:val="00866ABA"/>
    <w:rsid w:val="00866B86"/>
    <w:rsid w:val="00866BCA"/>
    <w:rsid w:val="008672DF"/>
    <w:rsid w:val="00867504"/>
    <w:rsid w:val="00867638"/>
    <w:rsid w:val="008677CE"/>
    <w:rsid w:val="00867C3A"/>
    <w:rsid w:val="00867D7C"/>
    <w:rsid w:val="00867DA1"/>
    <w:rsid w:val="00867EB4"/>
    <w:rsid w:val="00867FCA"/>
    <w:rsid w:val="0087006E"/>
    <w:rsid w:val="00870272"/>
    <w:rsid w:val="00870935"/>
    <w:rsid w:val="00870F34"/>
    <w:rsid w:val="0087109F"/>
    <w:rsid w:val="008710D2"/>
    <w:rsid w:val="008712D7"/>
    <w:rsid w:val="0087138E"/>
    <w:rsid w:val="0087154D"/>
    <w:rsid w:val="00871795"/>
    <w:rsid w:val="008719F0"/>
    <w:rsid w:val="00871CD0"/>
    <w:rsid w:val="00871F37"/>
    <w:rsid w:val="008720D5"/>
    <w:rsid w:val="00872213"/>
    <w:rsid w:val="0087230A"/>
    <w:rsid w:val="008724BD"/>
    <w:rsid w:val="00872677"/>
    <w:rsid w:val="008728F6"/>
    <w:rsid w:val="00872A3D"/>
    <w:rsid w:val="00872D10"/>
    <w:rsid w:val="0087321F"/>
    <w:rsid w:val="008733EC"/>
    <w:rsid w:val="008734F8"/>
    <w:rsid w:val="008737CE"/>
    <w:rsid w:val="00873B0A"/>
    <w:rsid w:val="00873F38"/>
    <w:rsid w:val="00874533"/>
    <w:rsid w:val="008745CA"/>
    <w:rsid w:val="00874666"/>
    <w:rsid w:val="0087467D"/>
    <w:rsid w:val="008746D5"/>
    <w:rsid w:val="008748BB"/>
    <w:rsid w:val="00874BCF"/>
    <w:rsid w:val="008750D2"/>
    <w:rsid w:val="00875144"/>
    <w:rsid w:val="0087541A"/>
    <w:rsid w:val="00875969"/>
    <w:rsid w:val="00876116"/>
    <w:rsid w:val="008765FE"/>
    <w:rsid w:val="00876795"/>
    <w:rsid w:val="008767A5"/>
    <w:rsid w:val="00876D1C"/>
    <w:rsid w:val="00876E5B"/>
    <w:rsid w:val="0087707A"/>
    <w:rsid w:val="008773F2"/>
    <w:rsid w:val="00877468"/>
    <w:rsid w:val="008774EE"/>
    <w:rsid w:val="008776C1"/>
    <w:rsid w:val="00877B2F"/>
    <w:rsid w:val="00877C2A"/>
    <w:rsid w:val="00877C65"/>
    <w:rsid w:val="00877EE2"/>
    <w:rsid w:val="0088029A"/>
    <w:rsid w:val="008806AD"/>
    <w:rsid w:val="00880784"/>
    <w:rsid w:val="00880BA4"/>
    <w:rsid w:val="00880C18"/>
    <w:rsid w:val="00881012"/>
    <w:rsid w:val="008810BC"/>
    <w:rsid w:val="00881763"/>
    <w:rsid w:val="0088190A"/>
    <w:rsid w:val="008819D9"/>
    <w:rsid w:val="00881A17"/>
    <w:rsid w:val="00881A1A"/>
    <w:rsid w:val="00881B5D"/>
    <w:rsid w:val="00881B9A"/>
    <w:rsid w:val="00881EED"/>
    <w:rsid w:val="00881F41"/>
    <w:rsid w:val="008827CD"/>
    <w:rsid w:val="008829F4"/>
    <w:rsid w:val="00882C26"/>
    <w:rsid w:val="00882E0A"/>
    <w:rsid w:val="008830A5"/>
    <w:rsid w:val="008832AF"/>
    <w:rsid w:val="008837C8"/>
    <w:rsid w:val="0088392B"/>
    <w:rsid w:val="00883AB7"/>
    <w:rsid w:val="00883DCA"/>
    <w:rsid w:val="00883E2F"/>
    <w:rsid w:val="00883F90"/>
    <w:rsid w:val="00884480"/>
    <w:rsid w:val="00884497"/>
    <w:rsid w:val="00884BF9"/>
    <w:rsid w:val="00884F6D"/>
    <w:rsid w:val="00884F82"/>
    <w:rsid w:val="00885224"/>
    <w:rsid w:val="008852C5"/>
    <w:rsid w:val="0088533C"/>
    <w:rsid w:val="0088594A"/>
    <w:rsid w:val="00885A9F"/>
    <w:rsid w:val="00885CF7"/>
    <w:rsid w:val="00885EE4"/>
    <w:rsid w:val="008862C1"/>
    <w:rsid w:val="00886636"/>
    <w:rsid w:val="00886943"/>
    <w:rsid w:val="00886B0C"/>
    <w:rsid w:val="00886C0E"/>
    <w:rsid w:val="00886DB2"/>
    <w:rsid w:val="0088767C"/>
    <w:rsid w:val="0088799D"/>
    <w:rsid w:val="00890021"/>
    <w:rsid w:val="00890558"/>
    <w:rsid w:val="00890831"/>
    <w:rsid w:val="00890B9E"/>
    <w:rsid w:val="00890D46"/>
    <w:rsid w:val="00890D4F"/>
    <w:rsid w:val="00890D59"/>
    <w:rsid w:val="00891089"/>
    <w:rsid w:val="008910DA"/>
    <w:rsid w:val="008910EB"/>
    <w:rsid w:val="008912F5"/>
    <w:rsid w:val="00891490"/>
    <w:rsid w:val="008914D0"/>
    <w:rsid w:val="0089184C"/>
    <w:rsid w:val="00891CFD"/>
    <w:rsid w:val="00891F82"/>
    <w:rsid w:val="00892212"/>
    <w:rsid w:val="00892995"/>
    <w:rsid w:val="00892AF8"/>
    <w:rsid w:val="00892C31"/>
    <w:rsid w:val="00892CF6"/>
    <w:rsid w:val="00892D4E"/>
    <w:rsid w:val="0089323B"/>
    <w:rsid w:val="00893276"/>
    <w:rsid w:val="008933C5"/>
    <w:rsid w:val="00893838"/>
    <w:rsid w:val="008941BB"/>
    <w:rsid w:val="008945CB"/>
    <w:rsid w:val="00894AF9"/>
    <w:rsid w:val="00894DE7"/>
    <w:rsid w:val="00895051"/>
    <w:rsid w:val="00895194"/>
    <w:rsid w:val="008952B8"/>
    <w:rsid w:val="0089534D"/>
    <w:rsid w:val="00895F23"/>
    <w:rsid w:val="00895F6A"/>
    <w:rsid w:val="0089638C"/>
    <w:rsid w:val="008963EF"/>
    <w:rsid w:val="00896464"/>
    <w:rsid w:val="0089695A"/>
    <w:rsid w:val="00896D49"/>
    <w:rsid w:val="00896FC7"/>
    <w:rsid w:val="008970A1"/>
    <w:rsid w:val="0089727C"/>
    <w:rsid w:val="0089729F"/>
    <w:rsid w:val="00897566"/>
    <w:rsid w:val="00897DD1"/>
    <w:rsid w:val="00897FD2"/>
    <w:rsid w:val="008A0716"/>
    <w:rsid w:val="008A0929"/>
    <w:rsid w:val="008A0A5B"/>
    <w:rsid w:val="008A0AE7"/>
    <w:rsid w:val="008A0DBC"/>
    <w:rsid w:val="008A1469"/>
    <w:rsid w:val="008A1CDD"/>
    <w:rsid w:val="008A1D5E"/>
    <w:rsid w:val="008A259F"/>
    <w:rsid w:val="008A26DD"/>
    <w:rsid w:val="008A2AB3"/>
    <w:rsid w:val="008A2CC7"/>
    <w:rsid w:val="008A2FF9"/>
    <w:rsid w:val="008A300E"/>
    <w:rsid w:val="008A304C"/>
    <w:rsid w:val="008A325C"/>
    <w:rsid w:val="008A3918"/>
    <w:rsid w:val="008A392C"/>
    <w:rsid w:val="008A3AB5"/>
    <w:rsid w:val="008A3D24"/>
    <w:rsid w:val="008A3EEE"/>
    <w:rsid w:val="008A42E2"/>
    <w:rsid w:val="008A42E9"/>
    <w:rsid w:val="008A43D1"/>
    <w:rsid w:val="008A4616"/>
    <w:rsid w:val="008A496E"/>
    <w:rsid w:val="008A4C09"/>
    <w:rsid w:val="008A4C94"/>
    <w:rsid w:val="008A4D71"/>
    <w:rsid w:val="008A4EC1"/>
    <w:rsid w:val="008A4F29"/>
    <w:rsid w:val="008A5030"/>
    <w:rsid w:val="008A50AC"/>
    <w:rsid w:val="008A523E"/>
    <w:rsid w:val="008A52A6"/>
    <w:rsid w:val="008A53D3"/>
    <w:rsid w:val="008A5650"/>
    <w:rsid w:val="008A566C"/>
    <w:rsid w:val="008A5C46"/>
    <w:rsid w:val="008A5FAE"/>
    <w:rsid w:val="008A61B1"/>
    <w:rsid w:val="008A6324"/>
    <w:rsid w:val="008A63DB"/>
    <w:rsid w:val="008A6479"/>
    <w:rsid w:val="008A68D5"/>
    <w:rsid w:val="008A7196"/>
    <w:rsid w:val="008A7628"/>
    <w:rsid w:val="008A7633"/>
    <w:rsid w:val="008A7849"/>
    <w:rsid w:val="008A7A05"/>
    <w:rsid w:val="008A7CE1"/>
    <w:rsid w:val="008A7E4F"/>
    <w:rsid w:val="008A7ECA"/>
    <w:rsid w:val="008B084A"/>
    <w:rsid w:val="008B0895"/>
    <w:rsid w:val="008B09B5"/>
    <w:rsid w:val="008B0A2D"/>
    <w:rsid w:val="008B0C84"/>
    <w:rsid w:val="008B0C97"/>
    <w:rsid w:val="008B0CA3"/>
    <w:rsid w:val="008B0DB3"/>
    <w:rsid w:val="008B0E27"/>
    <w:rsid w:val="008B0FBC"/>
    <w:rsid w:val="008B1515"/>
    <w:rsid w:val="008B158B"/>
    <w:rsid w:val="008B1A3B"/>
    <w:rsid w:val="008B1D17"/>
    <w:rsid w:val="008B226A"/>
    <w:rsid w:val="008B2476"/>
    <w:rsid w:val="008B264E"/>
    <w:rsid w:val="008B2668"/>
    <w:rsid w:val="008B2CEA"/>
    <w:rsid w:val="008B3062"/>
    <w:rsid w:val="008B3416"/>
    <w:rsid w:val="008B376E"/>
    <w:rsid w:val="008B3C87"/>
    <w:rsid w:val="008B3CDE"/>
    <w:rsid w:val="008B45DE"/>
    <w:rsid w:val="008B47D3"/>
    <w:rsid w:val="008B4D77"/>
    <w:rsid w:val="008B4E3B"/>
    <w:rsid w:val="008B4EE6"/>
    <w:rsid w:val="008B5111"/>
    <w:rsid w:val="008B5123"/>
    <w:rsid w:val="008B51B3"/>
    <w:rsid w:val="008B5385"/>
    <w:rsid w:val="008B5450"/>
    <w:rsid w:val="008B569F"/>
    <w:rsid w:val="008B5A33"/>
    <w:rsid w:val="008B5BA4"/>
    <w:rsid w:val="008B5BBF"/>
    <w:rsid w:val="008B5BD3"/>
    <w:rsid w:val="008B5E1E"/>
    <w:rsid w:val="008B611F"/>
    <w:rsid w:val="008B6319"/>
    <w:rsid w:val="008B64E9"/>
    <w:rsid w:val="008B68EE"/>
    <w:rsid w:val="008B6F94"/>
    <w:rsid w:val="008B716D"/>
    <w:rsid w:val="008B73B3"/>
    <w:rsid w:val="008B747E"/>
    <w:rsid w:val="008B75DA"/>
    <w:rsid w:val="008B75F5"/>
    <w:rsid w:val="008B7691"/>
    <w:rsid w:val="008B7948"/>
    <w:rsid w:val="008B7B10"/>
    <w:rsid w:val="008C014B"/>
    <w:rsid w:val="008C037F"/>
    <w:rsid w:val="008C04B6"/>
    <w:rsid w:val="008C0517"/>
    <w:rsid w:val="008C071A"/>
    <w:rsid w:val="008C076A"/>
    <w:rsid w:val="008C0965"/>
    <w:rsid w:val="008C0BFE"/>
    <w:rsid w:val="008C135C"/>
    <w:rsid w:val="008C1440"/>
    <w:rsid w:val="008C14CC"/>
    <w:rsid w:val="008C15C1"/>
    <w:rsid w:val="008C16AA"/>
    <w:rsid w:val="008C18C1"/>
    <w:rsid w:val="008C1944"/>
    <w:rsid w:val="008C1AB5"/>
    <w:rsid w:val="008C1ADB"/>
    <w:rsid w:val="008C1D38"/>
    <w:rsid w:val="008C1D60"/>
    <w:rsid w:val="008C1DBD"/>
    <w:rsid w:val="008C1E9A"/>
    <w:rsid w:val="008C1F02"/>
    <w:rsid w:val="008C1F7F"/>
    <w:rsid w:val="008C2001"/>
    <w:rsid w:val="008C2056"/>
    <w:rsid w:val="008C2428"/>
    <w:rsid w:val="008C249B"/>
    <w:rsid w:val="008C24F0"/>
    <w:rsid w:val="008C24F1"/>
    <w:rsid w:val="008C2715"/>
    <w:rsid w:val="008C291D"/>
    <w:rsid w:val="008C29BC"/>
    <w:rsid w:val="008C2A66"/>
    <w:rsid w:val="008C2B77"/>
    <w:rsid w:val="008C2C37"/>
    <w:rsid w:val="008C2D23"/>
    <w:rsid w:val="008C2E35"/>
    <w:rsid w:val="008C2FA6"/>
    <w:rsid w:val="008C316F"/>
    <w:rsid w:val="008C3398"/>
    <w:rsid w:val="008C344D"/>
    <w:rsid w:val="008C360E"/>
    <w:rsid w:val="008C3637"/>
    <w:rsid w:val="008C39A7"/>
    <w:rsid w:val="008C4163"/>
    <w:rsid w:val="008C452E"/>
    <w:rsid w:val="008C49CE"/>
    <w:rsid w:val="008C54E2"/>
    <w:rsid w:val="008C55DE"/>
    <w:rsid w:val="008C5A66"/>
    <w:rsid w:val="008C5E25"/>
    <w:rsid w:val="008C5ECF"/>
    <w:rsid w:val="008C5ED3"/>
    <w:rsid w:val="008C61B0"/>
    <w:rsid w:val="008C637F"/>
    <w:rsid w:val="008C6569"/>
    <w:rsid w:val="008C65EC"/>
    <w:rsid w:val="008C6643"/>
    <w:rsid w:val="008C67E2"/>
    <w:rsid w:val="008C68F7"/>
    <w:rsid w:val="008C6A2E"/>
    <w:rsid w:val="008C6A5B"/>
    <w:rsid w:val="008C6B1B"/>
    <w:rsid w:val="008C6B1C"/>
    <w:rsid w:val="008C6B6B"/>
    <w:rsid w:val="008C6D6A"/>
    <w:rsid w:val="008C7370"/>
    <w:rsid w:val="008C78B1"/>
    <w:rsid w:val="008C7995"/>
    <w:rsid w:val="008C7C70"/>
    <w:rsid w:val="008C7E8C"/>
    <w:rsid w:val="008C7FA1"/>
    <w:rsid w:val="008D0013"/>
    <w:rsid w:val="008D004A"/>
    <w:rsid w:val="008D055C"/>
    <w:rsid w:val="008D0680"/>
    <w:rsid w:val="008D07B0"/>
    <w:rsid w:val="008D07F6"/>
    <w:rsid w:val="008D07FD"/>
    <w:rsid w:val="008D086D"/>
    <w:rsid w:val="008D0951"/>
    <w:rsid w:val="008D0E1B"/>
    <w:rsid w:val="008D1039"/>
    <w:rsid w:val="008D11CF"/>
    <w:rsid w:val="008D1352"/>
    <w:rsid w:val="008D1388"/>
    <w:rsid w:val="008D157E"/>
    <w:rsid w:val="008D15D6"/>
    <w:rsid w:val="008D1603"/>
    <w:rsid w:val="008D186B"/>
    <w:rsid w:val="008D1954"/>
    <w:rsid w:val="008D196A"/>
    <w:rsid w:val="008D1BB4"/>
    <w:rsid w:val="008D1CB8"/>
    <w:rsid w:val="008D1CF4"/>
    <w:rsid w:val="008D1F6C"/>
    <w:rsid w:val="008D21F4"/>
    <w:rsid w:val="008D2498"/>
    <w:rsid w:val="008D28A6"/>
    <w:rsid w:val="008D2A04"/>
    <w:rsid w:val="008D2AD1"/>
    <w:rsid w:val="008D2AD2"/>
    <w:rsid w:val="008D2BAB"/>
    <w:rsid w:val="008D2D01"/>
    <w:rsid w:val="008D3061"/>
    <w:rsid w:val="008D3706"/>
    <w:rsid w:val="008D3D34"/>
    <w:rsid w:val="008D3DD1"/>
    <w:rsid w:val="008D3E55"/>
    <w:rsid w:val="008D3F9B"/>
    <w:rsid w:val="008D4258"/>
    <w:rsid w:val="008D42D2"/>
    <w:rsid w:val="008D4732"/>
    <w:rsid w:val="008D4B90"/>
    <w:rsid w:val="008D4DF6"/>
    <w:rsid w:val="008D4EA2"/>
    <w:rsid w:val="008D50A4"/>
    <w:rsid w:val="008D50C3"/>
    <w:rsid w:val="008D51CE"/>
    <w:rsid w:val="008D543F"/>
    <w:rsid w:val="008D5DF9"/>
    <w:rsid w:val="008D5F61"/>
    <w:rsid w:val="008D61BE"/>
    <w:rsid w:val="008D6860"/>
    <w:rsid w:val="008D6C0A"/>
    <w:rsid w:val="008D6CC3"/>
    <w:rsid w:val="008D6F6F"/>
    <w:rsid w:val="008D70C3"/>
    <w:rsid w:val="008D7124"/>
    <w:rsid w:val="008D7895"/>
    <w:rsid w:val="008D7998"/>
    <w:rsid w:val="008E02AA"/>
    <w:rsid w:val="008E0404"/>
    <w:rsid w:val="008E073D"/>
    <w:rsid w:val="008E082E"/>
    <w:rsid w:val="008E0A6B"/>
    <w:rsid w:val="008E0BF1"/>
    <w:rsid w:val="008E0C74"/>
    <w:rsid w:val="008E0C8C"/>
    <w:rsid w:val="008E0E7E"/>
    <w:rsid w:val="008E1200"/>
    <w:rsid w:val="008E13F0"/>
    <w:rsid w:val="008E1612"/>
    <w:rsid w:val="008E163A"/>
    <w:rsid w:val="008E1673"/>
    <w:rsid w:val="008E1963"/>
    <w:rsid w:val="008E1D8C"/>
    <w:rsid w:val="008E2238"/>
    <w:rsid w:val="008E22CD"/>
    <w:rsid w:val="008E2843"/>
    <w:rsid w:val="008E293A"/>
    <w:rsid w:val="008E2B70"/>
    <w:rsid w:val="008E3310"/>
    <w:rsid w:val="008E356F"/>
    <w:rsid w:val="008E3745"/>
    <w:rsid w:val="008E38CB"/>
    <w:rsid w:val="008E3A4F"/>
    <w:rsid w:val="008E3CAD"/>
    <w:rsid w:val="008E4198"/>
    <w:rsid w:val="008E4521"/>
    <w:rsid w:val="008E46E1"/>
    <w:rsid w:val="008E475B"/>
    <w:rsid w:val="008E489D"/>
    <w:rsid w:val="008E4C4B"/>
    <w:rsid w:val="008E4F91"/>
    <w:rsid w:val="008E5137"/>
    <w:rsid w:val="008E51DF"/>
    <w:rsid w:val="008E533B"/>
    <w:rsid w:val="008E53FD"/>
    <w:rsid w:val="008E5450"/>
    <w:rsid w:val="008E5611"/>
    <w:rsid w:val="008E56FA"/>
    <w:rsid w:val="008E592C"/>
    <w:rsid w:val="008E5949"/>
    <w:rsid w:val="008E5C9D"/>
    <w:rsid w:val="008E5F46"/>
    <w:rsid w:val="008E6198"/>
    <w:rsid w:val="008E62E9"/>
    <w:rsid w:val="008E62F8"/>
    <w:rsid w:val="008E6364"/>
    <w:rsid w:val="008E6416"/>
    <w:rsid w:val="008E6552"/>
    <w:rsid w:val="008E6710"/>
    <w:rsid w:val="008E6BE8"/>
    <w:rsid w:val="008E6DE6"/>
    <w:rsid w:val="008E6EE9"/>
    <w:rsid w:val="008E6FD4"/>
    <w:rsid w:val="008E74C8"/>
    <w:rsid w:val="008E763C"/>
    <w:rsid w:val="008E76BD"/>
    <w:rsid w:val="008E77E6"/>
    <w:rsid w:val="008E7849"/>
    <w:rsid w:val="008E7BF0"/>
    <w:rsid w:val="008E7C05"/>
    <w:rsid w:val="008E7DF0"/>
    <w:rsid w:val="008E7ED4"/>
    <w:rsid w:val="008F0097"/>
    <w:rsid w:val="008F0643"/>
    <w:rsid w:val="008F0733"/>
    <w:rsid w:val="008F07A2"/>
    <w:rsid w:val="008F0CAE"/>
    <w:rsid w:val="008F10F8"/>
    <w:rsid w:val="008F12E0"/>
    <w:rsid w:val="008F143B"/>
    <w:rsid w:val="008F1563"/>
    <w:rsid w:val="008F1626"/>
    <w:rsid w:val="008F1681"/>
    <w:rsid w:val="008F1A8B"/>
    <w:rsid w:val="008F1C45"/>
    <w:rsid w:val="008F1E1F"/>
    <w:rsid w:val="008F1EA8"/>
    <w:rsid w:val="008F1FA8"/>
    <w:rsid w:val="008F2815"/>
    <w:rsid w:val="008F2C27"/>
    <w:rsid w:val="008F33F8"/>
    <w:rsid w:val="008F3572"/>
    <w:rsid w:val="008F3579"/>
    <w:rsid w:val="008F365D"/>
    <w:rsid w:val="008F368E"/>
    <w:rsid w:val="008F36F6"/>
    <w:rsid w:val="008F386B"/>
    <w:rsid w:val="008F38B7"/>
    <w:rsid w:val="008F3951"/>
    <w:rsid w:val="008F3AE5"/>
    <w:rsid w:val="008F3BA8"/>
    <w:rsid w:val="008F3EA8"/>
    <w:rsid w:val="008F3ED1"/>
    <w:rsid w:val="008F44E1"/>
    <w:rsid w:val="008F4AB3"/>
    <w:rsid w:val="008F4FAF"/>
    <w:rsid w:val="008F4FCB"/>
    <w:rsid w:val="008F524B"/>
    <w:rsid w:val="008F5370"/>
    <w:rsid w:val="008F5453"/>
    <w:rsid w:val="008F553C"/>
    <w:rsid w:val="008F5821"/>
    <w:rsid w:val="008F58CF"/>
    <w:rsid w:val="008F59DE"/>
    <w:rsid w:val="008F5B94"/>
    <w:rsid w:val="008F5C22"/>
    <w:rsid w:val="008F5C46"/>
    <w:rsid w:val="008F5C4C"/>
    <w:rsid w:val="008F5D4F"/>
    <w:rsid w:val="008F5E90"/>
    <w:rsid w:val="008F5E93"/>
    <w:rsid w:val="008F621D"/>
    <w:rsid w:val="008F689D"/>
    <w:rsid w:val="008F6AD5"/>
    <w:rsid w:val="008F6CA9"/>
    <w:rsid w:val="008F7103"/>
    <w:rsid w:val="008F7310"/>
    <w:rsid w:val="008F7405"/>
    <w:rsid w:val="008F74AE"/>
    <w:rsid w:val="008F74E6"/>
    <w:rsid w:val="008F7B11"/>
    <w:rsid w:val="008F7CF6"/>
    <w:rsid w:val="008F7F13"/>
    <w:rsid w:val="00900A0E"/>
    <w:rsid w:val="00900ECD"/>
    <w:rsid w:val="00901194"/>
    <w:rsid w:val="00901259"/>
    <w:rsid w:val="00901565"/>
    <w:rsid w:val="00901AA4"/>
    <w:rsid w:val="00902024"/>
    <w:rsid w:val="0090218B"/>
    <w:rsid w:val="0090234B"/>
    <w:rsid w:val="00902C24"/>
    <w:rsid w:val="009030E3"/>
    <w:rsid w:val="009037F0"/>
    <w:rsid w:val="00903C11"/>
    <w:rsid w:val="00903D31"/>
    <w:rsid w:val="00903DBF"/>
    <w:rsid w:val="00903E0A"/>
    <w:rsid w:val="00903E64"/>
    <w:rsid w:val="00903EC6"/>
    <w:rsid w:val="00903FF6"/>
    <w:rsid w:val="00904214"/>
    <w:rsid w:val="00904539"/>
    <w:rsid w:val="009048E1"/>
    <w:rsid w:val="00904B8A"/>
    <w:rsid w:val="00904C13"/>
    <w:rsid w:val="00904CEC"/>
    <w:rsid w:val="0090508E"/>
    <w:rsid w:val="009050F8"/>
    <w:rsid w:val="009052B4"/>
    <w:rsid w:val="00905402"/>
    <w:rsid w:val="0090552F"/>
    <w:rsid w:val="00906012"/>
    <w:rsid w:val="00906083"/>
    <w:rsid w:val="009063B5"/>
    <w:rsid w:val="0090677E"/>
    <w:rsid w:val="00906C78"/>
    <w:rsid w:val="00906CB6"/>
    <w:rsid w:val="00907052"/>
    <w:rsid w:val="009071C4"/>
    <w:rsid w:val="0090720C"/>
    <w:rsid w:val="00907464"/>
    <w:rsid w:val="00907869"/>
    <w:rsid w:val="0090788A"/>
    <w:rsid w:val="00907A15"/>
    <w:rsid w:val="00907B4C"/>
    <w:rsid w:val="00907CEA"/>
    <w:rsid w:val="00910136"/>
    <w:rsid w:val="00910171"/>
    <w:rsid w:val="009101AE"/>
    <w:rsid w:val="009101C1"/>
    <w:rsid w:val="00910474"/>
    <w:rsid w:val="0091056B"/>
    <w:rsid w:val="0091060C"/>
    <w:rsid w:val="0091081B"/>
    <w:rsid w:val="00910935"/>
    <w:rsid w:val="00910C0D"/>
    <w:rsid w:val="00910EB4"/>
    <w:rsid w:val="0091110A"/>
    <w:rsid w:val="009111B0"/>
    <w:rsid w:val="0091153D"/>
    <w:rsid w:val="00911E9F"/>
    <w:rsid w:val="00911FE0"/>
    <w:rsid w:val="009120F0"/>
    <w:rsid w:val="00912186"/>
    <w:rsid w:val="0091232B"/>
    <w:rsid w:val="00912474"/>
    <w:rsid w:val="009124A8"/>
    <w:rsid w:val="00912B98"/>
    <w:rsid w:val="00912C23"/>
    <w:rsid w:val="00912EBE"/>
    <w:rsid w:val="009130AA"/>
    <w:rsid w:val="00913783"/>
    <w:rsid w:val="00913861"/>
    <w:rsid w:val="009138AC"/>
    <w:rsid w:val="0091390D"/>
    <w:rsid w:val="00913CE6"/>
    <w:rsid w:val="00914692"/>
    <w:rsid w:val="009147F3"/>
    <w:rsid w:val="009148BD"/>
    <w:rsid w:val="00914BF2"/>
    <w:rsid w:val="00915007"/>
    <w:rsid w:val="00915131"/>
    <w:rsid w:val="009151C9"/>
    <w:rsid w:val="0091527C"/>
    <w:rsid w:val="0091545F"/>
    <w:rsid w:val="0091577A"/>
    <w:rsid w:val="009158A7"/>
    <w:rsid w:val="00915AAF"/>
    <w:rsid w:val="00915C0D"/>
    <w:rsid w:val="00915C74"/>
    <w:rsid w:val="00916134"/>
    <w:rsid w:val="0091641A"/>
    <w:rsid w:val="00916544"/>
    <w:rsid w:val="00916CC9"/>
    <w:rsid w:val="009171C5"/>
    <w:rsid w:val="00917305"/>
    <w:rsid w:val="0091730F"/>
    <w:rsid w:val="00917788"/>
    <w:rsid w:val="00917BC3"/>
    <w:rsid w:val="00917C1F"/>
    <w:rsid w:val="00917D61"/>
    <w:rsid w:val="00917DF7"/>
    <w:rsid w:val="009204D5"/>
    <w:rsid w:val="00920AC5"/>
    <w:rsid w:val="00920FE3"/>
    <w:rsid w:val="00921017"/>
    <w:rsid w:val="00921026"/>
    <w:rsid w:val="00921228"/>
    <w:rsid w:val="0092190C"/>
    <w:rsid w:val="00921DD6"/>
    <w:rsid w:val="00922017"/>
    <w:rsid w:val="00922070"/>
    <w:rsid w:val="009225F8"/>
    <w:rsid w:val="00922686"/>
    <w:rsid w:val="0092298C"/>
    <w:rsid w:val="00922AF7"/>
    <w:rsid w:val="00922DC7"/>
    <w:rsid w:val="0092312B"/>
    <w:rsid w:val="00923171"/>
    <w:rsid w:val="009231D4"/>
    <w:rsid w:val="00923345"/>
    <w:rsid w:val="00923371"/>
    <w:rsid w:val="009236DC"/>
    <w:rsid w:val="00923D4D"/>
    <w:rsid w:val="00923FCA"/>
    <w:rsid w:val="009240C9"/>
    <w:rsid w:val="00924103"/>
    <w:rsid w:val="0092418A"/>
    <w:rsid w:val="00924362"/>
    <w:rsid w:val="00924383"/>
    <w:rsid w:val="00924873"/>
    <w:rsid w:val="00924D01"/>
    <w:rsid w:val="00925660"/>
    <w:rsid w:val="009257BD"/>
    <w:rsid w:val="00925CA2"/>
    <w:rsid w:val="00925CB0"/>
    <w:rsid w:val="00925D58"/>
    <w:rsid w:val="009266DF"/>
    <w:rsid w:val="0092695F"/>
    <w:rsid w:val="00926B5D"/>
    <w:rsid w:val="009270EE"/>
    <w:rsid w:val="009275B3"/>
    <w:rsid w:val="00927741"/>
    <w:rsid w:val="00927E62"/>
    <w:rsid w:val="0093003D"/>
    <w:rsid w:val="00930189"/>
    <w:rsid w:val="00930471"/>
    <w:rsid w:val="009308E8"/>
    <w:rsid w:val="00930997"/>
    <w:rsid w:val="00930B65"/>
    <w:rsid w:val="009313E5"/>
    <w:rsid w:val="00931556"/>
    <w:rsid w:val="00931886"/>
    <w:rsid w:val="009318AE"/>
    <w:rsid w:val="009322AB"/>
    <w:rsid w:val="00932959"/>
    <w:rsid w:val="00932BFA"/>
    <w:rsid w:val="00932E8F"/>
    <w:rsid w:val="00933007"/>
    <w:rsid w:val="009330EB"/>
    <w:rsid w:val="0093376B"/>
    <w:rsid w:val="00933841"/>
    <w:rsid w:val="00933A39"/>
    <w:rsid w:val="00933BC4"/>
    <w:rsid w:val="0093414A"/>
    <w:rsid w:val="009341BD"/>
    <w:rsid w:val="0093439B"/>
    <w:rsid w:val="009343BB"/>
    <w:rsid w:val="0093496B"/>
    <w:rsid w:val="00934D68"/>
    <w:rsid w:val="00934DE1"/>
    <w:rsid w:val="00934F5E"/>
    <w:rsid w:val="00934F80"/>
    <w:rsid w:val="009351CB"/>
    <w:rsid w:val="0093544C"/>
    <w:rsid w:val="00935731"/>
    <w:rsid w:val="00935B45"/>
    <w:rsid w:val="00935C51"/>
    <w:rsid w:val="00935DCE"/>
    <w:rsid w:val="009367D2"/>
    <w:rsid w:val="00936DD6"/>
    <w:rsid w:val="00936EDE"/>
    <w:rsid w:val="00936EF1"/>
    <w:rsid w:val="00937111"/>
    <w:rsid w:val="00937127"/>
    <w:rsid w:val="009379FE"/>
    <w:rsid w:val="00937D01"/>
    <w:rsid w:val="00937F6F"/>
    <w:rsid w:val="00940121"/>
    <w:rsid w:val="009403C5"/>
    <w:rsid w:val="009409BA"/>
    <w:rsid w:val="00940C0B"/>
    <w:rsid w:val="00940F15"/>
    <w:rsid w:val="00940F83"/>
    <w:rsid w:val="009413A1"/>
    <w:rsid w:val="009416B5"/>
    <w:rsid w:val="009416F9"/>
    <w:rsid w:val="00941723"/>
    <w:rsid w:val="00941D44"/>
    <w:rsid w:val="00941DA8"/>
    <w:rsid w:val="009423AA"/>
    <w:rsid w:val="00942534"/>
    <w:rsid w:val="0094274B"/>
    <w:rsid w:val="009427F5"/>
    <w:rsid w:val="00942E0B"/>
    <w:rsid w:val="00942EFF"/>
    <w:rsid w:val="00943246"/>
    <w:rsid w:val="00943251"/>
    <w:rsid w:val="00943883"/>
    <w:rsid w:val="00943C3A"/>
    <w:rsid w:val="00943F15"/>
    <w:rsid w:val="00943FCC"/>
    <w:rsid w:val="00944484"/>
    <w:rsid w:val="00944485"/>
    <w:rsid w:val="00944873"/>
    <w:rsid w:val="00944C09"/>
    <w:rsid w:val="00944CED"/>
    <w:rsid w:val="00944E98"/>
    <w:rsid w:val="00945220"/>
    <w:rsid w:val="0094529B"/>
    <w:rsid w:val="00945372"/>
    <w:rsid w:val="009454F8"/>
    <w:rsid w:val="00945627"/>
    <w:rsid w:val="00945A56"/>
    <w:rsid w:val="00945CFB"/>
    <w:rsid w:val="0094608F"/>
    <w:rsid w:val="00946628"/>
    <w:rsid w:val="00946C47"/>
    <w:rsid w:val="009470AA"/>
    <w:rsid w:val="00947272"/>
    <w:rsid w:val="00947BB0"/>
    <w:rsid w:val="009500F2"/>
    <w:rsid w:val="00950162"/>
    <w:rsid w:val="009501A3"/>
    <w:rsid w:val="009506CD"/>
    <w:rsid w:val="0095089C"/>
    <w:rsid w:val="00950B1C"/>
    <w:rsid w:val="00950FDD"/>
    <w:rsid w:val="00951050"/>
    <w:rsid w:val="0095117D"/>
    <w:rsid w:val="009511F9"/>
    <w:rsid w:val="00951242"/>
    <w:rsid w:val="009512A2"/>
    <w:rsid w:val="00951AF3"/>
    <w:rsid w:val="00951D2F"/>
    <w:rsid w:val="00951F66"/>
    <w:rsid w:val="00952BB3"/>
    <w:rsid w:val="00952C38"/>
    <w:rsid w:val="00952CFC"/>
    <w:rsid w:val="00952FAA"/>
    <w:rsid w:val="0095318C"/>
    <w:rsid w:val="00953522"/>
    <w:rsid w:val="009536FB"/>
    <w:rsid w:val="00953881"/>
    <w:rsid w:val="009538AA"/>
    <w:rsid w:val="00953EAB"/>
    <w:rsid w:val="00954177"/>
    <w:rsid w:val="009543CA"/>
    <w:rsid w:val="009544AC"/>
    <w:rsid w:val="00954A0D"/>
    <w:rsid w:val="00954A62"/>
    <w:rsid w:val="00954C27"/>
    <w:rsid w:val="00954F77"/>
    <w:rsid w:val="00955C21"/>
    <w:rsid w:val="0095695E"/>
    <w:rsid w:val="00956C4D"/>
    <w:rsid w:val="0095727B"/>
    <w:rsid w:val="00957794"/>
    <w:rsid w:val="00957886"/>
    <w:rsid w:val="00957B8C"/>
    <w:rsid w:val="0096024D"/>
    <w:rsid w:val="009609AF"/>
    <w:rsid w:val="00960F42"/>
    <w:rsid w:val="009619E1"/>
    <w:rsid w:val="00961D58"/>
    <w:rsid w:val="009622BC"/>
    <w:rsid w:val="009623EE"/>
    <w:rsid w:val="009624D1"/>
    <w:rsid w:val="00962726"/>
    <w:rsid w:val="00962AD9"/>
    <w:rsid w:val="00962F8D"/>
    <w:rsid w:val="00962FC3"/>
    <w:rsid w:val="009633B1"/>
    <w:rsid w:val="00963661"/>
    <w:rsid w:val="00963685"/>
    <w:rsid w:val="009644EE"/>
    <w:rsid w:val="00964D29"/>
    <w:rsid w:val="00964DD9"/>
    <w:rsid w:val="00965210"/>
    <w:rsid w:val="0096526A"/>
    <w:rsid w:val="009652B5"/>
    <w:rsid w:val="0096532F"/>
    <w:rsid w:val="009658BB"/>
    <w:rsid w:val="00965CA8"/>
    <w:rsid w:val="00965D19"/>
    <w:rsid w:val="00965FE2"/>
    <w:rsid w:val="00966210"/>
    <w:rsid w:val="009662E0"/>
    <w:rsid w:val="009663B1"/>
    <w:rsid w:val="0096689D"/>
    <w:rsid w:val="009669CA"/>
    <w:rsid w:val="00966B87"/>
    <w:rsid w:val="00966BAD"/>
    <w:rsid w:val="00966E1D"/>
    <w:rsid w:val="00967097"/>
    <w:rsid w:val="009676E3"/>
    <w:rsid w:val="0096794A"/>
    <w:rsid w:val="00967AD8"/>
    <w:rsid w:val="00967CEB"/>
    <w:rsid w:val="00967D14"/>
    <w:rsid w:val="00967E78"/>
    <w:rsid w:val="0097015C"/>
    <w:rsid w:val="009701B8"/>
    <w:rsid w:val="009701FA"/>
    <w:rsid w:val="009702AF"/>
    <w:rsid w:val="00970416"/>
    <w:rsid w:val="00970447"/>
    <w:rsid w:val="00970B0A"/>
    <w:rsid w:val="00970E15"/>
    <w:rsid w:val="00970F79"/>
    <w:rsid w:val="009710E4"/>
    <w:rsid w:val="009711B4"/>
    <w:rsid w:val="00971397"/>
    <w:rsid w:val="00971545"/>
    <w:rsid w:val="009717C3"/>
    <w:rsid w:val="00971940"/>
    <w:rsid w:val="00971A2B"/>
    <w:rsid w:val="00971BFC"/>
    <w:rsid w:val="00971C74"/>
    <w:rsid w:val="00972097"/>
    <w:rsid w:val="0097213B"/>
    <w:rsid w:val="00972530"/>
    <w:rsid w:val="00972A1A"/>
    <w:rsid w:val="00972AE6"/>
    <w:rsid w:val="00972B35"/>
    <w:rsid w:val="00972C33"/>
    <w:rsid w:val="00972FA4"/>
    <w:rsid w:val="009733DC"/>
    <w:rsid w:val="009733E4"/>
    <w:rsid w:val="00973434"/>
    <w:rsid w:val="00973705"/>
    <w:rsid w:val="00973CB4"/>
    <w:rsid w:val="00973DDA"/>
    <w:rsid w:val="0097424E"/>
    <w:rsid w:val="00974628"/>
    <w:rsid w:val="009748A8"/>
    <w:rsid w:val="009749EB"/>
    <w:rsid w:val="00974CDB"/>
    <w:rsid w:val="00974FF4"/>
    <w:rsid w:val="0097509F"/>
    <w:rsid w:val="0097523B"/>
    <w:rsid w:val="009753B0"/>
    <w:rsid w:val="00975891"/>
    <w:rsid w:val="009759CE"/>
    <w:rsid w:val="00975C59"/>
    <w:rsid w:val="00975CA4"/>
    <w:rsid w:val="00975D9E"/>
    <w:rsid w:val="0097654C"/>
    <w:rsid w:val="00976BAC"/>
    <w:rsid w:val="00976BEF"/>
    <w:rsid w:val="00976BFA"/>
    <w:rsid w:val="00976D27"/>
    <w:rsid w:val="00976D9F"/>
    <w:rsid w:val="00976EB4"/>
    <w:rsid w:val="009770C1"/>
    <w:rsid w:val="009773E7"/>
    <w:rsid w:val="0097745C"/>
    <w:rsid w:val="009775FD"/>
    <w:rsid w:val="0097761A"/>
    <w:rsid w:val="0097765D"/>
    <w:rsid w:val="00977A8B"/>
    <w:rsid w:val="00977DE8"/>
    <w:rsid w:val="00980039"/>
    <w:rsid w:val="00980072"/>
    <w:rsid w:val="009800F0"/>
    <w:rsid w:val="0098078B"/>
    <w:rsid w:val="009808FA"/>
    <w:rsid w:val="00980A27"/>
    <w:rsid w:val="00980A5E"/>
    <w:rsid w:val="00980BA0"/>
    <w:rsid w:val="00980BD8"/>
    <w:rsid w:val="00980EA3"/>
    <w:rsid w:val="00981347"/>
    <w:rsid w:val="00981350"/>
    <w:rsid w:val="009814BF"/>
    <w:rsid w:val="00981652"/>
    <w:rsid w:val="00981905"/>
    <w:rsid w:val="00981B60"/>
    <w:rsid w:val="00981C94"/>
    <w:rsid w:val="00982011"/>
    <w:rsid w:val="009822BE"/>
    <w:rsid w:val="00982603"/>
    <w:rsid w:val="00982736"/>
    <w:rsid w:val="0098337F"/>
    <w:rsid w:val="009833EA"/>
    <w:rsid w:val="0098340F"/>
    <w:rsid w:val="0098354F"/>
    <w:rsid w:val="009836A1"/>
    <w:rsid w:val="0098389A"/>
    <w:rsid w:val="00983970"/>
    <w:rsid w:val="00983AB8"/>
    <w:rsid w:val="00984191"/>
    <w:rsid w:val="00984263"/>
    <w:rsid w:val="00984436"/>
    <w:rsid w:val="0098452B"/>
    <w:rsid w:val="0098454E"/>
    <w:rsid w:val="00984571"/>
    <w:rsid w:val="009846BC"/>
    <w:rsid w:val="0098479D"/>
    <w:rsid w:val="0098488E"/>
    <w:rsid w:val="00984B58"/>
    <w:rsid w:val="00984C33"/>
    <w:rsid w:val="00984D1B"/>
    <w:rsid w:val="00984FCA"/>
    <w:rsid w:val="00985252"/>
    <w:rsid w:val="00985409"/>
    <w:rsid w:val="0098559B"/>
    <w:rsid w:val="0098588C"/>
    <w:rsid w:val="009858C7"/>
    <w:rsid w:val="0098594D"/>
    <w:rsid w:val="00985A3C"/>
    <w:rsid w:val="00985D3B"/>
    <w:rsid w:val="00985DA9"/>
    <w:rsid w:val="009862F8"/>
    <w:rsid w:val="0098650B"/>
    <w:rsid w:val="00986874"/>
    <w:rsid w:val="00986A3B"/>
    <w:rsid w:val="00986AE3"/>
    <w:rsid w:val="00986B55"/>
    <w:rsid w:val="00986C18"/>
    <w:rsid w:val="00986D4C"/>
    <w:rsid w:val="00986F1E"/>
    <w:rsid w:val="00986FD4"/>
    <w:rsid w:val="0098704F"/>
    <w:rsid w:val="009871ED"/>
    <w:rsid w:val="009873A7"/>
    <w:rsid w:val="0098779A"/>
    <w:rsid w:val="00987EEB"/>
    <w:rsid w:val="00987EFA"/>
    <w:rsid w:val="00990436"/>
    <w:rsid w:val="00990495"/>
    <w:rsid w:val="00990890"/>
    <w:rsid w:val="0099096C"/>
    <w:rsid w:val="00991194"/>
    <w:rsid w:val="00991999"/>
    <w:rsid w:val="00991CCF"/>
    <w:rsid w:val="00992293"/>
    <w:rsid w:val="009923A2"/>
    <w:rsid w:val="0099288E"/>
    <w:rsid w:val="009928AF"/>
    <w:rsid w:val="009929DC"/>
    <w:rsid w:val="00992B3B"/>
    <w:rsid w:val="00992F64"/>
    <w:rsid w:val="0099311F"/>
    <w:rsid w:val="0099321B"/>
    <w:rsid w:val="00993699"/>
    <w:rsid w:val="009937A4"/>
    <w:rsid w:val="009937AE"/>
    <w:rsid w:val="00993CB6"/>
    <w:rsid w:val="00993D1A"/>
    <w:rsid w:val="00994664"/>
    <w:rsid w:val="00994764"/>
    <w:rsid w:val="00994C41"/>
    <w:rsid w:val="00994D00"/>
    <w:rsid w:val="00994F8D"/>
    <w:rsid w:val="0099536F"/>
    <w:rsid w:val="00995390"/>
    <w:rsid w:val="00995702"/>
    <w:rsid w:val="00995834"/>
    <w:rsid w:val="00995A42"/>
    <w:rsid w:val="00995EBE"/>
    <w:rsid w:val="00995FB6"/>
    <w:rsid w:val="009965A9"/>
    <w:rsid w:val="009967A5"/>
    <w:rsid w:val="00996CE8"/>
    <w:rsid w:val="00996DC4"/>
    <w:rsid w:val="00996E4F"/>
    <w:rsid w:val="00996EE2"/>
    <w:rsid w:val="009978AC"/>
    <w:rsid w:val="00997A34"/>
    <w:rsid w:val="00997D19"/>
    <w:rsid w:val="00997D1D"/>
    <w:rsid w:val="00997F35"/>
    <w:rsid w:val="00997FB5"/>
    <w:rsid w:val="009A053F"/>
    <w:rsid w:val="009A08DD"/>
    <w:rsid w:val="009A0C1E"/>
    <w:rsid w:val="009A11FC"/>
    <w:rsid w:val="009A15DF"/>
    <w:rsid w:val="009A15E9"/>
    <w:rsid w:val="009A18B3"/>
    <w:rsid w:val="009A1B8E"/>
    <w:rsid w:val="009A1C09"/>
    <w:rsid w:val="009A1D07"/>
    <w:rsid w:val="009A251C"/>
    <w:rsid w:val="009A25F8"/>
    <w:rsid w:val="009A26F5"/>
    <w:rsid w:val="009A2901"/>
    <w:rsid w:val="009A2A6C"/>
    <w:rsid w:val="009A2B4D"/>
    <w:rsid w:val="009A2D09"/>
    <w:rsid w:val="009A2D85"/>
    <w:rsid w:val="009A2EB5"/>
    <w:rsid w:val="009A2F3B"/>
    <w:rsid w:val="009A3851"/>
    <w:rsid w:val="009A3D5E"/>
    <w:rsid w:val="009A433B"/>
    <w:rsid w:val="009A438C"/>
    <w:rsid w:val="009A445A"/>
    <w:rsid w:val="009A454E"/>
    <w:rsid w:val="009A4B4B"/>
    <w:rsid w:val="009A4C1F"/>
    <w:rsid w:val="009A4C94"/>
    <w:rsid w:val="009A4D72"/>
    <w:rsid w:val="009A4FB2"/>
    <w:rsid w:val="009A4FCE"/>
    <w:rsid w:val="009A5599"/>
    <w:rsid w:val="009A55F7"/>
    <w:rsid w:val="009A599B"/>
    <w:rsid w:val="009A5C5F"/>
    <w:rsid w:val="009A6286"/>
    <w:rsid w:val="009A65AB"/>
    <w:rsid w:val="009A67AA"/>
    <w:rsid w:val="009A6994"/>
    <w:rsid w:val="009A6D7B"/>
    <w:rsid w:val="009A6FD7"/>
    <w:rsid w:val="009A7558"/>
    <w:rsid w:val="009A79E6"/>
    <w:rsid w:val="009A7AB3"/>
    <w:rsid w:val="009A7EA4"/>
    <w:rsid w:val="009B06C5"/>
    <w:rsid w:val="009B082C"/>
    <w:rsid w:val="009B0872"/>
    <w:rsid w:val="009B094A"/>
    <w:rsid w:val="009B0D4C"/>
    <w:rsid w:val="009B128D"/>
    <w:rsid w:val="009B15CE"/>
    <w:rsid w:val="009B1AF3"/>
    <w:rsid w:val="009B1B3B"/>
    <w:rsid w:val="009B2043"/>
    <w:rsid w:val="009B2359"/>
    <w:rsid w:val="009B2610"/>
    <w:rsid w:val="009B2699"/>
    <w:rsid w:val="009B285F"/>
    <w:rsid w:val="009B28F8"/>
    <w:rsid w:val="009B296A"/>
    <w:rsid w:val="009B2CCF"/>
    <w:rsid w:val="009B3224"/>
    <w:rsid w:val="009B372B"/>
    <w:rsid w:val="009B3829"/>
    <w:rsid w:val="009B3D69"/>
    <w:rsid w:val="009B3ED6"/>
    <w:rsid w:val="009B41A3"/>
    <w:rsid w:val="009B4625"/>
    <w:rsid w:val="009B46CE"/>
    <w:rsid w:val="009B493D"/>
    <w:rsid w:val="009B4B93"/>
    <w:rsid w:val="009B4BA3"/>
    <w:rsid w:val="009B5103"/>
    <w:rsid w:val="009B556D"/>
    <w:rsid w:val="009B55CA"/>
    <w:rsid w:val="009B5F67"/>
    <w:rsid w:val="009B621A"/>
    <w:rsid w:val="009B637F"/>
    <w:rsid w:val="009B67C3"/>
    <w:rsid w:val="009B6923"/>
    <w:rsid w:val="009B695C"/>
    <w:rsid w:val="009B69D7"/>
    <w:rsid w:val="009B6A7E"/>
    <w:rsid w:val="009B6AE2"/>
    <w:rsid w:val="009B6D00"/>
    <w:rsid w:val="009B6D31"/>
    <w:rsid w:val="009B6D65"/>
    <w:rsid w:val="009B6EAF"/>
    <w:rsid w:val="009B6FB1"/>
    <w:rsid w:val="009B70A0"/>
    <w:rsid w:val="009B727C"/>
    <w:rsid w:val="009B72D8"/>
    <w:rsid w:val="009B7377"/>
    <w:rsid w:val="009B765B"/>
    <w:rsid w:val="009B7730"/>
    <w:rsid w:val="009B7901"/>
    <w:rsid w:val="009B796B"/>
    <w:rsid w:val="009B7B4C"/>
    <w:rsid w:val="009B7E12"/>
    <w:rsid w:val="009B7ECF"/>
    <w:rsid w:val="009B7FA1"/>
    <w:rsid w:val="009C0059"/>
    <w:rsid w:val="009C02D1"/>
    <w:rsid w:val="009C042C"/>
    <w:rsid w:val="009C05A2"/>
    <w:rsid w:val="009C064D"/>
    <w:rsid w:val="009C07C8"/>
    <w:rsid w:val="009C08B9"/>
    <w:rsid w:val="009C0AA6"/>
    <w:rsid w:val="009C0D74"/>
    <w:rsid w:val="009C0DC1"/>
    <w:rsid w:val="009C110E"/>
    <w:rsid w:val="009C1278"/>
    <w:rsid w:val="009C1CA4"/>
    <w:rsid w:val="009C1E0E"/>
    <w:rsid w:val="009C2002"/>
    <w:rsid w:val="009C21CD"/>
    <w:rsid w:val="009C2262"/>
    <w:rsid w:val="009C2692"/>
    <w:rsid w:val="009C2A0E"/>
    <w:rsid w:val="009C2A27"/>
    <w:rsid w:val="009C2B38"/>
    <w:rsid w:val="009C2EA4"/>
    <w:rsid w:val="009C320F"/>
    <w:rsid w:val="009C3240"/>
    <w:rsid w:val="009C32FE"/>
    <w:rsid w:val="009C3380"/>
    <w:rsid w:val="009C35DA"/>
    <w:rsid w:val="009C3976"/>
    <w:rsid w:val="009C3ABD"/>
    <w:rsid w:val="009C419B"/>
    <w:rsid w:val="009C435C"/>
    <w:rsid w:val="009C46B8"/>
    <w:rsid w:val="009C4810"/>
    <w:rsid w:val="009C483B"/>
    <w:rsid w:val="009C4A83"/>
    <w:rsid w:val="009C5317"/>
    <w:rsid w:val="009C5365"/>
    <w:rsid w:val="009C57CF"/>
    <w:rsid w:val="009C5ADC"/>
    <w:rsid w:val="009C5D2B"/>
    <w:rsid w:val="009C5D57"/>
    <w:rsid w:val="009C5F23"/>
    <w:rsid w:val="009C5F78"/>
    <w:rsid w:val="009C601D"/>
    <w:rsid w:val="009C6389"/>
    <w:rsid w:val="009C64FC"/>
    <w:rsid w:val="009C67E0"/>
    <w:rsid w:val="009C687B"/>
    <w:rsid w:val="009C6AC6"/>
    <w:rsid w:val="009C6C9E"/>
    <w:rsid w:val="009C6CE1"/>
    <w:rsid w:val="009C710A"/>
    <w:rsid w:val="009C7488"/>
    <w:rsid w:val="009C7564"/>
    <w:rsid w:val="009C7D16"/>
    <w:rsid w:val="009D011A"/>
    <w:rsid w:val="009D0469"/>
    <w:rsid w:val="009D0570"/>
    <w:rsid w:val="009D0835"/>
    <w:rsid w:val="009D0AD0"/>
    <w:rsid w:val="009D0E6E"/>
    <w:rsid w:val="009D115D"/>
    <w:rsid w:val="009D141B"/>
    <w:rsid w:val="009D14AA"/>
    <w:rsid w:val="009D1DF2"/>
    <w:rsid w:val="009D1E80"/>
    <w:rsid w:val="009D2138"/>
    <w:rsid w:val="009D243C"/>
    <w:rsid w:val="009D2746"/>
    <w:rsid w:val="009D2A89"/>
    <w:rsid w:val="009D2C99"/>
    <w:rsid w:val="009D2DA7"/>
    <w:rsid w:val="009D2DBC"/>
    <w:rsid w:val="009D3809"/>
    <w:rsid w:val="009D3DDD"/>
    <w:rsid w:val="009D4552"/>
    <w:rsid w:val="009D47DE"/>
    <w:rsid w:val="009D4A5E"/>
    <w:rsid w:val="009D4CE8"/>
    <w:rsid w:val="009D4EA5"/>
    <w:rsid w:val="009D51AB"/>
    <w:rsid w:val="009D5399"/>
    <w:rsid w:val="009D556A"/>
    <w:rsid w:val="009D557B"/>
    <w:rsid w:val="009D5CAE"/>
    <w:rsid w:val="009D5ED3"/>
    <w:rsid w:val="009D5F08"/>
    <w:rsid w:val="009D64E9"/>
    <w:rsid w:val="009D677B"/>
    <w:rsid w:val="009D6FC3"/>
    <w:rsid w:val="009D6FCA"/>
    <w:rsid w:val="009D721A"/>
    <w:rsid w:val="009D77DE"/>
    <w:rsid w:val="009D787A"/>
    <w:rsid w:val="009D7CEA"/>
    <w:rsid w:val="009D7D15"/>
    <w:rsid w:val="009D7E39"/>
    <w:rsid w:val="009E03A0"/>
    <w:rsid w:val="009E05F2"/>
    <w:rsid w:val="009E0B45"/>
    <w:rsid w:val="009E101E"/>
    <w:rsid w:val="009E1042"/>
    <w:rsid w:val="009E1144"/>
    <w:rsid w:val="009E1476"/>
    <w:rsid w:val="009E1980"/>
    <w:rsid w:val="009E1C24"/>
    <w:rsid w:val="009E1ED0"/>
    <w:rsid w:val="009E2174"/>
    <w:rsid w:val="009E21E7"/>
    <w:rsid w:val="009E22E2"/>
    <w:rsid w:val="009E23D7"/>
    <w:rsid w:val="009E25DA"/>
    <w:rsid w:val="009E270E"/>
    <w:rsid w:val="009E27A5"/>
    <w:rsid w:val="009E2929"/>
    <w:rsid w:val="009E2DE0"/>
    <w:rsid w:val="009E2F0E"/>
    <w:rsid w:val="009E3111"/>
    <w:rsid w:val="009E315E"/>
    <w:rsid w:val="009E3300"/>
    <w:rsid w:val="009E3491"/>
    <w:rsid w:val="009E353E"/>
    <w:rsid w:val="009E36F2"/>
    <w:rsid w:val="009E377F"/>
    <w:rsid w:val="009E3825"/>
    <w:rsid w:val="009E3AEF"/>
    <w:rsid w:val="009E3B0B"/>
    <w:rsid w:val="009E3CC7"/>
    <w:rsid w:val="009E4492"/>
    <w:rsid w:val="009E452D"/>
    <w:rsid w:val="009E46CF"/>
    <w:rsid w:val="009E4889"/>
    <w:rsid w:val="009E48AF"/>
    <w:rsid w:val="009E4956"/>
    <w:rsid w:val="009E4B06"/>
    <w:rsid w:val="009E4B3A"/>
    <w:rsid w:val="009E4B59"/>
    <w:rsid w:val="009E4C59"/>
    <w:rsid w:val="009E55E4"/>
    <w:rsid w:val="009E567F"/>
    <w:rsid w:val="009E56B5"/>
    <w:rsid w:val="009E5A36"/>
    <w:rsid w:val="009E5E04"/>
    <w:rsid w:val="009E5E5F"/>
    <w:rsid w:val="009E60B2"/>
    <w:rsid w:val="009E6332"/>
    <w:rsid w:val="009E650F"/>
    <w:rsid w:val="009E66E4"/>
    <w:rsid w:val="009E70B3"/>
    <w:rsid w:val="009E78DC"/>
    <w:rsid w:val="009E79F5"/>
    <w:rsid w:val="009E7A0A"/>
    <w:rsid w:val="009E7DEF"/>
    <w:rsid w:val="009F0353"/>
    <w:rsid w:val="009F0470"/>
    <w:rsid w:val="009F059D"/>
    <w:rsid w:val="009F0D53"/>
    <w:rsid w:val="009F1238"/>
    <w:rsid w:val="009F1533"/>
    <w:rsid w:val="009F16C7"/>
    <w:rsid w:val="009F17E9"/>
    <w:rsid w:val="009F1A7F"/>
    <w:rsid w:val="009F212C"/>
    <w:rsid w:val="009F251B"/>
    <w:rsid w:val="009F2816"/>
    <w:rsid w:val="009F29E6"/>
    <w:rsid w:val="009F2D39"/>
    <w:rsid w:val="009F307B"/>
    <w:rsid w:val="009F321B"/>
    <w:rsid w:val="009F3473"/>
    <w:rsid w:val="009F356D"/>
    <w:rsid w:val="009F3920"/>
    <w:rsid w:val="009F3970"/>
    <w:rsid w:val="009F3C22"/>
    <w:rsid w:val="009F3CF8"/>
    <w:rsid w:val="009F3FFF"/>
    <w:rsid w:val="009F46AE"/>
    <w:rsid w:val="009F4804"/>
    <w:rsid w:val="009F4851"/>
    <w:rsid w:val="009F48FC"/>
    <w:rsid w:val="009F4FF5"/>
    <w:rsid w:val="009F54C5"/>
    <w:rsid w:val="009F5544"/>
    <w:rsid w:val="009F5752"/>
    <w:rsid w:val="009F5834"/>
    <w:rsid w:val="009F5991"/>
    <w:rsid w:val="009F5A3D"/>
    <w:rsid w:val="009F5C02"/>
    <w:rsid w:val="009F5D2B"/>
    <w:rsid w:val="009F5E4A"/>
    <w:rsid w:val="009F68F1"/>
    <w:rsid w:val="009F6B2C"/>
    <w:rsid w:val="009F6B55"/>
    <w:rsid w:val="009F6C7D"/>
    <w:rsid w:val="009F7385"/>
    <w:rsid w:val="009F7660"/>
    <w:rsid w:val="009F7A2E"/>
    <w:rsid w:val="009F7D15"/>
    <w:rsid w:val="00A001AA"/>
    <w:rsid w:val="00A00346"/>
    <w:rsid w:val="00A003AA"/>
    <w:rsid w:val="00A0049B"/>
    <w:rsid w:val="00A004AD"/>
    <w:rsid w:val="00A0060D"/>
    <w:rsid w:val="00A00DFE"/>
    <w:rsid w:val="00A00ECA"/>
    <w:rsid w:val="00A00ECE"/>
    <w:rsid w:val="00A00F2A"/>
    <w:rsid w:val="00A00FAD"/>
    <w:rsid w:val="00A012DE"/>
    <w:rsid w:val="00A01404"/>
    <w:rsid w:val="00A01948"/>
    <w:rsid w:val="00A0195C"/>
    <w:rsid w:val="00A01AE3"/>
    <w:rsid w:val="00A01E73"/>
    <w:rsid w:val="00A02175"/>
    <w:rsid w:val="00A021DD"/>
    <w:rsid w:val="00A02371"/>
    <w:rsid w:val="00A027A0"/>
    <w:rsid w:val="00A02F0E"/>
    <w:rsid w:val="00A02FBB"/>
    <w:rsid w:val="00A034ED"/>
    <w:rsid w:val="00A0364B"/>
    <w:rsid w:val="00A036E7"/>
    <w:rsid w:val="00A037C1"/>
    <w:rsid w:val="00A03BEE"/>
    <w:rsid w:val="00A03C15"/>
    <w:rsid w:val="00A03D14"/>
    <w:rsid w:val="00A03D7E"/>
    <w:rsid w:val="00A03F83"/>
    <w:rsid w:val="00A04197"/>
    <w:rsid w:val="00A041A8"/>
    <w:rsid w:val="00A0425A"/>
    <w:rsid w:val="00A042E8"/>
    <w:rsid w:val="00A0445A"/>
    <w:rsid w:val="00A0454D"/>
    <w:rsid w:val="00A04DF7"/>
    <w:rsid w:val="00A04FE4"/>
    <w:rsid w:val="00A05C43"/>
    <w:rsid w:val="00A05DF9"/>
    <w:rsid w:val="00A05E88"/>
    <w:rsid w:val="00A05F24"/>
    <w:rsid w:val="00A06092"/>
    <w:rsid w:val="00A0634E"/>
    <w:rsid w:val="00A0644E"/>
    <w:rsid w:val="00A06661"/>
    <w:rsid w:val="00A068A7"/>
    <w:rsid w:val="00A069D9"/>
    <w:rsid w:val="00A06A71"/>
    <w:rsid w:val="00A06C16"/>
    <w:rsid w:val="00A06CFE"/>
    <w:rsid w:val="00A06E3D"/>
    <w:rsid w:val="00A06EC8"/>
    <w:rsid w:val="00A06F18"/>
    <w:rsid w:val="00A0792F"/>
    <w:rsid w:val="00A07B39"/>
    <w:rsid w:val="00A07B9E"/>
    <w:rsid w:val="00A07EAB"/>
    <w:rsid w:val="00A07F7A"/>
    <w:rsid w:val="00A10094"/>
    <w:rsid w:val="00A10246"/>
    <w:rsid w:val="00A105F0"/>
    <w:rsid w:val="00A1061D"/>
    <w:rsid w:val="00A10EC7"/>
    <w:rsid w:val="00A10F90"/>
    <w:rsid w:val="00A10FA3"/>
    <w:rsid w:val="00A1102E"/>
    <w:rsid w:val="00A1142E"/>
    <w:rsid w:val="00A114A1"/>
    <w:rsid w:val="00A11651"/>
    <w:rsid w:val="00A1184E"/>
    <w:rsid w:val="00A119AD"/>
    <w:rsid w:val="00A119EA"/>
    <w:rsid w:val="00A11DA7"/>
    <w:rsid w:val="00A11E8D"/>
    <w:rsid w:val="00A12018"/>
    <w:rsid w:val="00A120AB"/>
    <w:rsid w:val="00A1298B"/>
    <w:rsid w:val="00A1354C"/>
    <w:rsid w:val="00A1380E"/>
    <w:rsid w:val="00A1381C"/>
    <w:rsid w:val="00A13948"/>
    <w:rsid w:val="00A13977"/>
    <w:rsid w:val="00A13C0F"/>
    <w:rsid w:val="00A14123"/>
    <w:rsid w:val="00A141F4"/>
    <w:rsid w:val="00A1439D"/>
    <w:rsid w:val="00A14411"/>
    <w:rsid w:val="00A1462D"/>
    <w:rsid w:val="00A146A6"/>
    <w:rsid w:val="00A1494B"/>
    <w:rsid w:val="00A14960"/>
    <w:rsid w:val="00A14B5F"/>
    <w:rsid w:val="00A14B6F"/>
    <w:rsid w:val="00A14EA3"/>
    <w:rsid w:val="00A153B5"/>
    <w:rsid w:val="00A15A49"/>
    <w:rsid w:val="00A15C39"/>
    <w:rsid w:val="00A1602B"/>
    <w:rsid w:val="00A1627D"/>
    <w:rsid w:val="00A16390"/>
    <w:rsid w:val="00A1655D"/>
    <w:rsid w:val="00A1674B"/>
    <w:rsid w:val="00A16777"/>
    <w:rsid w:val="00A16C63"/>
    <w:rsid w:val="00A16CC8"/>
    <w:rsid w:val="00A16DBB"/>
    <w:rsid w:val="00A16FB2"/>
    <w:rsid w:val="00A17053"/>
    <w:rsid w:val="00A17831"/>
    <w:rsid w:val="00A17B70"/>
    <w:rsid w:val="00A17C59"/>
    <w:rsid w:val="00A20183"/>
    <w:rsid w:val="00A20380"/>
    <w:rsid w:val="00A2058C"/>
    <w:rsid w:val="00A20909"/>
    <w:rsid w:val="00A20915"/>
    <w:rsid w:val="00A20FF5"/>
    <w:rsid w:val="00A21361"/>
    <w:rsid w:val="00A215BF"/>
    <w:rsid w:val="00A21798"/>
    <w:rsid w:val="00A217A5"/>
    <w:rsid w:val="00A217E1"/>
    <w:rsid w:val="00A21CDF"/>
    <w:rsid w:val="00A21EC1"/>
    <w:rsid w:val="00A22090"/>
    <w:rsid w:val="00A22489"/>
    <w:rsid w:val="00A22491"/>
    <w:rsid w:val="00A22540"/>
    <w:rsid w:val="00A22901"/>
    <w:rsid w:val="00A22D25"/>
    <w:rsid w:val="00A22D99"/>
    <w:rsid w:val="00A22DD0"/>
    <w:rsid w:val="00A233D4"/>
    <w:rsid w:val="00A23664"/>
    <w:rsid w:val="00A237FE"/>
    <w:rsid w:val="00A23A91"/>
    <w:rsid w:val="00A23AE6"/>
    <w:rsid w:val="00A23E91"/>
    <w:rsid w:val="00A23F11"/>
    <w:rsid w:val="00A23F4B"/>
    <w:rsid w:val="00A24299"/>
    <w:rsid w:val="00A246E4"/>
    <w:rsid w:val="00A24C12"/>
    <w:rsid w:val="00A253F3"/>
    <w:rsid w:val="00A2549E"/>
    <w:rsid w:val="00A25512"/>
    <w:rsid w:val="00A2589B"/>
    <w:rsid w:val="00A25DCD"/>
    <w:rsid w:val="00A25F4D"/>
    <w:rsid w:val="00A25F86"/>
    <w:rsid w:val="00A2627D"/>
    <w:rsid w:val="00A262FC"/>
    <w:rsid w:val="00A26609"/>
    <w:rsid w:val="00A266DF"/>
    <w:rsid w:val="00A268C2"/>
    <w:rsid w:val="00A26983"/>
    <w:rsid w:val="00A26BF3"/>
    <w:rsid w:val="00A26D6B"/>
    <w:rsid w:val="00A26E0B"/>
    <w:rsid w:val="00A270B7"/>
    <w:rsid w:val="00A27457"/>
    <w:rsid w:val="00A27478"/>
    <w:rsid w:val="00A27540"/>
    <w:rsid w:val="00A27C0F"/>
    <w:rsid w:val="00A300CB"/>
    <w:rsid w:val="00A3049B"/>
    <w:rsid w:val="00A3089D"/>
    <w:rsid w:val="00A309FE"/>
    <w:rsid w:val="00A30B0B"/>
    <w:rsid w:val="00A30B9C"/>
    <w:rsid w:val="00A30C33"/>
    <w:rsid w:val="00A30F20"/>
    <w:rsid w:val="00A31863"/>
    <w:rsid w:val="00A319E6"/>
    <w:rsid w:val="00A31BB9"/>
    <w:rsid w:val="00A31BE3"/>
    <w:rsid w:val="00A31E1B"/>
    <w:rsid w:val="00A31F07"/>
    <w:rsid w:val="00A322A5"/>
    <w:rsid w:val="00A32711"/>
    <w:rsid w:val="00A32849"/>
    <w:rsid w:val="00A328A1"/>
    <w:rsid w:val="00A32C76"/>
    <w:rsid w:val="00A32D4B"/>
    <w:rsid w:val="00A331BB"/>
    <w:rsid w:val="00A331C1"/>
    <w:rsid w:val="00A33364"/>
    <w:rsid w:val="00A33704"/>
    <w:rsid w:val="00A33741"/>
    <w:rsid w:val="00A337E8"/>
    <w:rsid w:val="00A338F6"/>
    <w:rsid w:val="00A33AAB"/>
    <w:rsid w:val="00A33B77"/>
    <w:rsid w:val="00A33DC3"/>
    <w:rsid w:val="00A33E3B"/>
    <w:rsid w:val="00A34065"/>
    <w:rsid w:val="00A34076"/>
    <w:rsid w:val="00A340CB"/>
    <w:rsid w:val="00A34170"/>
    <w:rsid w:val="00A3494A"/>
    <w:rsid w:val="00A352A9"/>
    <w:rsid w:val="00A35323"/>
    <w:rsid w:val="00A35396"/>
    <w:rsid w:val="00A353DB"/>
    <w:rsid w:val="00A35482"/>
    <w:rsid w:val="00A35BEF"/>
    <w:rsid w:val="00A35EBF"/>
    <w:rsid w:val="00A3602B"/>
    <w:rsid w:val="00A3628A"/>
    <w:rsid w:val="00A36362"/>
    <w:rsid w:val="00A36AEE"/>
    <w:rsid w:val="00A36C98"/>
    <w:rsid w:val="00A36D63"/>
    <w:rsid w:val="00A36F6A"/>
    <w:rsid w:val="00A36FE7"/>
    <w:rsid w:val="00A37217"/>
    <w:rsid w:val="00A376D3"/>
    <w:rsid w:val="00A37D82"/>
    <w:rsid w:val="00A37E0F"/>
    <w:rsid w:val="00A37E2E"/>
    <w:rsid w:val="00A4033F"/>
    <w:rsid w:val="00A4035D"/>
    <w:rsid w:val="00A4046E"/>
    <w:rsid w:val="00A40614"/>
    <w:rsid w:val="00A40724"/>
    <w:rsid w:val="00A40976"/>
    <w:rsid w:val="00A40984"/>
    <w:rsid w:val="00A40A32"/>
    <w:rsid w:val="00A40E0A"/>
    <w:rsid w:val="00A40FC8"/>
    <w:rsid w:val="00A41234"/>
    <w:rsid w:val="00A415CA"/>
    <w:rsid w:val="00A41817"/>
    <w:rsid w:val="00A41A5E"/>
    <w:rsid w:val="00A41DEB"/>
    <w:rsid w:val="00A41E1B"/>
    <w:rsid w:val="00A41E3A"/>
    <w:rsid w:val="00A4230F"/>
    <w:rsid w:val="00A42406"/>
    <w:rsid w:val="00A42444"/>
    <w:rsid w:val="00A42491"/>
    <w:rsid w:val="00A424F4"/>
    <w:rsid w:val="00A42A08"/>
    <w:rsid w:val="00A42AFC"/>
    <w:rsid w:val="00A42C41"/>
    <w:rsid w:val="00A4301D"/>
    <w:rsid w:val="00A4309A"/>
    <w:rsid w:val="00A434B8"/>
    <w:rsid w:val="00A434ED"/>
    <w:rsid w:val="00A439D0"/>
    <w:rsid w:val="00A441A0"/>
    <w:rsid w:val="00A4468C"/>
    <w:rsid w:val="00A446C6"/>
    <w:rsid w:val="00A4488F"/>
    <w:rsid w:val="00A44B30"/>
    <w:rsid w:val="00A44B84"/>
    <w:rsid w:val="00A44BF5"/>
    <w:rsid w:val="00A44D2E"/>
    <w:rsid w:val="00A4539F"/>
    <w:rsid w:val="00A459F1"/>
    <w:rsid w:val="00A45A14"/>
    <w:rsid w:val="00A45D34"/>
    <w:rsid w:val="00A45E28"/>
    <w:rsid w:val="00A45E4F"/>
    <w:rsid w:val="00A45E72"/>
    <w:rsid w:val="00A45F35"/>
    <w:rsid w:val="00A46C38"/>
    <w:rsid w:val="00A47523"/>
    <w:rsid w:val="00A47554"/>
    <w:rsid w:val="00A4756F"/>
    <w:rsid w:val="00A47790"/>
    <w:rsid w:val="00A47C31"/>
    <w:rsid w:val="00A47CCB"/>
    <w:rsid w:val="00A502AC"/>
    <w:rsid w:val="00A50505"/>
    <w:rsid w:val="00A506C6"/>
    <w:rsid w:val="00A5090D"/>
    <w:rsid w:val="00A50BF7"/>
    <w:rsid w:val="00A51628"/>
    <w:rsid w:val="00A51908"/>
    <w:rsid w:val="00A51C30"/>
    <w:rsid w:val="00A52016"/>
    <w:rsid w:val="00A52224"/>
    <w:rsid w:val="00A5260F"/>
    <w:rsid w:val="00A52924"/>
    <w:rsid w:val="00A5296B"/>
    <w:rsid w:val="00A529DB"/>
    <w:rsid w:val="00A52B6F"/>
    <w:rsid w:val="00A52C19"/>
    <w:rsid w:val="00A52C6D"/>
    <w:rsid w:val="00A52DA2"/>
    <w:rsid w:val="00A52DF3"/>
    <w:rsid w:val="00A52EE6"/>
    <w:rsid w:val="00A538F9"/>
    <w:rsid w:val="00A53EC5"/>
    <w:rsid w:val="00A5419D"/>
    <w:rsid w:val="00A541A8"/>
    <w:rsid w:val="00A54859"/>
    <w:rsid w:val="00A54A5F"/>
    <w:rsid w:val="00A54FB5"/>
    <w:rsid w:val="00A55045"/>
    <w:rsid w:val="00A5539B"/>
    <w:rsid w:val="00A5583E"/>
    <w:rsid w:val="00A55BAA"/>
    <w:rsid w:val="00A55E77"/>
    <w:rsid w:val="00A55F48"/>
    <w:rsid w:val="00A560BD"/>
    <w:rsid w:val="00A56543"/>
    <w:rsid w:val="00A566CC"/>
    <w:rsid w:val="00A567F8"/>
    <w:rsid w:val="00A569FA"/>
    <w:rsid w:val="00A56A25"/>
    <w:rsid w:val="00A56CF5"/>
    <w:rsid w:val="00A56DCB"/>
    <w:rsid w:val="00A56ECE"/>
    <w:rsid w:val="00A57040"/>
    <w:rsid w:val="00A570AD"/>
    <w:rsid w:val="00A571B1"/>
    <w:rsid w:val="00A57659"/>
    <w:rsid w:val="00A57887"/>
    <w:rsid w:val="00A578DE"/>
    <w:rsid w:val="00A57910"/>
    <w:rsid w:val="00A57AA3"/>
    <w:rsid w:val="00A57BD3"/>
    <w:rsid w:val="00A57BDC"/>
    <w:rsid w:val="00A57CCB"/>
    <w:rsid w:val="00A57D58"/>
    <w:rsid w:val="00A57E67"/>
    <w:rsid w:val="00A57FDD"/>
    <w:rsid w:val="00A60154"/>
    <w:rsid w:val="00A604F6"/>
    <w:rsid w:val="00A605C1"/>
    <w:rsid w:val="00A606CF"/>
    <w:rsid w:val="00A60CD5"/>
    <w:rsid w:val="00A60D41"/>
    <w:rsid w:val="00A6119F"/>
    <w:rsid w:val="00A61283"/>
    <w:rsid w:val="00A6140F"/>
    <w:rsid w:val="00A6165E"/>
    <w:rsid w:val="00A619C2"/>
    <w:rsid w:val="00A61BD0"/>
    <w:rsid w:val="00A61C9D"/>
    <w:rsid w:val="00A61D77"/>
    <w:rsid w:val="00A622C7"/>
    <w:rsid w:val="00A6239E"/>
    <w:rsid w:val="00A623A2"/>
    <w:rsid w:val="00A6256B"/>
    <w:rsid w:val="00A625B9"/>
    <w:rsid w:val="00A62643"/>
    <w:rsid w:val="00A629CE"/>
    <w:rsid w:val="00A62CE6"/>
    <w:rsid w:val="00A630AF"/>
    <w:rsid w:val="00A636D2"/>
    <w:rsid w:val="00A63A2B"/>
    <w:rsid w:val="00A63C41"/>
    <w:rsid w:val="00A63E6D"/>
    <w:rsid w:val="00A63EC2"/>
    <w:rsid w:val="00A63F34"/>
    <w:rsid w:val="00A640EA"/>
    <w:rsid w:val="00A641D4"/>
    <w:rsid w:val="00A642D5"/>
    <w:rsid w:val="00A6470C"/>
    <w:rsid w:val="00A64787"/>
    <w:rsid w:val="00A64873"/>
    <w:rsid w:val="00A64923"/>
    <w:rsid w:val="00A64C84"/>
    <w:rsid w:val="00A64F49"/>
    <w:rsid w:val="00A65427"/>
    <w:rsid w:val="00A659B1"/>
    <w:rsid w:val="00A659E3"/>
    <w:rsid w:val="00A65C97"/>
    <w:rsid w:val="00A65F9F"/>
    <w:rsid w:val="00A66352"/>
    <w:rsid w:val="00A668CC"/>
    <w:rsid w:val="00A66949"/>
    <w:rsid w:val="00A66B1B"/>
    <w:rsid w:val="00A66BCD"/>
    <w:rsid w:val="00A66DB8"/>
    <w:rsid w:val="00A66E72"/>
    <w:rsid w:val="00A66F8E"/>
    <w:rsid w:val="00A670F4"/>
    <w:rsid w:val="00A67248"/>
    <w:rsid w:val="00A67331"/>
    <w:rsid w:val="00A6755B"/>
    <w:rsid w:val="00A67662"/>
    <w:rsid w:val="00A67715"/>
    <w:rsid w:val="00A678D3"/>
    <w:rsid w:val="00A678DF"/>
    <w:rsid w:val="00A679CB"/>
    <w:rsid w:val="00A67B08"/>
    <w:rsid w:val="00A67C95"/>
    <w:rsid w:val="00A67E4D"/>
    <w:rsid w:val="00A67FD9"/>
    <w:rsid w:val="00A70196"/>
    <w:rsid w:val="00A70280"/>
    <w:rsid w:val="00A7094F"/>
    <w:rsid w:val="00A70996"/>
    <w:rsid w:val="00A70D99"/>
    <w:rsid w:val="00A70E7A"/>
    <w:rsid w:val="00A7122D"/>
    <w:rsid w:val="00A712BD"/>
    <w:rsid w:val="00A715A7"/>
    <w:rsid w:val="00A7165F"/>
    <w:rsid w:val="00A717F6"/>
    <w:rsid w:val="00A719C2"/>
    <w:rsid w:val="00A71A07"/>
    <w:rsid w:val="00A71E0D"/>
    <w:rsid w:val="00A72162"/>
    <w:rsid w:val="00A72702"/>
    <w:rsid w:val="00A727C0"/>
    <w:rsid w:val="00A72B10"/>
    <w:rsid w:val="00A72EDC"/>
    <w:rsid w:val="00A73699"/>
    <w:rsid w:val="00A736DE"/>
    <w:rsid w:val="00A73A5F"/>
    <w:rsid w:val="00A73C27"/>
    <w:rsid w:val="00A74308"/>
    <w:rsid w:val="00A7450F"/>
    <w:rsid w:val="00A747E3"/>
    <w:rsid w:val="00A74B88"/>
    <w:rsid w:val="00A74D09"/>
    <w:rsid w:val="00A74F55"/>
    <w:rsid w:val="00A74FA4"/>
    <w:rsid w:val="00A753C3"/>
    <w:rsid w:val="00A7540A"/>
    <w:rsid w:val="00A75730"/>
    <w:rsid w:val="00A75967"/>
    <w:rsid w:val="00A75D32"/>
    <w:rsid w:val="00A75E97"/>
    <w:rsid w:val="00A75FF7"/>
    <w:rsid w:val="00A76112"/>
    <w:rsid w:val="00A76195"/>
    <w:rsid w:val="00A76448"/>
    <w:rsid w:val="00A765A0"/>
    <w:rsid w:val="00A76AE3"/>
    <w:rsid w:val="00A76C89"/>
    <w:rsid w:val="00A77217"/>
    <w:rsid w:val="00A774D0"/>
    <w:rsid w:val="00A7750B"/>
    <w:rsid w:val="00A77C72"/>
    <w:rsid w:val="00A77DE3"/>
    <w:rsid w:val="00A806C6"/>
    <w:rsid w:val="00A80E7D"/>
    <w:rsid w:val="00A80E98"/>
    <w:rsid w:val="00A81256"/>
    <w:rsid w:val="00A81358"/>
    <w:rsid w:val="00A815E7"/>
    <w:rsid w:val="00A81C18"/>
    <w:rsid w:val="00A82020"/>
    <w:rsid w:val="00A82643"/>
    <w:rsid w:val="00A82A81"/>
    <w:rsid w:val="00A82BDB"/>
    <w:rsid w:val="00A82C66"/>
    <w:rsid w:val="00A82D6E"/>
    <w:rsid w:val="00A82F56"/>
    <w:rsid w:val="00A83037"/>
    <w:rsid w:val="00A83076"/>
    <w:rsid w:val="00A831CD"/>
    <w:rsid w:val="00A832EB"/>
    <w:rsid w:val="00A8388F"/>
    <w:rsid w:val="00A83979"/>
    <w:rsid w:val="00A839E6"/>
    <w:rsid w:val="00A83A30"/>
    <w:rsid w:val="00A83B87"/>
    <w:rsid w:val="00A83BEE"/>
    <w:rsid w:val="00A83F84"/>
    <w:rsid w:val="00A83FE8"/>
    <w:rsid w:val="00A840EC"/>
    <w:rsid w:val="00A842CB"/>
    <w:rsid w:val="00A84880"/>
    <w:rsid w:val="00A84A78"/>
    <w:rsid w:val="00A84BAF"/>
    <w:rsid w:val="00A84D9E"/>
    <w:rsid w:val="00A84E67"/>
    <w:rsid w:val="00A85048"/>
    <w:rsid w:val="00A8505E"/>
    <w:rsid w:val="00A8506E"/>
    <w:rsid w:val="00A85079"/>
    <w:rsid w:val="00A8575D"/>
    <w:rsid w:val="00A85982"/>
    <w:rsid w:val="00A85AC6"/>
    <w:rsid w:val="00A85BA5"/>
    <w:rsid w:val="00A85D3B"/>
    <w:rsid w:val="00A8600F"/>
    <w:rsid w:val="00A86481"/>
    <w:rsid w:val="00A865E7"/>
    <w:rsid w:val="00A874F5"/>
    <w:rsid w:val="00A8762E"/>
    <w:rsid w:val="00A87837"/>
    <w:rsid w:val="00A8792F"/>
    <w:rsid w:val="00A87A5C"/>
    <w:rsid w:val="00A87EE5"/>
    <w:rsid w:val="00A87EEF"/>
    <w:rsid w:val="00A90051"/>
    <w:rsid w:val="00A90839"/>
    <w:rsid w:val="00A9096B"/>
    <w:rsid w:val="00A90AB3"/>
    <w:rsid w:val="00A90C2F"/>
    <w:rsid w:val="00A90F60"/>
    <w:rsid w:val="00A90FA0"/>
    <w:rsid w:val="00A91026"/>
    <w:rsid w:val="00A9104B"/>
    <w:rsid w:val="00A91292"/>
    <w:rsid w:val="00A91327"/>
    <w:rsid w:val="00A91330"/>
    <w:rsid w:val="00A9267D"/>
    <w:rsid w:val="00A92CCB"/>
    <w:rsid w:val="00A93566"/>
    <w:rsid w:val="00A93A04"/>
    <w:rsid w:val="00A94257"/>
    <w:rsid w:val="00A943D6"/>
    <w:rsid w:val="00A94656"/>
    <w:rsid w:val="00A94859"/>
    <w:rsid w:val="00A948B1"/>
    <w:rsid w:val="00A94A13"/>
    <w:rsid w:val="00A94BAC"/>
    <w:rsid w:val="00A94F40"/>
    <w:rsid w:val="00A95381"/>
    <w:rsid w:val="00A95408"/>
    <w:rsid w:val="00A958AF"/>
    <w:rsid w:val="00A959B0"/>
    <w:rsid w:val="00A95CBC"/>
    <w:rsid w:val="00A95D38"/>
    <w:rsid w:val="00A96035"/>
    <w:rsid w:val="00A96082"/>
    <w:rsid w:val="00A964EE"/>
    <w:rsid w:val="00A9679D"/>
    <w:rsid w:val="00A96E70"/>
    <w:rsid w:val="00A970BC"/>
    <w:rsid w:val="00A97213"/>
    <w:rsid w:val="00A9773C"/>
    <w:rsid w:val="00A977C4"/>
    <w:rsid w:val="00AA00FA"/>
    <w:rsid w:val="00AA0282"/>
    <w:rsid w:val="00AA091C"/>
    <w:rsid w:val="00AA09D7"/>
    <w:rsid w:val="00AA0E3A"/>
    <w:rsid w:val="00AA1114"/>
    <w:rsid w:val="00AA164B"/>
    <w:rsid w:val="00AA1A11"/>
    <w:rsid w:val="00AA1B4E"/>
    <w:rsid w:val="00AA1C6B"/>
    <w:rsid w:val="00AA1D5A"/>
    <w:rsid w:val="00AA25BA"/>
    <w:rsid w:val="00AA2624"/>
    <w:rsid w:val="00AA26BB"/>
    <w:rsid w:val="00AA271B"/>
    <w:rsid w:val="00AA279B"/>
    <w:rsid w:val="00AA2B90"/>
    <w:rsid w:val="00AA2BB4"/>
    <w:rsid w:val="00AA2C94"/>
    <w:rsid w:val="00AA2E6B"/>
    <w:rsid w:val="00AA3036"/>
    <w:rsid w:val="00AA308C"/>
    <w:rsid w:val="00AA397F"/>
    <w:rsid w:val="00AA3C21"/>
    <w:rsid w:val="00AA40A8"/>
    <w:rsid w:val="00AA447D"/>
    <w:rsid w:val="00AA449F"/>
    <w:rsid w:val="00AA47A3"/>
    <w:rsid w:val="00AA5AA3"/>
    <w:rsid w:val="00AA5B6A"/>
    <w:rsid w:val="00AA5E29"/>
    <w:rsid w:val="00AA61C9"/>
    <w:rsid w:val="00AA66C2"/>
    <w:rsid w:val="00AA67AD"/>
    <w:rsid w:val="00AA6912"/>
    <w:rsid w:val="00AA6B99"/>
    <w:rsid w:val="00AA6BC8"/>
    <w:rsid w:val="00AA6F37"/>
    <w:rsid w:val="00AA728E"/>
    <w:rsid w:val="00AA76D8"/>
    <w:rsid w:val="00AA783E"/>
    <w:rsid w:val="00AA7B6D"/>
    <w:rsid w:val="00AA7F2B"/>
    <w:rsid w:val="00AA7F3B"/>
    <w:rsid w:val="00AB0396"/>
    <w:rsid w:val="00AB0465"/>
    <w:rsid w:val="00AB0699"/>
    <w:rsid w:val="00AB0A77"/>
    <w:rsid w:val="00AB0FEA"/>
    <w:rsid w:val="00AB1503"/>
    <w:rsid w:val="00AB18AC"/>
    <w:rsid w:val="00AB1957"/>
    <w:rsid w:val="00AB1B9C"/>
    <w:rsid w:val="00AB1BCC"/>
    <w:rsid w:val="00AB1C03"/>
    <w:rsid w:val="00AB1C8E"/>
    <w:rsid w:val="00AB1F2D"/>
    <w:rsid w:val="00AB1F6B"/>
    <w:rsid w:val="00AB215E"/>
    <w:rsid w:val="00AB24BD"/>
    <w:rsid w:val="00AB29E8"/>
    <w:rsid w:val="00AB2BA6"/>
    <w:rsid w:val="00AB2F26"/>
    <w:rsid w:val="00AB30E7"/>
    <w:rsid w:val="00AB33B2"/>
    <w:rsid w:val="00AB3A3D"/>
    <w:rsid w:val="00AB4027"/>
    <w:rsid w:val="00AB40AE"/>
    <w:rsid w:val="00AB41E6"/>
    <w:rsid w:val="00AB44B3"/>
    <w:rsid w:val="00AB451C"/>
    <w:rsid w:val="00AB4920"/>
    <w:rsid w:val="00AB494A"/>
    <w:rsid w:val="00AB4A7C"/>
    <w:rsid w:val="00AB4C8C"/>
    <w:rsid w:val="00AB55B8"/>
    <w:rsid w:val="00AB563D"/>
    <w:rsid w:val="00AB59C6"/>
    <w:rsid w:val="00AB5B66"/>
    <w:rsid w:val="00AB5BAF"/>
    <w:rsid w:val="00AB5C5B"/>
    <w:rsid w:val="00AB5EE3"/>
    <w:rsid w:val="00AB5F88"/>
    <w:rsid w:val="00AB6280"/>
    <w:rsid w:val="00AB62EA"/>
    <w:rsid w:val="00AB6393"/>
    <w:rsid w:val="00AB7459"/>
    <w:rsid w:val="00AB7696"/>
    <w:rsid w:val="00AB7865"/>
    <w:rsid w:val="00AB78C0"/>
    <w:rsid w:val="00AB7CC9"/>
    <w:rsid w:val="00AC00EC"/>
    <w:rsid w:val="00AC07B2"/>
    <w:rsid w:val="00AC0AD4"/>
    <w:rsid w:val="00AC0AF3"/>
    <w:rsid w:val="00AC0CAC"/>
    <w:rsid w:val="00AC1481"/>
    <w:rsid w:val="00AC15BF"/>
    <w:rsid w:val="00AC1909"/>
    <w:rsid w:val="00AC1EAC"/>
    <w:rsid w:val="00AC279D"/>
    <w:rsid w:val="00AC285E"/>
    <w:rsid w:val="00AC2C22"/>
    <w:rsid w:val="00AC2C73"/>
    <w:rsid w:val="00AC3109"/>
    <w:rsid w:val="00AC325A"/>
    <w:rsid w:val="00AC32AA"/>
    <w:rsid w:val="00AC350A"/>
    <w:rsid w:val="00AC351D"/>
    <w:rsid w:val="00AC390D"/>
    <w:rsid w:val="00AC3ABE"/>
    <w:rsid w:val="00AC3BE8"/>
    <w:rsid w:val="00AC444E"/>
    <w:rsid w:val="00AC44BA"/>
    <w:rsid w:val="00AC46BD"/>
    <w:rsid w:val="00AC4B3A"/>
    <w:rsid w:val="00AC4DA4"/>
    <w:rsid w:val="00AC4DD8"/>
    <w:rsid w:val="00AC50DC"/>
    <w:rsid w:val="00AC5364"/>
    <w:rsid w:val="00AC5442"/>
    <w:rsid w:val="00AC5513"/>
    <w:rsid w:val="00AC564E"/>
    <w:rsid w:val="00AC565A"/>
    <w:rsid w:val="00AC580E"/>
    <w:rsid w:val="00AC60DA"/>
    <w:rsid w:val="00AC686B"/>
    <w:rsid w:val="00AC6C3D"/>
    <w:rsid w:val="00AC6FC5"/>
    <w:rsid w:val="00AC7228"/>
    <w:rsid w:val="00AC7305"/>
    <w:rsid w:val="00AC7382"/>
    <w:rsid w:val="00AC7394"/>
    <w:rsid w:val="00AC7399"/>
    <w:rsid w:val="00AC7511"/>
    <w:rsid w:val="00AC7621"/>
    <w:rsid w:val="00AC788E"/>
    <w:rsid w:val="00AC79E0"/>
    <w:rsid w:val="00AC7C1B"/>
    <w:rsid w:val="00AC7E5A"/>
    <w:rsid w:val="00AD0314"/>
    <w:rsid w:val="00AD052A"/>
    <w:rsid w:val="00AD0736"/>
    <w:rsid w:val="00AD07DD"/>
    <w:rsid w:val="00AD07FE"/>
    <w:rsid w:val="00AD0BA3"/>
    <w:rsid w:val="00AD0BE2"/>
    <w:rsid w:val="00AD1073"/>
    <w:rsid w:val="00AD10B6"/>
    <w:rsid w:val="00AD16AA"/>
    <w:rsid w:val="00AD18F8"/>
    <w:rsid w:val="00AD1AA7"/>
    <w:rsid w:val="00AD1B96"/>
    <w:rsid w:val="00AD1FEC"/>
    <w:rsid w:val="00AD21F1"/>
    <w:rsid w:val="00AD229D"/>
    <w:rsid w:val="00AD253C"/>
    <w:rsid w:val="00AD2628"/>
    <w:rsid w:val="00AD2735"/>
    <w:rsid w:val="00AD2FA8"/>
    <w:rsid w:val="00AD3184"/>
    <w:rsid w:val="00AD33DA"/>
    <w:rsid w:val="00AD38D4"/>
    <w:rsid w:val="00AD3B67"/>
    <w:rsid w:val="00AD40CD"/>
    <w:rsid w:val="00AD4534"/>
    <w:rsid w:val="00AD4921"/>
    <w:rsid w:val="00AD4B17"/>
    <w:rsid w:val="00AD4B6A"/>
    <w:rsid w:val="00AD4FA1"/>
    <w:rsid w:val="00AD50C0"/>
    <w:rsid w:val="00AD51C8"/>
    <w:rsid w:val="00AD5CA0"/>
    <w:rsid w:val="00AD61B0"/>
    <w:rsid w:val="00AD6589"/>
    <w:rsid w:val="00AD67EB"/>
    <w:rsid w:val="00AD6D0E"/>
    <w:rsid w:val="00AD6D14"/>
    <w:rsid w:val="00AD718E"/>
    <w:rsid w:val="00AD72EC"/>
    <w:rsid w:val="00AD7485"/>
    <w:rsid w:val="00AD7560"/>
    <w:rsid w:val="00AD76A4"/>
    <w:rsid w:val="00AD792B"/>
    <w:rsid w:val="00AD794D"/>
    <w:rsid w:val="00AD7B39"/>
    <w:rsid w:val="00AD7C79"/>
    <w:rsid w:val="00AD7DAB"/>
    <w:rsid w:val="00AE0476"/>
    <w:rsid w:val="00AE0495"/>
    <w:rsid w:val="00AE0498"/>
    <w:rsid w:val="00AE0C4A"/>
    <w:rsid w:val="00AE0C82"/>
    <w:rsid w:val="00AE0D89"/>
    <w:rsid w:val="00AE0F0C"/>
    <w:rsid w:val="00AE13D4"/>
    <w:rsid w:val="00AE140D"/>
    <w:rsid w:val="00AE178E"/>
    <w:rsid w:val="00AE17FA"/>
    <w:rsid w:val="00AE1901"/>
    <w:rsid w:val="00AE1A28"/>
    <w:rsid w:val="00AE1CA1"/>
    <w:rsid w:val="00AE1D33"/>
    <w:rsid w:val="00AE1D55"/>
    <w:rsid w:val="00AE1DDD"/>
    <w:rsid w:val="00AE22B8"/>
    <w:rsid w:val="00AE2331"/>
    <w:rsid w:val="00AE2704"/>
    <w:rsid w:val="00AE29AF"/>
    <w:rsid w:val="00AE2B8A"/>
    <w:rsid w:val="00AE2CC4"/>
    <w:rsid w:val="00AE2D0E"/>
    <w:rsid w:val="00AE3068"/>
    <w:rsid w:val="00AE3270"/>
    <w:rsid w:val="00AE350B"/>
    <w:rsid w:val="00AE4326"/>
    <w:rsid w:val="00AE4380"/>
    <w:rsid w:val="00AE4545"/>
    <w:rsid w:val="00AE49CC"/>
    <w:rsid w:val="00AE51AE"/>
    <w:rsid w:val="00AE562B"/>
    <w:rsid w:val="00AE5655"/>
    <w:rsid w:val="00AE5821"/>
    <w:rsid w:val="00AE585B"/>
    <w:rsid w:val="00AE5B78"/>
    <w:rsid w:val="00AE5CBE"/>
    <w:rsid w:val="00AE67AB"/>
    <w:rsid w:val="00AE6AE0"/>
    <w:rsid w:val="00AE6B66"/>
    <w:rsid w:val="00AE6EB7"/>
    <w:rsid w:val="00AE7434"/>
    <w:rsid w:val="00AE7E72"/>
    <w:rsid w:val="00AE7EC6"/>
    <w:rsid w:val="00AE7FE9"/>
    <w:rsid w:val="00AF01B1"/>
    <w:rsid w:val="00AF051B"/>
    <w:rsid w:val="00AF06F0"/>
    <w:rsid w:val="00AF08AC"/>
    <w:rsid w:val="00AF0B79"/>
    <w:rsid w:val="00AF0C08"/>
    <w:rsid w:val="00AF0F05"/>
    <w:rsid w:val="00AF139F"/>
    <w:rsid w:val="00AF1443"/>
    <w:rsid w:val="00AF15C0"/>
    <w:rsid w:val="00AF170E"/>
    <w:rsid w:val="00AF179E"/>
    <w:rsid w:val="00AF17AB"/>
    <w:rsid w:val="00AF1863"/>
    <w:rsid w:val="00AF1BEA"/>
    <w:rsid w:val="00AF1E24"/>
    <w:rsid w:val="00AF1F22"/>
    <w:rsid w:val="00AF1F78"/>
    <w:rsid w:val="00AF2155"/>
    <w:rsid w:val="00AF273B"/>
    <w:rsid w:val="00AF2782"/>
    <w:rsid w:val="00AF2829"/>
    <w:rsid w:val="00AF28F7"/>
    <w:rsid w:val="00AF29E5"/>
    <w:rsid w:val="00AF2A79"/>
    <w:rsid w:val="00AF2CA5"/>
    <w:rsid w:val="00AF2F48"/>
    <w:rsid w:val="00AF31C8"/>
    <w:rsid w:val="00AF3244"/>
    <w:rsid w:val="00AF3928"/>
    <w:rsid w:val="00AF3B43"/>
    <w:rsid w:val="00AF3BAE"/>
    <w:rsid w:val="00AF3D12"/>
    <w:rsid w:val="00AF40F3"/>
    <w:rsid w:val="00AF42A0"/>
    <w:rsid w:val="00AF42F6"/>
    <w:rsid w:val="00AF4645"/>
    <w:rsid w:val="00AF46DD"/>
    <w:rsid w:val="00AF46EC"/>
    <w:rsid w:val="00AF49EA"/>
    <w:rsid w:val="00AF4EC6"/>
    <w:rsid w:val="00AF5168"/>
    <w:rsid w:val="00AF5377"/>
    <w:rsid w:val="00AF57EC"/>
    <w:rsid w:val="00AF5A99"/>
    <w:rsid w:val="00AF634D"/>
    <w:rsid w:val="00AF63C1"/>
    <w:rsid w:val="00AF6685"/>
    <w:rsid w:val="00AF66B8"/>
    <w:rsid w:val="00AF6A95"/>
    <w:rsid w:val="00AF6AB8"/>
    <w:rsid w:val="00AF6C8E"/>
    <w:rsid w:val="00AF721E"/>
    <w:rsid w:val="00AF7386"/>
    <w:rsid w:val="00AF7580"/>
    <w:rsid w:val="00AF775F"/>
    <w:rsid w:val="00AF7817"/>
    <w:rsid w:val="00AF7901"/>
    <w:rsid w:val="00AF7C11"/>
    <w:rsid w:val="00AF7C51"/>
    <w:rsid w:val="00B00A3E"/>
    <w:rsid w:val="00B012BE"/>
    <w:rsid w:val="00B01304"/>
    <w:rsid w:val="00B01751"/>
    <w:rsid w:val="00B01C66"/>
    <w:rsid w:val="00B021D6"/>
    <w:rsid w:val="00B02580"/>
    <w:rsid w:val="00B02A77"/>
    <w:rsid w:val="00B02B68"/>
    <w:rsid w:val="00B02C68"/>
    <w:rsid w:val="00B038C1"/>
    <w:rsid w:val="00B03E4E"/>
    <w:rsid w:val="00B040EB"/>
    <w:rsid w:val="00B04325"/>
    <w:rsid w:val="00B044EC"/>
    <w:rsid w:val="00B04509"/>
    <w:rsid w:val="00B045D4"/>
    <w:rsid w:val="00B046D7"/>
    <w:rsid w:val="00B049E2"/>
    <w:rsid w:val="00B05384"/>
    <w:rsid w:val="00B0583F"/>
    <w:rsid w:val="00B05F57"/>
    <w:rsid w:val="00B06191"/>
    <w:rsid w:val="00B06566"/>
    <w:rsid w:val="00B072A5"/>
    <w:rsid w:val="00B0730D"/>
    <w:rsid w:val="00B073BC"/>
    <w:rsid w:val="00B0742A"/>
    <w:rsid w:val="00B07787"/>
    <w:rsid w:val="00B0790B"/>
    <w:rsid w:val="00B07B5D"/>
    <w:rsid w:val="00B101E6"/>
    <w:rsid w:val="00B101FE"/>
    <w:rsid w:val="00B1022E"/>
    <w:rsid w:val="00B10945"/>
    <w:rsid w:val="00B10DC7"/>
    <w:rsid w:val="00B10EEA"/>
    <w:rsid w:val="00B1140D"/>
    <w:rsid w:val="00B116D6"/>
    <w:rsid w:val="00B1178C"/>
    <w:rsid w:val="00B11809"/>
    <w:rsid w:val="00B119E5"/>
    <w:rsid w:val="00B11EDD"/>
    <w:rsid w:val="00B120E2"/>
    <w:rsid w:val="00B127DE"/>
    <w:rsid w:val="00B1280D"/>
    <w:rsid w:val="00B12A4F"/>
    <w:rsid w:val="00B12C59"/>
    <w:rsid w:val="00B13E87"/>
    <w:rsid w:val="00B13FE0"/>
    <w:rsid w:val="00B142CF"/>
    <w:rsid w:val="00B14686"/>
    <w:rsid w:val="00B14B59"/>
    <w:rsid w:val="00B15048"/>
    <w:rsid w:val="00B15370"/>
    <w:rsid w:val="00B15684"/>
    <w:rsid w:val="00B157B2"/>
    <w:rsid w:val="00B15AB6"/>
    <w:rsid w:val="00B15EE0"/>
    <w:rsid w:val="00B15F21"/>
    <w:rsid w:val="00B15FD6"/>
    <w:rsid w:val="00B1672F"/>
    <w:rsid w:val="00B167FE"/>
    <w:rsid w:val="00B16D70"/>
    <w:rsid w:val="00B16ECC"/>
    <w:rsid w:val="00B17294"/>
    <w:rsid w:val="00B172AC"/>
    <w:rsid w:val="00B172BD"/>
    <w:rsid w:val="00B175FE"/>
    <w:rsid w:val="00B1768F"/>
    <w:rsid w:val="00B177A1"/>
    <w:rsid w:val="00B177C2"/>
    <w:rsid w:val="00B1784C"/>
    <w:rsid w:val="00B1790D"/>
    <w:rsid w:val="00B17939"/>
    <w:rsid w:val="00B17959"/>
    <w:rsid w:val="00B17AC6"/>
    <w:rsid w:val="00B17ADF"/>
    <w:rsid w:val="00B17AE9"/>
    <w:rsid w:val="00B17DCB"/>
    <w:rsid w:val="00B2017A"/>
    <w:rsid w:val="00B202F8"/>
    <w:rsid w:val="00B20348"/>
    <w:rsid w:val="00B2038C"/>
    <w:rsid w:val="00B20A97"/>
    <w:rsid w:val="00B20C11"/>
    <w:rsid w:val="00B20D25"/>
    <w:rsid w:val="00B20DFD"/>
    <w:rsid w:val="00B210C7"/>
    <w:rsid w:val="00B2119F"/>
    <w:rsid w:val="00B212C1"/>
    <w:rsid w:val="00B213FB"/>
    <w:rsid w:val="00B21493"/>
    <w:rsid w:val="00B21684"/>
    <w:rsid w:val="00B217CA"/>
    <w:rsid w:val="00B220F4"/>
    <w:rsid w:val="00B22261"/>
    <w:rsid w:val="00B222CB"/>
    <w:rsid w:val="00B22480"/>
    <w:rsid w:val="00B22489"/>
    <w:rsid w:val="00B227B8"/>
    <w:rsid w:val="00B22E18"/>
    <w:rsid w:val="00B232EB"/>
    <w:rsid w:val="00B23348"/>
    <w:rsid w:val="00B23848"/>
    <w:rsid w:val="00B23A8A"/>
    <w:rsid w:val="00B23ACB"/>
    <w:rsid w:val="00B23CFE"/>
    <w:rsid w:val="00B23E20"/>
    <w:rsid w:val="00B2433D"/>
    <w:rsid w:val="00B24362"/>
    <w:rsid w:val="00B24404"/>
    <w:rsid w:val="00B247A5"/>
    <w:rsid w:val="00B24A71"/>
    <w:rsid w:val="00B24A97"/>
    <w:rsid w:val="00B251ED"/>
    <w:rsid w:val="00B251F4"/>
    <w:rsid w:val="00B253FB"/>
    <w:rsid w:val="00B2543D"/>
    <w:rsid w:val="00B254BB"/>
    <w:rsid w:val="00B25568"/>
    <w:rsid w:val="00B2568E"/>
    <w:rsid w:val="00B256B3"/>
    <w:rsid w:val="00B25960"/>
    <w:rsid w:val="00B25D74"/>
    <w:rsid w:val="00B25F13"/>
    <w:rsid w:val="00B2616A"/>
    <w:rsid w:val="00B26B3D"/>
    <w:rsid w:val="00B26B9D"/>
    <w:rsid w:val="00B26CBD"/>
    <w:rsid w:val="00B26D0A"/>
    <w:rsid w:val="00B26D34"/>
    <w:rsid w:val="00B26DE5"/>
    <w:rsid w:val="00B26F30"/>
    <w:rsid w:val="00B270B0"/>
    <w:rsid w:val="00B277EA"/>
    <w:rsid w:val="00B278D3"/>
    <w:rsid w:val="00B27C05"/>
    <w:rsid w:val="00B27DD0"/>
    <w:rsid w:val="00B27F46"/>
    <w:rsid w:val="00B27F96"/>
    <w:rsid w:val="00B301A6"/>
    <w:rsid w:val="00B3031B"/>
    <w:rsid w:val="00B3040B"/>
    <w:rsid w:val="00B305A8"/>
    <w:rsid w:val="00B306BF"/>
    <w:rsid w:val="00B30BC0"/>
    <w:rsid w:val="00B30D05"/>
    <w:rsid w:val="00B30DA8"/>
    <w:rsid w:val="00B30EAB"/>
    <w:rsid w:val="00B31250"/>
    <w:rsid w:val="00B31324"/>
    <w:rsid w:val="00B318B5"/>
    <w:rsid w:val="00B31955"/>
    <w:rsid w:val="00B31993"/>
    <w:rsid w:val="00B31C67"/>
    <w:rsid w:val="00B31F37"/>
    <w:rsid w:val="00B320E1"/>
    <w:rsid w:val="00B3233D"/>
    <w:rsid w:val="00B3258E"/>
    <w:rsid w:val="00B327B8"/>
    <w:rsid w:val="00B32A7D"/>
    <w:rsid w:val="00B32E33"/>
    <w:rsid w:val="00B33089"/>
    <w:rsid w:val="00B3318D"/>
    <w:rsid w:val="00B33377"/>
    <w:rsid w:val="00B336AB"/>
    <w:rsid w:val="00B33F96"/>
    <w:rsid w:val="00B34247"/>
    <w:rsid w:val="00B3441D"/>
    <w:rsid w:val="00B34745"/>
    <w:rsid w:val="00B347E2"/>
    <w:rsid w:val="00B3491C"/>
    <w:rsid w:val="00B34B9E"/>
    <w:rsid w:val="00B34C84"/>
    <w:rsid w:val="00B34E75"/>
    <w:rsid w:val="00B350A7"/>
    <w:rsid w:val="00B35244"/>
    <w:rsid w:val="00B35692"/>
    <w:rsid w:val="00B357A8"/>
    <w:rsid w:val="00B35B47"/>
    <w:rsid w:val="00B35E6C"/>
    <w:rsid w:val="00B35F2D"/>
    <w:rsid w:val="00B35F61"/>
    <w:rsid w:val="00B36161"/>
    <w:rsid w:val="00B36E7F"/>
    <w:rsid w:val="00B36F2C"/>
    <w:rsid w:val="00B3729A"/>
    <w:rsid w:val="00B373A1"/>
    <w:rsid w:val="00B3761F"/>
    <w:rsid w:val="00B377B0"/>
    <w:rsid w:val="00B378FB"/>
    <w:rsid w:val="00B37C62"/>
    <w:rsid w:val="00B403FE"/>
    <w:rsid w:val="00B4058E"/>
    <w:rsid w:val="00B40723"/>
    <w:rsid w:val="00B40B2D"/>
    <w:rsid w:val="00B40C1D"/>
    <w:rsid w:val="00B40D69"/>
    <w:rsid w:val="00B40D92"/>
    <w:rsid w:val="00B40E0A"/>
    <w:rsid w:val="00B40EF6"/>
    <w:rsid w:val="00B411B9"/>
    <w:rsid w:val="00B41A42"/>
    <w:rsid w:val="00B42030"/>
    <w:rsid w:val="00B421E0"/>
    <w:rsid w:val="00B42ACA"/>
    <w:rsid w:val="00B42AEA"/>
    <w:rsid w:val="00B42D61"/>
    <w:rsid w:val="00B43082"/>
    <w:rsid w:val="00B4318F"/>
    <w:rsid w:val="00B433EC"/>
    <w:rsid w:val="00B43610"/>
    <w:rsid w:val="00B4378E"/>
    <w:rsid w:val="00B43B42"/>
    <w:rsid w:val="00B43EA9"/>
    <w:rsid w:val="00B44700"/>
    <w:rsid w:val="00B4479B"/>
    <w:rsid w:val="00B44A5F"/>
    <w:rsid w:val="00B44AC2"/>
    <w:rsid w:val="00B44CA2"/>
    <w:rsid w:val="00B44E51"/>
    <w:rsid w:val="00B44EFD"/>
    <w:rsid w:val="00B456A0"/>
    <w:rsid w:val="00B45711"/>
    <w:rsid w:val="00B458E6"/>
    <w:rsid w:val="00B45AE2"/>
    <w:rsid w:val="00B45BA3"/>
    <w:rsid w:val="00B45C4D"/>
    <w:rsid w:val="00B4605E"/>
    <w:rsid w:val="00B46073"/>
    <w:rsid w:val="00B4646C"/>
    <w:rsid w:val="00B468A2"/>
    <w:rsid w:val="00B469A1"/>
    <w:rsid w:val="00B469CB"/>
    <w:rsid w:val="00B46BE5"/>
    <w:rsid w:val="00B46C93"/>
    <w:rsid w:val="00B46D68"/>
    <w:rsid w:val="00B46FCD"/>
    <w:rsid w:val="00B472C8"/>
    <w:rsid w:val="00B47569"/>
    <w:rsid w:val="00B47F22"/>
    <w:rsid w:val="00B50A98"/>
    <w:rsid w:val="00B50B64"/>
    <w:rsid w:val="00B50BE7"/>
    <w:rsid w:val="00B50C66"/>
    <w:rsid w:val="00B50E7B"/>
    <w:rsid w:val="00B50FA3"/>
    <w:rsid w:val="00B50FE3"/>
    <w:rsid w:val="00B512B1"/>
    <w:rsid w:val="00B5139C"/>
    <w:rsid w:val="00B514CC"/>
    <w:rsid w:val="00B51D23"/>
    <w:rsid w:val="00B51D51"/>
    <w:rsid w:val="00B5217C"/>
    <w:rsid w:val="00B52398"/>
    <w:rsid w:val="00B523E7"/>
    <w:rsid w:val="00B52538"/>
    <w:rsid w:val="00B52548"/>
    <w:rsid w:val="00B52810"/>
    <w:rsid w:val="00B52E70"/>
    <w:rsid w:val="00B533AE"/>
    <w:rsid w:val="00B535DD"/>
    <w:rsid w:val="00B535E7"/>
    <w:rsid w:val="00B53B6D"/>
    <w:rsid w:val="00B53DF3"/>
    <w:rsid w:val="00B53FBD"/>
    <w:rsid w:val="00B540C3"/>
    <w:rsid w:val="00B5447B"/>
    <w:rsid w:val="00B544B2"/>
    <w:rsid w:val="00B544C7"/>
    <w:rsid w:val="00B54574"/>
    <w:rsid w:val="00B54636"/>
    <w:rsid w:val="00B54FE6"/>
    <w:rsid w:val="00B55202"/>
    <w:rsid w:val="00B553C3"/>
    <w:rsid w:val="00B55986"/>
    <w:rsid w:val="00B55DE7"/>
    <w:rsid w:val="00B55EC8"/>
    <w:rsid w:val="00B55EDF"/>
    <w:rsid w:val="00B56122"/>
    <w:rsid w:val="00B56246"/>
    <w:rsid w:val="00B5654B"/>
    <w:rsid w:val="00B5666D"/>
    <w:rsid w:val="00B5697A"/>
    <w:rsid w:val="00B56CE2"/>
    <w:rsid w:val="00B56E91"/>
    <w:rsid w:val="00B56F59"/>
    <w:rsid w:val="00B571D7"/>
    <w:rsid w:val="00B572C4"/>
    <w:rsid w:val="00B578F0"/>
    <w:rsid w:val="00B57DB3"/>
    <w:rsid w:val="00B57E6F"/>
    <w:rsid w:val="00B57EBF"/>
    <w:rsid w:val="00B60721"/>
    <w:rsid w:val="00B60A0A"/>
    <w:rsid w:val="00B6125E"/>
    <w:rsid w:val="00B617A6"/>
    <w:rsid w:val="00B61AC6"/>
    <w:rsid w:val="00B61D15"/>
    <w:rsid w:val="00B61EF4"/>
    <w:rsid w:val="00B62233"/>
    <w:rsid w:val="00B6236C"/>
    <w:rsid w:val="00B62440"/>
    <w:rsid w:val="00B629FF"/>
    <w:rsid w:val="00B62AE3"/>
    <w:rsid w:val="00B62EE4"/>
    <w:rsid w:val="00B633FB"/>
    <w:rsid w:val="00B63677"/>
    <w:rsid w:val="00B63937"/>
    <w:rsid w:val="00B63A3F"/>
    <w:rsid w:val="00B63F95"/>
    <w:rsid w:val="00B643D1"/>
    <w:rsid w:val="00B64451"/>
    <w:rsid w:val="00B64638"/>
    <w:rsid w:val="00B64784"/>
    <w:rsid w:val="00B648F0"/>
    <w:rsid w:val="00B64BEC"/>
    <w:rsid w:val="00B64BFB"/>
    <w:rsid w:val="00B64F92"/>
    <w:rsid w:val="00B64FDC"/>
    <w:rsid w:val="00B655B7"/>
    <w:rsid w:val="00B657D8"/>
    <w:rsid w:val="00B65E6E"/>
    <w:rsid w:val="00B6613B"/>
    <w:rsid w:val="00B661AE"/>
    <w:rsid w:val="00B6631C"/>
    <w:rsid w:val="00B663B2"/>
    <w:rsid w:val="00B6652A"/>
    <w:rsid w:val="00B6681D"/>
    <w:rsid w:val="00B66939"/>
    <w:rsid w:val="00B66D24"/>
    <w:rsid w:val="00B66D67"/>
    <w:rsid w:val="00B6707B"/>
    <w:rsid w:val="00B6717F"/>
    <w:rsid w:val="00B671AA"/>
    <w:rsid w:val="00B67492"/>
    <w:rsid w:val="00B6778E"/>
    <w:rsid w:val="00B67A14"/>
    <w:rsid w:val="00B701B2"/>
    <w:rsid w:val="00B703F0"/>
    <w:rsid w:val="00B70437"/>
    <w:rsid w:val="00B70443"/>
    <w:rsid w:val="00B71602"/>
    <w:rsid w:val="00B71867"/>
    <w:rsid w:val="00B71CA2"/>
    <w:rsid w:val="00B71D9D"/>
    <w:rsid w:val="00B71DD8"/>
    <w:rsid w:val="00B71DDB"/>
    <w:rsid w:val="00B723DB"/>
    <w:rsid w:val="00B72499"/>
    <w:rsid w:val="00B726BE"/>
    <w:rsid w:val="00B72BA1"/>
    <w:rsid w:val="00B7327D"/>
    <w:rsid w:val="00B73283"/>
    <w:rsid w:val="00B7338A"/>
    <w:rsid w:val="00B7344D"/>
    <w:rsid w:val="00B73472"/>
    <w:rsid w:val="00B73486"/>
    <w:rsid w:val="00B73603"/>
    <w:rsid w:val="00B7385F"/>
    <w:rsid w:val="00B73C7D"/>
    <w:rsid w:val="00B73E2A"/>
    <w:rsid w:val="00B73E66"/>
    <w:rsid w:val="00B73F4D"/>
    <w:rsid w:val="00B741FC"/>
    <w:rsid w:val="00B743A7"/>
    <w:rsid w:val="00B74570"/>
    <w:rsid w:val="00B746AC"/>
    <w:rsid w:val="00B747AC"/>
    <w:rsid w:val="00B74AD4"/>
    <w:rsid w:val="00B74AFF"/>
    <w:rsid w:val="00B74C35"/>
    <w:rsid w:val="00B74D08"/>
    <w:rsid w:val="00B7523A"/>
    <w:rsid w:val="00B75341"/>
    <w:rsid w:val="00B754F4"/>
    <w:rsid w:val="00B7594F"/>
    <w:rsid w:val="00B75A64"/>
    <w:rsid w:val="00B75EFE"/>
    <w:rsid w:val="00B76075"/>
    <w:rsid w:val="00B76490"/>
    <w:rsid w:val="00B76494"/>
    <w:rsid w:val="00B766D6"/>
    <w:rsid w:val="00B7673A"/>
    <w:rsid w:val="00B7686F"/>
    <w:rsid w:val="00B76E8F"/>
    <w:rsid w:val="00B76F88"/>
    <w:rsid w:val="00B76F8A"/>
    <w:rsid w:val="00B76FC1"/>
    <w:rsid w:val="00B7701D"/>
    <w:rsid w:val="00B77653"/>
    <w:rsid w:val="00B77A9D"/>
    <w:rsid w:val="00B77E33"/>
    <w:rsid w:val="00B77F36"/>
    <w:rsid w:val="00B8023B"/>
    <w:rsid w:val="00B8029E"/>
    <w:rsid w:val="00B8036E"/>
    <w:rsid w:val="00B80505"/>
    <w:rsid w:val="00B80745"/>
    <w:rsid w:val="00B80801"/>
    <w:rsid w:val="00B80D5D"/>
    <w:rsid w:val="00B80DF0"/>
    <w:rsid w:val="00B80E40"/>
    <w:rsid w:val="00B81262"/>
    <w:rsid w:val="00B816E4"/>
    <w:rsid w:val="00B81B6F"/>
    <w:rsid w:val="00B81E9A"/>
    <w:rsid w:val="00B822CD"/>
    <w:rsid w:val="00B82416"/>
    <w:rsid w:val="00B82646"/>
    <w:rsid w:val="00B82837"/>
    <w:rsid w:val="00B82DB3"/>
    <w:rsid w:val="00B82FC3"/>
    <w:rsid w:val="00B836FF"/>
    <w:rsid w:val="00B837F9"/>
    <w:rsid w:val="00B83872"/>
    <w:rsid w:val="00B83D47"/>
    <w:rsid w:val="00B843DF"/>
    <w:rsid w:val="00B849A0"/>
    <w:rsid w:val="00B849C6"/>
    <w:rsid w:val="00B84F26"/>
    <w:rsid w:val="00B8520D"/>
    <w:rsid w:val="00B8521C"/>
    <w:rsid w:val="00B85383"/>
    <w:rsid w:val="00B853C6"/>
    <w:rsid w:val="00B862C7"/>
    <w:rsid w:val="00B8665C"/>
    <w:rsid w:val="00B867B6"/>
    <w:rsid w:val="00B86896"/>
    <w:rsid w:val="00B86A81"/>
    <w:rsid w:val="00B86BCD"/>
    <w:rsid w:val="00B86CCE"/>
    <w:rsid w:val="00B87269"/>
    <w:rsid w:val="00B87399"/>
    <w:rsid w:val="00B877BF"/>
    <w:rsid w:val="00B87F11"/>
    <w:rsid w:val="00B87FAF"/>
    <w:rsid w:val="00B900FB"/>
    <w:rsid w:val="00B901E9"/>
    <w:rsid w:val="00B90363"/>
    <w:rsid w:val="00B90565"/>
    <w:rsid w:val="00B90DA5"/>
    <w:rsid w:val="00B90E8C"/>
    <w:rsid w:val="00B90ECA"/>
    <w:rsid w:val="00B912B0"/>
    <w:rsid w:val="00B91678"/>
    <w:rsid w:val="00B91FB1"/>
    <w:rsid w:val="00B921E8"/>
    <w:rsid w:val="00B92315"/>
    <w:rsid w:val="00B92371"/>
    <w:rsid w:val="00B92982"/>
    <w:rsid w:val="00B92A42"/>
    <w:rsid w:val="00B92B8D"/>
    <w:rsid w:val="00B92BD3"/>
    <w:rsid w:val="00B92C7C"/>
    <w:rsid w:val="00B92E04"/>
    <w:rsid w:val="00B92F38"/>
    <w:rsid w:val="00B93019"/>
    <w:rsid w:val="00B93079"/>
    <w:rsid w:val="00B94183"/>
    <w:rsid w:val="00B943E9"/>
    <w:rsid w:val="00B946E3"/>
    <w:rsid w:val="00B948C3"/>
    <w:rsid w:val="00B94AD0"/>
    <w:rsid w:val="00B94D2D"/>
    <w:rsid w:val="00B94F26"/>
    <w:rsid w:val="00B94F99"/>
    <w:rsid w:val="00B95552"/>
    <w:rsid w:val="00B957D4"/>
    <w:rsid w:val="00B958C6"/>
    <w:rsid w:val="00B958D8"/>
    <w:rsid w:val="00B95E1C"/>
    <w:rsid w:val="00B9616A"/>
    <w:rsid w:val="00B96547"/>
    <w:rsid w:val="00B96734"/>
    <w:rsid w:val="00B96794"/>
    <w:rsid w:val="00B967E4"/>
    <w:rsid w:val="00B96919"/>
    <w:rsid w:val="00B96A3D"/>
    <w:rsid w:val="00B96AD8"/>
    <w:rsid w:val="00B96BED"/>
    <w:rsid w:val="00B971B3"/>
    <w:rsid w:val="00B97213"/>
    <w:rsid w:val="00B972D7"/>
    <w:rsid w:val="00B9783A"/>
    <w:rsid w:val="00B9795B"/>
    <w:rsid w:val="00B97DF7"/>
    <w:rsid w:val="00B97E3B"/>
    <w:rsid w:val="00B97FC0"/>
    <w:rsid w:val="00BA045F"/>
    <w:rsid w:val="00BA0546"/>
    <w:rsid w:val="00BA058B"/>
    <w:rsid w:val="00BA0BD5"/>
    <w:rsid w:val="00BA1062"/>
    <w:rsid w:val="00BA10D6"/>
    <w:rsid w:val="00BA19A7"/>
    <w:rsid w:val="00BA1BE9"/>
    <w:rsid w:val="00BA1DD6"/>
    <w:rsid w:val="00BA1E10"/>
    <w:rsid w:val="00BA1F44"/>
    <w:rsid w:val="00BA2021"/>
    <w:rsid w:val="00BA210E"/>
    <w:rsid w:val="00BA22FB"/>
    <w:rsid w:val="00BA237D"/>
    <w:rsid w:val="00BA27D5"/>
    <w:rsid w:val="00BA2B1E"/>
    <w:rsid w:val="00BA2F2A"/>
    <w:rsid w:val="00BA322F"/>
    <w:rsid w:val="00BA3284"/>
    <w:rsid w:val="00BA375B"/>
    <w:rsid w:val="00BA3857"/>
    <w:rsid w:val="00BA39B3"/>
    <w:rsid w:val="00BA424C"/>
    <w:rsid w:val="00BA4497"/>
    <w:rsid w:val="00BA44D9"/>
    <w:rsid w:val="00BA4986"/>
    <w:rsid w:val="00BA4D17"/>
    <w:rsid w:val="00BA571C"/>
    <w:rsid w:val="00BA5892"/>
    <w:rsid w:val="00BA5D08"/>
    <w:rsid w:val="00BA5EA6"/>
    <w:rsid w:val="00BA5F55"/>
    <w:rsid w:val="00BA6740"/>
    <w:rsid w:val="00BA68C0"/>
    <w:rsid w:val="00BA6A03"/>
    <w:rsid w:val="00BA6ED3"/>
    <w:rsid w:val="00BA6EFA"/>
    <w:rsid w:val="00BA6FF6"/>
    <w:rsid w:val="00BA77D5"/>
    <w:rsid w:val="00BA79BF"/>
    <w:rsid w:val="00BA7A63"/>
    <w:rsid w:val="00BA7D21"/>
    <w:rsid w:val="00BA7EDD"/>
    <w:rsid w:val="00BB0084"/>
    <w:rsid w:val="00BB02F9"/>
    <w:rsid w:val="00BB0454"/>
    <w:rsid w:val="00BB0F85"/>
    <w:rsid w:val="00BB10AA"/>
    <w:rsid w:val="00BB11D6"/>
    <w:rsid w:val="00BB152F"/>
    <w:rsid w:val="00BB15A2"/>
    <w:rsid w:val="00BB1B41"/>
    <w:rsid w:val="00BB1F07"/>
    <w:rsid w:val="00BB217A"/>
    <w:rsid w:val="00BB2512"/>
    <w:rsid w:val="00BB25E0"/>
    <w:rsid w:val="00BB263B"/>
    <w:rsid w:val="00BB287E"/>
    <w:rsid w:val="00BB329A"/>
    <w:rsid w:val="00BB3306"/>
    <w:rsid w:val="00BB3330"/>
    <w:rsid w:val="00BB333A"/>
    <w:rsid w:val="00BB3632"/>
    <w:rsid w:val="00BB375B"/>
    <w:rsid w:val="00BB3956"/>
    <w:rsid w:val="00BB41AD"/>
    <w:rsid w:val="00BB41EC"/>
    <w:rsid w:val="00BB42C2"/>
    <w:rsid w:val="00BB497A"/>
    <w:rsid w:val="00BB4C4D"/>
    <w:rsid w:val="00BB4FA6"/>
    <w:rsid w:val="00BB5446"/>
    <w:rsid w:val="00BB54EB"/>
    <w:rsid w:val="00BB588C"/>
    <w:rsid w:val="00BB5C18"/>
    <w:rsid w:val="00BB6040"/>
    <w:rsid w:val="00BB6067"/>
    <w:rsid w:val="00BB6077"/>
    <w:rsid w:val="00BB67D4"/>
    <w:rsid w:val="00BB6857"/>
    <w:rsid w:val="00BB6992"/>
    <w:rsid w:val="00BB6B1D"/>
    <w:rsid w:val="00BB6D05"/>
    <w:rsid w:val="00BB779C"/>
    <w:rsid w:val="00BB7A91"/>
    <w:rsid w:val="00BC0053"/>
    <w:rsid w:val="00BC0377"/>
    <w:rsid w:val="00BC03AA"/>
    <w:rsid w:val="00BC0C89"/>
    <w:rsid w:val="00BC0DC1"/>
    <w:rsid w:val="00BC14AE"/>
    <w:rsid w:val="00BC14B4"/>
    <w:rsid w:val="00BC1936"/>
    <w:rsid w:val="00BC1A58"/>
    <w:rsid w:val="00BC1BFF"/>
    <w:rsid w:val="00BC1D03"/>
    <w:rsid w:val="00BC2246"/>
    <w:rsid w:val="00BC23C9"/>
    <w:rsid w:val="00BC23EC"/>
    <w:rsid w:val="00BC2991"/>
    <w:rsid w:val="00BC2A1C"/>
    <w:rsid w:val="00BC2E35"/>
    <w:rsid w:val="00BC2EBF"/>
    <w:rsid w:val="00BC410F"/>
    <w:rsid w:val="00BC4592"/>
    <w:rsid w:val="00BC4A21"/>
    <w:rsid w:val="00BC4DE7"/>
    <w:rsid w:val="00BC52E3"/>
    <w:rsid w:val="00BC5606"/>
    <w:rsid w:val="00BC5BED"/>
    <w:rsid w:val="00BC5E59"/>
    <w:rsid w:val="00BC6031"/>
    <w:rsid w:val="00BC64C3"/>
    <w:rsid w:val="00BC679D"/>
    <w:rsid w:val="00BC6954"/>
    <w:rsid w:val="00BC6B6F"/>
    <w:rsid w:val="00BC6E85"/>
    <w:rsid w:val="00BC72DD"/>
    <w:rsid w:val="00BC733E"/>
    <w:rsid w:val="00BC7344"/>
    <w:rsid w:val="00BC76C8"/>
    <w:rsid w:val="00BC7767"/>
    <w:rsid w:val="00BC788E"/>
    <w:rsid w:val="00BC79EA"/>
    <w:rsid w:val="00BC7BF2"/>
    <w:rsid w:val="00BD0C59"/>
    <w:rsid w:val="00BD0E7D"/>
    <w:rsid w:val="00BD0EA5"/>
    <w:rsid w:val="00BD0EEE"/>
    <w:rsid w:val="00BD0F3A"/>
    <w:rsid w:val="00BD0F9D"/>
    <w:rsid w:val="00BD10F1"/>
    <w:rsid w:val="00BD1295"/>
    <w:rsid w:val="00BD1486"/>
    <w:rsid w:val="00BD17C1"/>
    <w:rsid w:val="00BD17F3"/>
    <w:rsid w:val="00BD1BBC"/>
    <w:rsid w:val="00BD1D92"/>
    <w:rsid w:val="00BD25A7"/>
    <w:rsid w:val="00BD2DF3"/>
    <w:rsid w:val="00BD30F9"/>
    <w:rsid w:val="00BD3297"/>
    <w:rsid w:val="00BD3AA8"/>
    <w:rsid w:val="00BD3ADD"/>
    <w:rsid w:val="00BD3B64"/>
    <w:rsid w:val="00BD3BD6"/>
    <w:rsid w:val="00BD3D25"/>
    <w:rsid w:val="00BD3DCB"/>
    <w:rsid w:val="00BD3EF6"/>
    <w:rsid w:val="00BD4653"/>
    <w:rsid w:val="00BD4720"/>
    <w:rsid w:val="00BD4949"/>
    <w:rsid w:val="00BD49B4"/>
    <w:rsid w:val="00BD4D23"/>
    <w:rsid w:val="00BD4E44"/>
    <w:rsid w:val="00BD5054"/>
    <w:rsid w:val="00BD507F"/>
    <w:rsid w:val="00BD534F"/>
    <w:rsid w:val="00BD5351"/>
    <w:rsid w:val="00BD53DF"/>
    <w:rsid w:val="00BD5591"/>
    <w:rsid w:val="00BD5752"/>
    <w:rsid w:val="00BD58D9"/>
    <w:rsid w:val="00BD5EC3"/>
    <w:rsid w:val="00BD6087"/>
    <w:rsid w:val="00BD60FC"/>
    <w:rsid w:val="00BD66B0"/>
    <w:rsid w:val="00BD67F1"/>
    <w:rsid w:val="00BD6950"/>
    <w:rsid w:val="00BD6BDE"/>
    <w:rsid w:val="00BD6C4B"/>
    <w:rsid w:val="00BD6F32"/>
    <w:rsid w:val="00BD723C"/>
    <w:rsid w:val="00BD755B"/>
    <w:rsid w:val="00BD7BED"/>
    <w:rsid w:val="00BD7E2E"/>
    <w:rsid w:val="00BD7E7E"/>
    <w:rsid w:val="00BD7FB9"/>
    <w:rsid w:val="00BE0208"/>
    <w:rsid w:val="00BE067E"/>
    <w:rsid w:val="00BE1359"/>
    <w:rsid w:val="00BE1683"/>
    <w:rsid w:val="00BE18A1"/>
    <w:rsid w:val="00BE19F4"/>
    <w:rsid w:val="00BE1B50"/>
    <w:rsid w:val="00BE2248"/>
    <w:rsid w:val="00BE23CC"/>
    <w:rsid w:val="00BE2544"/>
    <w:rsid w:val="00BE2645"/>
    <w:rsid w:val="00BE2BBA"/>
    <w:rsid w:val="00BE2FCC"/>
    <w:rsid w:val="00BE35B9"/>
    <w:rsid w:val="00BE366F"/>
    <w:rsid w:val="00BE40B4"/>
    <w:rsid w:val="00BE450B"/>
    <w:rsid w:val="00BE4819"/>
    <w:rsid w:val="00BE4BF7"/>
    <w:rsid w:val="00BE5155"/>
    <w:rsid w:val="00BE568A"/>
    <w:rsid w:val="00BE5C37"/>
    <w:rsid w:val="00BE5FD9"/>
    <w:rsid w:val="00BE60C8"/>
    <w:rsid w:val="00BE6299"/>
    <w:rsid w:val="00BE641F"/>
    <w:rsid w:val="00BE6608"/>
    <w:rsid w:val="00BE665C"/>
    <w:rsid w:val="00BE69DA"/>
    <w:rsid w:val="00BE6F01"/>
    <w:rsid w:val="00BE6F30"/>
    <w:rsid w:val="00BE7443"/>
    <w:rsid w:val="00BE781D"/>
    <w:rsid w:val="00BE79DF"/>
    <w:rsid w:val="00BE7C88"/>
    <w:rsid w:val="00BE7D89"/>
    <w:rsid w:val="00BF007A"/>
    <w:rsid w:val="00BF0350"/>
    <w:rsid w:val="00BF0AF9"/>
    <w:rsid w:val="00BF0DBE"/>
    <w:rsid w:val="00BF0F65"/>
    <w:rsid w:val="00BF156B"/>
    <w:rsid w:val="00BF19F6"/>
    <w:rsid w:val="00BF1B4C"/>
    <w:rsid w:val="00BF1DBD"/>
    <w:rsid w:val="00BF1E3D"/>
    <w:rsid w:val="00BF2096"/>
    <w:rsid w:val="00BF20E5"/>
    <w:rsid w:val="00BF2203"/>
    <w:rsid w:val="00BF24CB"/>
    <w:rsid w:val="00BF262B"/>
    <w:rsid w:val="00BF2833"/>
    <w:rsid w:val="00BF284D"/>
    <w:rsid w:val="00BF2864"/>
    <w:rsid w:val="00BF292F"/>
    <w:rsid w:val="00BF2A81"/>
    <w:rsid w:val="00BF2D22"/>
    <w:rsid w:val="00BF2F36"/>
    <w:rsid w:val="00BF3163"/>
    <w:rsid w:val="00BF33BC"/>
    <w:rsid w:val="00BF395C"/>
    <w:rsid w:val="00BF3C0E"/>
    <w:rsid w:val="00BF471B"/>
    <w:rsid w:val="00BF473D"/>
    <w:rsid w:val="00BF47C5"/>
    <w:rsid w:val="00BF4A16"/>
    <w:rsid w:val="00BF4D4C"/>
    <w:rsid w:val="00BF5117"/>
    <w:rsid w:val="00BF564C"/>
    <w:rsid w:val="00BF5955"/>
    <w:rsid w:val="00BF5AF9"/>
    <w:rsid w:val="00BF5E90"/>
    <w:rsid w:val="00BF63DB"/>
    <w:rsid w:val="00BF65E3"/>
    <w:rsid w:val="00BF69E9"/>
    <w:rsid w:val="00BF6B60"/>
    <w:rsid w:val="00BF6B9B"/>
    <w:rsid w:val="00BF71B5"/>
    <w:rsid w:val="00BF7431"/>
    <w:rsid w:val="00BF7468"/>
    <w:rsid w:val="00BF74C5"/>
    <w:rsid w:val="00BF75BF"/>
    <w:rsid w:val="00BF7C7F"/>
    <w:rsid w:val="00BF7E73"/>
    <w:rsid w:val="00BF7E9D"/>
    <w:rsid w:val="00BF7EE5"/>
    <w:rsid w:val="00BF7FD1"/>
    <w:rsid w:val="00C004EE"/>
    <w:rsid w:val="00C00BCA"/>
    <w:rsid w:val="00C00DE6"/>
    <w:rsid w:val="00C00EC5"/>
    <w:rsid w:val="00C01091"/>
    <w:rsid w:val="00C01259"/>
    <w:rsid w:val="00C01773"/>
    <w:rsid w:val="00C01B9E"/>
    <w:rsid w:val="00C01BA5"/>
    <w:rsid w:val="00C01C87"/>
    <w:rsid w:val="00C01D25"/>
    <w:rsid w:val="00C01DC3"/>
    <w:rsid w:val="00C0216C"/>
    <w:rsid w:val="00C02362"/>
    <w:rsid w:val="00C02666"/>
    <w:rsid w:val="00C0296C"/>
    <w:rsid w:val="00C02A1D"/>
    <w:rsid w:val="00C02FF1"/>
    <w:rsid w:val="00C03355"/>
    <w:rsid w:val="00C0339F"/>
    <w:rsid w:val="00C033AE"/>
    <w:rsid w:val="00C034EB"/>
    <w:rsid w:val="00C03617"/>
    <w:rsid w:val="00C0366D"/>
    <w:rsid w:val="00C03AF8"/>
    <w:rsid w:val="00C03E2F"/>
    <w:rsid w:val="00C03EDA"/>
    <w:rsid w:val="00C03F90"/>
    <w:rsid w:val="00C0433B"/>
    <w:rsid w:val="00C048BD"/>
    <w:rsid w:val="00C0497E"/>
    <w:rsid w:val="00C04A4D"/>
    <w:rsid w:val="00C04ABA"/>
    <w:rsid w:val="00C04C44"/>
    <w:rsid w:val="00C04D33"/>
    <w:rsid w:val="00C05320"/>
    <w:rsid w:val="00C05550"/>
    <w:rsid w:val="00C05DFB"/>
    <w:rsid w:val="00C05E06"/>
    <w:rsid w:val="00C05EA4"/>
    <w:rsid w:val="00C05EDD"/>
    <w:rsid w:val="00C06939"/>
    <w:rsid w:val="00C06AB4"/>
    <w:rsid w:val="00C06B2E"/>
    <w:rsid w:val="00C070E9"/>
    <w:rsid w:val="00C0713D"/>
    <w:rsid w:val="00C072C5"/>
    <w:rsid w:val="00C073D2"/>
    <w:rsid w:val="00C07912"/>
    <w:rsid w:val="00C07DB6"/>
    <w:rsid w:val="00C07E5C"/>
    <w:rsid w:val="00C10289"/>
    <w:rsid w:val="00C104AE"/>
    <w:rsid w:val="00C10526"/>
    <w:rsid w:val="00C10CA0"/>
    <w:rsid w:val="00C10DE6"/>
    <w:rsid w:val="00C1107F"/>
    <w:rsid w:val="00C112DA"/>
    <w:rsid w:val="00C11302"/>
    <w:rsid w:val="00C113F4"/>
    <w:rsid w:val="00C11880"/>
    <w:rsid w:val="00C11B45"/>
    <w:rsid w:val="00C11CB3"/>
    <w:rsid w:val="00C11FAF"/>
    <w:rsid w:val="00C11FD9"/>
    <w:rsid w:val="00C11FDF"/>
    <w:rsid w:val="00C12024"/>
    <w:rsid w:val="00C12093"/>
    <w:rsid w:val="00C12827"/>
    <w:rsid w:val="00C12AB3"/>
    <w:rsid w:val="00C12B3F"/>
    <w:rsid w:val="00C12C19"/>
    <w:rsid w:val="00C12DFF"/>
    <w:rsid w:val="00C12EBB"/>
    <w:rsid w:val="00C13022"/>
    <w:rsid w:val="00C13091"/>
    <w:rsid w:val="00C130F1"/>
    <w:rsid w:val="00C131FC"/>
    <w:rsid w:val="00C13ADD"/>
    <w:rsid w:val="00C13B5F"/>
    <w:rsid w:val="00C13B90"/>
    <w:rsid w:val="00C13D02"/>
    <w:rsid w:val="00C13E85"/>
    <w:rsid w:val="00C14115"/>
    <w:rsid w:val="00C14992"/>
    <w:rsid w:val="00C14A7F"/>
    <w:rsid w:val="00C14B09"/>
    <w:rsid w:val="00C150C7"/>
    <w:rsid w:val="00C155B8"/>
    <w:rsid w:val="00C15605"/>
    <w:rsid w:val="00C15804"/>
    <w:rsid w:val="00C15EA2"/>
    <w:rsid w:val="00C16004"/>
    <w:rsid w:val="00C16063"/>
    <w:rsid w:val="00C160D7"/>
    <w:rsid w:val="00C162E2"/>
    <w:rsid w:val="00C1699B"/>
    <w:rsid w:val="00C16B7F"/>
    <w:rsid w:val="00C16D46"/>
    <w:rsid w:val="00C16DC1"/>
    <w:rsid w:val="00C16DCD"/>
    <w:rsid w:val="00C16DD1"/>
    <w:rsid w:val="00C170A5"/>
    <w:rsid w:val="00C17364"/>
    <w:rsid w:val="00C17530"/>
    <w:rsid w:val="00C1762E"/>
    <w:rsid w:val="00C17839"/>
    <w:rsid w:val="00C17B13"/>
    <w:rsid w:val="00C17E1C"/>
    <w:rsid w:val="00C2014F"/>
    <w:rsid w:val="00C20163"/>
    <w:rsid w:val="00C20474"/>
    <w:rsid w:val="00C20541"/>
    <w:rsid w:val="00C20A58"/>
    <w:rsid w:val="00C20BC1"/>
    <w:rsid w:val="00C20CA8"/>
    <w:rsid w:val="00C20FF5"/>
    <w:rsid w:val="00C2114D"/>
    <w:rsid w:val="00C215DC"/>
    <w:rsid w:val="00C21605"/>
    <w:rsid w:val="00C21D04"/>
    <w:rsid w:val="00C224FD"/>
    <w:rsid w:val="00C22838"/>
    <w:rsid w:val="00C22C8B"/>
    <w:rsid w:val="00C230DE"/>
    <w:rsid w:val="00C238AD"/>
    <w:rsid w:val="00C23CE1"/>
    <w:rsid w:val="00C2412C"/>
    <w:rsid w:val="00C24155"/>
    <w:rsid w:val="00C241C5"/>
    <w:rsid w:val="00C24879"/>
    <w:rsid w:val="00C24C37"/>
    <w:rsid w:val="00C24EFF"/>
    <w:rsid w:val="00C2518D"/>
    <w:rsid w:val="00C25378"/>
    <w:rsid w:val="00C25437"/>
    <w:rsid w:val="00C2551A"/>
    <w:rsid w:val="00C2557F"/>
    <w:rsid w:val="00C25852"/>
    <w:rsid w:val="00C25A35"/>
    <w:rsid w:val="00C25BCD"/>
    <w:rsid w:val="00C25C1A"/>
    <w:rsid w:val="00C25E5D"/>
    <w:rsid w:val="00C25F29"/>
    <w:rsid w:val="00C26656"/>
    <w:rsid w:val="00C26785"/>
    <w:rsid w:val="00C26D6A"/>
    <w:rsid w:val="00C26FF8"/>
    <w:rsid w:val="00C2723D"/>
    <w:rsid w:val="00C27246"/>
    <w:rsid w:val="00C274B7"/>
    <w:rsid w:val="00C27503"/>
    <w:rsid w:val="00C278F2"/>
    <w:rsid w:val="00C279EA"/>
    <w:rsid w:val="00C27A76"/>
    <w:rsid w:val="00C27B60"/>
    <w:rsid w:val="00C27DA0"/>
    <w:rsid w:val="00C27E0F"/>
    <w:rsid w:val="00C30005"/>
    <w:rsid w:val="00C30210"/>
    <w:rsid w:val="00C3035A"/>
    <w:rsid w:val="00C30740"/>
    <w:rsid w:val="00C309C0"/>
    <w:rsid w:val="00C309F1"/>
    <w:rsid w:val="00C30B6E"/>
    <w:rsid w:val="00C30CBE"/>
    <w:rsid w:val="00C30D3E"/>
    <w:rsid w:val="00C30EC8"/>
    <w:rsid w:val="00C312A0"/>
    <w:rsid w:val="00C31AA6"/>
    <w:rsid w:val="00C31C82"/>
    <w:rsid w:val="00C31E5B"/>
    <w:rsid w:val="00C320A3"/>
    <w:rsid w:val="00C32153"/>
    <w:rsid w:val="00C32545"/>
    <w:rsid w:val="00C32625"/>
    <w:rsid w:val="00C32718"/>
    <w:rsid w:val="00C329D8"/>
    <w:rsid w:val="00C32F99"/>
    <w:rsid w:val="00C330E4"/>
    <w:rsid w:val="00C334BB"/>
    <w:rsid w:val="00C334D9"/>
    <w:rsid w:val="00C335B8"/>
    <w:rsid w:val="00C33C34"/>
    <w:rsid w:val="00C33D38"/>
    <w:rsid w:val="00C33ED1"/>
    <w:rsid w:val="00C33F2F"/>
    <w:rsid w:val="00C33FA7"/>
    <w:rsid w:val="00C33FBB"/>
    <w:rsid w:val="00C34002"/>
    <w:rsid w:val="00C3401A"/>
    <w:rsid w:val="00C34139"/>
    <w:rsid w:val="00C3431F"/>
    <w:rsid w:val="00C3451F"/>
    <w:rsid w:val="00C3481F"/>
    <w:rsid w:val="00C34A3B"/>
    <w:rsid w:val="00C3512F"/>
    <w:rsid w:val="00C3528E"/>
    <w:rsid w:val="00C3551D"/>
    <w:rsid w:val="00C35A50"/>
    <w:rsid w:val="00C35AE2"/>
    <w:rsid w:val="00C35CAB"/>
    <w:rsid w:val="00C35EDC"/>
    <w:rsid w:val="00C3617B"/>
    <w:rsid w:val="00C366AB"/>
    <w:rsid w:val="00C36824"/>
    <w:rsid w:val="00C3691C"/>
    <w:rsid w:val="00C36D83"/>
    <w:rsid w:val="00C36E2F"/>
    <w:rsid w:val="00C36FDF"/>
    <w:rsid w:val="00C3744D"/>
    <w:rsid w:val="00C3746B"/>
    <w:rsid w:val="00C376BF"/>
    <w:rsid w:val="00C378FE"/>
    <w:rsid w:val="00C37AA5"/>
    <w:rsid w:val="00C37AD1"/>
    <w:rsid w:val="00C37F72"/>
    <w:rsid w:val="00C40512"/>
    <w:rsid w:val="00C407B1"/>
    <w:rsid w:val="00C40920"/>
    <w:rsid w:val="00C40DE0"/>
    <w:rsid w:val="00C40FEA"/>
    <w:rsid w:val="00C4167E"/>
    <w:rsid w:val="00C418CD"/>
    <w:rsid w:val="00C4191E"/>
    <w:rsid w:val="00C41CA4"/>
    <w:rsid w:val="00C41EB2"/>
    <w:rsid w:val="00C42189"/>
    <w:rsid w:val="00C421CB"/>
    <w:rsid w:val="00C42246"/>
    <w:rsid w:val="00C4226C"/>
    <w:rsid w:val="00C422B4"/>
    <w:rsid w:val="00C42326"/>
    <w:rsid w:val="00C4232F"/>
    <w:rsid w:val="00C4248F"/>
    <w:rsid w:val="00C425B7"/>
    <w:rsid w:val="00C42AE9"/>
    <w:rsid w:val="00C42AEE"/>
    <w:rsid w:val="00C42C90"/>
    <w:rsid w:val="00C42D3E"/>
    <w:rsid w:val="00C42FA7"/>
    <w:rsid w:val="00C42FA8"/>
    <w:rsid w:val="00C4349E"/>
    <w:rsid w:val="00C434F1"/>
    <w:rsid w:val="00C435AE"/>
    <w:rsid w:val="00C438AF"/>
    <w:rsid w:val="00C4399B"/>
    <w:rsid w:val="00C43BF5"/>
    <w:rsid w:val="00C43CFA"/>
    <w:rsid w:val="00C43F94"/>
    <w:rsid w:val="00C443AC"/>
    <w:rsid w:val="00C445F8"/>
    <w:rsid w:val="00C448DF"/>
    <w:rsid w:val="00C44C6C"/>
    <w:rsid w:val="00C44CA9"/>
    <w:rsid w:val="00C44CD8"/>
    <w:rsid w:val="00C44F4B"/>
    <w:rsid w:val="00C44F65"/>
    <w:rsid w:val="00C45B0F"/>
    <w:rsid w:val="00C45BD4"/>
    <w:rsid w:val="00C45EC1"/>
    <w:rsid w:val="00C45FBF"/>
    <w:rsid w:val="00C4624F"/>
    <w:rsid w:val="00C46261"/>
    <w:rsid w:val="00C468E9"/>
    <w:rsid w:val="00C474BC"/>
    <w:rsid w:val="00C479AA"/>
    <w:rsid w:val="00C47DB7"/>
    <w:rsid w:val="00C47FA9"/>
    <w:rsid w:val="00C47FC4"/>
    <w:rsid w:val="00C50381"/>
    <w:rsid w:val="00C5052D"/>
    <w:rsid w:val="00C505AE"/>
    <w:rsid w:val="00C50E74"/>
    <w:rsid w:val="00C517C5"/>
    <w:rsid w:val="00C5192C"/>
    <w:rsid w:val="00C520A0"/>
    <w:rsid w:val="00C520D9"/>
    <w:rsid w:val="00C5210E"/>
    <w:rsid w:val="00C521EE"/>
    <w:rsid w:val="00C52207"/>
    <w:rsid w:val="00C52697"/>
    <w:rsid w:val="00C52744"/>
    <w:rsid w:val="00C52D27"/>
    <w:rsid w:val="00C530C3"/>
    <w:rsid w:val="00C53B14"/>
    <w:rsid w:val="00C5436D"/>
    <w:rsid w:val="00C5441E"/>
    <w:rsid w:val="00C54540"/>
    <w:rsid w:val="00C54704"/>
    <w:rsid w:val="00C5487A"/>
    <w:rsid w:val="00C54BE5"/>
    <w:rsid w:val="00C54E23"/>
    <w:rsid w:val="00C54EC1"/>
    <w:rsid w:val="00C55010"/>
    <w:rsid w:val="00C555AC"/>
    <w:rsid w:val="00C555AD"/>
    <w:rsid w:val="00C5575C"/>
    <w:rsid w:val="00C56938"/>
    <w:rsid w:val="00C56ACC"/>
    <w:rsid w:val="00C56B63"/>
    <w:rsid w:val="00C56CF3"/>
    <w:rsid w:val="00C56DEB"/>
    <w:rsid w:val="00C5714D"/>
    <w:rsid w:val="00C57331"/>
    <w:rsid w:val="00C573D6"/>
    <w:rsid w:val="00C57486"/>
    <w:rsid w:val="00C57521"/>
    <w:rsid w:val="00C57940"/>
    <w:rsid w:val="00C60096"/>
    <w:rsid w:val="00C600C2"/>
    <w:rsid w:val="00C60295"/>
    <w:rsid w:val="00C6091F"/>
    <w:rsid w:val="00C60A42"/>
    <w:rsid w:val="00C60C16"/>
    <w:rsid w:val="00C612CB"/>
    <w:rsid w:val="00C614E8"/>
    <w:rsid w:val="00C61B44"/>
    <w:rsid w:val="00C61B47"/>
    <w:rsid w:val="00C61CD6"/>
    <w:rsid w:val="00C62392"/>
    <w:rsid w:val="00C626DB"/>
    <w:rsid w:val="00C6289D"/>
    <w:rsid w:val="00C62908"/>
    <w:rsid w:val="00C62D0D"/>
    <w:rsid w:val="00C62F62"/>
    <w:rsid w:val="00C6309E"/>
    <w:rsid w:val="00C63152"/>
    <w:rsid w:val="00C63736"/>
    <w:rsid w:val="00C6382C"/>
    <w:rsid w:val="00C63B2B"/>
    <w:rsid w:val="00C63B3C"/>
    <w:rsid w:val="00C63C02"/>
    <w:rsid w:val="00C63F3C"/>
    <w:rsid w:val="00C64471"/>
    <w:rsid w:val="00C648F7"/>
    <w:rsid w:val="00C6493F"/>
    <w:rsid w:val="00C64B3F"/>
    <w:rsid w:val="00C64C75"/>
    <w:rsid w:val="00C64CE7"/>
    <w:rsid w:val="00C64EC1"/>
    <w:rsid w:val="00C65405"/>
    <w:rsid w:val="00C65607"/>
    <w:rsid w:val="00C65776"/>
    <w:rsid w:val="00C65B8F"/>
    <w:rsid w:val="00C65D3D"/>
    <w:rsid w:val="00C662AA"/>
    <w:rsid w:val="00C663C9"/>
    <w:rsid w:val="00C6643D"/>
    <w:rsid w:val="00C664BB"/>
    <w:rsid w:val="00C664CA"/>
    <w:rsid w:val="00C6669E"/>
    <w:rsid w:val="00C667D5"/>
    <w:rsid w:val="00C66804"/>
    <w:rsid w:val="00C66837"/>
    <w:rsid w:val="00C672CC"/>
    <w:rsid w:val="00C67663"/>
    <w:rsid w:val="00C67C9D"/>
    <w:rsid w:val="00C67DAB"/>
    <w:rsid w:val="00C67E6A"/>
    <w:rsid w:val="00C70209"/>
    <w:rsid w:val="00C7041A"/>
    <w:rsid w:val="00C70496"/>
    <w:rsid w:val="00C7068A"/>
    <w:rsid w:val="00C70699"/>
    <w:rsid w:val="00C70734"/>
    <w:rsid w:val="00C707DE"/>
    <w:rsid w:val="00C710A2"/>
    <w:rsid w:val="00C71131"/>
    <w:rsid w:val="00C7118C"/>
    <w:rsid w:val="00C713D6"/>
    <w:rsid w:val="00C71421"/>
    <w:rsid w:val="00C714A1"/>
    <w:rsid w:val="00C71535"/>
    <w:rsid w:val="00C717C4"/>
    <w:rsid w:val="00C71904"/>
    <w:rsid w:val="00C71CE8"/>
    <w:rsid w:val="00C71D11"/>
    <w:rsid w:val="00C71DA2"/>
    <w:rsid w:val="00C72117"/>
    <w:rsid w:val="00C724B0"/>
    <w:rsid w:val="00C727BA"/>
    <w:rsid w:val="00C72915"/>
    <w:rsid w:val="00C72AAF"/>
    <w:rsid w:val="00C72DFD"/>
    <w:rsid w:val="00C7309A"/>
    <w:rsid w:val="00C730A6"/>
    <w:rsid w:val="00C73485"/>
    <w:rsid w:val="00C7382B"/>
    <w:rsid w:val="00C738A9"/>
    <w:rsid w:val="00C73BEC"/>
    <w:rsid w:val="00C73C48"/>
    <w:rsid w:val="00C742CC"/>
    <w:rsid w:val="00C74371"/>
    <w:rsid w:val="00C743A5"/>
    <w:rsid w:val="00C745F8"/>
    <w:rsid w:val="00C74610"/>
    <w:rsid w:val="00C74C74"/>
    <w:rsid w:val="00C74D84"/>
    <w:rsid w:val="00C74EB8"/>
    <w:rsid w:val="00C752F7"/>
    <w:rsid w:val="00C7555F"/>
    <w:rsid w:val="00C75760"/>
    <w:rsid w:val="00C75794"/>
    <w:rsid w:val="00C75B8E"/>
    <w:rsid w:val="00C75C1B"/>
    <w:rsid w:val="00C75C9C"/>
    <w:rsid w:val="00C75EA6"/>
    <w:rsid w:val="00C7616E"/>
    <w:rsid w:val="00C7618D"/>
    <w:rsid w:val="00C761DD"/>
    <w:rsid w:val="00C76519"/>
    <w:rsid w:val="00C7651A"/>
    <w:rsid w:val="00C769B0"/>
    <w:rsid w:val="00C76C0E"/>
    <w:rsid w:val="00C76D56"/>
    <w:rsid w:val="00C76F59"/>
    <w:rsid w:val="00C7719E"/>
    <w:rsid w:val="00C775E3"/>
    <w:rsid w:val="00C7767F"/>
    <w:rsid w:val="00C77B8E"/>
    <w:rsid w:val="00C77BD8"/>
    <w:rsid w:val="00C77E86"/>
    <w:rsid w:val="00C77FB9"/>
    <w:rsid w:val="00C80008"/>
    <w:rsid w:val="00C801B1"/>
    <w:rsid w:val="00C802D5"/>
    <w:rsid w:val="00C8048C"/>
    <w:rsid w:val="00C804E0"/>
    <w:rsid w:val="00C809C5"/>
    <w:rsid w:val="00C80B5A"/>
    <w:rsid w:val="00C80D5D"/>
    <w:rsid w:val="00C815A9"/>
    <w:rsid w:val="00C81DDC"/>
    <w:rsid w:val="00C81EEE"/>
    <w:rsid w:val="00C81F8E"/>
    <w:rsid w:val="00C821EE"/>
    <w:rsid w:val="00C82362"/>
    <w:rsid w:val="00C82453"/>
    <w:rsid w:val="00C82622"/>
    <w:rsid w:val="00C8298A"/>
    <w:rsid w:val="00C82B2A"/>
    <w:rsid w:val="00C8302C"/>
    <w:rsid w:val="00C8345A"/>
    <w:rsid w:val="00C834C0"/>
    <w:rsid w:val="00C8356A"/>
    <w:rsid w:val="00C835EB"/>
    <w:rsid w:val="00C83870"/>
    <w:rsid w:val="00C83957"/>
    <w:rsid w:val="00C83DCB"/>
    <w:rsid w:val="00C84018"/>
    <w:rsid w:val="00C8421C"/>
    <w:rsid w:val="00C84424"/>
    <w:rsid w:val="00C84491"/>
    <w:rsid w:val="00C8471E"/>
    <w:rsid w:val="00C847FC"/>
    <w:rsid w:val="00C8492A"/>
    <w:rsid w:val="00C84A07"/>
    <w:rsid w:val="00C850C8"/>
    <w:rsid w:val="00C8526C"/>
    <w:rsid w:val="00C85384"/>
    <w:rsid w:val="00C85522"/>
    <w:rsid w:val="00C857D6"/>
    <w:rsid w:val="00C857FC"/>
    <w:rsid w:val="00C858CA"/>
    <w:rsid w:val="00C85AE2"/>
    <w:rsid w:val="00C85E1B"/>
    <w:rsid w:val="00C8653D"/>
    <w:rsid w:val="00C86AF7"/>
    <w:rsid w:val="00C871F5"/>
    <w:rsid w:val="00C8732D"/>
    <w:rsid w:val="00C8739B"/>
    <w:rsid w:val="00C875F0"/>
    <w:rsid w:val="00C875F4"/>
    <w:rsid w:val="00C879C6"/>
    <w:rsid w:val="00C87AE5"/>
    <w:rsid w:val="00C87D61"/>
    <w:rsid w:val="00C87F11"/>
    <w:rsid w:val="00C900E5"/>
    <w:rsid w:val="00C90286"/>
    <w:rsid w:val="00C90525"/>
    <w:rsid w:val="00C9058B"/>
    <w:rsid w:val="00C90A3B"/>
    <w:rsid w:val="00C90C92"/>
    <w:rsid w:val="00C90D3B"/>
    <w:rsid w:val="00C91088"/>
    <w:rsid w:val="00C91285"/>
    <w:rsid w:val="00C915ED"/>
    <w:rsid w:val="00C91666"/>
    <w:rsid w:val="00C919C8"/>
    <w:rsid w:val="00C91C3C"/>
    <w:rsid w:val="00C91C45"/>
    <w:rsid w:val="00C9226A"/>
    <w:rsid w:val="00C926AE"/>
    <w:rsid w:val="00C9273E"/>
    <w:rsid w:val="00C92A22"/>
    <w:rsid w:val="00C92B68"/>
    <w:rsid w:val="00C92C04"/>
    <w:rsid w:val="00C92D39"/>
    <w:rsid w:val="00C92DFE"/>
    <w:rsid w:val="00C9337F"/>
    <w:rsid w:val="00C933AE"/>
    <w:rsid w:val="00C93977"/>
    <w:rsid w:val="00C93CC8"/>
    <w:rsid w:val="00C942D8"/>
    <w:rsid w:val="00C9430B"/>
    <w:rsid w:val="00C94359"/>
    <w:rsid w:val="00C943AC"/>
    <w:rsid w:val="00C9441B"/>
    <w:rsid w:val="00C947A0"/>
    <w:rsid w:val="00C9493B"/>
    <w:rsid w:val="00C94BC6"/>
    <w:rsid w:val="00C94C25"/>
    <w:rsid w:val="00C94C65"/>
    <w:rsid w:val="00C95659"/>
    <w:rsid w:val="00C956FE"/>
    <w:rsid w:val="00C957A3"/>
    <w:rsid w:val="00C9595E"/>
    <w:rsid w:val="00C95A3A"/>
    <w:rsid w:val="00C95B49"/>
    <w:rsid w:val="00C95ECB"/>
    <w:rsid w:val="00C95F07"/>
    <w:rsid w:val="00C96353"/>
    <w:rsid w:val="00C9647E"/>
    <w:rsid w:val="00C965EF"/>
    <w:rsid w:val="00C96A78"/>
    <w:rsid w:val="00C96AC0"/>
    <w:rsid w:val="00C975B6"/>
    <w:rsid w:val="00C975D0"/>
    <w:rsid w:val="00C978BC"/>
    <w:rsid w:val="00C97C50"/>
    <w:rsid w:val="00C97C9E"/>
    <w:rsid w:val="00CA0067"/>
    <w:rsid w:val="00CA02B1"/>
    <w:rsid w:val="00CA04DE"/>
    <w:rsid w:val="00CA0595"/>
    <w:rsid w:val="00CA0C25"/>
    <w:rsid w:val="00CA0DC2"/>
    <w:rsid w:val="00CA0E72"/>
    <w:rsid w:val="00CA0F81"/>
    <w:rsid w:val="00CA1038"/>
    <w:rsid w:val="00CA13D9"/>
    <w:rsid w:val="00CA18D4"/>
    <w:rsid w:val="00CA1903"/>
    <w:rsid w:val="00CA1AE7"/>
    <w:rsid w:val="00CA1D7E"/>
    <w:rsid w:val="00CA21A6"/>
    <w:rsid w:val="00CA22B5"/>
    <w:rsid w:val="00CA27C0"/>
    <w:rsid w:val="00CA29E7"/>
    <w:rsid w:val="00CA2AA4"/>
    <w:rsid w:val="00CA2B1C"/>
    <w:rsid w:val="00CA2D6C"/>
    <w:rsid w:val="00CA2ECB"/>
    <w:rsid w:val="00CA2F8A"/>
    <w:rsid w:val="00CA2FA9"/>
    <w:rsid w:val="00CA2FB2"/>
    <w:rsid w:val="00CA30DD"/>
    <w:rsid w:val="00CA3106"/>
    <w:rsid w:val="00CA310B"/>
    <w:rsid w:val="00CA3144"/>
    <w:rsid w:val="00CA3223"/>
    <w:rsid w:val="00CA396C"/>
    <w:rsid w:val="00CA3CD6"/>
    <w:rsid w:val="00CA3DAD"/>
    <w:rsid w:val="00CA46E4"/>
    <w:rsid w:val="00CA47CC"/>
    <w:rsid w:val="00CA4E97"/>
    <w:rsid w:val="00CA5140"/>
    <w:rsid w:val="00CA521F"/>
    <w:rsid w:val="00CA52D2"/>
    <w:rsid w:val="00CA54E9"/>
    <w:rsid w:val="00CA57E4"/>
    <w:rsid w:val="00CA5AE1"/>
    <w:rsid w:val="00CA5E86"/>
    <w:rsid w:val="00CA62B2"/>
    <w:rsid w:val="00CA668E"/>
    <w:rsid w:val="00CA66BC"/>
    <w:rsid w:val="00CA6787"/>
    <w:rsid w:val="00CA67CB"/>
    <w:rsid w:val="00CA6AD3"/>
    <w:rsid w:val="00CA6DD1"/>
    <w:rsid w:val="00CA7151"/>
    <w:rsid w:val="00CA7252"/>
    <w:rsid w:val="00CA787C"/>
    <w:rsid w:val="00CA78CF"/>
    <w:rsid w:val="00CA7913"/>
    <w:rsid w:val="00CA7A3D"/>
    <w:rsid w:val="00CA7BC5"/>
    <w:rsid w:val="00CA7EA3"/>
    <w:rsid w:val="00CB0130"/>
    <w:rsid w:val="00CB03F5"/>
    <w:rsid w:val="00CB0673"/>
    <w:rsid w:val="00CB0726"/>
    <w:rsid w:val="00CB08D3"/>
    <w:rsid w:val="00CB09D8"/>
    <w:rsid w:val="00CB0C06"/>
    <w:rsid w:val="00CB1688"/>
    <w:rsid w:val="00CB190A"/>
    <w:rsid w:val="00CB1A77"/>
    <w:rsid w:val="00CB1B53"/>
    <w:rsid w:val="00CB1C43"/>
    <w:rsid w:val="00CB1EAF"/>
    <w:rsid w:val="00CB2680"/>
    <w:rsid w:val="00CB2797"/>
    <w:rsid w:val="00CB2822"/>
    <w:rsid w:val="00CB29DF"/>
    <w:rsid w:val="00CB29F0"/>
    <w:rsid w:val="00CB2D1B"/>
    <w:rsid w:val="00CB2DBB"/>
    <w:rsid w:val="00CB32C9"/>
    <w:rsid w:val="00CB3394"/>
    <w:rsid w:val="00CB3407"/>
    <w:rsid w:val="00CB347C"/>
    <w:rsid w:val="00CB382B"/>
    <w:rsid w:val="00CB3B11"/>
    <w:rsid w:val="00CB430E"/>
    <w:rsid w:val="00CB4504"/>
    <w:rsid w:val="00CB4626"/>
    <w:rsid w:val="00CB466F"/>
    <w:rsid w:val="00CB4685"/>
    <w:rsid w:val="00CB4B80"/>
    <w:rsid w:val="00CB4C00"/>
    <w:rsid w:val="00CB4DE6"/>
    <w:rsid w:val="00CB5356"/>
    <w:rsid w:val="00CB55E3"/>
    <w:rsid w:val="00CB57BC"/>
    <w:rsid w:val="00CB598B"/>
    <w:rsid w:val="00CB5C74"/>
    <w:rsid w:val="00CB62AE"/>
    <w:rsid w:val="00CB63DC"/>
    <w:rsid w:val="00CB6B79"/>
    <w:rsid w:val="00CB6F66"/>
    <w:rsid w:val="00CB7347"/>
    <w:rsid w:val="00CB73D3"/>
    <w:rsid w:val="00CB7585"/>
    <w:rsid w:val="00CB795D"/>
    <w:rsid w:val="00CB7BAC"/>
    <w:rsid w:val="00CB7E09"/>
    <w:rsid w:val="00CB7FAF"/>
    <w:rsid w:val="00CC01CA"/>
    <w:rsid w:val="00CC0208"/>
    <w:rsid w:val="00CC02E2"/>
    <w:rsid w:val="00CC0360"/>
    <w:rsid w:val="00CC03BF"/>
    <w:rsid w:val="00CC03C6"/>
    <w:rsid w:val="00CC0566"/>
    <w:rsid w:val="00CC0572"/>
    <w:rsid w:val="00CC0766"/>
    <w:rsid w:val="00CC0829"/>
    <w:rsid w:val="00CC0C2C"/>
    <w:rsid w:val="00CC0DA2"/>
    <w:rsid w:val="00CC0F6E"/>
    <w:rsid w:val="00CC1024"/>
    <w:rsid w:val="00CC1039"/>
    <w:rsid w:val="00CC169A"/>
    <w:rsid w:val="00CC1B34"/>
    <w:rsid w:val="00CC1C20"/>
    <w:rsid w:val="00CC1DE1"/>
    <w:rsid w:val="00CC2017"/>
    <w:rsid w:val="00CC210B"/>
    <w:rsid w:val="00CC2443"/>
    <w:rsid w:val="00CC25C8"/>
    <w:rsid w:val="00CC260D"/>
    <w:rsid w:val="00CC2635"/>
    <w:rsid w:val="00CC2CA6"/>
    <w:rsid w:val="00CC2F69"/>
    <w:rsid w:val="00CC3196"/>
    <w:rsid w:val="00CC3483"/>
    <w:rsid w:val="00CC3634"/>
    <w:rsid w:val="00CC36A3"/>
    <w:rsid w:val="00CC376C"/>
    <w:rsid w:val="00CC37B3"/>
    <w:rsid w:val="00CC38F2"/>
    <w:rsid w:val="00CC3A15"/>
    <w:rsid w:val="00CC3B16"/>
    <w:rsid w:val="00CC3E01"/>
    <w:rsid w:val="00CC43E0"/>
    <w:rsid w:val="00CC4633"/>
    <w:rsid w:val="00CC47E8"/>
    <w:rsid w:val="00CC4889"/>
    <w:rsid w:val="00CC4A6A"/>
    <w:rsid w:val="00CC5B22"/>
    <w:rsid w:val="00CC5B30"/>
    <w:rsid w:val="00CC5C04"/>
    <w:rsid w:val="00CC5E0F"/>
    <w:rsid w:val="00CC5EBA"/>
    <w:rsid w:val="00CC5ED1"/>
    <w:rsid w:val="00CC6172"/>
    <w:rsid w:val="00CC642A"/>
    <w:rsid w:val="00CC6993"/>
    <w:rsid w:val="00CC6C9E"/>
    <w:rsid w:val="00CC71E4"/>
    <w:rsid w:val="00CC740A"/>
    <w:rsid w:val="00CC75C4"/>
    <w:rsid w:val="00CC764D"/>
    <w:rsid w:val="00CC777B"/>
    <w:rsid w:val="00CC7AA1"/>
    <w:rsid w:val="00CC7CF7"/>
    <w:rsid w:val="00CD0027"/>
    <w:rsid w:val="00CD021C"/>
    <w:rsid w:val="00CD05D7"/>
    <w:rsid w:val="00CD0940"/>
    <w:rsid w:val="00CD134B"/>
    <w:rsid w:val="00CD151E"/>
    <w:rsid w:val="00CD18FC"/>
    <w:rsid w:val="00CD1A59"/>
    <w:rsid w:val="00CD1C44"/>
    <w:rsid w:val="00CD1C62"/>
    <w:rsid w:val="00CD1CA7"/>
    <w:rsid w:val="00CD1D84"/>
    <w:rsid w:val="00CD1DBB"/>
    <w:rsid w:val="00CD1E76"/>
    <w:rsid w:val="00CD206B"/>
    <w:rsid w:val="00CD218C"/>
    <w:rsid w:val="00CD22B6"/>
    <w:rsid w:val="00CD238C"/>
    <w:rsid w:val="00CD2697"/>
    <w:rsid w:val="00CD3020"/>
    <w:rsid w:val="00CD32CA"/>
    <w:rsid w:val="00CD3423"/>
    <w:rsid w:val="00CD36AA"/>
    <w:rsid w:val="00CD36D2"/>
    <w:rsid w:val="00CD3B12"/>
    <w:rsid w:val="00CD3BCA"/>
    <w:rsid w:val="00CD3C20"/>
    <w:rsid w:val="00CD3EE6"/>
    <w:rsid w:val="00CD4AAD"/>
    <w:rsid w:val="00CD50A9"/>
    <w:rsid w:val="00CD53C5"/>
    <w:rsid w:val="00CD5C5B"/>
    <w:rsid w:val="00CD5F33"/>
    <w:rsid w:val="00CD604C"/>
    <w:rsid w:val="00CD6279"/>
    <w:rsid w:val="00CD633A"/>
    <w:rsid w:val="00CD6471"/>
    <w:rsid w:val="00CD660B"/>
    <w:rsid w:val="00CD6927"/>
    <w:rsid w:val="00CD6935"/>
    <w:rsid w:val="00CD6A3F"/>
    <w:rsid w:val="00CD6FCC"/>
    <w:rsid w:val="00CD731F"/>
    <w:rsid w:val="00CD799C"/>
    <w:rsid w:val="00CD7AD0"/>
    <w:rsid w:val="00CD7B5E"/>
    <w:rsid w:val="00CE00BB"/>
    <w:rsid w:val="00CE02F5"/>
    <w:rsid w:val="00CE04A4"/>
    <w:rsid w:val="00CE04B7"/>
    <w:rsid w:val="00CE066F"/>
    <w:rsid w:val="00CE070C"/>
    <w:rsid w:val="00CE0725"/>
    <w:rsid w:val="00CE0835"/>
    <w:rsid w:val="00CE085C"/>
    <w:rsid w:val="00CE0A91"/>
    <w:rsid w:val="00CE0C02"/>
    <w:rsid w:val="00CE161C"/>
    <w:rsid w:val="00CE17D3"/>
    <w:rsid w:val="00CE2058"/>
    <w:rsid w:val="00CE220A"/>
    <w:rsid w:val="00CE2304"/>
    <w:rsid w:val="00CE23B9"/>
    <w:rsid w:val="00CE2445"/>
    <w:rsid w:val="00CE26D9"/>
    <w:rsid w:val="00CE2B0B"/>
    <w:rsid w:val="00CE3200"/>
    <w:rsid w:val="00CE34CC"/>
    <w:rsid w:val="00CE3685"/>
    <w:rsid w:val="00CE3994"/>
    <w:rsid w:val="00CE39F3"/>
    <w:rsid w:val="00CE3B10"/>
    <w:rsid w:val="00CE3BC9"/>
    <w:rsid w:val="00CE3D8B"/>
    <w:rsid w:val="00CE3F8C"/>
    <w:rsid w:val="00CE4650"/>
    <w:rsid w:val="00CE48F0"/>
    <w:rsid w:val="00CE4C4C"/>
    <w:rsid w:val="00CE4F09"/>
    <w:rsid w:val="00CE50A5"/>
    <w:rsid w:val="00CE55DB"/>
    <w:rsid w:val="00CE6078"/>
    <w:rsid w:val="00CE6584"/>
    <w:rsid w:val="00CE67DB"/>
    <w:rsid w:val="00CE67E4"/>
    <w:rsid w:val="00CE6973"/>
    <w:rsid w:val="00CE6AA0"/>
    <w:rsid w:val="00CE6AB6"/>
    <w:rsid w:val="00CE6C1B"/>
    <w:rsid w:val="00CE6C8B"/>
    <w:rsid w:val="00CE6E1A"/>
    <w:rsid w:val="00CE6E29"/>
    <w:rsid w:val="00CE6FE6"/>
    <w:rsid w:val="00CE731D"/>
    <w:rsid w:val="00CE738F"/>
    <w:rsid w:val="00CE7608"/>
    <w:rsid w:val="00CE7765"/>
    <w:rsid w:val="00CE78C8"/>
    <w:rsid w:val="00CE7AF0"/>
    <w:rsid w:val="00CE7C9B"/>
    <w:rsid w:val="00CE7DA2"/>
    <w:rsid w:val="00CF0061"/>
    <w:rsid w:val="00CF0094"/>
    <w:rsid w:val="00CF0250"/>
    <w:rsid w:val="00CF03D5"/>
    <w:rsid w:val="00CF0714"/>
    <w:rsid w:val="00CF093E"/>
    <w:rsid w:val="00CF0A48"/>
    <w:rsid w:val="00CF0E1B"/>
    <w:rsid w:val="00CF1467"/>
    <w:rsid w:val="00CF1D0D"/>
    <w:rsid w:val="00CF1D63"/>
    <w:rsid w:val="00CF1E8B"/>
    <w:rsid w:val="00CF1FD8"/>
    <w:rsid w:val="00CF2029"/>
    <w:rsid w:val="00CF2223"/>
    <w:rsid w:val="00CF23DE"/>
    <w:rsid w:val="00CF28AF"/>
    <w:rsid w:val="00CF2F16"/>
    <w:rsid w:val="00CF30BB"/>
    <w:rsid w:val="00CF3298"/>
    <w:rsid w:val="00CF32FE"/>
    <w:rsid w:val="00CF3758"/>
    <w:rsid w:val="00CF4078"/>
    <w:rsid w:val="00CF484B"/>
    <w:rsid w:val="00CF4BC9"/>
    <w:rsid w:val="00CF4CE4"/>
    <w:rsid w:val="00CF5098"/>
    <w:rsid w:val="00CF55BB"/>
    <w:rsid w:val="00CF5D69"/>
    <w:rsid w:val="00CF5DFB"/>
    <w:rsid w:val="00CF6232"/>
    <w:rsid w:val="00CF66AF"/>
    <w:rsid w:val="00CF6884"/>
    <w:rsid w:val="00CF6923"/>
    <w:rsid w:val="00CF6A69"/>
    <w:rsid w:val="00CF6AAA"/>
    <w:rsid w:val="00CF6B48"/>
    <w:rsid w:val="00CF6D58"/>
    <w:rsid w:val="00CF6EF8"/>
    <w:rsid w:val="00CF6F16"/>
    <w:rsid w:val="00CF6F94"/>
    <w:rsid w:val="00CF7210"/>
    <w:rsid w:val="00CF7344"/>
    <w:rsid w:val="00CF735B"/>
    <w:rsid w:val="00CF7505"/>
    <w:rsid w:val="00CF7745"/>
    <w:rsid w:val="00CF77C9"/>
    <w:rsid w:val="00CF7A0D"/>
    <w:rsid w:val="00CF7ADB"/>
    <w:rsid w:val="00CF7BEC"/>
    <w:rsid w:val="00CF7BF0"/>
    <w:rsid w:val="00D00326"/>
    <w:rsid w:val="00D0034F"/>
    <w:rsid w:val="00D006E8"/>
    <w:rsid w:val="00D00BA5"/>
    <w:rsid w:val="00D01049"/>
    <w:rsid w:val="00D0126A"/>
    <w:rsid w:val="00D012B4"/>
    <w:rsid w:val="00D015AB"/>
    <w:rsid w:val="00D016DC"/>
    <w:rsid w:val="00D019DD"/>
    <w:rsid w:val="00D01AA9"/>
    <w:rsid w:val="00D01FCE"/>
    <w:rsid w:val="00D02018"/>
    <w:rsid w:val="00D021F7"/>
    <w:rsid w:val="00D02517"/>
    <w:rsid w:val="00D02618"/>
    <w:rsid w:val="00D0261B"/>
    <w:rsid w:val="00D02803"/>
    <w:rsid w:val="00D0292B"/>
    <w:rsid w:val="00D02C1C"/>
    <w:rsid w:val="00D02D83"/>
    <w:rsid w:val="00D0300A"/>
    <w:rsid w:val="00D0317B"/>
    <w:rsid w:val="00D034FB"/>
    <w:rsid w:val="00D038A6"/>
    <w:rsid w:val="00D03ABE"/>
    <w:rsid w:val="00D03B53"/>
    <w:rsid w:val="00D03D61"/>
    <w:rsid w:val="00D03D95"/>
    <w:rsid w:val="00D03E22"/>
    <w:rsid w:val="00D03F76"/>
    <w:rsid w:val="00D04049"/>
    <w:rsid w:val="00D040DC"/>
    <w:rsid w:val="00D042AD"/>
    <w:rsid w:val="00D04430"/>
    <w:rsid w:val="00D0448F"/>
    <w:rsid w:val="00D04A8D"/>
    <w:rsid w:val="00D04B8B"/>
    <w:rsid w:val="00D04C79"/>
    <w:rsid w:val="00D04D47"/>
    <w:rsid w:val="00D05150"/>
    <w:rsid w:val="00D055A9"/>
    <w:rsid w:val="00D05A44"/>
    <w:rsid w:val="00D05B6F"/>
    <w:rsid w:val="00D05FEE"/>
    <w:rsid w:val="00D065C0"/>
    <w:rsid w:val="00D068B7"/>
    <w:rsid w:val="00D06AA1"/>
    <w:rsid w:val="00D06CD1"/>
    <w:rsid w:val="00D070F9"/>
    <w:rsid w:val="00D072C3"/>
    <w:rsid w:val="00D073ED"/>
    <w:rsid w:val="00D07775"/>
    <w:rsid w:val="00D07C62"/>
    <w:rsid w:val="00D07D55"/>
    <w:rsid w:val="00D07E26"/>
    <w:rsid w:val="00D07E27"/>
    <w:rsid w:val="00D1039E"/>
    <w:rsid w:val="00D10609"/>
    <w:rsid w:val="00D10AB6"/>
    <w:rsid w:val="00D10C6D"/>
    <w:rsid w:val="00D10D37"/>
    <w:rsid w:val="00D10D59"/>
    <w:rsid w:val="00D1105E"/>
    <w:rsid w:val="00D11379"/>
    <w:rsid w:val="00D11409"/>
    <w:rsid w:val="00D116F8"/>
    <w:rsid w:val="00D117C6"/>
    <w:rsid w:val="00D12058"/>
    <w:rsid w:val="00D12204"/>
    <w:rsid w:val="00D12229"/>
    <w:rsid w:val="00D12774"/>
    <w:rsid w:val="00D12EBF"/>
    <w:rsid w:val="00D12EEB"/>
    <w:rsid w:val="00D130F4"/>
    <w:rsid w:val="00D134E8"/>
    <w:rsid w:val="00D13511"/>
    <w:rsid w:val="00D137B6"/>
    <w:rsid w:val="00D13A02"/>
    <w:rsid w:val="00D13B48"/>
    <w:rsid w:val="00D13B86"/>
    <w:rsid w:val="00D13F44"/>
    <w:rsid w:val="00D140F2"/>
    <w:rsid w:val="00D1464A"/>
    <w:rsid w:val="00D14969"/>
    <w:rsid w:val="00D149AC"/>
    <w:rsid w:val="00D14B7A"/>
    <w:rsid w:val="00D14D07"/>
    <w:rsid w:val="00D1531F"/>
    <w:rsid w:val="00D15439"/>
    <w:rsid w:val="00D15534"/>
    <w:rsid w:val="00D159E0"/>
    <w:rsid w:val="00D1629F"/>
    <w:rsid w:val="00D16467"/>
    <w:rsid w:val="00D16592"/>
    <w:rsid w:val="00D165AB"/>
    <w:rsid w:val="00D168DA"/>
    <w:rsid w:val="00D16D5C"/>
    <w:rsid w:val="00D16EF0"/>
    <w:rsid w:val="00D170A5"/>
    <w:rsid w:val="00D17323"/>
    <w:rsid w:val="00D17353"/>
    <w:rsid w:val="00D176EB"/>
    <w:rsid w:val="00D17835"/>
    <w:rsid w:val="00D17954"/>
    <w:rsid w:val="00D17D36"/>
    <w:rsid w:val="00D17DB0"/>
    <w:rsid w:val="00D17F58"/>
    <w:rsid w:val="00D203A2"/>
    <w:rsid w:val="00D20493"/>
    <w:rsid w:val="00D20668"/>
    <w:rsid w:val="00D20EC0"/>
    <w:rsid w:val="00D20F9B"/>
    <w:rsid w:val="00D21029"/>
    <w:rsid w:val="00D21080"/>
    <w:rsid w:val="00D21BFD"/>
    <w:rsid w:val="00D21EDD"/>
    <w:rsid w:val="00D21FB5"/>
    <w:rsid w:val="00D22038"/>
    <w:rsid w:val="00D22981"/>
    <w:rsid w:val="00D2304A"/>
    <w:rsid w:val="00D2315E"/>
    <w:rsid w:val="00D23A91"/>
    <w:rsid w:val="00D23CED"/>
    <w:rsid w:val="00D23EB2"/>
    <w:rsid w:val="00D23F5F"/>
    <w:rsid w:val="00D23FEB"/>
    <w:rsid w:val="00D242F7"/>
    <w:rsid w:val="00D244E1"/>
    <w:rsid w:val="00D245BE"/>
    <w:rsid w:val="00D24634"/>
    <w:rsid w:val="00D24BE0"/>
    <w:rsid w:val="00D24CF5"/>
    <w:rsid w:val="00D24F31"/>
    <w:rsid w:val="00D25024"/>
    <w:rsid w:val="00D25128"/>
    <w:rsid w:val="00D2518E"/>
    <w:rsid w:val="00D253D4"/>
    <w:rsid w:val="00D25BE8"/>
    <w:rsid w:val="00D25DF7"/>
    <w:rsid w:val="00D25ECF"/>
    <w:rsid w:val="00D25F92"/>
    <w:rsid w:val="00D26567"/>
    <w:rsid w:val="00D26691"/>
    <w:rsid w:val="00D26778"/>
    <w:rsid w:val="00D2681C"/>
    <w:rsid w:val="00D269FE"/>
    <w:rsid w:val="00D26B9B"/>
    <w:rsid w:val="00D26D79"/>
    <w:rsid w:val="00D26DD0"/>
    <w:rsid w:val="00D2731A"/>
    <w:rsid w:val="00D275D4"/>
    <w:rsid w:val="00D27823"/>
    <w:rsid w:val="00D278BA"/>
    <w:rsid w:val="00D27E96"/>
    <w:rsid w:val="00D306E2"/>
    <w:rsid w:val="00D308E9"/>
    <w:rsid w:val="00D30C79"/>
    <w:rsid w:val="00D31283"/>
    <w:rsid w:val="00D31336"/>
    <w:rsid w:val="00D31A17"/>
    <w:rsid w:val="00D31FAB"/>
    <w:rsid w:val="00D32217"/>
    <w:rsid w:val="00D32BCC"/>
    <w:rsid w:val="00D32F01"/>
    <w:rsid w:val="00D331CE"/>
    <w:rsid w:val="00D33243"/>
    <w:rsid w:val="00D334E8"/>
    <w:rsid w:val="00D335EE"/>
    <w:rsid w:val="00D3360A"/>
    <w:rsid w:val="00D3367F"/>
    <w:rsid w:val="00D33822"/>
    <w:rsid w:val="00D33AAF"/>
    <w:rsid w:val="00D33CDF"/>
    <w:rsid w:val="00D33CE0"/>
    <w:rsid w:val="00D33E97"/>
    <w:rsid w:val="00D33FF6"/>
    <w:rsid w:val="00D341CD"/>
    <w:rsid w:val="00D3436D"/>
    <w:rsid w:val="00D35439"/>
    <w:rsid w:val="00D35664"/>
    <w:rsid w:val="00D357CE"/>
    <w:rsid w:val="00D35A1D"/>
    <w:rsid w:val="00D35C80"/>
    <w:rsid w:val="00D35DAE"/>
    <w:rsid w:val="00D35F7E"/>
    <w:rsid w:val="00D360FA"/>
    <w:rsid w:val="00D3614F"/>
    <w:rsid w:val="00D364F8"/>
    <w:rsid w:val="00D36698"/>
    <w:rsid w:val="00D36774"/>
    <w:rsid w:val="00D36778"/>
    <w:rsid w:val="00D367DC"/>
    <w:rsid w:val="00D3683C"/>
    <w:rsid w:val="00D36BF9"/>
    <w:rsid w:val="00D36CB5"/>
    <w:rsid w:val="00D36D45"/>
    <w:rsid w:val="00D36ECB"/>
    <w:rsid w:val="00D37130"/>
    <w:rsid w:val="00D3720A"/>
    <w:rsid w:val="00D373B9"/>
    <w:rsid w:val="00D400F2"/>
    <w:rsid w:val="00D4011D"/>
    <w:rsid w:val="00D401C8"/>
    <w:rsid w:val="00D403A3"/>
    <w:rsid w:val="00D4040E"/>
    <w:rsid w:val="00D40796"/>
    <w:rsid w:val="00D40EAD"/>
    <w:rsid w:val="00D41176"/>
    <w:rsid w:val="00D413AB"/>
    <w:rsid w:val="00D415D8"/>
    <w:rsid w:val="00D41940"/>
    <w:rsid w:val="00D41A7D"/>
    <w:rsid w:val="00D41A82"/>
    <w:rsid w:val="00D41A90"/>
    <w:rsid w:val="00D41BE7"/>
    <w:rsid w:val="00D41C91"/>
    <w:rsid w:val="00D41D8A"/>
    <w:rsid w:val="00D41DE8"/>
    <w:rsid w:val="00D41EB7"/>
    <w:rsid w:val="00D41F58"/>
    <w:rsid w:val="00D42026"/>
    <w:rsid w:val="00D42230"/>
    <w:rsid w:val="00D426B1"/>
    <w:rsid w:val="00D429DB"/>
    <w:rsid w:val="00D42A12"/>
    <w:rsid w:val="00D430BE"/>
    <w:rsid w:val="00D43193"/>
    <w:rsid w:val="00D4344D"/>
    <w:rsid w:val="00D43629"/>
    <w:rsid w:val="00D43758"/>
    <w:rsid w:val="00D43CFD"/>
    <w:rsid w:val="00D43DFB"/>
    <w:rsid w:val="00D4408E"/>
    <w:rsid w:val="00D44113"/>
    <w:rsid w:val="00D44149"/>
    <w:rsid w:val="00D442B1"/>
    <w:rsid w:val="00D443AD"/>
    <w:rsid w:val="00D44401"/>
    <w:rsid w:val="00D447FA"/>
    <w:rsid w:val="00D44C02"/>
    <w:rsid w:val="00D44CAB"/>
    <w:rsid w:val="00D45004"/>
    <w:rsid w:val="00D4502D"/>
    <w:rsid w:val="00D4593D"/>
    <w:rsid w:val="00D45993"/>
    <w:rsid w:val="00D45BEF"/>
    <w:rsid w:val="00D45D78"/>
    <w:rsid w:val="00D45DAC"/>
    <w:rsid w:val="00D45F78"/>
    <w:rsid w:val="00D45F8E"/>
    <w:rsid w:val="00D46038"/>
    <w:rsid w:val="00D46392"/>
    <w:rsid w:val="00D463CC"/>
    <w:rsid w:val="00D46574"/>
    <w:rsid w:val="00D4686D"/>
    <w:rsid w:val="00D46E6F"/>
    <w:rsid w:val="00D46FAA"/>
    <w:rsid w:val="00D47061"/>
    <w:rsid w:val="00D470AF"/>
    <w:rsid w:val="00D47434"/>
    <w:rsid w:val="00D475ED"/>
    <w:rsid w:val="00D47746"/>
    <w:rsid w:val="00D47AB6"/>
    <w:rsid w:val="00D47C51"/>
    <w:rsid w:val="00D47F7B"/>
    <w:rsid w:val="00D500AF"/>
    <w:rsid w:val="00D506FE"/>
    <w:rsid w:val="00D50DB5"/>
    <w:rsid w:val="00D51265"/>
    <w:rsid w:val="00D5140A"/>
    <w:rsid w:val="00D51703"/>
    <w:rsid w:val="00D517B9"/>
    <w:rsid w:val="00D51C02"/>
    <w:rsid w:val="00D51CBC"/>
    <w:rsid w:val="00D51D7E"/>
    <w:rsid w:val="00D52007"/>
    <w:rsid w:val="00D520D8"/>
    <w:rsid w:val="00D523EA"/>
    <w:rsid w:val="00D5240E"/>
    <w:rsid w:val="00D527B5"/>
    <w:rsid w:val="00D528F9"/>
    <w:rsid w:val="00D52B9E"/>
    <w:rsid w:val="00D52E97"/>
    <w:rsid w:val="00D53113"/>
    <w:rsid w:val="00D53260"/>
    <w:rsid w:val="00D53A88"/>
    <w:rsid w:val="00D53DD5"/>
    <w:rsid w:val="00D53E27"/>
    <w:rsid w:val="00D541C6"/>
    <w:rsid w:val="00D5421D"/>
    <w:rsid w:val="00D542D1"/>
    <w:rsid w:val="00D5491F"/>
    <w:rsid w:val="00D54D30"/>
    <w:rsid w:val="00D55137"/>
    <w:rsid w:val="00D553BE"/>
    <w:rsid w:val="00D55526"/>
    <w:rsid w:val="00D556C7"/>
    <w:rsid w:val="00D558E2"/>
    <w:rsid w:val="00D5609F"/>
    <w:rsid w:val="00D560DD"/>
    <w:rsid w:val="00D561B0"/>
    <w:rsid w:val="00D5620C"/>
    <w:rsid w:val="00D56355"/>
    <w:rsid w:val="00D563C1"/>
    <w:rsid w:val="00D566EC"/>
    <w:rsid w:val="00D5675D"/>
    <w:rsid w:val="00D56DA9"/>
    <w:rsid w:val="00D56DEF"/>
    <w:rsid w:val="00D57696"/>
    <w:rsid w:val="00D57B3B"/>
    <w:rsid w:val="00D57F99"/>
    <w:rsid w:val="00D600F5"/>
    <w:rsid w:val="00D60272"/>
    <w:rsid w:val="00D60978"/>
    <w:rsid w:val="00D60C78"/>
    <w:rsid w:val="00D6135A"/>
    <w:rsid w:val="00D61B59"/>
    <w:rsid w:val="00D61C9A"/>
    <w:rsid w:val="00D61E4F"/>
    <w:rsid w:val="00D62041"/>
    <w:rsid w:val="00D6230C"/>
    <w:rsid w:val="00D62434"/>
    <w:rsid w:val="00D625D3"/>
    <w:rsid w:val="00D62676"/>
    <w:rsid w:val="00D62C3B"/>
    <w:rsid w:val="00D63052"/>
    <w:rsid w:val="00D63739"/>
    <w:rsid w:val="00D638A8"/>
    <w:rsid w:val="00D63CEE"/>
    <w:rsid w:val="00D63F81"/>
    <w:rsid w:val="00D642EF"/>
    <w:rsid w:val="00D643D6"/>
    <w:rsid w:val="00D64411"/>
    <w:rsid w:val="00D64565"/>
    <w:rsid w:val="00D645C9"/>
    <w:rsid w:val="00D646E6"/>
    <w:rsid w:val="00D647DA"/>
    <w:rsid w:val="00D649DB"/>
    <w:rsid w:val="00D64DE4"/>
    <w:rsid w:val="00D64DF8"/>
    <w:rsid w:val="00D64DF9"/>
    <w:rsid w:val="00D64E93"/>
    <w:rsid w:val="00D650AC"/>
    <w:rsid w:val="00D653B8"/>
    <w:rsid w:val="00D654CE"/>
    <w:rsid w:val="00D65923"/>
    <w:rsid w:val="00D65AB2"/>
    <w:rsid w:val="00D65D1E"/>
    <w:rsid w:val="00D65DA3"/>
    <w:rsid w:val="00D66669"/>
    <w:rsid w:val="00D6694F"/>
    <w:rsid w:val="00D66A36"/>
    <w:rsid w:val="00D66A46"/>
    <w:rsid w:val="00D66A4C"/>
    <w:rsid w:val="00D66D10"/>
    <w:rsid w:val="00D66D6E"/>
    <w:rsid w:val="00D66F0D"/>
    <w:rsid w:val="00D67721"/>
    <w:rsid w:val="00D677F9"/>
    <w:rsid w:val="00D67A49"/>
    <w:rsid w:val="00D67D02"/>
    <w:rsid w:val="00D70233"/>
    <w:rsid w:val="00D7052D"/>
    <w:rsid w:val="00D70789"/>
    <w:rsid w:val="00D709E6"/>
    <w:rsid w:val="00D70A53"/>
    <w:rsid w:val="00D70D6F"/>
    <w:rsid w:val="00D70DEB"/>
    <w:rsid w:val="00D7107A"/>
    <w:rsid w:val="00D71127"/>
    <w:rsid w:val="00D71158"/>
    <w:rsid w:val="00D71296"/>
    <w:rsid w:val="00D716EB"/>
    <w:rsid w:val="00D71B7B"/>
    <w:rsid w:val="00D71FF6"/>
    <w:rsid w:val="00D721DB"/>
    <w:rsid w:val="00D72229"/>
    <w:rsid w:val="00D72248"/>
    <w:rsid w:val="00D725C1"/>
    <w:rsid w:val="00D72FA7"/>
    <w:rsid w:val="00D72FCD"/>
    <w:rsid w:val="00D73EB1"/>
    <w:rsid w:val="00D73EF4"/>
    <w:rsid w:val="00D740A9"/>
    <w:rsid w:val="00D74131"/>
    <w:rsid w:val="00D7439E"/>
    <w:rsid w:val="00D74579"/>
    <w:rsid w:val="00D7480B"/>
    <w:rsid w:val="00D74A8B"/>
    <w:rsid w:val="00D74D04"/>
    <w:rsid w:val="00D74EA7"/>
    <w:rsid w:val="00D74EE0"/>
    <w:rsid w:val="00D75094"/>
    <w:rsid w:val="00D750BC"/>
    <w:rsid w:val="00D75242"/>
    <w:rsid w:val="00D7571B"/>
    <w:rsid w:val="00D757C2"/>
    <w:rsid w:val="00D76083"/>
    <w:rsid w:val="00D7640A"/>
    <w:rsid w:val="00D767A7"/>
    <w:rsid w:val="00D76B9C"/>
    <w:rsid w:val="00D770F5"/>
    <w:rsid w:val="00D771F6"/>
    <w:rsid w:val="00D773B1"/>
    <w:rsid w:val="00D775B5"/>
    <w:rsid w:val="00D77A3A"/>
    <w:rsid w:val="00D77F7A"/>
    <w:rsid w:val="00D80193"/>
    <w:rsid w:val="00D80312"/>
    <w:rsid w:val="00D803C0"/>
    <w:rsid w:val="00D80426"/>
    <w:rsid w:val="00D805EB"/>
    <w:rsid w:val="00D80838"/>
    <w:rsid w:val="00D80973"/>
    <w:rsid w:val="00D80EFA"/>
    <w:rsid w:val="00D8142B"/>
    <w:rsid w:val="00D8153A"/>
    <w:rsid w:val="00D819C4"/>
    <w:rsid w:val="00D81AD9"/>
    <w:rsid w:val="00D81B9E"/>
    <w:rsid w:val="00D81C40"/>
    <w:rsid w:val="00D82142"/>
    <w:rsid w:val="00D8230E"/>
    <w:rsid w:val="00D82333"/>
    <w:rsid w:val="00D8277A"/>
    <w:rsid w:val="00D82BC0"/>
    <w:rsid w:val="00D82DD4"/>
    <w:rsid w:val="00D82F62"/>
    <w:rsid w:val="00D83283"/>
    <w:rsid w:val="00D8335B"/>
    <w:rsid w:val="00D8374F"/>
    <w:rsid w:val="00D83750"/>
    <w:rsid w:val="00D837E8"/>
    <w:rsid w:val="00D83800"/>
    <w:rsid w:val="00D83CA2"/>
    <w:rsid w:val="00D83CCF"/>
    <w:rsid w:val="00D840A5"/>
    <w:rsid w:val="00D84261"/>
    <w:rsid w:val="00D849D1"/>
    <w:rsid w:val="00D84F46"/>
    <w:rsid w:val="00D854D6"/>
    <w:rsid w:val="00D859CC"/>
    <w:rsid w:val="00D85A4B"/>
    <w:rsid w:val="00D85A5B"/>
    <w:rsid w:val="00D85AF4"/>
    <w:rsid w:val="00D86786"/>
    <w:rsid w:val="00D86A27"/>
    <w:rsid w:val="00D871CB"/>
    <w:rsid w:val="00D87330"/>
    <w:rsid w:val="00D875EB"/>
    <w:rsid w:val="00D87A19"/>
    <w:rsid w:val="00D87E43"/>
    <w:rsid w:val="00D904B3"/>
    <w:rsid w:val="00D9081F"/>
    <w:rsid w:val="00D90AA5"/>
    <w:rsid w:val="00D90C47"/>
    <w:rsid w:val="00D9136C"/>
    <w:rsid w:val="00D915B9"/>
    <w:rsid w:val="00D918AA"/>
    <w:rsid w:val="00D918BB"/>
    <w:rsid w:val="00D91B7B"/>
    <w:rsid w:val="00D91ED6"/>
    <w:rsid w:val="00D92287"/>
    <w:rsid w:val="00D92538"/>
    <w:rsid w:val="00D92607"/>
    <w:rsid w:val="00D926A2"/>
    <w:rsid w:val="00D92719"/>
    <w:rsid w:val="00D92AB4"/>
    <w:rsid w:val="00D92B43"/>
    <w:rsid w:val="00D92B46"/>
    <w:rsid w:val="00D92B64"/>
    <w:rsid w:val="00D92CAA"/>
    <w:rsid w:val="00D93018"/>
    <w:rsid w:val="00D93249"/>
    <w:rsid w:val="00D93904"/>
    <w:rsid w:val="00D94090"/>
    <w:rsid w:val="00D94170"/>
    <w:rsid w:val="00D941F1"/>
    <w:rsid w:val="00D948DC"/>
    <w:rsid w:val="00D94B3F"/>
    <w:rsid w:val="00D94BAC"/>
    <w:rsid w:val="00D94F70"/>
    <w:rsid w:val="00D95129"/>
    <w:rsid w:val="00D95220"/>
    <w:rsid w:val="00D9522F"/>
    <w:rsid w:val="00D95543"/>
    <w:rsid w:val="00D95A26"/>
    <w:rsid w:val="00D95C35"/>
    <w:rsid w:val="00D95D36"/>
    <w:rsid w:val="00D95E1B"/>
    <w:rsid w:val="00D963CD"/>
    <w:rsid w:val="00D967DC"/>
    <w:rsid w:val="00D96B2E"/>
    <w:rsid w:val="00D96B37"/>
    <w:rsid w:val="00D96D14"/>
    <w:rsid w:val="00D96DBA"/>
    <w:rsid w:val="00D96EEB"/>
    <w:rsid w:val="00D970A7"/>
    <w:rsid w:val="00D975F8"/>
    <w:rsid w:val="00D97614"/>
    <w:rsid w:val="00D97656"/>
    <w:rsid w:val="00D979FA"/>
    <w:rsid w:val="00D97BF2"/>
    <w:rsid w:val="00D97D28"/>
    <w:rsid w:val="00D97E89"/>
    <w:rsid w:val="00D97F54"/>
    <w:rsid w:val="00DA0286"/>
    <w:rsid w:val="00DA072A"/>
    <w:rsid w:val="00DA09F0"/>
    <w:rsid w:val="00DA0A85"/>
    <w:rsid w:val="00DA0CC9"/>
    <w:rsid w:val="00DA0D80"/>
    <w:rsid w:val="00DA10AF"/>
    <w:rsid w:val="00DA1488"/>
    <w:rsid w:val="00DA196A"/>
    <w:rsid w:val="00DA1A7D"/>
    <w:rsid w:val="00DA1ACD"/>
    <w:rsid w:val="00DA21DD"/>
    <w:rsid w:val="00DA22E7"/>
    <w:rsid w:val="00DA23D0"/>
    <w:rsid w:val="00DA2489"/>
    <w:rsid w:val="00DA27B5"/>
    <w:rsid w:val="00DA27DF"/>
    <w:rsid w:val="00DA2DD2"/>
    <w:rsid w:val="00DA3146"/>
    <w:rsid w:val="00DA315F"/>
    <w:rsid w:val="00DA3236"/>
    <w:rsid w:val="00DA327D"/>
    <w:rsid w:val="00DA34B3"/>
    <w:rsid w:val="00DA37F8"/>
    <w:rsid w:val="00DA3889"/>
    <w:rsid w:val="00DA39F3"/>
    <w:rsid w:val="00DA3A86"/>
    <w:rsid w:val="00DA3C11"/>
    <w:rsid w:val="00DA40B1"/>
    <w:rsid w:val="00DA4182"/>
    <w:rsid w:val="00DA42B6"/>
    <w:rsid w:val="00DA46D6"/>
    <w:rsid w:val="00DA4A25"/>
    <w:rsid w:val="00DA4BF9"/>
    <w:rsid w:val="00DA4C8E"/>
    <w:rsid w:val="00DA4E1F"/>
    <w:rsid w:val="00DA4E7D"/>
    <w:rsid w:val="00DA52AA"/>
    <w:rsid w:val="00DA52D6"/>
    <w:rsid w:val="00DA53D2"/>
    <w:rsid w:val="00DA548D"/>
    <w:rsid w:val="00DA5AEF"/>
    <w:rsid w:val="00DA5B91"/>
    <w:rsid w:val="00DA5CAF"/>
    <w:rsid w:val="00DA61A3"/>
    <w:rsid w:val="00DA6229"/>
    <w:rsid w:val="00DA6650"/>
    <w:rsid w:val="00DA7142"/>
    <w:rsid w:val="00DA7391"/>
    <w:rsid w:val="00DA7F6B"/>
    <w:rsid w:val="00DB0302"/>
    <w:rsid w:val="00DB0476"/>
    <w:rsid w:val="00DB0623"/>
    <w:rsid w:val="00DB0A1E"/>
    <w:rsid w:val="00DB0A2A"/>
    <w:rsid w:val="00DB0ADF"/>
    <w:rsid w:val="00DB0C2E"/>
    <w:rsid w:val="00DB0CD4"/>
    <w:rsid w:val="00DB0DB0"/>
    <w:rsid w:val="00DB0EE7"/>
    <w:rsid w:val="00DB1002"/>
    <w:rsid w:val="00DB1294"/>
    <w:rsid w:val="00DB1372"/>
    <w:rsid w:val="00DB1516"/>
    <w:rsid w:val="00DB15E5"/>
    <w:rsid w:val="00DB16CF"/>
    <w:rsid w:val="00DB1742"/>
    <w:rsid w:val="00DB1828"/>
    <w:rsid w:val="00DB18DA"/>
    <w:rsid w:val="00DB1B66"/>
    <w:rsid w:val="00DB1B7C"/>
    <w:rsid w:val="00DB1C76"/>
    <w:rsid w:val="00DB1E2D"/>
    <w:rsid w:val="00DB1E72"/>
    <w:rsid w:val="00DB22E5"/>
    <w:rsid w:val="00DB24B8"/>
    <w:rsid w:val="00DB27C8"/>
    <w:rsid w:val="00DB2F94"/>
    <w:rsid w:val="00DB3696"/>
    <w:rsid w:val="00DB39BB"/>
    <w:rsid w:val="00DB3A4D"/>
    <w:rsid w:val="00DB3A5F"/>
    <w:rsid w:val="00DB3B89"/>
    <w:rsid w:val="00DB3CFA"/>
    <w:rsid w:val="00DB40A4"/>
    <w:rsid w:val="00DB40FD"/>
    <w:rsid w:val="00DB4EE4"/>
    <w:rsid w:val="00DB4FE9"/>
    <w:rsid w:val="00DB5031"/>
    <w:rsid w:val="00DB518F"/>
    <w:rsid w:val="00DB52F7"/>
    <w:rsid w:val="00DB5429"/>
    <w:rsid w:val="00DB54E4"/>
    <w:rsid w:val="00DB5542"/>
    <w:rsid w:val="00DB56C7"/>
    <w:rsid w:val="00DB5BAE"/>
    <w:rsid w:val="00DB5D7A"/>
    <w:rsid w:val="00DB6047"/>
    <w:rsid w:val="00DB6272"/>
    <w:rsid w:val="00DB6399"/>
    <w:rsid w:val="00DB68E4"/>
    <w:rsid w:val="00DB6BD9"/>
    <w:rsid w:val="00DB7511"/>
    <w:rsid w:val="00DB7699"/>
    <w:rsid w:val="00DB7978"/>
    <w:rsid w:val="00DB7C0B"/>
    <w:rsid w:val="00DB7E54"/>
    <w:rsid w:val="00DB7FC4"/>
    <w:rsid w:val="00DB7FD6"/>
    <w:rsid w:val="00DC03D6"/>
    <w:rsid w:val="00DC0748"/>
    <w:rsid w:val="00DC0D7C"/>
    <w:rsid w:val="00DC0E8D"/>
    <w:rsid w:val="00DC1274"/>
    <w:rsid w:val="00DC1446"/>
    <w:rsid w:val="00DC19FC"/>
    <w:rsid w:val="00DC1E6C"/>
    <w:rsid w:val="00DC1F24"/>
    <w:rsid w:val="00DC21B9"/>
    <w:rsid w:val="00DC23F9"/>
    <w:rsid w:val="00DC2820"/>
    <w:rsid w:val="00DC2A7E"/>
    <w:rsid w:val="00DC2AD7"/>
    <w:rsid w:val="00DC2D9D"/>
    <w:rsid w:val="00DC2FE1"/>
    <w:rsid w:val="00DC3030"/>
    <w:rsid w:val="00DC3371"/>
    <w:rsid w:val="00DC3550"/>
    <w:rsid w:val="00DC3652"/>
    <w:rsid w:val="00DC3661"/>
    <w:rsid w:val="00DC3958"/>
    <w:rsid w:val="00DC3CAB"/>
    <w:rsid w:val="00DC3E15"/>
    <w:rsid w:val="00DC4174"/>
    <w:rsid w:val="00DC48A7"/>
    <w:rsid w:val="00DC4F72"/>
    <w:rsid w:val="00DC50BD"/>
    <w:rsid w:val="00DC50D9"/>
    <w:rsid w:val="00DC54AE"/>
    <w:rsid w:val="00DC5720"/>
    <w:rsid w:val="00DC5755"/>
    <w:rsid w:val="00DC5813"/>
    <w:rsid w:val="00DC5881"/>
    <w:rsid w:val="00DC5C58"/>
    <w:rsid w:val="00DC61CC"/>
    <w:rsid w:val="00DC62E3"/>
    <w:rsid w:val="00DC65F7"/>
    <w:rsid w:val="00DC66FD"/>
    <w:rsid w:val="00DC72FA"/>
    <w:rsid w:val="00DC7347"/>
    <w:rsid w:val="00DC7636"/>
    <w:rsid w:val="00DC7654"/>
    <w:rsid w:val="00DC7D08"/>
    <w:rsid w:val="00DC7D66"/>
    <w:rsid w:val="00DC7F37"/>
    <w:rsid w:val="00DC7F44"/>
    <w:rsid w:val="00DC7F8D"/>
    <w:rsid w:val="00DD0154"/>
    <w:rsid w:val="00DD0517"/>
    <w:rsid w:val="00DD0A15"/>
    <w:rsid w:val="00DD0EFA"/>
    <w:rsid w:val="00DD147B"/>
    <w:rsid w:val="00DD18CA"/>
    <w:rsid w:val="00DD1BAB"/>
    <w:rsid w:val="00DD1BB6"/>
    <w:rsid w:val="00DD30F5"/>
    <w:rsid w:val="00DD3302"/>
    <w:rsid w:val="00DD3858"/>
    <w:rsid w:val="00DD3985"/>
    <w:rsid w:val="00DD3C14"/>
    <w:rsid w:val="00DD3C82"/>
    <w:rsid w:val="00DD3CAB"/>
    <w:rsid w:val="00DD3D43"/>
    <w:rsid w:val="00DD469D"/>
    <w:rsid w:val="00DD4C69"/>
    <w:rsid w:val="00DD4F02"/>
    <w:rsid w:val="00DD508B"/>
    <w:rsid w:val="00DD50D6"/>
    <w:rsid w:val="00DD52BB"/>
    <w:rsid w:val="00DD53BF"/>
    <w:rsid w:val="00DD5773"/>
    <w:rsid w:val="00DD582A"/>
    <w:rsid w:val="00DD5CE8"/>
    <w:rsid w:val="00DD5D07"/>
    <w:rsid w:val="00DD5F5A"/>
    <w:rsid w:val="00DD6307"/>
    <w:rsid w:val="00DD63C5"/>
    <w:rsid w:val="00DD65C7"/>
    <w:rsid w:val="00DD6DD4"/>
    <w:rsid w:val="00DD718A"/>
    <w:rsid w:val="00DD75E4"/>
    <w:rsid w:val="00DD77E0"/>
    <w:rsid w:val="00DD791A"/>
    <w:rsid w:val="00DE0092"/>
    <w:rsid w:val="00DE03BB"/>
    <w:rsid w:val="00DE05E1"/>
    <w:rsid w:val="00DE0942"/>
    <w:rsid w:val="00DE0AB5"/>
    <w:rsid w:val="00DE0DED"/>
    <w:rsid w:val="00DE1025"/>
    <w:rsid w:val="00DE10D7"/>
    <w:rsid w:val="00DE1237"/>
    <w:rsid w:val="00DE131E"/>
    <w:rsid w:val="00DE146C"/>
    <w:rsid w:val="00DE16F7"/>
    <w:rsid w:val="00DE1799"/>
    <w:rsid w:val="00DE1F4E"/>
    <w:rsid w:val="00DE2093"/>
    <w:rsid w:val="00DE2682"/>
    <w:rsid w:val="00DE2AAB"/>
    <w:rsid w:val="00DE2DCC"/>
    <w:rsid w:val="00DE31EC"/>
    <w:rsid w:val="00DE3BCB"/>
    <w:rsid w:val="00DE3F28"/>
    <w:rsid w:val="00DE419F"/>
    <w:rsid w:val="00DE41F4"/>
    <w:rsid w:val="00DE47E3"/>
    <w:rsid w:val="00DE4BE6"/>
    <w:rsid w:val="00DE4CD6"/>
    <w:rsid w:val="00DE4DB4"/>
    <w:rsid w:val="00DE50BC"/>
    <w:rsid w:val="00DE53BD"/>
    <w:rsid w:val="00DE55EE"/>
    <w:rsid w:val="00DE5629"/>
    <w:rsid w:val="00DE59F0"/>
    <w:rsid w:val="00DE5BF8"/>
    <w:rsid w:val="00DE5CE9"/>
    <w:rsid w:val="00DE5E8F"/>
    <w:rsid w:val="00DE6020"/>
    <w:rsid w:val="00DE62BD"/>
    <w:rsid w:val="00DE63AF"/>
    <w:rsid w:val="00DE68BC"/>
    <w:rsid w:val="00DE6A5B"/>
    <w:rsid w:val="00DE6A93"/>
    <w:rsid w:val="00DE6AD2"/>
    <w:rsid w:val="00DE6CDA"/>
    <w:rsid w:val="00DE6FCD"/>
    <w:rsid w:val="00DE7005"/>
    <w:rsid w:val="00DE7258"/>
    <w:rsid w:val="00DE76F1"/>
    <w:rsid w:val="00DE7802"/>
    <w:rsid w:val="00DE79CC"/>
    <w:rsid w:val="00DE7F7C"/>
    <w:rsid w:val="00DF002D"/>
    <w:rsid w:val="00DF00FC"/>
    <w:rsid w:val="00DF0258"/>
    <w:rsid w:val="00DF032B"/>
    <w:rsid w:val="00DF042B"/>
    <w:rsid w:val="00DF04CB"/>
    <w:rsid w:val="00DF05F7"/>
    <w:rsid w:val="00DF06CD"/>
    <w:rsid w:val="00DF0A91"/>
    <w:rsid w:val="00DF0CD7"/>
    <w:rsid w:val="00DF110E"/>
    <w:rsid w:val="00DF1169"/>
    <w:rsid w:val="00DF13BC"/>
    <w:rsid w:val="00DF1A7D"/>
    <w:rsid w:val="00DF1BCC"/>
    <w:rsid w:val="00DF1E21"/>
    <w:rsid w:val="00DF1F84"/>
    <w:rsid w:val="00DF2334"/>
    <w:rsid w:val="00DF25B6"/>
    <w:rsid w:val="00DF2713"/>
    <w:rsid w:val="00DF279C"/>
    <w:rsid w:val="00DF2846"/>
    <w:rsid w:val="00DF28C7"/>
    <w:rsid w:val="00DF2973"/>
    <w:rsid w:val="00DF297C"/>
    <w:rsid w:val="00DF2BC3"/>
    <w:rsid w:val="00DF32FB"/>
    <w:rsid w:val="00DF3672"/>
    <w:rsid w:val="00DF3741"/>
    <w:rsid w:val="00DF3A2E"/>
    <w:rsid w:val="00DF3CB1"/>
    <w:rsid w:val="00DF3E66"/>
    <w:rsid w:val="00DF4150"/>
    <w:rsid w:val="00DF43F8"/>
    <w:rsid w:val="00DF46F7"/>
    <w:rsid w:val="00DF46FA"/>
    <w:rsid w:val="00DF4853"/>
    <w:rsid w:val="00DF4B37"/>
    <w:rsid w:val="00DF4C79"/>
    <w:rsid w:val="00DF4D04"/>
    <w:rsid w:val="00DF4D5A"/>
    <w:rsid w:val="00DF4E4F"/>
    <w:rsid w:val="00DF5324"/>
    <w:rsid w:val="00DF556D"/>
    <w:rsid w:val="00DF5718"/>
    <w:rsid w:val="00DF5964"/>
    <w:rsid w:val="00DF619A"/>
    <w:rsid w:val="00DF62D0"/>
    <w:rsid w:val="00DF6316"/>
    <w:rsid w:val="00DF6CD1"/>
    <w:rsid w:val="00DF7700"/>
    <w:rsid w:val="00DF7E6E"/>
    <w:rsid w:val="00E003AE"/>
    <w:rsid w:val="00E0057D"/>
    <w:rsid w:val="00E0071C"/>
    <w:rsid w:val="00E008CB"/>
    <w:rsid w:val="00E00CA5"/>
    <w:rsid w:val="00E00DE3"/>
    <w:rsid w:val="00E013B4"/>
    <w:rsid w:val="00E013C8"/>
    <w:rsid w:val="00E01A24"/>
    <w:rsid w:val="00E01AF7"/>
    <w:rsid w:val="00E01D44"/>
    <w:rsid w:val="00E01EA2"/>
    <w:rsid w:val="00E0212F"/>
    <w:rsid w:val="00E02222"/>
    <w:rsid w:val="00E02345"/>
    <w:rsid w:val="00E02618"/>
    <w:rsid w:val="00E02758"/>
    <w:rsid w:val="00E02D7F"/>
    <w:rsid w:val="00E02F7E"/>
    <w:rsid w:val="00E030AD"/>
    <w:rsid w:val="00E03596"/>
    <w:rsid w:val="00E03C1F"/>
    <w:rsid w:val="00E03D6A"/>
    <w:rsid w:val="00E03DFB"/>
    <w:rsid w:val="00E03E3B"/>
    <w:rsid w:val="00E040F3"/>
    <w:rsid w:val="00E04190"/>
    <w:rsid w:val="00E04220"/>
    <w:rsid w:val="00E043E3"/>
    <w:rsid w:val="00E0450A"/>
    <w:rsid w:val="00E04ABA"/>
    <w:rsid w:val="00E05091"/>
    <w:rsid w:val="00E0526C"/>
    <w:rsid w:val="00E0531C"/>
    <w:rsid w:val="00E05320"/>
    <w:rsid w:val="00E0552B"/>
    <w:rsid w:val="00E0578D"/>
    <w:rsid w:val="00E05799"/>
    <w:rsid w:val="00E05EC1"/>
    <w:rsid w:val="00E05F34"/>
    <w:rsid w:val="00E060D6"/>
    <w:rsid w:val="00E060E2"/>
    <w:rsid w:val="00E06816"/>
    <w:rsid w:val="00E07066"/>
    <w:rsid w:val="00E0712C"/>
    <w:rsid w:val="00E071F0"/>
    <w:rsid w:val="00E0733B"/>
    <w:rsid w:val="00E07365"/>
    <w:rsid w:val="00E0742A"/>
    <w:rsid w:val="00E07E35"/>
    <w:rsid w:val="00E10082"/>
    <w:rsid w:val="00E10167"/>
    <w:rsid w:val="00E1031F"/>
    <w:rsid w:val="00E1049C"/>
    <w:rsid w:val="00E10BD7"/>
    <w:rsid w:val="00E10D93"/>
    <w:rsid w:val="00E10E89"/>
    <w:rsid w:val="00E11078"/>
    <w:rsid w:val="00E110BF"/>
    <w:rsid w:val="00E11167"/>
    <w:rsid w:val="00E1185E"/>
    <w:rsid w:val="00E11E09"/>
    <w:rsid w:val="00E11E2C"/>
    <w:rsid w:val="00E123CD"/>
    <w:rsid w:val="00E123FC"/>
    <w:rsid w:val="00E12477"/>
    <w:rsid w:val="00E12509"/>
    <w:rsid w:val="00E1274D"/>
    <w:rsid w:val="00E12808"/>
    <w:rsid w:val="00E1280B"/>
    <w:rsid w:val="00E12B21"/>
    <w:rsid w:val="00E130CD"/>
    <w:rsid w:val="00E132D0"/>
    <w:rsid w:val="00E13368"/>
    <w:rsid w:val="00E13486"/>
    <w:rsid w:val="00E13CD5"/>
    <w:rsid w:val="00E13E81"/>
    <w:rsid w:val="00E13EA1"/>
    <w:rsid w:val="00E13F27"/>
    <w:rsid w:val="00E143F5"/>
    <w:rsid w:val="00E1460B"/>
    <w:rsid w:val="00E1474E"/>
    <w:rsid w:val="00E14A66"/>
    <w:rsid w:val="00E14AA6"/>
    <w:rsid w:val="00E14D32"/>
    <w:rsid w:val="00E14DDA"/>
    <w:rsid w:val="00E14F41"/>
    <w:rsid w:val="00E14FCF"/>
    <w:rsid w:val="00E15191"/>
    <w:rsid w:val="00E15407"/>
    <w:rsid w:val="00E1546C"/>
    <w:rsid w:val="00E15540"/>
    <w:rsid w:val="00E15885"/>
    <w:rsid w:val="00E159D0"/>
    <w:rsid w:val="00E15A4E"/>
    <w:rsid w:val="00E15A54"/>
    <w:rsid w:val="00E15B77"/>
    <w:rsid w:val="00E15F4A"/>
    <w:rsid w:val="00E16139"/>
    <w:rsid w:val="00E16214"/>
    <w:rsid w:val="00E16353"/>
    <w:rsid w:val="00E163D6"/>
    <w:rsid w:val="00E16702"/>
    <w:rsid w:val="00E1673F"/>
    <w:rsid w:val="00E16948"/>
    <w:rsid w:val="00E16A3E"/>
    <w:rsid w:val="00E16B44"/>
    <w:rsid w:val="00E16EE0"/>
    <w:rsid w:val="00E16F84"/>
    <w:rsid w:val="00E1713E"/>
    <w:rsid w:val="00E173B2"/>
    <w:rsid w:val="00E1785D"/>
    <w:rsid w:val="00E1791B"/>
    <w:rsid w:val="00E201F6"/>
    <w:rsid w:val="00E2082F"/>
    <w:rsid w:val="00E20D27"/>
    <w:rsid w:val="00E20DAD"/>
    <w:rsid w:val="00E2128C"/>
    <w:rsid w:val="00E2130B"/>
    <w:rsid w:val="00E216E4"/>
    <w:rsid w:val="00E219C7"/>
    <w:rsid w:val="00E21B73"/>
    <w:rsid w:val="00E21FE1"/>
    <w:rsid w:val="00E22037"/>
    <w:rsid w:val="00E223AB"/>
    <w:rsid w:val="00E2254D"/>
    <w:rsid w:val="00E225C7"/>
    <w:rsid w:val="00E22744"/>
    <w:rsid w:val="00E22F3A"/>
    <w:rsid w:val="00E22FA7"/>
    <w:rsid w:val="00E231D5"/>
    <w:rsid w:val="00E23401"/>
    <w:rsid w:val="00E23584"/>
    <w:rsid w:val="00E23716"/>
    <w:rsid w:val="00E23730"/>
    <w:rsid w:val="00E237A1"/>
    <w:rsid w:val="00E239CE"/>
    <w:rsid w:val="00E241DA"/>
    <w:rsid w:val="00E24BD6"/>
    <w:rsid w:val="00E24DA3"/>
    <w:rsid w:val="00E24DDD"/>
    <w:rsid w:val="00E24FF2"/>
    <w:rsid w:val="00E2506C"/>
    <w:rsid w:val="00E251B0"/>
    <w:rsid w:val="00E25317"/>
    <w:rsid w:val="00E254F1"/>
    <w:rsid w:val="00E257A9"/>
    <w:rsid w:val="00E258FE"/>
    <w:rsid w:val="00E25AC5"/>
    <w:rsid w:val="00E25BCE"/>
    <w:rsid w:val="00E25CFC"/>
    <w:rsid w:val="00E25F44"/>
    <w:rsid w:val="00E2614D"/>
    <w:rsid w:val="00E261AE"/>
    <w:rsid w:val="00E262AC"/>
    <w:rsid w:val="00E264B6"/>
    <w:rsid w:val="00E26568"/>
    <w:rsid w:val="00E266E0"/>
    <w:rsid w:val="00E26791"/>
    <w:rsid w:val="00E26C6E"/>
    <w:rsid w:val="00E2714F"/>
    <w:rsid w:val="00E271FE"/>
    <w:rsid w:val="00E276E2"/>
    <w:rsid w:val="00E277D7"/>
    <w:rsid w:val="00E2782B"/>
    <w:rsid w:val="00E27B19"/>
    <w:rsid w:val="00E27E7F"/>
    <w:rsid w:val="00E30669"/>
    <w:rsid w:val="00E30738"/>
    <w:rsid w:val="00E30764"/>
    <w:rsid w:val="00E307A6"/>
    <w:rsid w:val="00E30831"/>
    <w:rsid w:val="00E308D8"/>
    <w:rsid w:val="00E30AB8"/>
    <w:rsid w:val="00E30DAF"/>
    <w:rsid w:val="00E31330"/>
    <w:rsid w:val="00E31375"/>
    <w:rsid w:val="00E3137D"/>
    <w:rsid w:val="00E313A2"/>
    <w:rsid w:val="00E31421"/>
    <w:rsid w:val="00E3149C"/>
    <w:rsid w:val="00E31F9F"/>
    <w:rsid w:val="00E32181"/>
    <w:rsid w:val="00E32580"/>
    <w:rsid w:val="00E32885"/>
    <w:rsid w:val="00E32B5F"/>
    <w:rsid w:val="00E32E1F"/>
    <w:rsid w:val="00E3323E"/>
    <w:rsid w:val="00E3386E"/>
    <w:rsid w:val="00E339E0"/>
    <w:rsid w:val="00E33B40"/>
    <w:rsid w:val="00E33CC2"/>
    <w:rsid w:val="00E34160"/>
    <w:rsid w:val="00E346A7"/>
    <w:rsid w:val="00E34DA5"/>
    <w:rsid w:val="00E3513D"/>
    <w:rsid w:val="00E351DB"/>
    <w:rsid w:val="00E35690"/>
    <w:rsid w:val="00E35854"/>
    <w:rsid w:val="00E35A84"/>
    <w:rsid w:val="00E3659D"/>
    <w:rsid w:val="00E36E9A"/>
    <w:rsid w:val="00E3700C"/>
    <w:rsid w:val="00E375AA"/>
    <w:rsid w:val="00E37674"/>
    <w:rsid w:val="00E37A63"/>
    <w:rsid w:val="00E37B0E"/>
    <w:rsid w:val="00E37D16"/>
    <w:rsid w:val="00E40239"/>
    <w:rsid w:val="00E40530"/>
    <w:rsid w:val="00E4059A"/>
    <w:rsid w:val="00E405DF"/>
    <w:rsid w:val="00E40633"/>
    <w:rsid w:val="00E407A1"/>
    <w:rsid w:val="00E40CAE"/>
    <w:rsid w:val="00E410B4"/>
    <w:rsid w:val="00E41335"/>
    <w:rsid w:val="00E414BC"/>
    <w:rsid w:val="00E414F8"/>
    <w:rsid w:val="00E41576"/>
    <w:rsid w:val="00E41CEE"/>
    <w:rsid w:val="00E421A6"/>
    <w:rsid w:val="00E4264A"/>
    <w:rsid w:val="00E42731"/>
    <w:rsid w:val="00E4289C"/>
    <w:rsid w:val="00E4292A"/>
    <w:rsid w:val="00E43002"/>
    <w:rsid w:val="00E436D5"/>
    <w:rsid w:val="00E43802"/>
    <w:rsid w:val="00E4382E"/>
    <w:rsid w:val="00E43A1F"/>
    <w:rsid w:val="00E43ADE"/>
    <w:rsid w:val="00E43D97"/>
    <w:rsid w:val="00E43F6C"/>
    <w:rsid w:val="00E441F6"/>
    <w:rsid w:val="00E4422E"/>
    <w:rsid w:val="00E44247"/>
    <w:rsid w:val="00E44495"/>
    <w:rsid w:val="00E444EF"/>
    <w:rsid w:val="00E4461F"/>
    <w:rsid w:val="00E4464D"/>
    <w:rsid w:val="00E44854"/>
    <w:rsid w:val="00E44925"/>
    <w:rsid w:val="00E4496B"/>
    <w:rsid w:val="00E449E9"/>
    <w:rsid w:val="00E44AE5"/>
    <w:rsid w:val="00E44F15"/>
    <w:rsid w:val="00E452CF"/>
    <w:rsid w:val="00E45658"/>
    <w:rsid w:val="00E45807"/>
    <w:rsid w:val="00E45887"/>
    <w:rsid w:val="00E45FC7"/>
    <w:rsid w:val="00E46237"/>
    <w:rsid w:val="00E4665C"/>
    <w:rsid w:val="00E46718"/>
    <w:rsid w:val="00E4714A"/>
    <w:rsid w:val="00E473D2"/>
    <w:rsid w:val="00E4742F"/>
    <w:rsid w:val="00E47553"/>
    <w:rsid w:val="00E475D6"/>
    <w:rsid w:val="00E4773A"/>
    <w:rsid w:val="00E47897"/>
    <w:rsid w:val="00E47C1C"/>
    <w:rsid w:val="00E47D77"/>
    <w:rsid w:val="00E47EE7"/>
    <w:rsid w:val="00E505F5"/>
    <w:rsid w:val="00E5061E"/>
    <w:rsid w:val="00E50754"/>
    <w:rsid w:val="00E5083A"/>
    <w:rsid w:val="00E50A2A"/>
    <w:rsid w:val="00E50D1B"/>
    <w:rsid w:val="00E5120C"/>
    <w:rsid w:val="00E519D0"/>
    <w:rsid w:val="00E519D5"/>
    <w:rsid w:val="00E51AE4"/>
    <w:rsid w:val="00E51BAA"/>
    <w:rsid w:val="00E51C59"/>
    <w:rsid w:val="00E51E21"/>
    <w:rsid w:val="00E52305"/>
    <w:rsid w:val="00E523EA"/>
    <w:rsid w:val="00E52696"/>
    <w:rsid w:val="00E526E9"/>
    <w:rsid w:val="00E527F6"/>
    <w:rsid w:val="00E52842"/>
    <w:rsid w:val="00E52CCA"/>
    <w:rsid w:val="00E53659"/>
    <w:rsid w:val="00E53721"/>
    <w:rsid w:val="00E53941"/>
    <w:rsid w:val="00E539B6"/>
    <w:rsid w:val="00E53A26"/>
    <w:rsid w:val="00E5422E"/>
    <w:rsid w:val="00E5446A"/>
    <w:rsid w:val="00E544EC"/>
    <w:rsid w:val="00E5456F"/>
    <w:rsid w:val="00E5474A"/>
    <w:rsid w:val="00E5477A"/>
    <w:rsid w:val="00E5480C"/>
    <w:rsid w:val="00E5491C"/>
    <w:rsid w:val="00E54A9E"/>
    <w:rsid w:val="00E551CF"/>
    <w:rsid w:val="00E55252"/>
    <w:rsid w:val="00E55B82"/>
    <w:rsid w:val="00E56193"/>
    <w:rsid w:val="00E564ED"/>
    <w:rsid w:val="00E566A2"/>
    <w:rsid w:val="00E566A9"/>
    <w:rsid w:val="00E567A2"/>
    <w:rsid w:val="00E56A78"/>
    <w:rsid w:val="00E56EC4"/>
    <w:rsid w:val="00E56EDD"/>
    <w:rsid w:val="00E57106"/>
    <w:rsid w:val="00E57297"/>
    <w:rsid w:val="00E57AEA"/>
    <w:rsid w:val="00E57CDF"/>
    <w:rsid w:val="00E57FA8"/>
    <w:rsid w:val="00E602A6"/>
    <w:rsid w:val="00E60502"/>
    <w:rsid w:val="00E605C7"/>
    <w:rsid w:val="00E60974"/>
    <w:rsid w:val="00E6098C"/>
    <w:rsid w:val="00E60C04"/>
    <w:rsid w:val="00E60F46"/>
    <w:rsid w:val="00E61771"/>
    <w:rsid w:val="00E61AD8"/>
    <w:rsid w:val="00E6246A"/>
    <w:rsid w:val="00E628E8"/>
    <w:rsid w:val="00E62968"/>
    <w:rsid w:val="00E62B05"/>
    <w:rsid w:val="00E62CE8"/>
    <w:rsid w:val="00E635F8"/>
    <w:rsid w:val="00E63631"/>
    <w:rsid w:val="00E63815"/>
    <w:rsid w:val="00E638E6"/>
    <w:rsid w:val="00E63A7B"/>
    <w:rsid w:val="00E641AC"/>
    <w:rsid w:val="00E64246"/>
    <w:rsid w:val="00E643AC"/>
    <w:rsid w:val="00E6450E"/>
    <w:rsid w:val="00E64571"/>
    <w:rsid w:val="00E645CB"/>
    <w:rsid w:val="00E64682"/>
    <w:rsid w:val="00E6470A"/>
    <w:rsid w:val="00E64831"/>
    <w:rsid w:val="00E64857"/>
    <w:rsid w:val="00E64AEF"/>
    <w:rsid w:val="00E64DA9"/>
    <w:rsid w:val="00E652A7"/>
    <w:rsid w:val="00E6542C"/>
    <w:rsid w:val="00E65910"/>
    <w:rsid w:val="00E65A8C"/>
    <w:rsid w:val="00E65E5A"/>
    <w:rsid w:val="00E65F22"/>
    <w:rsid w:val="00E6600B"/>
    <w:rsid w:val="00E66030"/>
    <w:rsid w:val="00E668C9"/>
    <w:rsid w:val="00E669A0"/>
    <w:rsid w:val="00E669E1"/>
    <w:rsid w:val="00E669EF"/>
    <w:rsid w:val="00E66C9D"/>
    <w:rsid w:val="00E66DDF"/>
    <w:rsid w:val="00E66DE4"/>
    <w:rsid w:val="00E66E01"/>
    <w:rsid w:val="00E67269"/>
    <w:rsid w:val="00E672A1"/>
    <w:rsid w:val="00E6736C"/>
    <w:rsid w:val="00E67579"/>
    <w:rsid w:val="00E6759F"/>
    <w:rsid w:val="00E67671"/>
    <w:rsid w:val="00E6769D"/>
    <w:rsid w:val="00E677CF"/>
    <w:rsid w:val="00E67A8C"/>
    <w:rsid w:val="00E67C52"/>
    <w:rsid w:val="00E67F63"/>
    <w:rsid w:val="00E67FAB"/>
    <w:rsid w:val="00E700B8"/>
    <w:rsid w:val="00E70207"/>
    <w:rsid w:val="00E70B57"/>
    <w:rsid w:val="00E70CE7"/>
    <w:rsid w:val="00E70F3D"/>
    <w:rsid w:val="00E71230"/>
    <w:rsid w:val="00E71408"/>
    <w:rsid w:val="00E718B7"/>
    <w:rsid w:val="00E7197C"/>
    <w:rsid w:val="00E71CFA"/>
    <w:rsid w:val="00E71DC3"/>
    <w:rsid w:val="00E71F43"/>
    <w:rsid w:val="00E7203A"/>
    <w:rsid w:val="00E72572"/>
    <w:rsid w:val="00E7280B"/>
    <w:rsid w:val="00E72983"/>
    <w:rsid w:val="00E72B91"/>
    <w:rsid w:val="00E72CCD"/>
    <w:rsid w:val="00E72FD6"/>
    <w:rsid w:val="00E73200"/>
    <w:rsid w:val="00E73240"/>
    <w:rsid w:val="00E73521"/>
    <w:rsid w:val="00E7375E"/>
    <w:rsid w:val="00E7388C"/>
    <w:rsid w:val="00E73C73"/>
    <w:rsid w:val="00E73FBE"/>
    <w:rsid w:val="00E74087"/>
    <w:rsid w:val="00E7410A"/>
    <w:rsid w:val="00E741B0"/>
    <w:rsid w:val="00E74297"/>
    <w:rsid w:val="00E75839"/>
    <w:rsid w:val="00E75C0D"/>
    <w:rsid w:val="00E761AD"/>
    <w:rsid w:val="00E7629D"/>
    <w:rsid w:val="00E767CB"/>
    <w:rsid w:val="00E76F56"/>
    <w:rsid w:val="00E7723D"/>
    <w:rsid w:val="00E772BD"/>
    <w:rsid w:val="00E7734E"/>
    <w:rsid w:val="00E77435"/>
    <w:rsid w:val="00E7755C"/>
    <w:rsid w:val="00E7757A"/>
    <w:rsid w:val="00E77588"/>
    <w:rsid w:val="00E775F9"/>
    <w:rsid w:val="00E776D9"/>
    <w:rsid w:val="00E776FE"/>
    <w:rsid w:val="00E807EC"/>
    <w:rsid w:val="00E80ADB"/>
    <w:rsid w:val="00E810B7"/>
    <w:rsid w:val="00E81225"/>
    <w:rsid w:val="00E81385"/>
    <w:rsid w:val="00E816D5"/>
    <w:rsid w:val="00E81F90"/>
    <w:rsid w:val="00E82020"/>
    <w:rsid w:val="00E821F0"/>
    <w:rsid w:val="00E828E5"/>
    <w:rsid w:val="00E82CE7"/>
    <w:rsid w:val="00E83076"/>
    <w:rsid w:val="00E8335E"/>
    <w:rsid w:val="00E83366"/>
    <w:rsid w:val="00E836EF"/>
    <w:rsid w:val="00E83922"/>
    <w:rsid w:val="00E83BCB"/>
    <w:rsid w:val="00E83E11"/>
    <w:rsid w:val="00E83EEC"/>
    <w:rsid w:val="00E84729"/>
    <w:rsid w:val="00E8476B"/>
    <w:rsid w:val="00E84A52"/>
    <w:rsid w:val="00E84A5E"/>
    <w:rsid w:val="00E84DF7"/>
    <w:rsid w:val="00E8519A"/>
    <w:rsid w:val="00E851CA"/>
    <w:rsid w:val="00E851D8"/>
    <w:rsid w:val="00E8521C"/>
    <w:rsid w:val="00E852AD"/>
    <w:rsid w:val="00E852F3"/>
    <w:rsid w:val="00E85454"/>
    <w:rsid w:val="00E8548B"/>
    <w:rsid w:val="00E85567"/>
    <w:rsid w:val="00E85667"/>
    <w:rsid w:val="00E85727"/>
    <w:rsid w:val="00E85B16"/>
    <w:rsid w:val="00E860C7"/>
    <w:rsid w:val="00E86AF6"/>
    <w:rsid w:val="00E87410"/>
    <w:rsid w:val="00E875B2"/>
    <w:rsid w:val="00E877E5"/>
    <w:rsid w:val="00E87914"/>
    <w:rsid w:val="00E87931"/>
    <w:rsid w:val="00E87C52"/>
    <w:rsid w:val="00E87C72"/>
    <w:rsid w:val="00E87E86"/>
    <w:rsid w:val="00E900B9"/>
    <w:rsid w:val="00E90749"/>
    <w:rsid w:val="00E90B33"/>
    <w:rsid w:val="00E90B4C"/>
    <w:rsid w:val="00E911AA"/>
    <w:rsid w:val="00E915B6"/>
    <w:rsid w:val="00E917C9"/>
    <w:rsid w:val="00E91B13"/>
    <w:rsid w:val="00E92164"/>
    <w:rsid w:val="00E92A90"/>
    <w:rsid w:val="00E92ADD"/>
    <w:rsid w:val="00E92FD3"/>
    <w:rsid w:val="00E93548"/>
    <w:rsid w:val="00E937C7"/>
    <w:rsid w:val="00E93BC3"/>
    <w:rsid w:val="00E93FEA"/>
    <w:rsid w:val="00E94264"/>
    <w:rsid w:val="00E94266"/>
    <w:rsid w:val="00E94627"/>
    <w:rsid w:val="00E94985"/>
    <w:rsid w:val="00E94A41"/>
    <w:rsid w:val="00E94C84"/>
    <w:rsid w:val="00E94CF6"/>
    <w:rsid w:val="00E952EA"/>
    <w:rsid w:val="00E955B9"/>
    <w:rsid w:val="00E95978"/>
    <w:rsid w:val="00E95AA0"/>
    <w:rsid w:val="00E95C73"/>
    <w:rsid w:val="00E95DF5"/>
    <w:rsid w:val="00E95E08"/>
    <w:rsid w:val="00E961B0"/>
    <w:rsid w:val="00E96294"/>
    <w:rsid w:val="00E962C5"/>
    <w:rsid w:val="00E96301"/>
    <w:rsid w:val="00E96801"/>
    <w:rsid w:val="00E969FF"/>
    <w:rsid w:val="00E96B06"/>
    <w:rsid w:val="00E970F3"/>
    <w:rsid w:val="00E9710F"/>
    <w:rsid w:val="00E97379"/>
    <w:rsid w:val="00E97393"/>
    <w:rsid w:val="00E97484"/>
    <w:rsid w:val="00E97CCE"/>
    <w:rsid w:val="00EA004E"/>
    <w:rsid w:val="00EA01A8"/>
    <w:rsid w:val="00EA08AB"/>
    <w:rsid w:val="00EA0923"/>
    <w:rsid w:val="00EA0D1A"/>
    <w:rsid w:val="00EA0EA9"/>
    <w:rsid w:val="00EA132D"/>
    <w:rsid w:val="00EA1460"/>
    <w:rsid w:val="00EA14C4"/>
    <w:rsid w:val="00EA151D"/>
    <w:rsid w:val="00EA15AF"/>
    <w:rsid w:val="00EA16F5"/>
    <w:rsid w:val="00EA1915"/>
    <w:rsid w:val="00EA1C16"/>
    <w:rsid w:val="00EA1D27"/>
    <w:rsid w:val="00EA1DE8"/>
    <w:rsid w:val="00EA1DEB"/>
    <w:rsid w:val="00EA1E18"/>
    <w:rsid w:val="00EA2046"/>
    <w:rsid w:val="00EA21A6"/>
    <w:rsid w:val="00EA2366"/>
    <w:rsid w:val="00EA26ED"/>
    <w:rsid w:val="00EA2758"/>
    <w:rsid w:val="00EA282D"/>
    <w:rsid w:val="00EA2BEE"/>
    <w:rsid w:val="00EA2C14"/>
    <w:rsid w:val="00EA31D4"/>
    <w:rsid w:val="00EA33D4"/>
    <w:rsid w:val="00EA34B7"/>
    <w:rsid w:val="00EA35A4"/>
    <w:rsid w:val="00EA36E4"/>
    <w:rsid w:val="00EA379F"/>
    <w:rsid w:val="00EA3C2E"/>
    <w:rsid w:val="00EA3FB7"/>
    <w:rsid w:val="00EA4420"/>
    <w:rsid w:val="00EA47AA"/>
    <w:rsid w:val="00EA4A26"/>
    <w:rsid w:val="00EA4BDE"/>
    <w:rsid w:val="00EA5463"/>
    <w:rsid w:val="00EA613A"/>
    <w:rsid w:val="00EA6999"/>
    <w:rsid w:val="00EA72E9"/>
    <w:rsid w:val="00EA739A"/>
    <w:rsid w:val="00EA776D"/>
    <w:rsid w:val="00EA7798"/>
    <w:rsid w:val="00EA786F"/>
    <w:rsid w:val="00EA7DFD"/>
    <w:rsid w:val="00EB01D1"/>
    <w:rsid w:val="00EB03CF"/>
    <w:rsid w:val="00EB0563"/>
    <w:rsid w:val="00EB05F3"/>
    <w:rsid w:val="00EB08C5"/>
    <w:rsid w:val="00EB0A75"/>
    <w:rsid w:val="00EB0AD1"/>
    <w:rsid w:val="00EB0F45"/>
    <w:rsid w:val="00EB0F8E"/>
    <w:rsid w:val="00EB0FF2"/>
    <w:rsid w:val="00EB126C"/>
    <w:rsid w:val="00EB1470"/>
    <w:rsid w:val="00EB17F5"/>
    <w:rsid w:val="00EB1988"/>
    <w:rsid w:val="00EB1CBA"/>
    <w:rsid w:val="00EB1E69"/>
    <w:rsid w:val="00EB2370"/>
    <w:rsid w:val="00EB23CA"/>
    <w:rsid w:val="00EB2A28"/>
    <w:rsid w:val="00EB2C9D"/>
    <w:rsid w:val="00EB2E89"/>
    <w:rsid w:val="00EB2F35"/>
    <w:rsid w:val="00EB32AD"/>
    <w:rsid w:val="00EB3676"/>
    <w:rsid w:val="00EB3771"/>
    <w:rsid w:val="00EB3C08"/>
    <w:rsid w:val="00EB3C70"/>
    <w:rsid w:val="00EB3D45"/>
    <w:rsid w:val="00EB3DB8"/>
    <w:rsid w:val="00EB41AF"/>
    <w:rsid w:val="00EB4682"/>
    <w:rsid w:val="00EB486C"/>
    <w:rsid w:val="00EB499C"/>
    <w:rsid w:val="00EB4A41"/>
    <w:rsid w:val="00EB4C7F"/>
    <w:rsid w:val="00EB4DBB"/>
    <w:rsid w:val="00EB5BB9"/>
    <w:rsid w:val="00EB6085"/>
    <w:rsid w:val="00EB6581"/>
    <w:rsid w:val="00EB66D1"/>
    <w:rsid w:val="00EB66F2"/>
    <w:rsid w:val="00EB6966"/>
    <w:rsid w:val="00EB6B75"/>
    <w:rsid w:val="00EB6D8F"/>
    <w:rsid w:val="00EB6D91"/>
    <w:rsid w:val="00EB6FCF"/>
    <w:rsid w:val="00EB704D"/>
    <w:rsid w:val="00EB7360"/>
    <w:rsid w:val="00EB74DA"/>
    <w:rsid w:val="00EB75A5"/>
    <w:rsid w:val="00EB761D"/>
    <w:rsid w:val="00EB7AF6"/>
    <w:rsid w:val="00EB7F19"/>
    <w:rsid w:val="00EC0145"/>
    <w:rsid w:val="00EC01E2"/>
    <w:rsid w:val="00EC01F7"/>
    <w:rsid w:val="00EC02BD"/>
    <w:rsid w:val="00EC0428"/>
    <w:rsid w:val="00EC0511"/>
    <w:rsid w:val="00EC065D"/>
    <w:rsid w:val="00EC072C"/>
    <w:rsid w:val="00EC0B44"/>
    <w:rsid w:val="00EC0EDD"/>
    <w:rsid w:val="00EC0F01"/>
    <w:rsid w:val="00EC12BA"/>
    <w:rsid w:val="00EC165F"/>
    <w:rsid w:val="00EC1AA5"/>
    <w:rsid w:val="00EC1B35"/>
    <w:rsid w:val="00EC1BEE"/>
    <w:rsid w:val="00EC1CB6"/>
    <w:rsid w:val="00EC24D4"/>
    <w:rsid w:val="00EC2539"/>
    <w:rsid w:val="00EC2581"/>
    <w:rsid w:val="00EC2AA8"/>
    <w:rsid w:val="00EC2B83"/>
    <w:rsid w:val="00EC2F09"/>
    <w:rsid w:val="00EC332B"/>
    <w:rsid w:val="00EC34E1"/>
    <w:rsid w:val="00EC354B"/>
    <w:rsid w:val="00EC383D"/>
    <w:rsid w:val="00EC3A22"/>
    <w:rsid w:val="00EC3ADE"/>
    <w:rsid w:val="00EC3B24"/>
    <w:rsid w:val="00EC3BD8"/>
    <w:rsid w:val="00EC3CAB"/>
    <w:rsid w:val="00EC3EDF"/>
    <w:rsid w:val="00EC41CF"/>
    <w:rsid w:val="00EC43C1"/>
    <w:rsid w:val="00EC4570"/>
    <w:rsid w:val="00EC4916"/>
    <w:rsid w:val="00EC497D"/>
    <w:rsid w:val="00EC49FC"/>
    <w:rsid w:val="00EC4A6B"/>
    <w:rsid w:val="00EC4CFA"/>
    <w:rsid w:val="00EC4DEA"/>
    <w:rsid w:val="00EC564D"/>
    <w:rsid w:val="00EC591E"/>
    <w:rsid w:val="00EC5B24"/>
    <w:rsid w:val="00EC5D68"/>
    <w:rsid w:val="00EC5F06"/>
    <w:rsid w:val="00EC5F41"/>
    <w:rsid w:val="00EC6189"/>
    <w:rsid w:val="00EC637B"/>
    <w:rsid w:val="00EC6828"/>
    <w:rsid w:val="00EC6B42"/>
    <w:rsid w:val="00EC6B57"/>
    <w:rsid w:val="00EC6E8C"/>
    <w:rsid w:val="00EC73C2"/>
    <w:rsid w:val="00EC7972"/>
    <w:rsid w:val="00EC7EDC"/>
    <w:rsid w:val="00EC7F1F"/>
    <w:rsid w:val="00EC7FB1"/>
    <w:rsid w:val="00ED0102"/>
    <w:rsid w:val="00ED037B"/>
    <w:rsid w:val="00ED0598"/>
    <w:rsid w:val="00ED05A6"/>
    <w:rsid w:val="00ED06FA"/>
    <w:rsid w:val="00ED0C6F"/>
    <w:rsid w:val="00ED0CBC"/>
    <w:rsid w:val="00ED0F35"/>
    <w:rsid w:val="00ED0F9E"/>
    <w:rsid w:val="00ED1012"/>
    <w:rsid w:val="00ED105D"/>
    <w:rsid w:val="00ED113C"/>
    <w:rsid w:val="00ED1215"/>
    <w:rsid w:val="00ED14C3"/>
    <w:rsid w:val="00ED1651"/>
    <w:rsid w:val="00ED1784"/>
    <w:rsid w:val="00ED1F12"/>
    <w:rsid w:val="00ED2090"/>
    <w:rsid w:val="00ED2402"/>
    <w:rsid w:val="00ED2C39"/>
    <w:rsid w:val="00ED2DBE"/>
    <w:rsid w:val="00ED3135"/>
    <w:rsid w:val="00ED3364"/>
    <w:rsid w:val="00ED3785"/>
    <w:rsid w:val="00ED3A5B"/>
    <w:rsid w:val="00ED3ACC"/>
    <w:rsid w:val="00ED42DF"/>
    <w:rsid w:val="00ED4EC3"/>
    <w:rsid w:val="00ED4EEA"/>
    <w:rsid w:val="00ED4EEB"/>
    <w:rsid w:val="00ED54C9"/>
    <w:rsid w:val="00ED55F3"/>
    <w:rsid w:val="00ED597C"/>
    <w:rsid w:val="00ED5B0E"/>
    <w:rsid w:val="00ED5D23"/>
    <w:rsid w:val="00ED6402"/>
    <w:rsid w:val="00ED665D"/>
    <w:rsid w:val="00ED670C"/>
    <w:rsid w:val="00ED679C"/>
    <w:rsid w:val="00ED699C"/>
    <w:rsid w:val="00ED6D4D"/>
    <w:rsid w:val="00ED6F12"/>
    <w:rsid w:val="00ED7234"/>
    <w:rsid w:val="00ED725D"/>
    <w:rsid w:val="00ED7479"/>
    <w:rsid w:val="00ED754C"/>
    <w:rsid w:val="00ED755E"/>
    <w:rsid w:val="00ED77D6"/>
    <w:rsid w:val="00ED7BE8"/>
    <w:rsid w:val="00EE040C"/>
    <w:rsid w:val="00EE09E4"/>
    <w:rsid w:val="00EE0AE2"/>
    <w:rsid w:val="00EE0BE1"/>
    <w:rsid w:val="00EE0C7C"/>
    <w:rsid w:val="00EE1077"/>
    <w:rsid w:val="00EE1864"/>
    <w:rsid w:val="00EE18C1"/>
    <w:rsid w:val="00EE1A48"/>
    <w:rsid w:val="00EE1B37"/>
    <w:rsid w:val="00EE1C45"/>
    <w:rsid w:val="00EE21AC"/>
    <w:rsid w:val="00EE2261"/>
    <w:rsid w:val="00EE22EA"/>
    <w:rsid w:val="00EE2532"/>
    <w:rsid w:val="00EE26D2"/>
    <w:rsid w:val="00EE26FA"/>
    <w:rsid w:val="00EE299F"/>
    <w:rsid w:val="00EE2ABF"/>
    <w:rsid w:val="00EE2C2D"/>
    <w:rsid w:val="00EE2C9D"/>
    <w:rsid w:val="00EE2CA4"/>
    <w:rsid w:val="00EE3568"/>
    <w:rsid w:val="00EE35F3"/>
    <w:rsid w:val="00EE36A3"/>
    <w:rsid w:val="00EE36A6"/>
    <w:rsid w:val="00EE379B"/>
    <w:rsid w:val="00EE39FC"/>
    <w:rsid w:val="00EE3CA7"/>
    <w:rsid w:val="00EE4017"/>
    <w:rsid w:val="00EE409D"/>
    <w:rsid w:val="00EE42D9"/>
    <w:rsid w:val="00EE464F"/>
    <w:rsid w:val="00EE481E"/>
    <w:rsid w:val="00EE4B0F"/>
    <w:rsid w:val="00EE4B5D"/>
    <w:rsid w:val="00EE4E70"/>
    <w:rsid w:val="00EE4EB6"/>
    <w:rsid w:val="00EE503C"/>
    <w:rsid w:val="00EE5128"/>
    <w:rsid w:val="00EE594B"/>
    <w:rsid w:val="00EE5C68"/>
    <w:rsid w:val="00EE5C8A"/>
    <w:rsid w:val="00EE5EC1"/>
    <w:rsid w:val="00EE6076"/>
    <w:rsid w:val="00EE624F"/>
    <w:rsid w:val="00EE64CC"/>
    <w:rsid w:val="00EE6845"/>
    <w:rsid w:val="00EE6BBF"/>
    <w:rsid w:val="00EE6FAA"/>
    <w:rsid w:val="00EE7157"/>
    <w:rsid w:val="00EE75D5"/>
    <w:rsid w:val="00EE75EF"/>
    <w:rsid w:val="00EE798B"/>
    <w:rsid w:val="00EE7CF0"/>
    <w:rsid w:val="00EF04CC"/>
    <w:rsid w:val="00EF0828"/>
    <w:rsid w:val="00EF083D"/>
    <w:rsid w:val="00EF0909"/>
    <w:rsid w:val="00EF0AD2"/>
    <w:rsid w:val="00EF14D5"/>
    <w:rsid w:val="00EF157B"/>
    <w:rsid w:val="00EF1DB8"/>
    <w:rsid w:val="00EF1E08"/>
    <w:rsid w:val="00EF1E74"/>
    <w:rsid w:val="00EF23AB"/>
    <w:rsid w:val="00EF24C9"/>
    <w:rsid w:val="00EF26F0"/>
    <w:rsid w:val="00EF2831"/>
    <w:rsid w:val="00EF29AB"/>
    <w:rsid w:val="00EF2CBE"/>
    <w:rsid w:val="00EF3125"/>
    <w:rsid w:val="00EF312C"/>
    <w:rsid w:val="00EF3154"/>
    <w:rsid w:val="00EF352C"/>
    <w:rsid w:val="00EF3580"/>
    <w:rsid w:val="00EF402A"/>
    <w:rsid w:val="00EF40FC"/>
    <w:rsid w:val="00EF42D0"/>
    <w:rsid w:val="00EF453A"/>
    <w:rsid w:val="00EF4802"/>
    <w:rsid w:val="00EF48CD"/>
    <w:rsid w:val="00EF494C"/>
    <w:rsid w:val="00EF4D47"/>
    <w:rsid w:val="00EF520E"/>
    <w:rsid w:val="00EF52C6"/>
    <w:rsid w:val="00EF54F8"/>
    <w:rsid w:val="00EF5798"/>
    <w:rsid w:val="00EF5886"/>
    <w:rsid w:val="00EF5924"/>
    <w:rsid w:val="00EF5C10"/>
    <w:rsid w:val="00EF5C15"/>
    <w:rsid w:val="00EF5F99"/>
    <w:rsid w:val="00EF6603"/>
    <w:rsid w:val="00EF6876"/>
    <w:rsid w:val="00EF6BC9"/>
    <w:rsid w:val="00EF72A9"/>
    <w:rsid w:val="00EF736D"/>
    <w:rsid w:val="00EF7389"/>
    <w:rsid w:val="00EF73B0"/>
    <w:rsid w:val="00EF73E8"/>
    <w:rsid w:val="00EF75FE"/>
    <w:rsid w:val="00EF773F"/>
    <w:rsid w:val="00EF7AB6"/>
    <w:rsid w:val="00EF7AE0"/>
    <w:rsid w:val="00EF7DBF"/>
    <w:rsid w:val="00F000AA"/>
    <w:rsid w:val="00F0028F"/>
    <w:rsid w:val="00F003ED"/>
    <w:rsid w:val="00F00619"/>
    <w:rsid w:val="00F00807"/>
    <w:rsid w:val="00F00B7F"/>
    <w:rsid w:val="00F00D66"/>
    <w:rsid w:val="00F00EF4"/>
    <w:rsid w:val="00F015B7"/>
    <w:rsid w:val="00F016BA"/>
    <w:rsid w:val="00F02106"/>
    <w:rsid w:val="00F021A8"/>
    <w:rsid w:val="00F0253C"/>
    <w:rsid w:val="00F02B13"/>
    <w:rsid w:val="00F02E7C"/>
    <w:rsid w:val="00F033AD"/>
    <w:rsid w:val="00F037DA"/>
    <w:rsid w:val="00F03966"/>
    <w:rsid w:val="00F03AF4"/>
    <w:rsid w:val="00F03EF1"/>
    <w:rsid w:val="00F04071"/>
    <w:rsid w:val="00F04495"/>
    <w:rsid w:val="00F04549"/>
    <w:rsid w:val="00F04584"/>
    <w:rsid w:val="00F04B6F"/>
    <w:rsid w:val="00F051A6"/>
    <w:rsid w:val="00F053B7"/>
    <w:rsid w:val="00F05D11"/>
    <w:rsid w:val="00F05E33"/>
    <w:rsid w:val="00F05EC9"/>
    <w:rsid w:val="00F05F60"/>
    <w:rsid w:val="00F06081"/>
    <w:rsid w:val="00F062DE"/>
    <w:rsid w:val="00F067AB"/>
    <w:rsid w:val="00F06952"/>
    <w:rsid w:val="00F06B14"/>
    <w:rsid w:val="00F06C71"/>
    <w:rsid w:val="00F06DEC"/>
    <w:rsid w:val="00F07447"/>
    <w:rsid w:val="00F07757"/>
    <w:rsid w:val="00F07EEC"/>
    <w:rsid w:val="00F07EF2"/>
    <w:rsid w:val="00F07F88"/>
    <w:rsid w:val="00F1010D"/>
    <w:rsid w:val="00F1024E"/>
    <w:rsid w:val="00F10353"/>
    <w:rsid w:val="00F10359"/>
    <w:rsid w:val="00F105D3"/>
    <w:rsid w:val="00F106AD"/>
    <w:rsid w:val="00F1082A"/>
    <w:rsid w:val="00F10D77"/>
    <w:rsid w:val="00F110E0"/>
    <w:rsid w:val="00F11B3E"/>
    <w:rsid w:val="00F1248F"/>
    <w:rsid w:val="00F12F39"/>
    <w:rsid w:val="00F12F3E"/>
    <w:rsid w:val="00F13002"/>
    <w:rsid w:val="00F13189"/>
    <w:rsid w:val="00F1324D"/>
    <w:rsid w:val="00F13452"/>
    <w:rsid w:val="00F1378F"/>
    <w:rsid w:val="00F1382C"/>
    <w:rsid w:val="00F139CE"/>
    <w:rsid w:val="00F139FA"/>
    <w:rsid w:val="00F13A47"/>
    <w:rsid w:val="00F13A51"/>
    <w:rsid w:val="00F13CA0"/>
    <w:rsid w:val="00F13F54"/>
    <w:rsid w:val="00F14024"/>
    <w:rsid w:val="00F14070"/>
    <w:rsid w:val="00F140C0"/>
    <w:rsid w:val="00F14159"/>
    <w:rsid w:val="00F1437E"/>
    <w:rsid w:val="00F147A4"/>
    <w:rsid w:val="00F14A90"/>
    <w:rsid w:val="00F14B7E"/>
    <w:rsid w:val="00F14ECC"/>
    <w:rsid w:val="00F150E5"/>
    <w:rsid w:val="00F1518A"/>
    <w:rsid w:val="00F1534C"/>
    <w:rsid w:val="00F1568F"/>
    <w:rsid w:val="00F15AC8"/>
    <w:rsid w:val="00F16294"/>
    <w:rsid w:val="00F163AE"/>
    <w:rsid w:val="00F16487"/>
    <w:rsid w:val="00F164C5"/>
    <w:rsid w:val="00F1656F"/>
    <w:rsid w:val="00F168E7"/>
    <w:rsid w:val="00F16A89"/>
    <w:rsid w:val="00F16E30"/>
    <w:rsid w:val="00F171C0"/>
    <w:rsid w:val="00F173D3"/>
    <w:rsid w:val="00F17690"/>
    <w:rsid w:val="00F1782D"/>
    <w:rsid w:val="00F17904"/>
    <w:rsid w:val="00F17E45"/>
    <w:rsid w:val="00F201C6"/>
    <w:rsid w:val="00F20E14"/>
    <w:rsid w:val="00F20F0B"/>
    <w:rsid w:val="00F2108C"/>
    <w:rsid w:val="00F213C8"/>
    <w:rsid w:val="00F214BE"/>
    <w:rsid w:val="00F21546"/>
    <w:rsid w:val="00F21549"/>
    <w:rsid w:val="00F21E34"/>
    <w:rsid w:val="00F22011"/>
    <w:rsid w:val="00F2219A"/>
    <w:rsid w:val="00F221DD"/>
    <w:rsid w:val="00F22788"/>
    <w:rsid w:val="00F227F9"/>
    <w:rsid w:val="00F228B6"/>
    <w:rsid w:val="00F22900"/>
    <w:rsid w:val="00F22ADA"/>
    <w:rsid w:val="00F22E21"/>
    <w:rsid w:val="00F22F37"/>
    <w:rsid w:val="00F22F62"/>
    <w:rsid w:val="00F23027"/>
    <w:rsid w:val="00F2321E"/>
    <w:rsid w:val="00F2342F"/>
    <w:rsid w:val="00F234BF"/>
    <w:rsid w:val="00F23BA4"/>
    <w:rsid w:val="00F23CF9"/>
    <w:rsid w:val="00F23E48"/>
    <w:rsid w:val="00F2414A"/>
    <w:rsid w:val="00F241B4"/>
    <w:rsid w:val="00F2454B"/>
    <w:rsid w:val="00F24995"/>
    <w:rsid w:val="00F24DDB"/>
    <w:rsid w:val="00F24EAF"/>
    <w:rsid w:val="00F24FB5"/>
    <w:rsid w:val="00F250D9"/>
    <w:rsid w:val="00F2513C"/>
    <w:rsid w:val="00F252E4"/>
    <w:rsid w:val="00F25783"/>
    <w:rsid w:val="00F25ADC"/>
    <w:rsid w:val="00F260C3"/>
    <w:rsid w:val="00F26213"/>
    <w:rsid w:val="00F26325"/>
    <w:rsid w:val="00F26480"/>
    <w:rsid w:val="00F2718B"/>
    <w:rsid w:val="00F273BD"/>
    <w:rsid w:val="00F277D5"/>
    <w:rsid w:val="00F278D4"/>
    <w:rsid w:val="00F27959"/>
    <w:rsid w:val="00F27A2E"/>
    <w:rsid w:val="00F27BC3"/>
    <w:rsid w:val="00F27D0E"/>
    <w:rsid w:val="00F30069"/>
    <w:rsid w:val="00F30074"/>
    <w:rsid w:val="00F30237"/>
    <w:rsid w:val="00F30DE0"/>
    <w:rsid w:val="00F30E29"/>
    <w:rsid w:val="00F311F6"/>
    <w:rsid w:val="00F3159B"/>
    <w:rsid w:val="00F3175F"/>
    <w:rsid w:val="00F31A83"/>
    <w:rsid w:val="00F31D81"/>
    <w:rsid w:val="00F31F23"/>
    <w:rsid w:val="00F323A7"/>
    <w:rsid w:val="00F32435"/>
    <w:rsid w:val="00F32878"/>
    <w:rsid w:val="00F32FF8"/>
    <w:rsid w:val="00F33099"/>
    <w:rsid w:val="00F330F5"/>
    <w:rsid w:val="00F332B6"/>
    <w:rsid w:val="00F333A2"/>
    <w:rsid w:val="00F33516"/>
    <w:rsid w:val="00F33A38"/>
    <w:rsid w:val="00F33B09"/>
    <w:rsid w:val="00F33BE8"/>
    <w:rsid w:val="00F340F4"/>
    <w:rsid w:val="00F343B1"/>
    <w:rsid w:val="00F343EF"/>
    <w:rsid w:val="00F34511"/>
    <w:rsid w:val="00F348C6"/>
    <w:rsid w:val="00F34C4D"/>
    <w:rsid w:val="00F34F00"/>
    <w:rsid w:val="00F35489"/>
    <w:rsid w:val="00F35903"/>
    <w:rsid w:val="00F35DD0"/>
    <w:rsid w:val="00F36123"/>
    <w:rsid w:val="00F362D4"/>
    <w:rsid w:val="00F36593"/>
    <w:rsid w:val="00F367B2"/>
    <w:rsid w:val="00F36864"/>
    <w:rsid w:val="00F3696F"/>
    <w:rsid w:val="00F37463"/>
    <w:rsid w:val="00F37546"/>
    <w:rsid w:val="00F37676"/>
    <w:rsid w:val="00F37936"/>
    <w:rsid w:val="00F37EC0"/>
    <w:rsid w:val="00F40487"/>
    <w:rsid w:val="00F40635"/>
    <w:rsid w:val="00F40AEA"/>
    <w:rsid w:val="00F40B20"/>
    <w:rsid w:val="00F40CDA"/>
    <w:rsid w:val="00F40DCC"/>
    <w:rsid w:val="00F4119A"/>
    <w:rsid w:val="00F41239"/>
    <w:rsid w:val="00F413E1"/>
    <w:rsid w:val="00F41513"/>
    <w:rsid w:val="00F41841"/>
    <w:rsid w:val="00F41AA0"/>
    <w:rsid w:val="00F41CE9"/>
    <w:rsid w:val="00F41D7A"/>
    <w:rsid w:val="00F41DE1"/>
    <w:rsid w:val="00F42265"/>
    <w:rsid w:val="00F423C1"/>
    <w:rsid w:val="00F42457"/>
    <w:rsid w:val="00F4245E"/>
    <w:rsid w:val="00F4259B"/>
    <w:rsid w:val="00F425B7"/>
    <w:rsid w:val="00F42859"/>
    <w:rsid w:val="00F42867"/>
    <w:rsid w:val="00F4292A"/>
    <w:rsid w:val="00F42B59"/>
    <w:rsid w:val="00F42C91"/>
    <w:rsid w:val="00F42D29"/>
    <w:rsid w:val="00F42D70"/>
    <w:rsid w:val="00F42DFF"/>
    <w:rsid w:val="00F42E01"/>
    <w:rsid w:val="00F430F2"/>
    <w:rsid w:val="00F43136"/>
    <w:rsid w:val="00F431B9"/>
    <w:rsid w:val="00F43398"/>
    <w:rsid w:val="00F438CF"/>
    <w:rsid w:val="00F439AE"/>
    <w:rsid w:val="00F43E26"/>
    <w:rsid w:val="00F44397"/>
    <w:rsid w:val="00F4469A"/>
    <w:rsid w:val="00F44724"/>
    <w:rsid w:val="00F44781"/>
    <w:rsid w:val="00F44B80"/>
    <w:rsid w:val="00F44F74"/>
    <w:rsid w:val="00F45010"/>
    <w:rsid w:val="00F452CB"/>
    <w:rsid w:val="00F45548"/>
    <w:rsid w:val="00F45929"/>
    <w:rsid w:val="00F45A5E"/>
    <w:rsid w:val="00F45AB6"/>
    <w:rsid w:val="00F45BEE"/>
    <w:rsid w:val="00F45D8F"/>
    <w:rsid w:val="00F4602F"/>
    <w:rsid w:val="00F4625C"/>
    <w:rsid w:val="00F4640C"/>
    <w:rsid w:val="00F464BE"/>
    <w:rsid w:val="00F466B1"/>
    <w:rsid w:val="00F46990"/>
    <w:rsid w:val="00F46B76"/>
    <w:rsid w:val="00F47191"/>
    <w:rsid w:val="00F47245"/>
    <w:rsid w:val="00F47518"/>
    <w:rsid w:val="00F47891"/>
    <w:rsid w:val="00F47AE2"/>
    <w:rsid w:val="00F47F46"/>
    <w:rsid w:val="00F50372"/>
    <w:rsid w:val="00F50742"/>
    <w:rsid w:val="00F50B6C"/>
    <w:rsid w:val="00F50BC3"/>
    <w:rsid w:val="00F50C75"/>
    <w:rsid w:val="00F5161E"/>
    <w:rsid w:val="00F517B4"/>
    <w:rsid w:val="00F5186D"/>
    <w:rsid w:val="00F51BB6"/>
    <w:rsid w:val="00F51F08"/>
    <w:rsid w:val="00F528AA"/>
    <w:rsid w:val="00F52D3A"/>
    <w:rsid w:val="00F52ED3"/>
    <w:rsid w:val="00F53544"/>
    <w:rsid w:val="00F535DA"/>
    <w:rsid w:val="00F53AB5"/>
    <w:rsid w:val="00F53CB2"/>
    <w:rsid w:val="00F53E55"/>
    <w:rsid w:val="00F5417B"/>
    <w:rsid w:val="00F5431D"/>
    <w:rsid w:val="00F5443A"/>
    <w:rsid w:val="00F544AD"/>
    <w:rsid w:val="00F54930"/>
    <w:rsid w:val="00F54A50"/>
    <w:rsid w:val="00F54AF4"/>
    <w:rsid w:val="00F54D17"/>
    <w:rsid w:val="00F54F79"/>
    <w:rsid w:val="00F5506B"/>
    <w:rsid w:val="00F552B8"/>
    <w:rsid w:val="00F55C19"/>
    <w:rsid w:val="00F55D91"/>
    <w:rsid w:val="00F55EA1"/>
    <w:rsid w:val="00F55F66"/>
    <w:rsid w:val="00F5659A"/>
    <w:rsid w:val="00F56975"/>
    <w:rsid w:val="00F56A2D"/>
    <w:rsid w:val="00F56F4D"/>
    <w:rsid w:val="00F56F73"/>
    <w:rsid w:val="00F56FE3"/>
    <w:rsid w:val="00F573EE"/>
    <w:rsid w:val="00F57853"/>
    <w:rsid w:val="00F578A0"/>
    <w:rsid w:val="00F578B3"/>
    <w:rsid w:val="00F57DBF"/>
    <w:rsid w:val="00F57F71"/>
    <w:rsid w:val="00F6046A"/>
    <w:rsid w:val="00F604F9"/>
    <w:rsid w:val="00F608E4"/>
    <w:rsid w:val="00F610BC"/>
    <w:rsid w:val="00F611B0"/>
    <w:rsid w:val="00F617DA"/>
    <w:rsid w:val="00F61CF1"/>
    <w:rsid w:val="00F62047"/>
    <w:rsid w:val="00F62255"/>
    <w:rsid w:val="00F622C8"/>
    <w:rsid w:val="00F623C1"/>
    <w:rsid w:val="00F62975"/>
    <w:rsid w:val="00F62AC8"/>
    <w:rsid w:val="00F62BD7"/>
    <w:rsid w:val="00F63173"/>
    <w:rsid w:val="00F631D7"/>
    <w:rsid w:val="00F6323B"/>
    <w:rsid w:val="00F6334A"/>
    <w:rsid w:val="00F6334C"/>
    <w:rsid w:val="00F6391F"/>
    <w:rsid w:val="00F63DC6"/>
    <w:rsid w:val="00F63ED3"/>
    <w:rsid w:val="00F63F3D"/>
    <w:rsid w:val="00F6400E"/>
    <w:rsid w:val="00F64282"/>
    <w:rsid w:val="00F64644"/>
    <w:rsid w:val="00F64A08"/>
    <w:rsid w:val="00F64A20"/>
    <w:rsid w:val="00F64C9F"/>
    <w:rsid w:val="00F6506F"/>
    <w:rsid w:val="00F653F2"/>
    <w:rsid w:val="00F655BB"/>
    <w:rsid w:val="00F6560A"/>
    <w:rsid w:val="00F65B8C"/>
    <w:rsid w:val="00F66A41"/>
    <w:rsid w:val="00F66F24"/>
    <w:rsid w:val="00F67065"/>
    <w:rsid w:val="00F670E8"/>
    <w:rsid w:val="00F6712D"/>
    <w:rsid w:val="00F671EF"/>
    <w:rsid w:val="00F672D8"/>
    <w:rsid w:val="00F677EB"/>
    <w:rsid w:val="00F67B5C"/>
    <w:rsid w:val="00F67D9A"/>
    <w:rsid w:val="00F67E61"/>
    <w:rsid w:val="00F701F2"/>
    <w:rsid w:val="00F70AD6"/>
    <w:rsid w:val="00F70B05"/>
    <w:rsid w:val="00F70F60"/>
    <w:rsid w:val="00F70FAC"/>
    <w:rsid w:val="00F713CE"/>
    <w:rsid w:val="00F713F3"/>
    <w:rsid w:val="00F7148D"/>
    <w:rsid w:val="00F71679"/>
    <w:rsid w:val="00F71969"/>
    <w:rsid w:val="00F71A1E"/>
    <w:rsid w:val="00F71A51"/>
    <w:rsid w:val="00F71A6C"/>
    <w:rsid w:val="00F71DA2"/>
    <w:rsid w:val="00F71F4C"/>
    <w:rsid w:val="00F721B2"/>
    <w:rsid w:val="00F72369"/>
    <w:rsid w:val="00F7275C"/>
    <w:rsid w:val="00F728BB"/>
    <w:rsid w:val="00F72AB5"/>
    <w:rsid w:val="00F72B6F"/>
    <w:rsid w:val="00F7345C"/>
    <w:rsid w:val="00F736D4"/>
    <w:rsid w:val="00F73860"/>
    <w:rsid w:val="00F73BAC"/>
    <w:rsid w:val="00F73F0E"/>
    <w:rsid w:val="00F74574"/>
    <w:rsid w:val="00F74863"/>
    <w:rsid w:val="00F74E28"/>
    <w:rsid w:val="00F75976"/>
    <w:rsid w:val="00F76227"/>
    <w:rsid w:val="00F763CA"/>
    <w:rsid w:val="00F7660D"/>
    <w:rsid w:val="00F76E26"/>
    <w:rsid w:val="00F770B3"/>
    <w:rsid w:val="00F7735B"/>
    <w:rsid w:val="00F77377"/>
    <w:rsid w:val="00F77883"/>
    <w:rsid w:val="00F77AF7"/>
    <w:rsid w:val="00F77D4D"/>
    <w:rsid w:val="00F80285"/>
    <w:rsid w:val="00F802FF"/>
    <w:rsid w:val="00F80526"/>
    <w:rsid w:val="00F807AD"/>
    <w:rsid w:val="00F80A0A"/>
    <w:rsid w:val="00F80CBD"/>
    <w:rsid w:val="00F80FD6"/>
    <w:rsid w:val="00F81024"/>
    <w:rsid w:val="00F81792"/>
    <w:rsid w:val="00F8185B"/>
    <w:rsid w:val="00F81975"/>
    <w:rsid w:val="00F81C45"/>
    <w:rsid w:val="00F81C98"/>
    <w:rsid w:val="00F81E07"/>
    <w:rsid w:val="00F81EF1"/>
    <w:rsid w:val="00F82121"/>
    <w:rsid w:val="00F8282A"/>
    <w:rsid w:val="00F82A09"/>
    <w:rsid w:val="00F82C43"/>
    <w:rsid w:val="00F82D74"/>
    <w:rsid w:val="00F82E94"/>
    <w:rsid w:val="00F836E4"/>
    <w:rsid w:val="00F83862"/>
    <w:rsid w:val="00F83940"/>
    <w:rsid w:val="00F83D8F"/>
    <w:rsid w:val="00F83E40"/>
    <w:rsid w:val="00F84174"/>
    <w:rsid w:val="00F84293"/>
    <w:rsid w:val="00F844F6"/>
    <w:rsid w:val="00F8457C"/>
    <w:rsid w:val="00F8464F"/>
    <w:rsid w:val="00F84698"/>
    <w:rsid w:val="00F848F6"/>
    <w:rsid w:val="00F849CC"/>
    <w:rsid w:val="00F84C5E"/>
    <w:rsid w:val="00F84E25"/>
    <w:rsid w:val="00F84E32"/>
    <w:rsid w:val="00F84EF3"/>
    <w:rsid w:val="00F850A4"/>
    <w:rsid w:val="00F85116"/>
    <w:rsid w:val="00F8524A"/>
    <w:rsid w:val="00F8540B"/>
    <w:rsid w:val="00F855EA"/>
    <w:rsid w:val="00F8566F"/>
    <w:rsid w:val="00F85763"/>
    <w:rsid w:val="00F85870"/>
    <w:rsid w:val="00F85B09"/>
    <w:rsid w:val="00F85DC1"/>
    <w:rsid w:val="00F8622E"/>
    <w:rsid w:val="00F86545"/>
    <w:rsid w:val="00F86A42"/>
    <w:rsid w:val="00F86E9E"/>
    <w:rsid w:val="00F86F09"/>
    <w:rsid w:val="00F87108"/>
    <w:rsid w:val="00F874A0"/>
    <w:rsid w:val="00F8768E"/>
    <w:rsid w:val="00F87834"/>
    <w:rsid w:val="00F87A71"/>
    <w:rsid w:val="00F87CA0"/>
    <w:rsid w:val="00F87CB9"/>
    <w:rsid w:val="00F87ED5"/>
    <w:rsid w:val="00F904F8"/>
    <w:rsid w:val="00F9056F"/>
    <w:rsid w:val="00F906AB"/>
    <w:rsid w:val="00F9084F"/>
    <w:rsid w:val="00F90853"/>
    <w:rsid w:val="00F90855"/>
    <w:rsid w:val="00F909BF"/>
    <w:rsid w:val="00F90AEC"/>
    <w:rsid w:val="00F91022"/>
    <w:rsid w:val="00F91057"/>
    <w:rsid w:val="00F913DC"/>
    <w:rsid w:val="00F915BC"/>
    <w:rsid w:val="00F91607"/>
    <w:rsid w:val="00F9169C"/>
    <w:rsid w:val="00F91989"/>
    <w:rsid w:val="00F91B66"/>
    <w:rsid w:val="00F91C82"/>
    <w:rsid w:val="00F92218"/>
    <w:rsid w:val="00F922C1"/>
    <w:rsid w:val="00F928ED"/>
    <w:rsid w:val="00F92902"/>
    <w:rsid w:val="00F92A4C"/>
    <w:rsid w:val="00F92A90"/>
    <w:rsid w:val="00F92DBF"/>
    <w:rsid w:val="00F92F93"/>
    <w:rsid w:val="00F936AF"/>
    <w:rsid w:val="00F93AA3"/>
    <w:rsid w:val="00F93F95"/>
    <w:rsid w:val="00F94102"/>
    <w:rsid w:val="00F943A3"/>
    <w:rsid w:val="00F9449B"/>
    <w:rsid w:val="00F944D3"/>
    <w:rsid w:val="00F945B1"/>
    <w:rsid w:val="00F94814"/>
    <w:rsid w:val="00F94F6D"/>
    <w:rsid w:val="00F95084"/>
    <w:rsid w:val="00F95119"/>
    <w:rsid w:val="00F954BD"/>
    <w:rsid w:val="00F954CE"/>
    <w:rsid w:val="00F954DA"/>
    <w:rsid w:val="00F9596D"/>
    <w:rsid w:val="00F95D2D"/>
    <w:rsid w:val="00F95E4B"/>
    <w:rsid w:val="00F9616E"/>
    <w:rsid w:val="00F962A7"/>
    <w:rsid w:val="00F96332"/>
    <w:rsid w:val="00F9647B"/>
    <w:rsid w:val="00F965A3"/>
    <w:rsid w:val="00F96BEC"/>
    <w:rsid w:val="00F97099"/>
    <w:rsid w:val="00F973C0"/>
    <w:rsid w:val="00F975D4"/>
    <w:rsid w:val="00F976E3"/>
    <w:rsid w:val="00F977DD"/>
    <w:rsid w:val="00F97E67"/>
    <w:rsid w:val="00F97F6D"/>
    <w:rsid w:val="00FA000F"/>
    <w:rsid w:val="00FA004F"/>
    <w:rsid w:val="00FA0250"/>
    <w:rsid w:val="00FA05ED"/>
    <w:rsid w:val="00FA0BC7"/>
    <w:rsid w:val="00FA0CA6"/>
    <w:rsid w:val="00FA0CFF"/>
    <w:rsid w:val="00FA10A2"/>
    <w:rsid w:val="00FA133A"/>
    <w:rsid w:val="00FA1452"/>
    <w:rsid w:val="00FA1514"/>
    <w:rsid w:val="00FA1A28"/>
    <w:rsid w:val="00FA218E"/>
    <w:rsid w:val="00FA21C0"/>
    <w:rsid w:val="00FA23B1"/>
    <w:rsid w:val="00FA2431"/>
    <w:rsid w:val="00FA2A12"/>
    <w:rsid w:val="00FA3263"/>
    <w:rsid w:val="00FA35C7"/>
    <w:rsid w:val="00FA36DB"/>
    <w:rsid w:val="00FA3737"/>
    <w:rsid w:val="00FA376F"/>
    <w:rsid w:val="00FA396C"/>
    <w:rsid w:val="00FA3E23"/>
    <w:rsid w:val="00FA3ED6"/>
    <w:rsid w:val="00FA464F"/>
    <w:rsid w:val="00FA4802"/>
    <w:rsid w:val="00FA486B"/>
    <w:rsid w:val="00FA48F9"/>
    <w:rsid w:val="00FA4AD9"/>
    <w:rsid w:val="00FA4D41"/>
    <w:rsid w:val="00FA4DD0"/>
    <w:rsid w:val="00FA534A"/>
    <w:rsid w:val="00FA5A20"/>
    <w:rsid w:val="00FA5B97"/>
    <w:rsid w:val="00FA5BC7"/>
    <w:rsid w:val="00FA5D89"/>
    <w:rsid w:val="00FA5E3F"/>
    <w:rsid w:val="00FA61B3"/>
    <w:rsid w:val="00FA6269"/>
    <w:rsid w:val="00FA652D"/>
    <w:rsid w:val="00FA65B1"/>
    <w:rsid w:val="00FA6D72"/>
    <w:rsid w:val="00FA6E5F"/>
    <w:rsid w:val="00FA6FE4"/>
    <w:rsid w:val="00FA7140"/>
    <w:rsid w:val="00FA7214"/>
    <w:rsid w:val="00FA72F6"/>
    <w:rsid w:val="00FA778C"/>
    <w:rsid w:val="00FA7944"/>
    <w:rsid w:val="00FA795D"/>
    <w:rsid w:val="00FA7BF7"/>
    <w:rsid w:val="00FA7E61"/>
    <w:rsid w:val="00FB010B"/>
    <w:rsid w:val="00FB01D4"/>
    <w:rsid w:val="00FB09FD"/>
    <w:rsid w:val="00FB0A22"/>
    <w:rsid w:val="00FB0A6B"/>
    <w:rsid w:val="00FB0B8B"/>
    <w:rsid w:val="00FB0C4C"/>
    <w:rsid w:val="00FB11C1"/>
    <w:rsid w:val="00FB175E"/>
    <w:rsid w:val="00FB1ADF"/>
    <w:rsid w:val="00FB1FF7"/>
    <w:rsid w:val="00FB21E1"/>
    <w:rsid w:val="00FB241F"/>
    <w:rsid w:val="00FB2501"/>
    <w:rsid w:val="00FB298B"/>
    <w:rsid w:val="00FB2FB2"/>
    <w:rsid w:val="00FB3149"/>
    <w:rsid w:val="00FB3213"/>
    <w:rsid w:val="00FB3A3E"/>
    <w:rsid w:val="00FB3BD4"/>
    <w:rsid w:val="00FB3C1C"/>
    <w:rsid w:val="00FB3CAA"/>
    <w:rsid w:val="00FB3E4D"/>
    <w:rsid w:val="00FB3E5F"/>
    <w:rsid w:val="00FB402B"/>
    <w:rsid w:val="00FB431C"/>
    <w:rsid w:val="00FB457D"/>
    <w:rsid w:val="00FB4DC0"/>
    <w:rsid w:val="00FB4E0D"/>
    <w:rsid w:val="00FB4E95"/>
    <w:rsid w:val="00FB524D"/>
    <w:rsid w:val="00FB5272"/>
    <w:rsid w:val="00FB585F"/>
    <w:rsid w:val="00FB59A4"/>
    <w:rsid w:val="00FB59C8"/>
    <w:rsid w:val="00FB5A18"/>
    <w:rsid w:val="00FB5A75"/>
    <w:rsid w:val="00FB5B9F"/>
    <w:rsid w:val="00FB5BA2"/>
    <w:rsid w:val="00FB5D81"/>
    <w:rsid w:val="00FB5FFB"/>
    <w:rsid w:val="00FB6033"/>
    <w:rsid w:val="00FB60EC"/>
    <w:rsid w:val="00FB61FD"/>
    <w:rsid w:val="00FB62CB"/>
    <w:rsid w:val="00FB6476"/>
    <w:rsid w:val="00FB6606"/>
    <w:rsid w:val="00FB6622"/>
    <w:rsid w:val="00FB6792"/>
    <w:rsid w:val="00FB6848"/>
    <w:rsid w:val="00FB6A8C"/>
    <w:rsid w:val="00FB6BFD"/>
    <w:rsid w:val="00FB6C82"/>
    <w:rsid w:val="00FB7524"/>
    <w:rsid w:val="00FB76B8"/>
    <w:rsid w:val="00FB7747"/>
    <w:rsid w:val="00FB7849"/>
    <w:rsid w:val="00FB7867"/>
    <w:rsid w:val="00FB796D"/>
    <w:rsid w:val="00FB7D1F"/>
    <w:rsid w:val="00FB7F38"/>
    <w:rsid w:val="00FB7F87"/>
    <w:rsid w:val="00FB7FB8"/>
    <w:rsid w:val="00FC00D4"/>
    <w:rsid w:val="00FC01F8"/>
    <w:rsid w:val="00FC0222"/>
    <w:rsid w:val="00FC044B"/>
    <w:rsid w:val="00FC05A1"/>
    <w:rsid w:val="00FC07FB"/>
    <w:rsid w:val="00FC08DE"/>
    <w:rsid w:val="00FC090E"/>
    <w:rsid w:val="00FC12AF"/>
    <w:rsid w:val="00FC1499"/>
    <w:rsid w:val="00FC1AF0"/>
    <w:rsid w:val="00FC2032"/>
    <w:rsid w:val="00FC20ED"/>
    <w:rsid w:val="00FC2668"/>
    <w:rsid w:val="00FC273D"/>
    <w:rsid w:val="00FC2B32"/>
    <w:rsid w:val="00FC2B50"/>
    <w:rsid w:val="00FC2C9D"/>
    <w:rsid w:val="00FC313D"/>
    <w:rsid w:val="00FC33AE"/>
    <w:rsid w:val="00FC341B"/>
    <w:rsid w:val="00FC3599"/>
    <w:rsid w:val="00FC380A"/>
    <w:rsid w:val="00FC3858"/>
    <w:rsid w:val="00FC39B3"/>
    <w:rsid w:val="00FC3B8C"/>
    <w:rsid w:val="00FC3C6D"/>
    <w:rsid w:val="00FC47B5"/>
    <w:rsid w:val="00FC486A"/>
    <w:rsid w:val="00FC4A00"/>
    <w:rsid w:val="00FC4A88"/>
    <w:rsid w:val="00FC4C95"/>
    <w:rsid w:val="00FC4DA9"/>
    <w:rsid w:val="00FC53A6"/>
    <w:rsid w:val="00FC5680"/>
    <w:rsid w:val="00FC573F"/>
    <w:rsid w:val="00FC579F"/>
    <w:rsid w:val="00FC59F9"/>
    <w:rsid w:val="00FC5A5F"/>
    <w:rsid w:val="00FC62F9"/>
    <w:rsid w:val="00FC6706"/>
    <w:rsid w:val="00FC6C71"/>
    <w:rsid w:val="00FC6C83"/>
    <w:rsid w:val="00FC6F93"/>
    <w:rsid w:val="00FC7802"/>
    <w:rsid w:val="00FC7878"/>
    <w:rsid w:val="00FC7926"/>
    <w:rsid w:val="00FC799C"/>
    <w:rsid w:val="00FC7ADE"/>
    <w:rsid w:val="00FC7CFE"/>
    <w:rsid w:val="00FD027C"/>
    <w:rsid w:val="00FD0285"/>
    <w:rsid w:val="00FD0340"/>
    <w:rsid w:val="00FD039B"/>
    <w:rsid w:val="00FD05B0"/>
    <w:rsid w:val="00FD0BAF"/>
    <w:rsid w:val="00FD0F04"/>
    <w:rsid w:val="00FD11BF"/>
    <w:rsid w:val="00FD131A"/>
    <w:rsid w:val="00FD136A"/>
    <w:rsid w:val="00FD143C"/>
    <w:rsid w:val="00FD14BC"/>
    <w:rsid w:val="00FD153C"/>
    <w:rsid w:val="00FD1916"/>
    <w:rsid w:val="00FD191D"/>
    <w:rsid w:val="00FD1CF2"/>
    <w:rsid w:val="00FD1E47"/>
    <w:rsid w:val="00FD27A6"/>
    <w:rsid w:val="00FD2F98"/>
    <w:rsid w:val="00FD3345"/>
    <w:rsid w:val="00FD36B8"/>
    <w:rsid w:val="00FD3A82"/>
    <w:rsid w:val="00FD4027"/>
    <w:rsid w:val="00FD4531"/>
    <w:rsid w:val="00FD46C4"/>
    <w:rsid w:val="00FD4BAB"/>
    <w:rsid w:val="00FD4C29"/>
    <w:rsid w:val="00FD4CAE"/>
    <w:rsid w:val="00FD4F5D"/>
    <w:rsid w:val="00FD505F"/>
    <w:rsid w:val="00FD527B"/>
    <w:rsid w:val="00FD5513"/>
    <w:rsid w:val="00FD5849"/>
    <w:rsid w:val="00FD5BC6"/>
    <w:rsid w:val="00FD5DED"/>
    <w:rsid w:val="00FD5E6F"/>
    <w:rsid w:val="00FD62B4"/>
    <w:rsid w:val="00FD62BD"/>
    <w:rsid w:val="00FD654B"/>
    <w:rsid w:val="00FD6940"/>
    <w:rsid w:val="00FD69A4"/>
    <w:rsid w:val="00FD69CC"/>
    <w:rsid w:val="00FD6B38"/>
    <w:rsid w:val="00FD7440"/>
    <w:rsid w:val="00FD74C7"/>
    <w:rsid w:val="00FD7783"/>
    <w:rsid w:val="00FE050A"/>
    <w:rsid w:val="00FE0B04"/>
    <w:rsid w:val="00FE0BBC"/>
    <w:rsid w:val="00FE103E"/>
    <w:rsid w:val="00FE11FB"/>
    <w:rsid w:val="00FE14C7"/>
    <w:rsid w:val="00FE15D1"/>
    <w:rsid w:val="00FE1937"/>
    <w:rsid w:val="00FE19E0"/>
    <w:rsid w:val="00FE1A28"/>
    <w:rsid w:val="00FE1B64"/>
    <w:rsid w:val="00FE1D96"/>
    <w:rsid w:val="00FE1E01"/>
    <w:rsid w:val="00FE1EE9"/>
    <w:rsid w:val="00FE22FE"/>
    <w:rsid w:val="00FE249D"/>
    <w:rsid w:val="00FE264E"/>
    <w:rsid w:val="00FE2D10"/>
    <w:rsid w:val="00FE2DC7"/>
    <w:rsid w:val="00FE3273"/>
    <w:rsid w:val="00FE32CA"/>
    <w:rsid w:val="00FE3327"/>
    <w:rsid w:val="00FE357F"/>
    <w:rsid w:val="00FE3615"/>
    <w:rsid w:val="00FE373A"/>
    <w:rsid w:val="00FE3BC3"/>
    <w:rsid w:val="00FE3EDC"/>
    <w:rsid w:val="00FE40E2"/>
    <w:rsid w:val="00FE450F"/>
    <w:rsid w:val="00FE49DA"/>
    <w:rsid w:val="00FE4A20"/>
    <w:rsid w:val="00FE4AEA"/>
    <w:rsid w:val="00FE4AF6"/>
    <w:rsid w:val="00FE4C35"/>
    <w:rsid w:val="00FE514A"/>
    <w:rsid w:val="00FE553A"/>
    <w:rsid w:val="00FE57AD"/>
    <w:rsid w:val="00FE5BBF"/>
    <w:rsid w:val="00FE5F7C"/>
    <w:rsid w:val="00FE624D"/>
    <w:rsid w:val="00FE659D"/>
    <w:rsid w:val="00FE65D3"/>
    <w:rsid w:val="00FE662F"/>
    <w:rsid w:val="00FE6A2B"/>
    <w:rsid w:val="00FE6B8E"/>
    <w:rsid w:val="00FE6E47"/>
    <w:rsid w:val="00FE716A"/>
    <w:rsid w:val="00FE7360"/>
    <w:rsid w:val="00FE751D"/>
    <w:rsid w:val="00FE763B"/>
    <w:rsid w:val="00FE7856"/>
    <w:rsid w:val="00FE7A37"/>
    <w:rsid w:val="00FE7A7D"/>
    <w:rsid w:val="00FE7F17"/>
    <w:rsid w:val="00FF00F3"/>
    <w:rsid w:val="00FF037C"/>
    <w:rsid w:val="00FF05F0"/>
    <w:rsid w:val="00FF0640"/>
    <w:rsid w:val="00FF07A4"/>
    <w:rsid w:val="00FF0A79"/>
    <w:rsid w:val="00FF0DF5"/>
    <w:rsid w:val="00FF0F52"/>
    <w:rsid w:val="00FF10F3"/>
    <w:rsid w:val="00FF1242"/>
    <w:rsid w:val="00FF1258"/>
    <w:rsid w:val="00FF129B"/>
    <w:rsid w:val="00FF12C0"/>
    <w:rsid w:val="00FF12DF"/>
    <w:rsid w:val="00FF138E"/>
    <w:rsid w:val="00FF1648"/>
    <w:rsid w:val="00FF170D"/>
    <w:rsid w:val="00FF1AF6"/>
    <w:rsid w:val="00FF1D0B"/>
    <w:rsid w:val="00FF1EB0"/>
    <w:rsid w:val="00FF20DB"/>
    <w:rsid w:val="00FF21CD"/>
    <w:rsid w:val="00FF2BB5"/>
    <w:rsid w:val="00FF310D"/>
    <w:rsid w:val="00FF3307"/>
    <w:rsid w:val="00FF35C3"/>
    <w:rsid w:val="00FF36A0"/>
    <w:rsid w:val="00FF39B8"/>
    <w:rsid w:val="00FF3CF5"/>
    <w:rsid w:val="00FF3D70"/>
    <w:rsid w:val="00FF3DF8"/>
    <w:rsid w:val="00FF3F9A"/>
    <w:rsid w:val="00FF50D8"/>
    <w:rsid w:val="00FF525E"/>
    <w:rsid w:val="00FF54F9"/>
    <w:rsid w:val="00FF5678"/>
    <w:rsid w:val="00FF5DB6"/>
    <w:rsid w:val="00FF61CC"/>
    <w:rsid w:val="00FF6327"/>
    <w:rsid w:val="00FF6598"/>
    <w:rsid w:val="00FF6870"/>
    <w:rsid w:val="00FF6CCE"/>
    <w:rsid w:val="00FF72F4"/>
    <w:rsid w:val="00FF7326"/>
    <w:rsid w:val="00FF79C7"/>
    <w:rsid w:val="00FF7A46"/>
    <w:rsid w:val="00FF7C03"/>
    <w:rsid w:val="00FF7D25"/>
    <w:rsid w:val="00FF7E54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48E0EC"/>
  <w15:docId w15:val="{F53BD3F9-1E06-421C-A023-3ADFFC7E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7A7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6F7A7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F5FA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F5FAD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F5FAD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C334D9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C334D9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C334D9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C334D9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C334D9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334D9"/>
    <w:rPr>
      <w:rFonts w:ascii="Cambria" w:hAnsi="Cambria" w:cs="Angsana New"/>
    </w:rPr>
  </w:style>
  <w:style w:type="paragraph" w:styleId="Header">
    <w:name w:val="header"/>
    <w:basedOn w:val="Normal"/>
    <w:link w:val="Head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334D9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C334D9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6F7A7A"/>
    <w:rPr>
      <w:rFonts w:cs="Times New Roman"/>
      <w:b/>
      <w:bCs/>
    </w:rPr>
  </w:style>
  <w:style w:type="paragraph" w:styleId="ListBullet">
    <w:name w:val="List Bullet"/>
    <w:basedOn w:val="Normal"/>
    <w:rsid w:val="006F7A7A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6F7A7A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6F7A7A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F7A7A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6F7A7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7A7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7A7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F7A7A"/>
    <w:pPr>
      <w:ind w:left="284"/>
    </w:pPr>
  </w:style>
  <w:style w:type="paragraph" w:customStyle="1" w:styleId="AAFrameAddress">
    <w:name w:val="AA Frame Address"/>
    <w:basedOn w:val="Heading1"/>
    <w:rsid w:val="006F7A7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F7A7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7A7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F7A7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F7A7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F7A7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F7A7A"/>
    <w:pPr>
      <w:ind w:left="851" w:hanging="284"/>
    </w:pPr>
  </w:style>
  <w:style w:type="paragraph" w:styleId="Index4">
    <w:name w:val="index 4"/>
    <w:basedOn w:val="Normal"/>
    <w:next w:val="Normal"/>
    <w:semiHidden/>
    <w:rsid w:val="006F7A7A"/>
    <w:pPr>
      <w:ind w:left="1135" w:hanging="284"/>
    </w:pPr>
  </w:style>
  <w:style w:type="paragraph" w:styleId="Index6">
    <w:name w:val="index 6"/>
    <w:basedOn w:val="Normal"/>
    <w:next w:val="Normal"/>
    <w:semiHidden/>
    <w:rsid w:val="006F7A7A"/>
    <w:pPr>
      <w:ind w:left="1702" w:hanging="284"/>
    </w:pPr>
  </w:style>
  <w:style w:type="paragraph" w:styleId="Index5">
    <w:name w:val="index 5"/>
    <w:basedOn w:val="Normal"/>
    <w:next w:val="Normal"/>
    <w:semiHidden/>
    <w:rsid w:val="006F7A7A"/>
    <w:pPr>
      <w:ind w:left="1418" w:hanging="284"/>
    </w:pPr>
  </w:style>
  <w:style w:type="paragraph" w:styleId="Index7">
    <w:name w:val="index 7"/>
    <w:basedOn w:val="Normal"/>
    <w:next w:val="Normal"/>
    <w:semiHidden/>
    <w:rsid w:val="006F7A7A"/>
    <w:pPr>
      <w:ind w:left="1985" w:hanging="284"/>
    </w:pPr>
  </w:style>
  <w:style w:type="paragraph" w:styleId="Index8">
    <w:name w:val="index 8"/>
    <w:basedOn w:val="Normal"/>
    <w:next w:val="Normal"/>
    <w:semiHidden/>
    <w:rsid w:val="006F7A7A"/>
    <w:pPr>
      <w:ind w:left="2269" w:hanging="284"/>
    </w:pPr>
  </w:style>
  <w:style w:type="paragraph" w:styleId="Index9">
    <w:name w:val="index 9"/>
    <w:basedOn w:val="Normal"/>
    <w:next w:val="Normal"/>
    <w:semiHidden/>
    <w:rsid w:val="006F7A7A"/>
    <w:pPr>
      <w:ind w:left="2552" w:hanging="284"/>
    </w:pPr>
  </w:style>
  <w:style w:type="paragraph" w:styleId="TOC2">
    <w:name w:val="toc 2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F7A7A"/>
    <w:pPr>
      <w:ind w:left="851"/>
    </w:pPr>
  </w:style>
  <w:style w:type="paragraph" w:styleId="TOC5">
    <w:name w:val="toc 5"/>
    <w:basedOn w:val="Normal"/>
    <w:next w:val="Normal"/>
    <w:semiHidden/>
    <w:rsid w:val="006F7A7A"/>
    <w:pPr>
      <w:ind w:left="1134"/>
    </w:pPr>
  </w:style>
  <w:style w:type="paragraph" w:styleId="TOC6">
    <w:name w:val="toc 6"/>
    <w:basedOn w:val="Normal"/>
    <w:next w:val="Normal"/>
    <w:semiHidden/>
    <w:rsid w:val="006F7A7A"/>
    <w:pPr>
      <w:ind w:left="1418"/>
    </w:pPr>
  </w:style>
  <w:style w:type="paragraph" w:styleId="TOC7">
    <w:name w:val="toc 7"/>
    <w:basedOn w:val="Normal"/>
    <w:next w:val="Normal"/>
    <w:semiHidden/>
    <w:rsid w:val="006F7A7A"/>
    <w:pPr>
      <w:ind w:left="1701"/>
    </w:pPr>
  </w:style>
  <w:style w:type="paragraph" w:styleId="TOC8">
    <w:name w:val="toc 8"/>
    <w:basedOn w:val="Normal"/>
    <w:next w:val="Normal"/>
    <w:semiHidden/>
    <w:rsid w:val="006F7A7A"/>
    <w:pPr>
      <w:ind w:left="1985"/>
    </w:pPr>
  </w:style>
  <w:style w:type="paragraph" w:styleId="TOC9">
    <w:name w:val="toc 9"/>
    <w:basedOn w:val="Normal"/>
    <w:next w:val="Normal"/>
    <w:semiHidden/>
    <w:rsid w:val="006F7A7A"/>
    <w:pPr>
      <w:ind w:left="2268"/>
    </w:pPr>
  </w:style>
  <w:style w:type="paragraph" w:styleId="TableofFigures">
    <w:name w:val="table of figures"/>
    <w:basedOn w:val="Normal"/>
    <w:next w:val="Normal"/>
    <w:semiHidden/>
    <w:rsid w:val="006F7A7A"/>
    <w:pPr>
      <w:ind w:left="567" w:hanging="567"/>
    </w:pPr>
  </w:style>
  <w:style w:type="paragraph" w:styleId="ListBullet5">
    <w:name w:val="List Bullet 5"/>
    <w:basedOn w:val="Normal"/>
    <w:rsid w:val="006F7A7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F7A7A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6F7A7A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C334D9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6F7A7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334D9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6F7A7A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C334D9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6F7A7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F7A7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F7A7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F7A7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F7A7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6F7A7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F7A7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F7A7A"/>
    <w:pPr>
      <w:framePr w:h="1054" w:wrap="around" w:y="5920"/>
    </w:pPr>
  </w:style>
  <w:style w:type="paragraph" w:customStyle="1" w:styleId="ReportHeading3">
    <w:name w:val="ReportHeading3"/>
    <w:basedOn w:val="ReportHeading2"/>
    <w:rsid w:val="006F7A7A"/>
    <w:pPr>
      <w:framePr w:h="443" w:wrap="around" w:y="8223"/>
    </w:pPr>
  </w:style>
  <w:style w:type="paragraph" w:customStyle="1" w:styleId="a">
    <w:name w:val="¢éÍ¤ÇÒÁ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F7A7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F7A7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F7A7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F7A7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F7A7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F7A7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334D9"/>
    <w:rPr>
      <w:rFonts w:ascii="Arial" w:hAnsi="Arial" w:cs="Times New Roman"/>
      <w:sz w:val="22"/>
      <w:szCs w:val="22"/>
    </w:rPr>
  </w:style>
  <w:style w:type="character" w:styleId="PageNumber">
    <w:name w:val="page number"/>
    <w:rsid w:val="006F7A7A"/>
    <w:rPr>
      <w:rFonts w:cs="Times New Roman"/>
    </w:rPr>
  </w:style>
  <w:style w:type="paragraph" w:customStyle="1" w:styleId="a0">
    <w:name w:val="ºÇ¡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C334D9"/>
    <w:rPr>
      <w:rFonts w:ascii="Arial" w:hAnsi="Arial" w:cs="Times New Roman"/>
      <w:sz w:val="22"/>
      <w:szCs w:val="22"/>
    </w:rPr>
  </w:style>
  <w:style w:type="paragraph" w:customStyle="1" w:styleId="a2">
    <w:name w:val="??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locked/>
    <w:rsid w:val="00C334D9"/>
    <w:rPr>
      <w:rFonts w:ascii="Arial" w:hAnsi="Arial" w:cs="Times New Roman"/>
      <w:sz w:val="20"/>
      <w:szCs w:val="20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34D9"/>
    <w:rPr>
      <w:rFonts w:cs="Times New Roman"/>
      <w:sz w:val="2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281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5FA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5F5FAD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F5FAD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locked/>
    <w:rsid w:val="005F5FAD"/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5F5FAD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F5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F5FAD"/>
    <w:pPr>
      <w:spacing w:after="0"/>
    </w:pPr>
  </w:style>
  <w:style w:type="paragraph" w:customStyle="1" w:styleId="acctdividends">
    <w:name w:val="acct dividends"/>
    <w:aliases w:val="a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F5FAD"/>
    <w:pPr>
      <w:spacing w:after="0"/>
    </w:pPr>
  </w:style>
  <w:style w:type="paragraph" w:customStyle="1" w:styleId="acctindent">
    <w:name w:val="acct indent"/>
    <w:aliases w:val="ai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F5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F5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F5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F5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F5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F5FA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F5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F5FA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F5FAD"/>
    <w:pPr>
      <w:spacing w:after="0"/>
    </w:pPr>
  </w:style>
  <w:style w:type="paragraph" w:customStyle="1" w:styleId="List1a">
    <w:name w:val="List 1a"/>
    <w:aliases w:val="1a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F5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locked/>
    <w:rsid w:val="005F5FAD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F5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F5FAD"/>
  </w:style>
  <w:style w:type="paragraph" w:customStyle="1" w:styleId="zreportaddinfo">
    <w:name w:val="zreport addinfo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F5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F5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F5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F5FAD"/>
    <w:rPr>
      <w:b/>
      <w:bCs/>
    </w:rPr>
  </w:style>
  <w:style w:type="paragraph" w:customStyle="1" w:styleId="nineptbodytext">
    <w:name w:val="nine pt body text"/>
    <w:aliases w:val="9bt"/>
    <w:basedOn w:val="nineptnormal"/>
    <w:rsid w:val="005F5FAD"/>
    <w:pPr>
      <w:spacing w:after="220"/>
    </w:pPr>
  </w:style>
  <w:style w:type="paragraph" w:customStyle="1" w:styleId="nineptnormal">
    <w:name w:val="nine pt normal"/>
    <w:aliases w:val="9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F5FAD"/>
    <w:pPr>
      <w:jc w:val="center"/>
    </w:pPr>
  </w:style>
  <w:style w:type="paragraph" w:customStyle="1" w:styleId="heading">
    <w:name w:val="heading"/>
    <w:aliases w:val="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F5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F5FAD"/>
  </w:style>
  <w:style w:type="paragraph" w:customStyle="1" w:styleId="nineptheadingcentredbold">
    <w:name w:val="nine pt heading centred bold"/>
    <w:aliases w:val="9hc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F5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F5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F5FAD"/>
    <w:rPr>
      <w:b/>
    </w:rPr>
  </w:style>
  <w:style w:type="paragraph" w:customStyle="1" w:styleId="nineptcolumntab1">
    <w:name w:val="nine pt column tab1"/>
    <w:aliases w:val="a91"/>
    <w:basedOn w:val="nineptnormal"/>
    <w:rsid w:val="005F5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F5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F5FAD"/>
    <w:pPr>
      <w:jc w:val="center"/>
    </w:pPr>
  </w:style>
  <w:style w:type="paragraph" w:customStyle="1" w:styleId="Normalheading">
    <w:name w:val="Normal heading"/>
    <w:aliases w:val="n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F5FAD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F5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F5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F5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F5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F5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F5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F5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F5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F5FA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F5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F5FA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F5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F5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F5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F5FAD"/>
    <w:pPr>
      <w:spacing w:after="0"/>
    </w:pPr>
  </w:style>
  <w:style w:type="paragraph" w:customStyle="1" w:styleId="smallreturn">
    <w:name w:val="small return"/>
    <w:aliases w:val="sr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F5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5F5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F5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5F5FAD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5F5FAD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F5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F5FAD"/>
    <w:pPr>
      <w:spacing w:after="0"/>
    </w:pPr>
  </w:style>
  <w:style w:type="paragraph" w:customStyle="1" w:styleId="eightptnormal">
    <w:name w:val="eight pt normal"/>
    <w:aliases w:val="8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F5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F5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F5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F5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5F5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F5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F5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F5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F5FAD"/>
    <w:pPr>
      <w:spacing w:after="0"/>
    </w:pPr>
  </w:style>
  <w:style w:type="paragraph" w:customStyle="1" w:styleId="eightptblock">
    <w:name w:val="eight pt block"/>
    <w:aliases w:val="8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F5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F5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F5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F5FAD"/>
    <w:pPr>
      <w:spacing w:after="0"/>
    </w:pPr>
  </w:style>
  <w:style w:type="paragraph" w:customStyle="1" w:styleId="blockindent">
    <w:name w:val="block indent"/>
    <w:aliases w:val="bi"/>
    <w:basedOn w:val="block"/>
    <w:rsid w:val="005F5FA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F5FAD"/>
    <w:pPr>
      <w:jc w:val="center"/>
    </w:pPr>
  </w:style>
  <w:style w:type="paragraph" w:customStyle="1" w:styleId="nineptcol">
    <w:name w:val="nine pt %col"/>
    <w:aliases w:val="9%"/>
    <w:basedOn w:val="nineptnormal"/>
    <w:rsid w:val="005F5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F5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F5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F5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5F5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F5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F5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F5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F5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F5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F5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F5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F5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F5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F5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F5FAD"/>
    <w:pPr>
      <w:spacing w:after="80"/>
    </w:pPr>
  </w:style>
  <w:style w:type="paragraph" w:customStyle="1" w:styleId="nineptratecol">
    <w:name w:val="nine pt rate col"/>
    <w:aliases w:val="a9r"/>
    <w:basedOn w:val="nineptnormal"/>
    <w:rsid w:val="005F5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F5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F5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F5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F5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F5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F5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F5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F5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F5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F5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F5FA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F5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F5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F5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F5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F5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F5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F5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F5FAD"/>
    <w:pPr>
      <w:spacing w:after="80"/>
    </w:pPr>
  </w:style>
  <w:style w:type="paragraph" w:customStyle="1" w:styleId="blockbullet2">
    <w:name w:val="block bullet 2"/>
    <w:aliases w:val="bb2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F5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F5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B1A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6B1A03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B1653"/>
    <w:pPr>
      <w:spacing w:after="0" w:line="240" w:lineRule="auto"/>
      <w:ind w:right="65" w:hanging="540"/>
      <w:jc w:val="thaiDistribute"/>
    </w:pPr>
    <w:rPr>
      <w:rFonts w:ascii="Angsana New" w:hAnsi="Angsana New" w:cs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5B1653"/>
    <w:rPr>
      <w:rFonts w:ascii="Angsana New" w:hAnsi="Angsana New" w:cs="Times New Roman"/>
      <w:b/>
      <w:bCs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F5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locked/>
    <w:rsid w:val="005F5FA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F5FAD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86C4B"/>
    <w:pPr>
      <w:ind w:left="720"/>
      <w:contextualSpacing/>
    </w:pPr>
    <w:rPr>
      <w:szCs w:val="22"/>
    </w:rPr>
  </w:style>
  <w:style w:type="paragraph" w:customStyle="1" w:styleId="Default">
    <w:name w:val="Default"/>
    <w:rsid w:val="00A3548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EC4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EC4D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517D4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17D4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517D4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17D4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17D4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517D4E"/>
    <w:rPr>
      <w:sz w:val="29"/>
      <w:szCs w:val="29"/>
    </w:rPr>
  </w:style>
  <w:style w:type="character" w:customStyle="1" w:styleId="shorttext">
    <w:name w:val="short_text"/>
    <w:basedOn w:val="DefaultParagraphFont"/>
    <w:rsid w:val="00517D4E"/>
  </w:style>
  <w:style w:type="paragraph" w:styleId="CommentText">
    <w:name w:val="annotation text"/>
    <w:basedOn w:val="Normal"/>
    <w:link w:val="CommentTextChar"/>
    <w:rsid w:val="00517D4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17D4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17D4E"/>
    <w:rPr>
      <w:b/>
      <w:bCs/>
    </w:rPr>
  </w:style>
  <w:style w:type="character" w:customStyle="1" w:styleId="CommentSubjectChar">
    <w:name w:val="Comment Subject Char"/>
    <w:link w:val="CommentSubject"/>
    <w:rsid w:val="00517D4E"/>
    <w:rPr>
      <w:rFonts w:ascii="Arial" w:hAnsi="Arial"/>
      <w:b/>
      <w:bCs/>
      <w:szCs w:val="25"/>
    </w:rPr>
  </w:style>
  <w:style w:type="character" w:customStyle="1" w:styleId="hps">
    <w:name w:val="hps"/>
    <w:rsid w:val="00517D4E"/>
    <w:rPr>
      <w:rFonts w:cs="Times New Roman"/>
    </w:rPr>
  </w:style>
  <w:style w:type="character" w:customStyle="1" w:styleId="gt-icon-text1">
    <w:name w:val="gt-icon-text1"/>
    <w:rsid w:val="00517D4E"/>
    <w:rPr>
      <w:rFonts w:cs="Times New Roman"/>
    </w:rPr>
  </w:style>
  <w:style w:type="character" w:customStyle="1" w:styleId="longtext">
    <w:name w:val="long_text"/>
    <w:rsid w:val="00517D4E"/>
    <w:rPr>
      <w:rFonts w:cs="Times New Roman"/>
    </w:rPr>
  </w:style>
  <w:style w:type="character" w:styleId="CommentReference">
    <w:name w:val="annotation reference"/>
    <w:rsid w:val="00517D4E"/>
    <w:rPr>
      <w:rFonts w:cs="Times New Roman"/>
      <w:sz w:val="16"/>
      <w:szCs w:val="16"/>
    </w:rPr>
  </w:style>
  <w:style w:type="character" w:customStyle="1" w:styleId="CharChar22">
    <w:name w:val="Char Char22"/>
    <w:rsid w:val="00517D4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17D4E"/>
  </w:style>
  <w:style w:type="character" w:styleId="Emphasis">
    <w:name w:val="Emphasis"/>
    <w:uiPriority w:val="20"/>
    <w:qFormat/>
    <w:locked/>
    <w:rsid w:val="00517D4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17D4E"/>
  </w:style>
  <w:style w:type="paragraph" w:styleId="Revision">
    <w:name w:val="Revision"/>
    <w:hidden/>
    <w:uiPriority w:val="99"/>
    <w:semiHidden/>
    <w:rsid w:val="00517D4E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517D4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17D4E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517D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Normal">
    <w:name w:val="RNormal"/>
    <w:basedOn w:val="Normal"/>
    <w:rsid w:val="00443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443F3D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572868"/>
    <w:rPr>
      <w:sz w:val="22"/>
      <w:lang w:val="en-GB" w:bidi="ar-SA"/>
    </w:rPr>
  </w:style>
  <w:style w:type="paragraph" w:styleId="NoSpacing">
    <w:name w:val="No Spacing"/>
    <w:uiPriority w:val="1"/>
    <w:qFormat/>
    <w:rsid w:val="00643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055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0552B"/>
    <w:rPr>
      <w:rFonts w:ascii="Univers 45 Light" w:hAnsi="Univers 45 Light" w:cs="Univers 45 Light"/>
      <w:color w:val="000000"/>
      <w:lang w:val="en-GB" w:bidi="ar-SA"/>
    </w:rPr>
  </w:style>
  <w:style w:type="table" w:styleId="GridTable1Light">
    <w:name w:val="Grid Table 1 Light"/>
    <w:basedOn w:val="TableNormal"/>
    <w:uiPriority w:val="46"/>
    <w:rsid w:val="008E082E"/>
    <w:rPr>
      <w:rFonts w:ascii="CG Times (W1)" w:eastAsia="Times New Roman" w:hAnsi="CG Times (W1)" w:cs="CG Times (W1)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522B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E3B10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B6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D1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AF3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footer" Target="footer6.xml"/><Relationship Id="rId39" Type="http://schemas.openxmlformats.org/officeDocument/2006/relationships/footer" Target="footer9.xml"/><Relationship Id="rId21" Type="http://schemas.openxmlformats.org/officeDocument/2006/relationships/header" Target="header7.xml"/><Relationship Id="rId34" Type="http://schemas.openxmlformats.org/officeDocument/2006/relationships/header" Target="header17.xml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footer" Target="footer7.xml"/><Relationship Id="rId41" Type="http://schemas.openxmlformats.org/officeDocument/2006/relationships/header" Target="header2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32" Type="http://schemas.openxmlformats.org/officeDocument/2006/relationships/header" Target="header15.xml"/><Relationship Id="rId37" Type="http://schemas.openxmlformats.org/officeDocument/2006/relationships/footer" Target="footer8.xml"/><Relationship Id="rId40" Type="http://schemas.openxmlformats.org/officeDocument/2006/relationships/header" Target="header2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28" Type="http://schemas.openxmlformats.org/officeDocument/2006/relationships/header" Target="header12.xml"/><Relationship Id="rId36" Type="http://schemas.openxmlformats.org/officeDocument/2006/relationships/header" Target="header19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header" Target="header1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header" Target="header11.xml"/><Relationship Id="rId30" Type="http://schemas.openxmlformats.org/officeDocument/2006/relationships/header" Target="header13.xml"/><Relationship Id="rId35" Type="http://schemas.openxmlformats.org/officeDocument/2006/relationships/header" Target="header18.xml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10.xml"/><Relationship Id="rId33" Type="http://schemas.openxmlformats.org/officeDocument/2006/relationships/header" Target="header16.xml"/><Relationship Id="rId38" Type="http://schemas.openxmlformats.org/officeDocument/2006/relationships/header" Target="header2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DA34E-0B5E-4C42-83A1-EB6FFD9B23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30AA90-718D-48EB-95D1-F2769D9BB09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8FCA2B5A-21BC-4C8B-9A0B-610516FB0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758521-2E2B-4B33-921A-5DAAFE04C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2772</TotalTime>
  <Pages>63</Pages>
  <Words>9925</Words>
  <Characters>56573</Characters>
  <Application>Microsoft Office Word</Application>
  <DocSecurity>0</DocSecurity>
  <Lines>471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cp:lastModifiedBy>Kornsiri, Chongaksorn</cp:lastModifiedBy>
  <cp:revision>275</cp:revision>
  <cp:lastPrinted>2023-02-16T06:56:00Z</cp:lastPrinted>
  <dcterms:created xsi:type="dcterms:W3CDTF">2023-08-29T09:41:00Z</dcterms:created>
  <dcterms:modified xsi:type="dcterms:W3CDTF">2024-02-21T02:29:00Z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