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B2DBF" w:rsidRPr="00136693" w14:paraId="41A05B3E" w14:textId="77777777" w:rsidTr="003E6F5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00F34C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82A484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EE4A2D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8B2DBF" w:rsidRPr="00136693" w14:paraId="7205EC7D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278" w:type="dxa"/>
          </w:tcPr>
          <w:p w14:paraId="3FD92A85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4117B9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37BACC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B2DBF" w:rsidRPr="00136693" w14:paraId="0627CC01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4E6314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23BF738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87E9F8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B2DBF" w:rsidRPr="00136693" w14:paraId="3A636BB6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C9EE0C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BE183A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B4490D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8B2DBF" w:rsidRPr="00136693" w14:paraId="4480710B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2805DA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17542C8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8FAA2F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B2DBF" w:rsidRPr="00136693" w14:paraId="666D2392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7D792B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9E3165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5D9FA89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  <w:highlight w:val="yellow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B2DBF" w:rsidRPr="00136693" w14:paraId="064B2C19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FA9506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33B9C2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6A1241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8B2DBF" w:rsidRPr="00136693" w14:paraId="73D7C0CC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E75E74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1F316E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B7FFA8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B2DBF" w:rsidRPr="00136693" w14:paraId="69F2DFC3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0C3A30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B210273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67ECC3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B2DBF" w:rsidRPr="00136693" w14:paraId="38032D16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7F1D79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89A7870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0B0D1E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B2DBF" w:rsidRPr="00136693" w14:paraId="5871A66C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E58220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BBDFD5C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AD9675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B2DBF" w:rsidRPr="00136693" w14:paraId="58568AE4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0A659D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8E9037C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7A8E1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8B2DBF" w:rsidRPr="00136693" w14:paraId="602D5833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1B2DCA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CB85382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6873C0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สินทรัพย์ที่ใช้เป็นหลักประกัน</w:t>
            </w:r>
          </w:p>
        </w:tc>
      </w:tr>
      <w:tr w:rsidR="008B2DBF" w:rsidRPr="00136693" w14:paraId="376A4A21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9D995C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711296D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6F0D9E" w14:textId="063F471A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B72208"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8B2DBF" w:rsidRPr="00136693" w14:paraId="66FA5834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AA4C4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47F9F56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107F8E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B2DBF" w:rsidRPr="00136693" w14:paraId="3978704E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6B934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BCBD276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55D927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8B2DBF" w:rsidRPr="00136693" w14:paraId="42ED6C86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93095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049B293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548134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B2DBF" w:rsidRPr="00136693" w14:paraId="1C7F5FF1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693935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4C468A4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EF32DF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8B2DBF" w:rsidRPr="00136693" w14:paraId="3B301A3F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906C9A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8A337CD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A05D81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 w:rsidDel="005350A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B2DBF" w:rsidRPr="00136693" w14:paraId="5F4AC9C2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6BAA72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0769CCD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6A1F98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B2DBF" w:rsidRPr="00136693" w14:paraId="512886B2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2AF284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1A68B7E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23CEF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8B2DBF" w:rsidRPr="00136693" w14:paraId="4ECF9E9A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C44DC2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7E7BEF3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956851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B2DBF" w:rsidRPr="00136693" w14:paraId="5EA09CCF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04561C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76833AE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938D4D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B2DBF" w:rsidRPr="00136693" w14:paraId="028C0484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ACA93C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4E53C30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42CBAA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B2DBF" w:rsidRPr="00136693" w14:paraId="2D1F5B89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95E191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20FB5890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815178" w14:textId="0B162B21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B2DBF" w:rsidRPr="00136693" w14:paraId="246E08EF" w14:textId="77777777" w:rsidTr="003E6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0762AC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1613A66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0A33B1" w14:textId="77777777" w:rsidR="008B2DBF" w:rsidRPr="00136693" w:rsidRDefault="008B2DBF" w:rsidP="003E6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C59876D" w14:textId="77777777" w:rsidR="008B2DBF" w:rsidRPr="00136693" w:rsidRDefault="008B2DBF" w:rsidP="008B2DBF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380" w:lineRule="exact"/>
        <w:ind w:right="-13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  <w:sectPr w:rsidR="008B2DBF" w:rsidRPr="00136693" w:rsidSect="0093430D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01AD28D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sz w:val="30"/>
          <w:szCs w:val="30"/>
          <w:cs/>
        </w:rPr>
        <w:br w:type="page"/>
      </w:r>
      <w:r w:rsidRPr="00136693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B042AC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E8EA83" w14:textId="3830F353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="000A2564" w:rsidRPr="00136693">
        <w:rPr>
          <w:rFonts w:ascii="Angsana New" w:hAnsi="Angsana New" w:cs="Angsana New" w:hint="cs"/>
          <w:sz w:val="30"/>
          <w:szCs w:val="30"/>
        </w:rPr>
        <w:t>2</w:t>
      </w:r>
      <w:r w:rsidR="00AF7D17" w:rsidRPr="00136693">
        <w:rPr>
          <w:rFonts w:ascii="Angsana New" w:hAnsi="Angsana New" w:cs="Angsana New" w:hint="cs"/>
          <w:sz w:val="30"/>
          <w:szCs w:val="30"/>
        </w:rPr>
        <w:t>7</w:t>
      </w:r>
      <w:r w:rsidR="004722D1"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="004722D1" w:rsidRPr="00136693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</w:rPr>
        <w:t>256</w:t>
      </w:r>
      <w:r w:rsidR="00860992" w:rsidRPr="00136693">
        <w:rPr>
          <w:rFonts w:ascii="Angsana New" w:hAnsi="Angsana New" w:cs="Angsana New" w:hint="cs"/>
          <w:sz w:val="30"/>
          <w:szCs w:val="30"/>
        </w:rPr>
        <w:t>7</w:t>
      </w:r>
    </w:p>
    <w:p w14:paraId="1779573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513B897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sz w:val="30"/>
          <w:szCs w:val="30"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009D4A0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2CD757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บริษัท ซีพีอาร์ โกมุ อินดัสเตรียล จำกัด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136693">
        <w:rPr>
          <w:rFonts w:ascii="Angsana New" w:hAnsi="Angsana New" w:cs="Angsana New" w:hint="cs"/>
          <w:sz w:val="30"/>
          <w:szCs w:val="30"/>
        </w:rPr>
        <w:t>“</w:t>
      </w:r>
      <w:r w:rsidRPr="0013669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36693">
        <w:rPr>
          <w:rFonts w:ascii="Angsana New" w:hAnsi="Angsana New" w:cs="Angsana New" w:hint="cs"/>
          <w:sz w:val="30"/>
          <w:szCs w:val="30"/>
        </w:rPr>
        <w:t>”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136693">
        <w:rPr>
          <w:rFonts w:ascii="Angsana New" w:hAnsi="Angsana New" w:cs="Angsana New" w:hint="cs"/>
          <w:sz w:val="30"/>
          <w:szCs w:val="30"/>
          <w:cs/>
        </w:rPr>
        <w:br/>
        <w:t xml:space="preserve">จดทะเบียนกับตลาดหลักทรัพย์เอ็มเอไอ </w:t>
      </w:r>
      <w:r w:rsidRPr="00136693">
        <w:rPr>
          <w:rFonts w:ascii="Angsana New" w:hAnsi="Angsana New" w:cs="Angsana New" w:hint="cs"/>
          <w:sz w:val="30"/>
          <w:szCs w:val="30"/>
        </w:rPr>
        <w:t xml:space="preserve">(MAI)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เมื่อเดือนกรกฎาคม </w:t>
      </w:r>
      <w:r w:rsidRPr="00136693">
        <w:rPr>
          <w:rFonts w:ascii="Angsana New" w:hAnsi="Angsana New" w:cs="Angsana New" w:hint="cs"/>
          <w:sz w:val="30"/>
          <w:szCs w:val="30"/>
        </w:rPr>
        <w:t>2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t>54</w:t>
      </w:r>
      <w:r w:rsidRPr="00136693">
        <w:rPr>
          <w:rFonts w:ascii="Angsana New" w:hAnsi="Angsana New" w:cs="Angsana New" w:hint="cs"/>
          <w:sz w:val="30"/>
          <w:szCs w:val="30"/>
        </w:rPr>
        <w:t>7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>โดย</w:t>
      </w:r>
      <w:r w:rsidRPr="00136693">
        <w:rPr>
          <w:rFonts w:ascii="Angsana New" w:hAnsi="Angsana New" w:cs="Angsana New" w:hint="cs"/>
          <w:sz w:val="30"/>
          <w:szCs w:val="30"/>
          <w:cs/>
        </w:rPr>
        <w:t>มีที่อยู่จดทะเบียนของบริษัท</w:t>
      </w:r>
      <w:r w:rsidRPr="00136693">
        <w:rPr>
          <w:rFonts w:ascii="Angsana New" w:hAnsi="Angsana New" w:cs="Angsana New" w:hint="cs"/>
          <w:sz w:val="30"/>
          <w:szCs w:val="30"/>
          <w:cs/>
        </w:rPr>
        <w:br/>
        <w:t xml:space="preserve">ตั้งอยู่เลขที่ 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t xml:space="preserve">78 </w:t>
      </w: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หมู่ </w:t>
      </w:r>
      <w:r w:rsidRPr="00136693">
        <w:rPr>
          <w:rFonts w:ascii="Angsana New" w:hAnsi="Angsana New" w:cs="Angsana New" w:hint="cs"/>
          <w:sz w:val="30"/>
          <w:szCs w:val="30"/>
        </w:rPr>
        <w:t>2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ตำบลสนับทึบ อำเภอวังน้อย จังหวัดพระนครศรีอยุธยา </w:t>
      </w:r>
    </w:p>
    <w:p w14:paraId="2C4DE95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3FC9D0F" w14:textId="77777777" w:rsidR="008B2DBF" w:rsidRPr="00136693" w:rsidRDefault="008B2DBF" w:rsidP="008B2DBF">
      <w:pPr>
        <w:pStyle w:val="block"/>
        <w:spacing w:after="0" w:line="240" w:lineRule="auto"/>
        <w:ind w:left="540" w:right="20"/>
        <w:jc w:val="thaiDistribute"/>
        <w:rPr>
          <w:rFonts w:ascii="Angsana New" w:hAnsi="Angsana New" w:cs="Angsana New"/>
          <w:spacing w:val="4"/>
          <w:sz w:val="30"/>
          <w:szCs w:val="30"/>
          <w:lang w:val="en-US" w:bidi="th-TH"/>
        </w:rPr>
      </w:pPr>
      <w:r w:rsidRPr="00136693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 xml:space="preserve">บริษัทใหญ่ในระหว่างปีคือ </w:t>
      </w:r>
      <w:r w:rsidRPr="00136693">
        <w:rPr>
          <w:rFonts w:ascii="Angsana New" w:hAnsi="Angsana New" w:cs="Angsana New" w:hint="cs"/>
          <w:spacing w:val="4"/>
          <w:sz w:val="30"/>
          <w:szCs w:val="30"/>
          <w:lang w:val="en-US"/>
        </w:rPr>
        <w:t>Kinugawa Rubber Industrial Co., Ltd</w:t>
      </w:r>
      <w:r w:rsidRPr="00136693">
        <w:rPr>
          <w:rFonts w:ascii="Angsana New" w:hAnsi="Angsana New" w:cs="Angsana New" w:hint="cs"/>
          <w:spacing w:val="4"/>
          <w:sz w:val="30"/>
          <w:szCs w:val="30"/>
          <w:lang w:val="en-US" w:bidi="th-TH"/>
        </w:rPr>
        <w:t>.</w:t>
      </w:r>
      <w:r w:rsidRPr="00136693">
        <w:rPr>
          <w:rFonts w:ascii="Angsana New" w:hAnsi="Angsana New" w:cs="Angsana New" w:hint="cs"/>
          <w:spacing w:val="4"/>
          <w:sz w:val="30"/>
          <w:szCs w:val="30"/>
          <w:lang w:val="en-US"/>
        </w:rPr>
        <w:t xml:space="preserve"> </w:t>
      </w:r>
      <w:r w:rsidRPr="00136693">
        <w:rPr>
          <w:rFonts w:ascii="Angsana New" w:hAnsi="Angsana New" w:cs="Angsana New" w:hint="cs"/>
          <w:spacing w:val="4"/>
          <w:sz w:val="30"/>
          <w:szCs w:val="30"/>
          <w:lang w:val="en-US" w:bidi="th-TH"/>
        </w:rPr>
        <w:t>(</w:t>
      </w:r>
      <w:r w:rsidRPr="00136693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 xml:space="preserve">ถือหุ้นร้อยละ </w:t>
      </w:r>
      <w:r w:rsidRPr="00136693">
        <w:rPr>
          <w:rFonts w:ascii="Angsana New" w:hAnsi="Angsana New" w:cs="Angsana New" w:hint="cs"/>
          <w:spacing w:val="4"/>
          <w:sz w:val="30"/>
          <w:szCs w:val="30"/>
          <w:lang w:val="en-US" w:bidi="th-TH"/>
        </w:rPr>
        <w:t xml:space="preserve">49) </w:t>
      </w:r>
      <w:r w:rsidRPr="00136693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ซึ่งบริษัทดังกล่าวเป็น</w:t>
      </w:r>
      <w:r w:rsidRPr="00136693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br/>
        <w:t xml:space="preserve">นิติบุคคลที่จัดตั้งขึ้นในประเทศญี่ปุ่น </w:t>
      </w:r>
    </w:p>
    <w:p w14:paraId="4D22155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F9A68E7" w14:textId="0F670BD5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บริษัทดำเนินธุรกิจหลักเกี่ยวกับผลิตและจำหน่ายชิ้นส่วนยาง และยางติดเหล็ก สำหรับใช้เป็นชิ้นส่วนประกอบรถยนต์ และรถจักรยานยนต์ และผลิตภัณฑ์ยางทุกชนิดจากยางธรรมชาติ และยางสังเคราะห์ รายละเอียดของ</w:t>
      </w:r>
      <w:r w:rsidRPr="00136693">
        <w:rPr>
          <w:rFonts w:ascii="Angsana New" w:hAnsi="Angsana New" w:cs="Angsana New" w:hint="cs"/>
          <w:sz w:val="30"/>
          <w:szCs w:val="30"/>
          <w:cs/>
        </w:rPr>
        <w:br/>
        <w:t xml:space="preserve">บริษัทย่อย ณ วันที่ </w:t>
      </w:r>
      <w:r w:rsidRPr="00136693">
        <w:rPr>
          <w:rFonts w:ascii="Angsana New" w:hAnsi="Angsana New" w:cs="Angsana New" w:hint="cs"/>
          <w:sz w:val="30"/>
          <w:szCs w:val="30"/>
        </w:rPr>
        <w:t xml:space="preserve">31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6507F" w:rsidRPr="00136693">
        <w:rPr>
          <w:rFonts w:ascii="Angsana New" w:hAnsi="Angsana New" w:cs="Angsana New" w:hint="cs"/>
          <w:sz w:val="30"/>
          <w:szCs w:val="30"/>
        </w:rPr>
        <w:t>256</w:t>
      </w:r>
      <w:r w:rsidR="00693209" w:rsidRPr="00136693">
        <w:rPr>
          <w:rFonts w:ascii="Angsana New" w:hAnsi="Angsana New" w:cs="Angsana New" w:hint="cs"/>
          <w:sz w:val="30"/>
          <w:szCs w:val="30"/>
        </w:rPr>
        <w:t>6</w:t>
      </w:r>
      <w:r w:rsidR="0066507F"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="0066507F" w:rsidRPr="0013669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6507F" w:rsidRPr="00136693">
        <w:rPr>
          <w:rFonts w:ascii="Angsana New" w:hAnsi="Angsana New" w:cs="Angsana New" w:hint="cs"/>
          <w:sz w:val="30"/>
          <w:szCs w:val="30"/>
        </w:rPr>
        <w:t>256</w:t>
      </w:r>
      <w:r w:rsidR="00693209" w:rsidRPr="00136693">
        <w:rPr>
          <w:rFonts w:ascii="Angsana New" w:hAnsi="Angsana New" w:cs="Angsana New" w:hint="cs"/>
          <w:sz w:val="30"/>
          <w:szCs w:val="30"/>
        </w:rPr>
        <w:t>5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ได้เปิดเผยไว้ในหมายเหตุข้อ </w:t>
      </w:r>
      <w:r w:rsidRPr="00136693">
        <w:rPr>
          <w:rFonts w:ascii="Angsana New" w:hAnsi="Angsana New" w:cs="Angsana New" w:hint="cs"/>
          <w:sz w:val="30"/>
          <w:szCs w:val="30"/>
        </w:rPr>
        <w:t>9</w:t>
      </w:r>
    </w:p>
    <w:p w14:paraId="51B730C5" w14:textId="77777777" w:rsidR="008B2DBF" w:rsidRPr="00136693" w:rsidRDefault="008B2DBF" w:rsidP="008B2D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BD6E103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t xml:space="preserve">เกณฑ์การจัดทำงบการเงิน  </w:t>
      </w:r>
    </w:p>
    <w:p w14:paraId="7D831C0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9D861EA" w14:textId="6E311A65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136693">
        <w:rPr>
          <w:rFonts w:ascii="Angsana New" w:hAnsi="Angsana New" w:cs="Angsana New" w:hint="cs"/>
          <w:sz w:val="30"/>
          <w:szCs w:val="30"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36693">
        <w:rPr>
          <w:rFonts w:ascii="Angsana New" w:hAnsi="Angsana New" w:cs="Angsana New" w:hint="cs"/>
          <w:sz w:val="30"/>
          <w:szCs w:val="30"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6D31083A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157815" w14:textId="4784C9F1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136693">
        <w:rPr>
          <w:rFonts w:ascii="Angsana New" w:hAnsi="Angsana New" w:cs="Angsana New" w:hint="cs"/>
          <w:sz w:val="30"/>
          <w:szCs w:val="30"/>
        </w:rPr>
        <w:t xml:space="preserve"> (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รวมกันเรียกว่า </w:t>
      </w:r>
      <w:r w:rsidRPr="00136693">
        <w:rPr>
          <w:rFonts w:ascii="Angsana New" w:hAnsi="Angsana New" w:cs="Angsana New" w:hint="cs"/>
          <w:sz w:val="30"/>
          <w:szCs w:val="30"/>
        </w:rPr>
        <w:t>"</w:t>
      </w:r>
      <w:r w:rsidRPr="0013669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36693">
        <w:rPr>
          <w:rFonts w:ascii="Angsana New" w:hAnsi="Angsana New" w:cs="Angsana New" w:hint="cs"/>
          <w:sz w:val="30"/>
          <w:szCs w:val="30"/>
        </w:rPr>
        <w:t xml:space="preserve">") </w:t>
      </w:r>
      <w:r w:rsidRPr="00136693">
        <w:rPr>
          <w:rFonts w:ascii="Angsana New" w:hAnsi="Angsana New" w:cs="Angsana New" w:hint="cs"/>
          <w:sz w:val="30"/>
          <w:szCs w:val="30"/>
          <w:cs/>
        </w:rPr>
        <w:t>และส่วนได้เสียของกลุ่มบริษัทในบริษัทร่วม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Pr="00136693">
        <w:rPr>
          <w:rFonts w:ascii="Angsana New" w:hAnsi="Angsana New" w:cs="Angsana New" w:hint="cs"/>
          <w:sz w:val="30"/>
          <w:szCs w:val="30"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9D022C" w:rsidRPr="00136693">
        <w:rPr>
          <w:rFonts w:ascii="Angsana New" w:hAnsi="Angsana New" w:cs="Angsana New" w:hint="cs"/>
          <w:sz w:val="30"/>
          <w:szCs w:val="30"/>
          <w:cs/>
        </w:rPr>
        <w:t>ซึ่งเปิดเผยในหมายเหตุแต่ละข้อ</w:t>
      </w:r>
      <w:r w:rsidRPr="00136693">
        <w:rPr>
          <w:rFonts w:ascii="Angsana New" w:hAnsi="Angsana New" w:cs="Angsana New" w:hint="cs"/>
          <w:sz w:val="30"/>
          <w:szCs w:val="30"/>
          <w:cs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BAC7D6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</w:rPr>
        <w:br w:type="page"/>
      </w:r>
    </w:p>
    <w:p w14:paraId="73535545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นโยบายการบัญชีที่สำคัญ </w:t>
      </w:r>
    </w:p>
    <w:p w14:paraId="103A635F" w14:textId="77777777" w:rsidR="00BE35FB" w:rsidRPr="00136693" w:rsidRDefault="00BE35FB" w:rsidP="00BE35FB">
      <w:pPr>
        <w:pStyle w:val="BodyText2"/>
        <w:spacing w:line="240" w:lineRule="auto"/>
        <w:ind w:left="720" w:right="47"/>
        <w:jc w:val="thaiDistribute"/>
        <w:rPr>
          <w:rFonts w:ascii="Angsana New" w:hAnsi="Angsana New" w:cs="Angsana New"/>
        </w:rPr>
      </w:pPr>
    </w:p>
    <w:p w14:paraId="117B678C" w14:textId="77777777" w:rsidR="00BE35FB" w:rsidRPr="00136693" w:rsidRDefault="00BE35FB" w:rsidP="00BE35F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EFB2024" w14:textId="1D5847D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u w:val="single"/>
        </w:rPr>
      </w:pPr>
    </w:p>
    <w:p w14:paraId="5A33C58C" w14:textId="77777777" w:rsidR="008B2DBF" w:rsidRPr="00136693" w:rsidRDefault="008B2DBF" w:rsidP="008B2DBF">
      <w:pPr>
        <w:pStyle w:val="BodyText2"/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136693">
        <w:rPr>
          <w:rFonts w:ascii="Angsana New" w:hAnsi="Angsana New" w:cs="Angsana New" w:hint="cs"/>
          <w:b/>
          <w:bCs/>
          <w:i/>
          <w:iCs/>
          <w:cs/>
        </w:rPr>
        <w:t>(ก)</w:t>
      </w:r>
      <w:r w:rsidRPr="00136693">
        <w:rPr>
          <w:rFonts w:ascii="Angsana New" w:hAnsi="Angsana New" w:cs="Angsana New" w:hint="cs"/>
          <w:b/>
          <w:bCs/>
          <w:i/>
          <w:iCs/>
          <w:cs/>
        </w:rPr>
        <w:tab/>
        <w:t>เกณฑ์ในการจัดทำงบการเงินรวม</w:t>
      </w:r>
    </w:p>
    <w:p w14:paraId="0F2E6D6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32873D9" w14:textId="77777777" w:rsidR="008B2DBF" w:rsidRPr="00136693" w:rsidRDefault="008B2DBF" w:rsidP="008B2DBF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lang w:val="en-US"/>
        </w:rPr>
      </w:pPr>
      <w:r w:rsidRPr="00136693">
        <w:rPr>
          <w:rFonts w:ascii="Angsana New" w:hAnsi="Angsana New" w:cs="Angsana New" w:hint="cs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41F0F45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3DB9E41" w14:textId="1B7DE25B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760973" w:rsidRPr="001366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2B5307DE" w14:textId="77777777" w:rsidR="008B2DBF" w:rsidRPr="00136693" w:rsidRDefault="008B2DBF" w:rsidP="008B2DBF">
      <w:pPr>
        <w:pStyle w:val="BodyText2"/>
        <w:ind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2B61AAD6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CE3AFC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5DA5B0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44E3D6B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3B01D63" w14:textId="795E4B20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6693">
        <w:rPr>
          <w:rFonts w:ascii="Angsana New" w:hAnsi="Angsana New" w:cs="Angsana New" w:hint="cs"/>
          <w:spacing w:val="-10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</w:t>
      </w:r>
      <w:r w:rsidRPr="00136693">
        <w:rPr>
          <w:rFonts w:ascii="Angsana New" w:hAnsi="Angsana New" w:cs="Angsana New" w:hint="cs"/>
          <w:spacing w:val="-10"/>
          <w:sz w:val="30"/>
          <w:szCs w:val="30"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</w:t>
      </w:r>
      <w:r w:rsidR="0050152D" w:rsidRPr="00136693">
        <w:rPr>
          <w:rFonts w:ascii="Angsana New" w:hAnsi="Angsana New" w:cs="Angsana New" w:hint="cs"/>
          <w:sz w:val="30"/>
          <w:szCs w:val="30"/>
          <w:cs/>
        </w:rPr>
        <w:t>สิ้นสุดลง</w:t>
      </w:r>
    </w:p>
    <w:p w14:paraId="46645E0B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378A83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6DAD047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</w:rPr>
        <w:br w:type="page"/>
      </w:r>
    </w:p>
    <w:p w14:paraId="6374FC66" w14:textId="77777777" w:rsidR="008B2DBF" w:rsidRPr="00136693" w:rsidRDefault="008B2DBF" w:rsidP="008B2DBF">
      <w:pPr>
        <w:pStyle w:val="BodyText2"/>
        <w:spacing w:line="240" w:lineRule="auto"/>
        <w:jc w:val="thaiDistribute"/>
        <w:rPr>
          <w:rFonts w:ascii="Angsana New" w:hAnsi="Angsana New" w:cs="Angsana New"/>
          <w:b/>
          <w:bCs/>
          <w:i/>
          <w:iCs/>
        </w:rPr>
      </w:pPr>
      <w:r w:rsidRPr="00136693">
        <w:rPr>
          <w:rFonts w:ascii="Angsana New" w:hAnsi="Angsana New" w:cs="Angsana New" w:hint="cs"/>
          <w:b/>
          <w:bCs/>
          <w:i/>
          <w:iCs/>
        </w:rPr>
        <w:lastRenderedPageBreak/>
        <w:t>(</w:t>
      </w:r>
      <w:r w:rsidRPr="00136693">
        <w:rPr>
          <w:rFonts w:ascii="Angsana New" w:hAnsi="Angsana New" w:cs="Angsana New" w:hint="cs"/>
          <w:b/>
          <w:bCs/>
          <w:i/>
          <w:iCs/>
          <w:cs/>
        </w:rPr>
        <w:t>ข)</w:t>
      </w:r>
      <w:r w:rsidRPr="00136693">
        <w:rPr>
          <w:rFonts w:ascii="Angsana New" w:hAnsi="Angsana New" w:cs="Angsana New" w:hint="cs"/>
          <w:b/>
          <w:bCs/>
          <w:i/>
          <w:iCs/>
        </w:rPr>
        <w:tab/>
      </w:r>
      <w:r w:rsidRPr="00136693">
        <w:rPr>
          <w:rFonts w:ascii="Angsana New" w:hAnsi="Angsana New" w:cs="Angsana New" w:hint="cs"/>
          <w:b/>
          <w:bCs/>
          <w:i/>
          <w:iCs/>
          <w:cs/>
        </w:rPr>
        <w:t>เงินลงทุนในบริษัทย่อยและบริษัทร่วม</w:t>
      </w:r>
    </w:p>
    <w:p w14:paraId="1A03AF4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1A67B838" w14:textId="44163320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136693">
        <w:rPr>
          <w:rFonts w:ascii="Angsana New" w:hAnsi="Angsana New" w:cs="Angsana New" w:hint="cs"/>
          <w:spacing w:val="8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 วัดมูลค่าด้วยราคาทุนหักค่าเผื่อการ</w:t>
      </w:r>
      <w:r w:rsidRPr="00136693">
        <w:rPr>
          <w:rFonts w:ascii="Angsana New" w:hAnsi="Angsana New" w:cs="Angsana New" w:hint="cs"/>
          <w:spacing w:val="8"/>
          <w:sz w:val="30"/>
          <w:szCs w:val="30"/>
          <w:cs/>
          <w:lang w:val="th-TH"/>
        </w:rPr>
        <w:t>ด้อยค่า</w:t>
      </w:r>
      <w:r w:rsidRPr="0013669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เงินปันผลรับบันทึกในกำไรหรือขาดทุนในวันที่บริษัทมีสิทธิได้รับเงินปันผล </w:t>
      </w:r>
    </w:p>
    <w:p w14:paraId="1813012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C1F1F17" w14:textId="77777777" w:rsidR="008B2DBF" w:rsidRPr="00136693" w:rsidRDefault="008B2DBF" w:rsidP="008B2DBF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ค)</w:t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ab/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40F86F8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5DA598B" w14:textId="77777777" w:rsidR="008B2DBF" w:rsidRPr="00136693" w:rsidRDefault="008B2DBF" w:rsidP="008B2DBF">
      <w:pPr>
        <w:pStyle w:val="BodyText2"/>
        <w:ind w:left="540" w:right="43"/>
        <w:jc w:val="thaiDistribute"/>
        <w:rPr>
          <w:rFonts w:ascii="Angsana New" w:hAnsi="Angsana New" w:cs="Angsana New"/>
          <w:cs/>
        </w:rPr>
      </w:pPr>
      <w:r w:rsidRPr="00136693">
        <w:rPr>
          <w:rFonts w:ascii="Angsana New" w:hAnsi="Angsana New" w:cs="Angsana New" w:hint="cs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136693">
        <w:rPr>
          <w:rFonts w:ascii="Angsana New" w:hAnsi="Angsana New" w:cs="Angsana New" w:hint="cs"/>
        </w:rPr>
        <w:t xml:space="preserve"> </w:t>
      </w:r>
      <w:r w:rsidRPr="00136693">
        <w:rPr>
          <w:rFonts w:ascii="Angsana New" w:hAnsi="Angsana New" w:cs="Angsana New" w:hint="cs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</w:t>
      </w:r>
    </w:p>
    <w:p w14:paraId="74A9ED6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0491CF" w14:textId="317513F8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85A778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1A790B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(ง)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>เครื่องมือทางการเงิน</w:t>
      </w:r>
    </w:p>
    <w:p w14:paraId="44688CA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tab/>
      </w:r>
    </w:p>
    <w:p w14:paraId="79E9F04F" w14:textId="77777777" w:rsidR="008B2DBF" w:rsidRPr="00136693" w:rsidRDefault="008B2DBF" w:rsidP="008B2DB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136693">
        <w:rPr>
          <w:rFonts w:ascii="Angsana New" w:eastAsia="EucrosiaUPCBold" w:hAnsi="Angsana New" w:cs="Angsana New" w:hint="cs"/>
          <w:i/>
          <w:iCs/>
          <w:sz w:val="30"/>
          <w:szCs w:val="30"/>
        </w:rPr>
        <w:t>(</w:t>
      </w:r>
      <w:r w:rsidRPr="00136693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136693">
        <w:rPr>
          <w:rFonts w:ascii="Angsana New" w:eastAsia="EucrosiaUPCBold" w:hAnsi="Angsana New" w:cs="Angsana New" w:hint="cs"/>
          <w:i/>
          <w:iCs/>
          <w:sz w:val="30"/>
          <w:szCs w:val="30"/>
        </w:rPr>
        <w:t xml:space="preserve">.1) </w:t>
      </w:r>
      <w:r w:rsidRPr="00136693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EB505A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1A5BFF1" w14:textId="4DE451CB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136693">
        <w:rPr>
          <w:rFonts w:ascii="Angsana New" w:hAnsi="Angsana New" w:cs="Angsana New" w:hint="cs"/>
          <w:sz w:val="30"/>
          <w:szCs w:val="30"/>
        </w:rPr>
        <w:t xml:space="preserve"> 3</w:t>
      </w:r>
      <w:r w:rsidRPr="00136693">
        <w:rPr>
          <w:rFonts w:ascii="Angsana New" w:hAnsi="Angsana New" w:cs="Angsana New" w:hint="cs"/>
          <w:sz w:val="30"/>
          <w:szCs w:val="30"/>
          <w:cs/>
        </w:rPr>
        <w:t>(ฉ)</w:t>
      </w:r>
      <w:r w:rsidR="000F69FC" w:rsidRPr="00136693">
        <w:rPr>
          <w:rFonts w:ascii="Angsana New" w:hAnsi="Angsana New" w:cs="Angsana New" w:hint="cs"/>
          <w:sz w:val="30"/>
          <w:szCs w:val="30"/>
        </w:rPr>
        <w:t>)</w:t>
      </w:r>
      <w:r w:rsidRPr="00136693">
        <w:rPr>
          <w:rFonts w:ascii="Angsana New" w:hAnsi="Angsana New" w:cs="Angsana New" w:hint="cs"/>
          <w:sz w:val="30"/>
          <w:szCs w:val="30"/>
          <w:cs/>
        </w:rPr>
        <w:t>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และวัดมูลค่า</w:t>
      </w:r>
      <w:r w:rsidR="007C6900" w:rsidRPr="00136693">
        <w:rPr>
          <w:rFonts w:ascii="Angsana New" w:hAnsi="Angsana New" w:cs="Angsana New" w:hint="cs"/>
          <w:sz w:val="30"/>
          <w:szCs w:val="30"/>
          <w:cs/>
        </w:rPr>
        <w:t>เมื่อเริ่มแรก</w:t>
      </w:r>
      <w:r w:rsidRPr="00136693">
        <w:rPr>
          <w:rFonts w:ascii="Angsana New" w:hAnsi="Angsana New" w:cs="Angsana New" w:hint="cs"/>
          <w:sz w:val="30"/>
          <w:szCs w:val="30"/>
          <w:cs/>
        </w:rPr>
        <w:t>ด้วยมูลค่ายุติธรรม</w:t>
      </w:r>
      <w:r w:rsidR="007C6900" w:rsidRPr="00136693">
        <w:rPr>
          <w:rFonts w:ascii="Angsana New" w:hAnsi="Angsana New" w:cs="Angsana New" w:hint="cs"/>
          <w:sz w:val="30"/>
          <w:szCs w:val="30"/>
          <w:cs/>
        </w:rPr>
        <w:t xml:space="preserve"> ทั้งนี้</w:t>
      </w:r>
      <w:r w:rsidRPr="00136693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7C6900" w:rsidRPr="00136693">
        <w:rPr>
          <w:rFonts w:ascii="Angsana New" w:hAnsi="Angsana New" w:cs="Angsana New" w:hint="cs"/>
          <w:sz w:val="30"/>
          <w:szCs w:val="30"/>
          <w:cs/>
        </w:rPr>
        <w:t>ไม่ได้</w:t>
      </w:r>
      <w:r w:rsidRPr="00136693">
        <w:rPr>
          <w:rFonts w:ascii="Angsana New" w:hAnsi="Angsana New" w:cs="Angsana New" w:hint="cs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7C6900" w:rsidRPr="00136693">
        <w:rPr>
          <w:rFonts w:ascii="Angsana New" w:hAnsi="Angsana New" w:cs="Angsana New" w:hint="cs"/>
          <w:sz w:val="30"/>
          <w:szCs w:val="30"/>
          <w:cs/>
        </w:rPr>
        <w:t>รวมหรือหัก</w:t>
      </w:r>
      <w:r w:rsidRPr="00136693">
        <w:rPr>
          <w:rFonts w:ascii="Angsana New" w:hAnsi="Angsana New" w:cs="Angsana New" w:hint="cs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7C6900" w:rsidRPr="00136693">
        <w:rPr>
          <w:rFonts w:ascii="Angsana New" w:hAnsi="Angsana New" w:cs="Angsana New" w:hint="cs"/>
          <w:sz w:val="30"/>
          <w:szCs w:val="30"/>
          <w:cs/>
        </w:rPr>
        <w:t>ด้วย</w:t>
      </w:r>
    </w:p>
    <w:p w14:paraId="6EC13AD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br w:type="page"/>
      </w:r>
    </w:p>
    <w:p w14:paraId="05FB567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630358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52811A0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ดอกเบี้ยจ่าย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3DD191E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2"/>
        <w:jc w:val="thaiDistribute"/>
        <w:rPr>
          <w:rFonts w:ascii="Angsana New" w:hAnsi="Angsana New" w:cs="Angsana New"/>
          <w:sz w:val="30"/>
          <w:szCs w:val="30"/>
        </w:rPr>
      </w:pPr>
    </w:p>
    <w:p w14:paraId="2BD65C2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99AF25A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85055E4" w14:textId="77777777" w:rsidR="008B2DBF" w:rsidRPr="00136693" w:rsidRDefault="008B2DBF" w:rsidP="008B2DBF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136693">
        <w:rPr>
          <w:rFonts w:ascii="Angsana New" w:eastAsia="EucrosiaUPCBold" w:hAnsi="Angsana New" w:cs="Angsana New" w:hint="cs"/>
          <w:i/>
          <w:iCs/>
          <w:sz w:val="30"/>
          <w:szCs w:val="30"/>
        </w:rPr>
        <w:t>(</w:t>
      </w:r>
      <w:r w:rsidRPr="00136693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136693">
        <w:rPr>
          <w:rFonts w:ascii="Angsana New" w:eastAsia="EucrosiaUPCBold" w:hAnsi="Angsana New" w:cs="Angsana New" w:hint="cs"/>
          <w:i/>
          <w:iCs/>
          <w:sz w:val="30"/>
          <w:szCs w:val="30"/>
        </w:rPr>
        <w:t xml:space="preserve">.2) </w:t>
      </w:r>
      <w:r w:rsidRPr="00136693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CFBD496" w14:textId="77777777" w:rsidR="008B2DBF" w:rsidRPr="00136693" w:rsidRDefault="008B2DBF" w:rsidP="008B2DB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4174047" w14:textId="77777777" w:rsidR="008B2DBF" w:rsidRPr="00136693" w:rsidRDefault="008B2DBF" w:rsidP="008B2DBF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B09D01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</w:rPr>
      </w:pPr>
    </w:p>
    <w:p w14:paraId="627FE1B5" w14:textId="738BE8FB" w:rsidR="008B2DBF" w:rsidRPr="00136693" w:rsidRDefault="008B2DBF" w:rsidP="008B2DB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50152D" w:rsidRPr="00136693">
        <w:rPr>
          <w:rFonts w:ascii="Angsana New" w:hAnsi="Angsana New" w:cs="Angsana New" w:hint="cs"/>
          <w:sz w:val="30"/>
          <w:szCs w:val="30"/>
          <w:cs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5F02CC2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</w:rPr>
      </w:pPr>
    </w:p>
    <w:p w14:paraId="095F91A6" w14:textId="77777777" w:rsidR="008B2DBF" w:rsidRPr="00136693" w:rsidRDefault="008B2DBF" w:rsidP="008B2DBF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26342BB" w14:textId="77777777" w:rsidR="008B2DBF" w:rsidRPr="00136693" w:rsidRDefault="008B2DBF" w:rsidP="008B2DBF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</w:p>
    <w:p w14:paraId="2503C6F8" w14:textId="77777777" w:rsidR="008B2DBF" w:rsidRPr="00136693" w:rsidRDefault="008B2DBF" w:rsidP="008B2DB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CF4D311" w14:textId="77777777" w:rsidR="008B2DBF" w:rsidRPr="00136693" w:rsidRDefault="008B2DBF" w:rsidP="008B2DBF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</w:p>
    <w:p w14:paraId="7751E4C6" w14:textId="77777777" w:rsidR="008B2DBF" w:rsidRPr="00136693" w:rsidRDefault="008B2DBF" w:rsidP="008B2DBF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136693">
        <w:rPr>
          <w:rFonts w:ascii="Angsana New" w:eastAsia="EucrosiaUPCBold" w:hAnsi="Angsana New" w:cs="Angsana New" w:hint="cs"/>
          <w:i/>
          <w:iCs/>
          <w:sz w:val="30"/>
          <w:szCs w:val="30"/>
        </w:rPr>
        <w:t>(</w:t>
      </w:r>
      <w:r w:rsidRPr="00136693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 w:rsidRPr="00136693">
        <w:rPr>
          <w:rFonts w:ascii="Angsana New" w:eastAsia="EucrosiaUPCBold" w:hAnsi="Angsana New" w:cs="Angsana New" w:hint="cs"/>
          <w:i/>
          <w:iCs/>
          <w:sz w:val="30"/>
          <w:szCs w:val="30"/>
        </w:rPr>
        <w:t xml:space="preserve">.3) </w:t>
      </w:r>
      <w:r w:rsidRPr="00136693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14:paraId="1BC28993" w14:textId="77777777" w:rsidR="008B2DBF" w:rsidRPr="00136693" w:rsidRDefault="008B2DBF" w:rsidP="008B2DBF">
      <w:pPr>
        <w:ind w:left="907" w:firstLine="92"/>
        <w:jc w:val="thaiDistribute"/>
        <w:rPr>
          <w:rFonts w:ascii="Angsana New" w:hAnsi="Angsana New" w:cs="Angsana New"/>
          <w:sz w:val="30"/>
          <w:szCs w:val="30"/>
        </w:rPr>
      </w:pPr>
    </w:p>
    <w:p w14:paraId="112499C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42D3FAA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6F02FB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(จ)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1762E92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97521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703401E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63B0AAA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t>(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ฉ)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tab/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ลูกหนี้การค้า</w:t>
      </w:r>
    </w:p>
    <w:p w14:paraId="7214D154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3AF7EDA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1EA2241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D4EAD31" w14:textId="77777777" w:rsidR="008B2DBF" w:rsidRPr="00136693" w:rsidRDefault="008B2DBF" w:rsidP="008B2DBF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136693">
        <w:rPr>
          <w:rFonts w:ascii="Angsana New" w:hAnsi="Angsana New" w:hint="cs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136693">
        <w:rPr>
          <w:rFonts w:ascii="Angsana New" w:hAnsi="Angsana New" w:hint="cs"/>
          <w:sz w:val="30"/>
          <w:szCs w:val="30"/>
          <w:cs/>
        </w:rPr>
        <w:br/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E5704CB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br w:type="page"/>
      </w:r>
    </w:p>
    <w:p w14:paraId="4B5FD156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(ช)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  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tab/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5EEB82B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21C20F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ต้นทุนของสินค้าคำนวณโดยใช้วิธีเข้าก่อนออกก่อน</w:t>
      </w:r>
      <w:bookmarkStart w:id="0" w:name="_Hlk87562734"/>
      <w:r w:rsidRPr="00136693">
        <w:rPr>
          <w:rFonts w:ascii="Angsana New" w:hAnsi="Angsana New" w:cs="Angsana New" w:hint="cs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0"/>
      <w:r w:rsidRPr="00136693">
        <w:rPr>
          <w:rFonts w:ascii="Angsana New" w:hAnsi="Angsana New" w:cs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2C2A5BC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010DC2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(ซ)</w:t>
      </w:r>
      <w:r w:rsidRPr="00136693">
        <w:rPr>
          <w:rFonts w:ascii="Angsana New" w:hAnsi="Angsana New" w:cs="Angsana New" w:hint="cs"/>
          <w:sz w:val="30"/>
          <w:szCs w:val="30"/>
          <w:cs/>
        </w:rPr>
        <w:tab/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1D9C636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2A95F8E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ต้นทุนการก่อสร้างสินทรัพย์ที่กิจการก่อสร้างเอง</w:t>
      </w:r>
    </w:p>
    <w:p w14:paraId="567BB134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A039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Pr="00136693">
        <w:rPr>
          <w:rFonts w:ascii="Angsana New" w:hAnsi="Angsana New" w:cs="Angsana New" w:hint="cs"/>
          <w:sz w:val="30"/>
          <w:szCs w:val="30"/>
        </w:rPr>
        <w:br/>
        <w:t xml:space="preserve">20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ปีและรับรู้ในกำไรหรือขาดทุน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4C7785D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2055D9A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188C9C8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55D1F2F" w14:textId="77777777" w:rsidR="008B2DBF" w:rsidRPr="00136693" w:rsidRDefault="008B2DBF" w:rsidP="008B2DBF">
      <w:pPr>
        <w:pStyle w:val="AccPolicyHeading"/>
      </w:pPr>
      <w:r w:rsidRPr="00136693">
        <w:rPr>
          <w:rFonts w:hint="cs"/>
          <w:b/>
          <w:bCs/>
          <w:i/>
          <w:iCs/>
          <w:cs/>
        </w:rPr>
        <w:t>(ฌ)</w:t>
      </w:r>
      <w:r w:rsidRPr="00136693">
        <w:rPr>
          <w:rFonts w:hint="cs"/>
        </w:rPr>
        <w:tab/>
      </w:r>
      <w:r w:rsidRPr="00136693">
        <w:rPr>
          <w:rFonts w:hint="cs"/>
          <w:b/>
          <w:bCs/>
          <w:i/>
          <w:iCs/>
          <w:cs/>
        </w:rPr>
        <w:t>ที่ดิน อาคารและอุปกรณ์</w:t>
      </w:r>
      <w:r w:rsidRPr="00136693">
        <w:rPr>
          <w:rFonts w:hint="cs"/>
          <w:b/>
          <w:bCs/>
          <w:i/>
          <w:iCs/>
        </w:rPr>
        <w:t xml:space="preserve"> </w:t>
      </w:r>
    </w:p>
    <w:p w14:paraId="408246D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GB"/>
        </w:rPr>
      </w:pPr>
    </w:p>
    <w:p w14:paraId="60E53844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54AC7A7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77E236E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และต้นทุนในการรื้อถอน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</w:p>
    <w:p w14:paraId="3C617E2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0330B100" w14:textId="77777777" w:rsidR="008B2DBF" w:rsidRPr="00136693" w:rsidRDefault="008B2DBF" w:rsidP="008B2DB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13669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7E030DE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38A2D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</w:rPr>
        <w:lastRenderedPageBreak/>
        <w:tab/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5CC201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2F81A94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53205BC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1B6DF474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6447D616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32ED02E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เมื่อ 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49961E6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1F1858B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ค่าเสื่อมราคา</w:t>
      </w:r>
    </w:p>
    <w:p w14:paraId="04111AEA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F4224BA" w14:textId="77777777" w:rsidR="008B2DBF" w:rsidRPr="00136693" w:rsidRDefault="008B2DBF" w:rsidP="008B2DB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136693">
        <w:rPr>
          <w:rFonts w:ascii="Angsana New" w:hAnsi="Angsana New" w:cs="Angsana New" w:hint="cs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787C35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E5ED82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3600"/>
      </w:tblGrid>
      <w:tr w:rsidR="008B2DBF" w:rsidRPr="00136693" w14:paraId="6B4784F9" w14:textId="77777777" w:rsidTr="003E6F58">
        <w:tc>
          <w:tcPr>
            <w:tcW w:w="5598" w:type="dxa"/>
          </w:tcPr>
          <w:p w14:paraId="5796EBF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600" w:type="dxa"/>
          </w:tcPr>
          <w:p w14:paraId="53E74B7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  <w:tr w:rsidR="008B2DBF" w:rsidRPr="00136693" w14:paraId="5BC2EA52" w14:textId="77777777" w:rsidTr="003E6F58">
        <w:tc>
          <w:tcPr>
            <w:tcW w:w="5598" w:type="dxa"/>
          </w:tcPr>
          <w:p w14:paraId="31C535C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3600" w:type="dxa"/>
          </w:tcPr>
          <w:p w14:paraId="75ABD2C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  <w:tr w:rsidR="008B2DBF" w:rsidRPr="00136693" w14:paraId="785572DC" w14:textId="77777777" w:rsidTr="003E6F58">
        <w:trPr>
          <w:trHeight w:val="224"/>
        </w:trPr>
        <w:tc>
          <w:tcPr>
            <w:tcW w:w="5598" w:type="dxa"/>
          </w:tcPr>
          <w:p w14:paraId="5FA442B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600" w:type="dxa"/>
          </w:tcPr>
          <w:p w14:paraId="3B9FB0F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  <w:tr w:rsidR="008B2DBF" w:rsidRPr="00136693" w14:paraId="23606EC2" w14:textId="77777777" w:rsidTr="003E6F58">
        <w:tc>
          <w:tcPr>
            <w:tcW w:w="5598" w:type="dxa"/>
          </w:tcPr>
          <w:p w14:paraId="01244E6C" w14:textId="77777777" w:rsidR="008B2DBF" w:rsidRPr="00136693" w:rsidRDefault="008B2DBF" w:rsidP="003E6F5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36693">
              <w:rPr>
                <w:rFonts w:ascii="Angsana New" w:hAnsi="Angsana New" w:cs="Angsana New" w:hint="cs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600" w:type="dxa"/>
          </w:tcPr>
          <w:p w14:paraId="68E1394F" w14:textId="77777777" w:rsidR="008B2DBF" w:rsidRPr="00136693" w:rsidRDefault="008B2DBF" w:rsidP="003E6F58">
            <w:pPr>
              <w:pStyle w:val="a4"/>
              <w:tabs>
                <w:tab w:val="clear" w:pos="1080"/>
              </w:tabs>
              <w:ind w:right="1242"/>
              <w:jc w:val="right"/>
              <w:rPr>
                <w:rFonts w:ascii="Angsana New" w:hAnsi="Angsana New" w:cs="Angsana New"/>
                <w:lang w:val="en-US"/>
              </w:rPr>
            </w:pPr>
            <w:r w:rsidRPr="00136693">
              <w:rPr>
                <w:rFonts w:ascii="Angsana New" w:hAnsi="Angsana New" w:cs="Angsana New" w:hint="cs"/>
                <w:lang w:val="en-US"/>
              </w:rPr>
              <w:t>5</w:t>
            </w:r>
            <w:r w:rsidRPr="00136693">
              <w:rPr>
                <w:rFonts w:ascii="Angsana New" w:hAnsi="Angsana New" w:cs="Angsana New" w:hint="cs"/>
                <w:cs/>
                <w:lang w:val="en-US"/>
              </w:rPr>
              <w:t xml:space="preserve">  </w:t>
            </w:r>
            <w:r w:rsidRPr="00136693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136693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</w:tr>
      <w:tr w:rsidR="008B2DBF" w:rsidRPr="00136693" w14:paraId="7CE0D981" w14:textId="77777777" w:rsidTr="003E6F58">
        <w:tc>
          <w:tcPr>
            <w:tcW w:w="5598" w:type="dxa"/>
          </w:tcPr>
          <w:p w14:paraId="4585CC5D" w14:textId="77777777" w:rsidR="008B2DBF" w:rsidRPr="00136693" w:rsidRDefault="008B2DBF" w:rsidP="003E6F5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136693">
              <w:rPr>
                <w:rFonts w:ascii="Angsana New" w:hAnsi="Angsana New" w:cs="Angsana New" w:hint="cs"/>
                <w:cs/>
                <w:lang w:val="en-US"/>
              </w:rPr>
              <w:t>ยานพาหนะ</w:t>
            </w:r>
          </w:p>
        </w:tc>
        <w:tc>
          <w:tcPr>
            <w:tcW w:w="3600" w:type="dxa"/>
          </w:tcPr>
          <w:p w14:paraId="38FDD4FE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</w:tbl>
    <w:p w14:paraId="590523C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53A2AC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sz w:val="30"/>
          <w:szCs w:val="30"/>
        </w:rPr>
        <w:br w:type="page"/>
      </w:r>
    </w:p>
    <w:p w14:paraId="13884248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(ญ)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6D636ECA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9E22C9" w14:textId="77777777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FA945F9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EE29D6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598"/>
        <w:gridCol w:w="3483"/>
      </w:tblGrid>
      <w:tr w:rsidR="008B2DBF" w:rsidRPr="00136693" w14:paraId="2F56C4D7" w14:textId="77777777" w:rsidTr="003E6F58">
        <w:tc>
          <w:tcPr>
            <w:tcW w:w="5598" w:type="dxa"/>
          </w:tcPr>
          <w:p w14:paraId="5AC7E26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3483" w:type="dxa"/>
          </w:tcPr>
          <w:p w14:paraId="4145D70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ปี</w:t>
            </w:r>
          </w:p>
        </w:tc>
      </w:tr>
    </w:tbl>
    <w:p w14:paraId="2ECA46C5" w14:textId="77777777" w:rsidR="008B2DBF" w:rsidRPr="00136693" w:rsidRDefault="008B2DBF" w:rsidP="008B2DBF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109C52A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(ฎ)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>สัญญาเช่า</w:t>
      </w:r>
    </w:p>
    <w:p w14:paraId="0EDDAEA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9831B8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24"/>
          <w:szCs w:val="24"/>
        </w:rPr>
        <w:tab/>
      </w:r>
      <w:r w:rsidRPr="00136693">
        <w:rPr>
          <w:rFonts w:ascii="Angsana New" w:hAnsi="Angsana New" w:cs="Angsana New" w:hint="cs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5C50853" w14:textId="77777777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DD4E04" w14:textId="77777777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ในฐานะผู้เช่า</w:t>
      </w:r>
    </w:p>
    <w:p w14:paraId="0F06BE95" w14:textId="77777777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0CA066A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3164D166" w14:textId="77777777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3C1F513" w14:textId="77777777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42E38429" w14:textId="77777777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5203D2" w14:textId="77777777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Pr="00136693">
        <w:rPr>
          <w:rFonts w:ascii="Angsana New" w:hAnsi="Angsana New" w:cs="Angsana New" w:hint="cs"/>
          <w:b/>
          <w:sz w:val="30"/>
          <w:szCs w:val="30"/>
          <w:cs/>
        </w:rPr>
        <w:t>ด้วยเงินจ่ายล่วงหน้ารวมกับต้นทุนทางตรงเริ่มแรก ประมาณการต้นทุนใน</w:t>
      </w:r>
      <w:r w:rsidRPr="00136693">
        <w:rPr>
          <w:rFonts w:ascii="Angsana New" w:hAnsi="Angsana New" w:cs="Angsana New" w:hint="cs"/>
          <w:b/>
          <w:sz w:val="30"/>
          <w:szCs w:val="30"/>
          <w:cs/>
        </w:rPr>
        <w:br/>
        <w:t>การบูรณะและสุทธิจากสิ่งจูงใจในสัญญาเช่าที่ได้รับ</w:t>
      </w:r>
      <w:r w:rsidRPr="00136693">
        <w:rPr>
          <w:rFonts w:ascii="Angsana New" w:hAnsi="Angsana New" w:cs="Angsana New" w:hint="cs"/>
          <w:b/>
          <w:sz w:val="28"/>
          <w:szCs w:val="28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ในกรณีนี้จะบันทึก</w:t>
      </w:r>
      <w:r w:rsidRPr="00136693">
        <w:rPr>
          <w:rFonts w:ascii="Angsana New" w:hAnsi="Angsana New" w:cs="Angsana New" w:hint="cs"/>
          <w:sz w:val="30"/>
          <w:szCs w:val="30"/>
          <w:cs/>
        </w:rPr>
        <w:br/>
        <w:t xml:space="preserve"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3E694A7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</w:rPr>
        <w:br w:type="page"/>
      </w:r>
    </w:p>
    <w:p w14:paraId="685B3D8D" w14:textId="46F2CCD4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041E66">
        <w:rPr>
          <w:rFonts w:ascii="Angsana New" w:hAnsi="Angsana New" w:cs="Angsana New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 w:rsidR="00041E66">
        <w:rPr>
          <w:rFonts w:ascii="Angsana New" w:hAnsi="Angsana New" w:cs="Angsana New"/>
          <w:sz w:val="30"/>
          <w:szCs w:val="30"/>
        </w:rPr>
        <w:t xml:space="preserve">   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F554782" w14:textId="77777777" w:rsidR="008B2DBF" w:rsidRPr="00136693" w:rsidRDefault="008B2DBF" w:rsidP="008B2DBF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5A4EE50" w14:textId="77777777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ในฐานะผู้ให้เช่า</w:t>
      </w:r>
    </w:p>
    <w:p w14:paraId="335753B9" w14:textId="77777777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8339FD2" w14:textId="77777777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F871D4C" w14:textId="77777777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7BB690" w14:textId="77777777" w:rsidR="008B2DBF" w:rsidRPr="00136693" w:rsidRDefault="008B2DBF" w:rsidP="008B2D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E1796DE" w14:textId="77777777" w:rsidR="008B2DBF" w:rsidRPr="00136693" w:rsidRDefault="008B2DBF" w:rsidP="008B2DBF">
      <w:pPr>
        <w:tabs>
          <w:tab w:val="clear" w:pos="680"/>
          <w:tab w:val="clear" w:pos="907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A03937F" w14:textId="77777777" w:rsidR="008B2DBF" w:rsidRPr="00136693" w:rsidRDefault="008B2DBF" w:rsidP="008B2DB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6693">
        <w:rPr>
          <w:rFonts w:ascii="Angsana New" w:hAnsi="Angsana New" w:hint="cs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136693">
        <w:rPr>
          <w:rFonts w:ascii="Angsana New" w:hAnsi="Angsana New" w:hint="cs"/>
          <w:sz w:val="30"/>
          <w:szCs w:val="30"/>
        </w:rPr>
        <w:t xml:space="preserve"> </w:t>
      </w:r>
      <w:r w:rsidRPr="00136693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663E4899" w14:textId="77777777" w:rsidR="008B2DBF" w:rsidRPr="00136693" w:rsidRDefault="008B2DBF" w:rsidP="008B2DB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741123" w14:textId="77777777" w:rsidR="008B2DBF" w:rsidRPr="00136693" w:rsidRDefault="008B2DBF" w:rsidP="008B2DBF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(ฏ)</w:t>
      </w:r>
      <w:r w:rsidRPr="00136693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ab/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5C259B6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F86778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136693">
        <w:rPr>
          <w:rFonts w:ascii="Angsana New" w:hAnsi="Angsana New" w:cs="Angsana New" w:hint="cs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</w:t>
      </w:r>
    </w:p>
    <w:p w14:paraId="13A643F5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89CDEA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</w:t>
      </w:r>
    </w:p>
    <w:p w14:paraId="7DAD87E2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42EF4D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3E31CBC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AD2483D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2A3463" w14:textId="77777777" w:rsidR="008B2DBF" w:rsidRPr="00136693" w:rsidRDefault="008B2DBF" w:rsidP="008B2DBF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136693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>ฐ</w:t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ab/>
        <w:t xml:space="preserve">ผลประโยชน์ของพนักงาน  </w:t>
      </w:r>
    </w:p>
    <w:p w14:paraId="0E2886EB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ab/>
      </w:r>
    </w:p>
    <w:p w14:paraId="43CCADC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36693">
        <w:rPr>
          <w:rFonts w:ascii="Angsana New" w:hAnsi="Angsana New" w:cs="Angsana New" w:hint="cs"/>
          <w:iCs/>
          <w:sz w:val="30"/>
          <w:szCs w:val="30"/>
          <w:cs/>
        </w:rPr>
        <w:t>โครงการสมทบเงิน</w:t>
      </w:r>
    </w:p>
    <w:p w14:paraId="1E328A6D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3F52BC0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F9C286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14:paraId="64C71EC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136693">
        <w:rPr>
          <w:rFonts w:ascii="Angsana New" w:hAnsi="Angsana New" w:cs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45F5BCCC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58B087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087923C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A5D6E91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Pr="00136693">
        <w:rPr>
          <w:rFonts w:ascii="Angsana New" w:hAnsi="Angsana New" w:cs="Angsana New" w:hint="cs"/>
          <w:sz w:val="30"/>
          <w:szCs w:val="30"/>
          <w:cs/>
        </w:rPr>
        <w:br/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5D678724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7B86171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77F257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</w:rPr>
      </w:pPr>
      <w:r w:rsidRPr="00136693">
        <w:rPr>
          <w:rFonts w:ascii="Angsana New" w:hAnsi="Angsana New" w:cs="Angsana New" w:hint="cs"/>
          <w:sz w:val="30"/>
          <w:szCs w:val="30"/>
          <w:highlight w:val="cyan"/>
        </w:rPr>
        <w:br w:type="page"/>
      </w:r>
    </w:p>
    <w:p w14:paraId="53CBF70E" w14:textId="52458020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</w:t>
      </w:r>
      <w:r w:rsidRPr="00136693">
        <w:rPr>
          <w:rFonts w:ascii="Angsana New" w:hAnsi="Angsana New" w:cs="Angsana New" w:hint="cs"/>
          <w:sz w:val="30"/>
          <w:szCs w:val="30"/>
          <w:cs/>
        </w:rPr>
        <w:br/>
        <w:t>ที่พนักงานได้ทำงานให้ในอดีตและภาระผูกพันนี้สามารถประมาณได้อย่างสมเหตุสมผล</w:t>
      </w:r>
    </w:p>
    <w:p w14:paraId="52D1A4D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FAE5E6B" w14:textId="77777777" w:rsidR="008B2DBF" w:rsidRPr="00136693" w:rsidRDefault="008B2DBF" w:rsidP="008B2DBF">
      <w:pPr>
        <w:pStyle w:val="Heading8"/>
        <w:tabs>
          <w:tab w:val="left" w:pos="486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(ฑ)</w:t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ab/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ประมาณการหนี้สิน</w:t>
      </w:r>
    </w:p>
    <w:p w14:paraId="6F69082F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6BE0B2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6497DC9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F7459B" w14:textId="77777777" w:rsidR="008B2DBF" w:rsidRPr="00136693" w:rsidRDefault="008B2DBF" w:rsidP="008B2DBF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(ฒ)</w:t>
      </w:r>
      <w:r w:rsidRPr="00136693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ab/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19362B98" w14:textId="77777777" w:rsidR="008B2DBF" w:rsidRPr="00136693" w:rsidRDefault="008B2DBF" w:rsidP="008B2DB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E33295B" w14:textId="77777777" w:rsidR="008B2DBF" w:rsidRPr="00136693" w:rsidRDefault="008B2DBF" w:rsidP="008B2DB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BC6584F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 w:hanging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233696C8" w14:textId="77777777" w:rsidR="008B2DBF" w:rsidRPr="00136693" w:rsidRDefault="008B2DBF" w:rsidP="008B2DB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การวัดมูลค่ายุติธรรมของสินทรัพย์หรือหนี้สิน</w:t>
      </w:r>
      <w:r w:rsidRPr="00136693" w:rsidDel="001A6CC8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136693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36693" w:rsidDel="001A6CC8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136693" w:rsidDel="001A6CC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ดังนี้ </w:t>
      </w:r>
    </w:p>
    <w:p w14:paraId="00434676" w14:textId="77777777" w:rsidR="008B2DBF" w:rsidRPr="00136693" w:rsidDel="001A6CC8" w:rsidRDefault="008B2DBF" w:rsidP="008B2DBF">
      <w:pPr>
        <w:pStyle w:val="block"/>
        <w:numPr>
          <w:ilvl w:val="0"/>
          <w:numId w:val="3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6693" w:rsidDel="001A6CC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Pr="00136693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1  </w:t>
      </w:r>
      <w:r w:rsidRPr="00136693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FF2BB24" w14:textId="77777777" w:rsidR="008B2DBF" w:rsidRPr="00136693" w:rsidDel="001A6CC8" w:rsidRDefault="008B2DBF" w:rsidP="008B2DBF">
      <w:pPr>
        <w:pStyle w:val="block"/>
        <w:numPr>
          <w:ilvl w:val="0"/>
          <w:numId w:val="3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6693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136693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 2  </w:t>
      </w:r>
      <w:r w:rsidRPr="00136693" w:rsidDel="001A6CC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36693" w:rsidDel="001A6CC8">
        <w:rPr>
          <w:rFonts w:ascii="Angsana New" w:hAnsi="Angsana New" w:cs="Angsana New" w:hint="cs"/>
          <w:sz w:val="30"/>
          <w:szCs w:val="30"/>
          <w:lang w:bidi="th-TH"/>
        </w:rPr>
        <w:t>1</w:t>
      </w:r>
    </w:p>
    <w:p w14:paraId="0E02163F" w14:textId="77777777" w:rsidR="008B2DBF" w:rsidRPr="00136693" w:rsidDel="001A6CC8" w:rsidRDefault="008B2DBF" w:rsidP="008B2DBF">
      <w:pPr>
        <w:pStyle w:val="block"/>
        <w:numPr>
          <w:ilvl w:val="0"/>
          <w:numId w:val="30"/>
        </w:numPr>
        <w:spacing w:after="0" w:line="240" w:lineRule="atLeast"/>
        <w:ind w:left="720" w:right="-7" w:hanging="18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36693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136693" w:rsidDel="001A6CC8">
        <w:rPr>
          <w:rFonts w:ascii="Angsana New" w:hAnsi="Angsana New" w:cs="Angsana New" w:hint="cs"/>
          <w:sz w:val="30"/>
          <w:szCs w:val="30"/>
          <w:lang w:bidi="th-TH"/>
        </w:rPr>
        <w:t xml:space="preserve"> 3  </w:t>
      </w:r>
      <w:r w:rsidRPr="00136693" w:rsidDel="001A6CC8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11C194D" w14:textId="77777777" w:rsidR="008B2DBF" w:rsidRPr="00136693" w:rsidRDefault="008B2DBF" w:rsidP="008B2DBF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14:paraId="2E034B1B" w14:textId="77777777" w:rsidR="008B2DBF" w:rsidRPr="00136693" w:rsidRDefault="008B2DBF" w:rsidP="008B2DBF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  <w:cs/>
          <w:lang w:val="en-GB"/>
        </w:rPr>
      </w:pP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F65242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en-GB"/>
        </w:rPr>
      </w:pP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br w:type="page"/>
      </w:r>
    </w:p>
    <w:p w14:paraId="7627B261" w14:textId="77777777" w:rsidR="008B2DBF" w:rsidRPr="00136693" w:rsidRDefault="008B2DBF" w:rsidP="008B2DBF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36693" w:rsidDel="001A6CC8">
        <w:rPr>
          <w:rFonts w:ascii="Angsana New" w:hAnsi="Angsana New" w:cs="Angsana New" w:hint="cs"/>
          <w:sz w:val="30"/>
          <w:szCs w:val="30"/>
          <w:cs/>
          <w:lang w:val="en-GB"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6BF33829" w14:textId="77777777" w:rsidR="008B2DBF" w:rsidRPr="00136693" w:rsidRDefault="008B2DBF" w:rsidP="008B2DBF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6CBE5FB9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136693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มูลค่ายุติธรรมของผลตอบแทนที่ให้หรือได้รับ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136693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หากกลุ่มบริษัทพิจารณาว่ามูลค่ายุติธรรมของเครื่องมือทางการเงิน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136693" w:rsidDel="001A6CC8">
        <w:rPr>
          <w:rFonts w:ascii="Angsana New" w:hAnsi="Angsana New" w:cs="Angsana New" w:hint="cs"/>
          <w:sz w:val="30"/>
          <w:szCs w:val="30"/>
          <w:cs/>
          <w:lang w:val="en-GB"/>
        </w:rPr>
        <w:t>ณ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136693" w:rsidDel="001A6CC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136693" w:rsidDel="001A6CC8">
        <w:rPr>
          <w:rFonts w:ascii="Angsana New" w:hAnsi="Angsana New" w:cs="Angsana New" w:hint="cs"/>
          <w:sz w:val="30"/>
          <w:szCs w:val="30"/>
          <w:lang w:val="en-GB"/>
        </w:rPr>
        <w:t>3</w:t>
      </w:r>
      <w:r w:rsidRPr="00136693" w:rsidDel="001A6CC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</w:t>
      </w:r>
      <w:r w:rsidRPr="00136693" w:rsidDel="001A6CC8">
        <w:rPr>
          <w:rFonts w:ascii="Angsana New" w:hAnsi="Angsana New" w:cs="Angsana New" w:hint="cs"/>
          <w:sz w:val="30"/>
          <w:szCs w:val="30"/>
          <w:cs/>
        </w:rPr>
        <w:t>สิ้นสุดลง</w:t>
      </w:r>
    </w:p>
    <w:p w14:paraId="5E6B2C86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  <w:cs/>
        </w:rPr>
      </w:pPr>
    </w:p>
    <w:p w14:paraId="5097F54F" w14:textId="77777777" w:rsidR="008B2DBF" w:rsidRPr="00136693" w:rsidRDefault="008B2DBF" w:rsidP="008B2DBF">
      <w:pPr>
        <w:pStyle w:val="Heading8"/>
        <w:tabs>
          <w:tab w:val="left" w:pos="540"/>
        </w:tabs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(ณ)</w:t>
      </w:r>
      <w:r w:rsidRPr="00136693"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cs/>
        </w:rPr>
        <w:tab/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70AAAF5D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highlight w:val="cyan"/>
        </w:rPr>
      </w:pPr>
    </w:p>
    <w:p w14:paraId="5F16708E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การรับรู้รายได้</w:t>
      </w:r>
    </w:p>
    <w:p w14:paraId="7AE8D578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1524D49" w14:textId="77777777" w:rsidR="008B2DBF" w:rsidRPr="00136693" w:rsidRDefault="008B2DBF" w:rsidP="008B2DBF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5D6BCA8D" w14:textId="77777777" w:rsidR="008B2DBF" w:rsidRPr="00136693" w:rsidRDefault="008B2DBF" w:rsidP="008B2DBF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B4665AF" w14:textId="0437E4AB" w:rsidR="008B2DBF" w:rsidRPr="00136693" w:rsidRDefault="008B2DBF" w:rsidP="008B2DBF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>รายได้จากการขายสินค้ารับรู้ ณ วันที่มีการส่งมอบสินค้าให้กับลูกค้า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7C6900" w:rsidRPr="00136693">
        <w:rPr>
          <w:rFonts w:ascii="Angsana New" w:hAnsi="Angsana New" w:cs="Angsana New" w:hint="cs"/>
          <w:sz w:val="30"/>
          <w:szCs w:val="30"/>
          <w:cs/>
          <w:lang w:val="en-GB"/>
        </w:rPr>
        <w:t>รายได้และต้นทุนขายสำหรับสินค้าที่คาดว่าจะได้รับคืน</w:t>
      </w:r>
    </w:p>
    <w:p w14:paraId="26B7919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br w:type="page"/>
      </w:r>
    </w:p>
    <w:p w14:paraId="6B59FFDC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(ด)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tab/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76B9943A" w14:textId="77777777" w:rsidR="008B2DBF" w:rsidRPr="00136693" w:rsidRDefault="008B2DBF" w:rsidP="008B2DBF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8787845" w14:textId="77777777" w:rsidR="008B2DBF" w:rsidRPr="00136693" w:rsidRDefault="008B2DBF" w:rsidP="008B2DBF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</w:p>
    <w:p w14:paraId="50AACB01" w14:textId="77777777" w:rsidR="008B2DBF" w:rsidRPr="00136693" w:rsidRDefault="008B2DBF" w:rsidP="008B2DBF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33ABA55" w14:textId="77777777" w:rsidR="008B2DBF" w:rsidRPr="00136693" w:rsidRDefault="008B2DBF" w:rsidP="008B2DBF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F0B27F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  <w:lang w:val="en-GB" w:bidi="ar-SA"/>
        </w:rPr>
      </w:pPr>
    </w:p>
    <w:p w14:paraId="2A092DCF" w14:textId="77777777" w:rsidR="008B2DBF" w:rsidRPr="00136693" w:rsidRDefault="008B2DBF" w:rsidP="008B2DBF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14:paraId="3D2F3A70" w14:textId="77777777" w:rsidR="008B2DBF" w:rsidRPr="00136693" w:rsidRDefault="008B2DBF" w:rsidP="008B2DBF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E1A52A" w14:textId="77777777" w:rsidR="008B2DBF" w:rsidRPr="00136693" w:rsidRDefault="008B2DBF" w:rsidP="008B2DBF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68A2B3B" w14:textId="77777777" w:rsidR="008B2DBF" w:rsidRPr="00136693" w:rsidRDefault="008B2DBF" w:rsidP="008B2DBF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A92A48" w14:textId="77777777" w:rsidR="008B2DBF" w:rsidRPr="00136693" w:rsidRDefault="008B2DBF" w:rsidP="008B2DBF">
      <w:pPr>
        <w:pStyle w:val="block"/>
        <w:tabs>
          <w:tab w:val="left" w:pos="126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DC800AB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en-GB" w:bidi="ar-SA"/>
        </w:rPr>
      </w:pPr>
    </w:p>
    <w:p w14:paraId="5CCE8B58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 w:cs="Angsana New"/>
          <w:b/>
          <w:bCs/>
          <w:i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(ต)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กำไรต่อหุ้น</w:t>
      </w:r>
    </w:p>
    <w:p w14:paraId="7AC48608" w14:textId="77777777" w:rsidR="008B2DBF" w:rsidRPr="00136693" w:rsidRDefault="008B2DBF" w:rsidP="008B2DBF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56E3A8" w14:textId="77777777" w:rsidR="008B2DBF" w:rsidRPr="00136693" w:rsidRDefault="008B2DBF" w:rsidP="008B2DBF">
      <w:pPr>
        <w:pStyle w:val="BodyText"/>
        <w:shd w:val="clear" w:color="auto" w:fill="FFFFFF"/>
        <w:tabs>
          <w:tab w:val="clear" w:pos="454"/>
          <w:tab w:val="left" w:pos="126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 w:bidi="ar-SA"/>
        </w:rPr>
      </w:pP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>ถัวเฉลี่ยถ่วงน้ำหนักที่ออกจำหน่ายระหว่างปี</w:t>
      </w:r>
    </w:p>
    <w:p w14:paraId="00687C87" w14:textId="77777777" w:rsidR="008B2DBF" w:rsidRPr="00136693" w:rsidRDefault="008B2DBF" w:rsidP="008B2DB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437DE80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88"/>
        <w:jc w:val="both"/>
        <w:rPr>
          <w:rFonts w:ascii="Angsana New" w:hAnsi="Angsana New" w:cs="Angsana New"/>
          <w:sz w:val="30"/>
          <w:szCs w:val="30"/>
          <w:lang w:val="en-GB"/>
        </w:rPr>
      </w:pPr>
    </w:p>
    <w:p w14:paraId="503A91E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en-GB"/>
        </w:rPr>
      </w:pP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br w:type="page"/>
      </w:r>
    </w:p>
    <w:p w14:paraId="71FD53B0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E808D49" w14:textId="77777777" w:rsidR="008B2DBF" w:rsidRPr="00136693" w:rsidRDefault="008B2DBF" w:rsidP="008B2DBF">
      <w:pPr>
        <w:ind w:right="14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44B8F738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136693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6F1070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</w:p>
    <w:p w14:paraId="67A819D2" w14:textId="6CCE93C4" w:rsidR="008B2DBF" w:rsidRPr="00136693" w:rsidRDefault="008B2DBF" w:rsidP="008B2DBF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136693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</w:t>
      </w:r>
      <w:r w:rsidR="0080299F" w:rsidRPr="00136693">
        <w:rPr>
          <w:rFonts w:ascii="Angsana New" w:hAnsi="Angsana New" w:cs="Angsana New" w:hint="cs"/>
          <w:sz w:val="28"/>
          <w:szCs w:val="28"/>
          <w:cs/>
        </w:rPr>
        <w:t>บริษัทใหญ่</w:t>
      </w:r>
      <w:r w:rsidR="0080299F" w:rsidRPr="00136693">
        <w:rPr>
          <w:rFonts w:ascii="Angsana New" w:hAnsi="Angsana New" w:cs="Angsana New" w:hint="cs"/>
          <w:sz w:val="28"/>
          <w:szCs w:val="28"/>
        </w:rPr>
        <w:t xml:space="preserve"> </w:t>
      </w:r>
      <w:r w:rsidRPr="00136693">
        <w:rPr>
          <w:rFonts w:ascii="Angsana New" w:hAnsi="Angsana New" w:cs="Angsana New" w:hint="cs"/>
          <w:b/>
          <w:sz w:val="30"/>
          <w:szCs w:val="30"/>
          <w:cs/>
        </w:rPr>
        <w:t xml:space="preserve">บริษัทย่อยและบริษัทร่วม ได้เปิดเผยในหมายเหตุข้อ </w:t>
      </w:r>
      <w:r w:rsidR="00AB2E33" w:rsidRPr="00136693">
        <w:rPr>
          <w:rFonts w:ascii="Angsana New" w:hAnsi="Angsana New" w:cs="Angsana New" w:hint="cs"/>
          <w:bCs/>
          <w:sz w:val="30"/>
          <w:szCs w:val="30"/>
        </w:rPr>
        <w:t>1</w:t>
      </w:r>
      <w:r w:rsidR="00F82FCD" w:rsidRPr="00136693">
        <w:rPr>
          <w:rFonts w:ascii="Angsana New" w:hAnsi="Angsana New" w:cs="Angsana New" w:hint="cs"/>
          <w:bCs/>
          <w:sz w:val="30"/>
          <w:szCs w:val="30"/>
        </w:rPr>
        <w:t>,</w:t>
      </w:r>
      <w:r w:rsidR="00AB2E33" w:rsidRPr="00136693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136693">
        <w:rPr>
          <w:rFonts w:ascii="Angsana New" w:hAnsi="Angsana New" w:cs="Angsana New" w:hint="cs"/>
          <w:bCs/>
          <w:sz w:val="30"/>
          <w:szCs w:val="30"/>
        </w:rPr>
        <w:t xml:space="preserve">8 </w:t>
      </w:r>
      <w:r w:rsidRPr="00136693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136693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136693">
        <w:rPr>
          <w:rFonts w:ascii="Angsana New" w:hAnsi="Angsana New" w:cs="Angsana New" w:hint="cs"/>
          <w:bCs/>
          <w:sz w:val="30"/>
          <w:szCs w:val="30"/>
        </w:rPr>
        <w:t>9</w:t>
      </w:r>
      <w:r w:rsidRPr="00136693">
        <w:rPr>
          <w:rFonts w:ascii="Angsana New" w:hAnsi="Angsana New" w:cs="Angsana New" w:hint="cs"/>
          <w:b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6F36B8D" w14:textId="77777777" w:rsidR="008B2DBF" w:rsidRPr="00136693" w:rsidRDefault="008B2DBF" w:rsidP="008B2DBF">
      <w:pPr>
        <w:spacing w:line="240" w:lineRule="auto"/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728"/>
        <w:gridCol w:w="3960"/>
      </w:tblGrid>
      <w:tr w:rsidR="008B2DBF" w:rsidRPr="00136693" w14:paraId="7F3B6A68" w14:textId="77777777" w:rsidTr="003E6F58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3371C708" w14:textId="77777777" w:rsidR="008B2DBF" w:rsidRPr="00136693" w:rsidRDefault="008B2DBF" w:rsidP="003E6F58">
            <w:pPr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28" w:type="dxa"/>
            <w:shd w:val="clear" w:color="auto" w:fill="auto"/>
          </w:tcPr>
          <w:p w14:paraId="2EED4A56" w14:textId="77777777" w:rsidR="008B2DBF" w:rsidRPr="00136693" w:rsidRDefault="008B2DBF" w:rsidP="003E6F58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  <w:shd w:val="clear" w:color="auto" w:fill="auto"/>
          </w:tcPr>
          <w:p w14:paraId="60498335" w14:textId="77777777" w:rsidR="008B2DBF" w:rsidRPr="00136693" w:rsidRDefault="008B2DBF" w:rsidP="003E6F58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B2DBF" w:rsidRPr="00136693" w14:paraId="1ADEF91B" w14:textId="77777777" w:rsidTr="003E6F58">
        <w:trPr>
          <w:trHeight w:val="20"/>
        </w:trPr>
        <w:tc>
          <w:tcPr>
            <w:tcW w:w="3510" w:type="dxa"/>
            <w:shd w:val="clear" w:color="auto" w:fill="auto"/>
          </w:tcPr>
          <w:p w14:paraId="6F52B80A" w14:textId="77777777" w:rsidR="008B2DBF" w:rsidRPr="00136693" w:rsidRDefault="008B2DBF" w:rsidP="003E6F58">
            <w:pPr>
              <w:spacing w:line="240" w:lineRule="auto"/>
              <w:ind w:right="20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136693">
              <w:rPr>
                <w:rFonts w:ascii="Angsana New" w:hAnsi="Angsana New" w:cs="Angsana New" w:hint="cs"/>
                <w:sz w:val="32"/>
                <w:szCs w:val="32"/>
              </w:rPr>
              <w:t>Tepro</w:t>
            </w:r>
            <w:proofErr w:type="spellEnd"/>
            <w:r w:rsidRPr="00136693">
              <w:rPr>
                <w:rFonts w:ascii="Angsana New" w:hAnsi="Angsana New" w:cs="Angsana New" w:hint="cs"/>
                <w:sz w:val="32"/>
                <w:szCs w:val="32"/>
              </w:rPr>
              <w:t xml:space="preserve"> Inc. Co., Ltd.</w:t>
            </w:r>
          </w:p>
        </w:tc>
        <w:tc>
          <w:tcPr>
            <w:tcW w:w="1728" w:type="dxa"/>
            <w:shd w:val="clear" w:color="auto" w:fill="auto"/>
          </w:tcPr>
          <w:p w14:paraId="536B451A" w14:textId="77777777" w:rsidR="008B2DBF" w:rsidRPr="00136693" w:rsidRDefault="008B2DBF" w:rsidP="003E6F58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960" w:type="dxa"/>
            <w:shd w:val="clear" w:color="auto" w:fill="auto"/>
          </w:tcPr>
          <w:p w14:paraId="5546DED2" w14:textId="77777777" w:rsidR="008B2DBF" w:rsidRPr="00136693" w:rsidRDefault="008B2DBF" w:rsidP="00831EF5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8B2DBF" w:rsidRPr="00136693" w14:paraId="16A67E0F" w14:textId="77777777" w:rsidTr="003E6F58">
        <w:trPr>
          <w:trHeight w:val="20"/>
        </w:trPr>
        <w:tc>
          <w:tcPr>
            <w:tcW w:w="3510" w:type="dxa"/>
            <w:shd w:val="clear" w:color="auto" w:fill="auto"/>
          </w:tcPr>
          <w:p w14:paraId="770739FA" w14:textId="77777777" w:rsidR="008B2DBF" w:rsidRPr="00136693" w:rsidRDefault="008B2DBF" w:rsidP="003E6F58">
            <w:pPr>
              <w:spacing w:line="240" w:lineRule="auto"/>
              <w:ind w:right="20"/>
              <w:rPr>
                <w:rFonts w:ascii="Angsana New" w:hAnsi="Angsana New" w:cs="Angsana New"/>
                <w:sz w:val="32"/>
                <w:szCs w:val="32"/>
              </w:rPr>
            </w:pPr>
            <w:r w:rsidRPr="00136693">
              <w:rPr>
                <w:rFonts w:ascii="Angsana New" w:hAnsi="Angsana New" w:cs="Angsana New" w:hint="cs"/>
                <w:sz w:val="32"/>
                <w:szCs w:val="32"/>
              </w:rPr>
              <w:t xml:space="preserve">Kinugawa Rubber and </w:t>
            </w:r>
          </w:p>
          <w:p w14:paraId="6B481C5C" w14:textId="77777777" w:rsidR="008B2DBF" w:rsidRPr="00136693" w:rsidRDefault="008B2DBF" w:rsidP="003E6F58">
            <w:pPr>
              <w:spacing w:line="240" w:lineRule="auto"/>
              <w:ind w:right="20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36693">
              <w:rPr>
                <w:rFonts w:ascii="Angsana New" w:hAnsi="Angsana New" w:cs="Angsana New" w:hint="cs"/>
                <w:sz w:val="32"/>
                <w:szCs w:val="32"/>
              </w:rPr>
              <w:t>Plastic Wuhu Co., Ltd.</w:t>
            </w:r>
          </w:p>
        </w:tc>
        <w:tc>
          <w:tcPr>
            <w:tcW w:w="1728" w:type="dxa"/>
            <w:shd w:val="clear" w:color="auto" w:fill="auto"/>
          </w:tcPr>
          <w:p w14:paraId="4874EF08" w14:textId="77777777" w:rsidR="008B2DBF" w:rsidRPr="00136693" w:rsidRDefault="008B2DBF" w:rsidP="003E6F58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902D841" w14:textId="77777777" w:rsidR="008B2DBF" w:rsidRPr="00136693" w:rsidRDefault="008B2DBF" w:rsidP="003E6F58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3960" w:type="dxa"/>
            <w:shd w:val="clear" w:color="auto" w:fill="auto"/>
          </w:tcPr>
          <w:p w14:paraId="0D2F00FF" w14:textId="77777777" w:rsidR="008B2DBF" w:rsidRPr="00136693" w:rsidRDefault="008B2DBF" w:rsidP="00831EF5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F45DFC5" w14:textId="77777777" w:rsidR="008B2DBF" w:rsidRPr="00136693" w:rsidRDefault="008B2DBF" w:rsidP="00831EF5">
            <w:pPr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</w:tbl>
    <w:p w14:paraId="0C3EB1B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</w:p>
    <w:p w14:paraId="5C353A2F" w14:textId="77777777" w:rsidR="008B2DBF" w:rsidRPr="00136693" w:rsidRDefault="008B2DBF" w:rsidP="008B2DBF">
      <w:pPr>
        <w:spacing w:line="240" w:lineRule="auto"/>
        <w:ind w:right="-108"/>
        <w:jc w:val="thaiDistribute"/>
        <w:rPr>
          <w:rFonts w:ascii="Angsana New" w:hAnsi="Angsana New" w:cs="Angsana New"/>
          <w:b/>
          <w:sz w:val="16"/>
          <w:szCs w:val="16"/>
        </w:rPr>
      </w:pPr>
    </w:p>
    <w:p w14:paraId="01060275" w14:textId="22136460" w:rsidR="008B2DBF" w:rsidRPr="00136693" w:rsidRDefault="008B2DBF" w:rsidP="008B2DBF">
      <w:pPr>
        <w:tabs>
          <w:tab w:val="clear" w:pos="227"/>
          <w:tab w:val="clear" w:pos="454"/>
          <w:tab w:val="left" w:pos="540"/>
        </w:tabs>
        <w:spacing w:line="240" w:lineRule="auto"/>
        <w:ind w:right="20" w:firstLine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5CFE89AB" w14:textId="2BF45A4F" w:rsidR="002B6A2A" w:rsidRPr="00136693" w:rsidRDefault="002B6A2A" w:rsidP="008B2DBF">
      <w:pPr>
        <w:tabs>
          <w:tab w:val="clear" w:pos="227"/>
          <w:tab w:val="clear" w:pos="454"/>
          <w:tab w:val="left" w:pos="540"/>
        </w:tabs>
        <w:spacing w:line="240" w:lineRule="auto"/>
        <w:ind w:right="20" w:firstLine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583965D5" w14:textId="2D04941E" w:rsidR="002B6A2A" w:rsidRPr="00136693" w:rsidRDefault="002B6A2A" w:rsidP="008B2DBF">
      <w:pPr>
        <w:tabs>
          <w:tab w:val="clear" w:pos="227"/>
          <w:tab w:val="clear" w:pos="454"/>
          <w:tab w:val="left" w:pos="540"/>
        </w:tabs>
        <w:spacing w:line="240" w:lineRule="auto"/>
        <w:ind w:right="20" w:firstLine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3B3006B" w14:textId="2523C138" w:rsidR="002B6A2A" w:rsidRPr="00136693" w:rsidRDefault="002B6A2A" w:rsidP="008B2DBF">
      <w:pPr>
        <w:tabs>
          <w:tab w:val="clear" w:pos="227"/>
          <w:tab w:val="clear" w:pos="454"/>
          <w:tab w:val="left" w:pos="540"/>
        </w:tabs>
        <w:spacing w:line="240" w:lineRule="auto"/>
        <w:ind w:right="20" w:firstLine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67B84B98" w14:textId="77777777" w:rsidR="002B6A2A" w:rsidRPr="00136693" w:rsidRDefault="002B6A2A" w:rsidP="008B2DBF">
      <w:pPr>
        <w:tabs>
          <w:tab w:val="clear" w:pos="227"/>
          <w:tab w:val="clear" w:pos="454"/>
          <w:tab w:val="left" w:pos="540"/>
        </w:tabs>
        <w:spacing w:line="240" w:lineRule="auto"/>
        <w:ind w:right="20" w:firstLine="540"/>
        <w:jc w:val="thaiDistribute"/>
        <w:rPr>
          <w:rFonts w:ascii="Angsana New" w:hAnsi="Angsana New" w:cs="Angsana New"/>
          <w:b/>
          <w:sz w:val="28"/>
          <w:szCs w:val="28"/>
          <w:cs/>
        </w:rPr>
      </w:pPr>
    </w:p>
    <w:p w14:paraId="5E98ECC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  <w:cs/>
        </w:rPr>
      </w:pPr>
      <w:r w:rsidRPr="00136693">
        <w:rPr>
          <w:rFonts w:ascii="Angsana New" w:hAnsi="Angsana New" w:cs="Angsana New" w:hint="cs"/>
          <w:b/>
          <w:sz w:val="28"/>
          <w:szCs w:val="28"/>
          <w:cs/>
        </w:rP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1"/>
        <w:gridCol w:w="1080"/>
        <w:gridCol w:w="278"/>
        <w:gridCol w:w="1077"/>
        <w:gridCol w:w="268"/>
        <w:gridCol w:w="1084"/>
        <w:gridCol w:w="270"/>
        <w:gridCol w:w="1080"/>
      </w:tblGrid>
      <w:tr w:rsidR="008B2DBF" w:rsidRPr="00136693" w14:paraId="60B58BA5" w14:textId="77777777" w:rsidTr="003E6F58">
        <w:trPr>
          <w:tblHeader/>
        </w:trPr>
        <w:tc>
          <w:tcPr>
            <w:tcW w:w="2261" w:type="pct"/>
            <w:shd w:val="clear" w:color="auto" w:fill="auto"/>
          </w:tcPr>
          <w:p w14:paraId="2BBFDFC4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8" w:type="pct"/>
            <w:gridSpan w:val="3"/>
            <w:shd w:val="clear" w:color="auto" w:fill="auto"/>
          </w:tcPr>
          <w:p w14:paraId="7AF828DB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1D4464C7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shd w:val="clear" w:color="auto" w:fill="auto"/>
          </w:tcPr>
          <w:p w14:paraId="63DAECA6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44A03956" w14:textId="77777777" w:rsidTr="003E6F58">
        <w:trPr>
          <w:tblHeader/>
        </w:trPr>
        <w:tc>
          <w:tcPr>
            <w:tcW w:w="2261" w:type="pct"/>
            <w:shd w:val="clear" w:color="auto" w:fill="auto"/>
          </w:tcPr>
          <w:p w14:paraId="2FBB35FF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6" w:type="pct"/>
            <w:shd w:val="clear" w:color="auto" w:fill="auto"/>
          </w:tcPr>
          <w:p w14:paraId="3C13578C" w14:textId="51A22BB0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60992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4D125C84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47418CE" w14:textId="0B0C1D0B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60992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04E88369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7060E30" w14:textId="5C89CC5E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60992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6E5B265F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9DBE9AC" w14:textId="3C6D9E22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60992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5B2E4DC7" w14:textId="77777777" w:rsidTr="003E6F58">
        <w:trPr>
          <w:tblHeader/>
        </w:trPr>
        <w:tc>
          <w:tcPr>
            <w:tcW w:w="2261" w:type="pct"/>
          </w:tcPr>
          <w:p w14:paraId="51C46784" w14:textId="6F077690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7"/>
          </w:tcPr>
          <w:p w14:paraId="76C41388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136693" w14:paraId="2C12D5DB" w14:textId="77777777" w:rsidTr="003E6F58">
        <w:tc>
          <w:tcPr>
            <w:tcW w:w="2261" w:type="pct"/>
          </w:tcPr>
          <w:p w14:paraId="1A6AB16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76" w:type="pct"/>
          </w:tcPr>
          <w:p w14:paraId="0A2545D1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F424A3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B2E6684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E1FC5F9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3FAAA36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260C1C5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4F66879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7024" w:rsidRPr="00136693" w14:paraId="24C561CB" w14:textId="77777777" w:rsidTr="003E6F58">
        <w:tc>
          <w:tcPr>
            <w:tcW w:w="2261" w:type="pct"/>
          </w:tcPr>
          <w:p w14:paraId="69A2FB9D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6" w:type="pct"/>
          </w:tcPr>
          <w:p w14:paraId="2C9B93B2" w14:textId="10A9A6E3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14,231</w:t>
            </w:r>
          </w:p>
        </w:tc>
        <w:tc>
          <w:tcPr>
            <w:tcW w:w="148" w:type="pct"/>
          </w:tcPr>
          <w:p w14:paraId="677DEF73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557FC2C" w14:textId="32CCB66E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16,267</w:t>
            </w:r>
          </w:p>
        </w:tc>
        <w:tc>
          <w:tcPr>
            <w:tcW w:w="143" w:type="pct"/>
          </w:tcPr>
          <w:p w14:paraId="7B720550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042CC64" w14:textId="7A8133A6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14,231</w:t>
            </w:r>
          </w:p>
        </w:tc>
        <w:tc>
          <w:tcPr>
            <w:tcW w:w="144" w:type="pct"/>
          </w:tcPr>
          <w:p w14:paraId="7DA7FBC1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0721CBE" w14:textId="1B25F740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16,267</w:t>
            </w:r>
          </w:p>
        </w:tc>
      </w:tr>
      <w:tr w:rsidR="00767024" w:rsidRPr="00136693" w14:paraId="5AFD9620" w14:textId="77777777" w:rsidTr="003E6F58">
        <w:tc>
          <w:tcPr>
            <w:tcW w:w="2261" w:type="pct"/>
          </w:tcPr>
          <w:p w14:paraId="43456823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6" w:type="pct"/>
          </w:tcPr>
          <w:p w14:paraId="58B8D3D1" w14:textId="5773FA6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18,753</w:t>
            </w:r>
          </w:p>
        </w:tc>
        <w:tc>
          <w:tcPr>
            <w:tcW w:w="148" w:type="pct"/>
          </w:tcPr>
          <w:p w14:paraId="45A2CF3E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1F560F5" w14:textId="1A6880BD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18,939</w:t>
            </w:r>
          </w:p>
        </w:tc>
        <w:tc>
          <w:tcPr>
            <w:tcW w:w="143" w:type="pct"/>
          </w:tcPr>
          <w:p w14:paraId="0D954BE8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8DBFE6" w14:textId="49A762B6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18,753</w:t>
            </w:r>
          </w:p>
        </w:tc>
        <w:tc>
          <w:tcPr>
            <w:tcW w:w="144" w:type="pct"/>
          </w:tcPr>
          <w:p w14:paraId="6007B25E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252BBDB" w14:textId="648C898A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18,939</w:t>
            </w:r>
          </w:p>
        </w:tc>
      </w:tr>
      <w:tr w:rsidR="00767024" w:rsidRPr="00136693" w14:paraId="70360895" w14:textId="77777777" w:rsidTr="003E6F58">
        <w:tc>
          <w:tcPr>
            <w:tcW w:w="2261" w:type="pct"/>
          </w:tcPr>
          <w:p w14:paraId="44579F53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087FB02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B55CFC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BD00B1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D07BA3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240749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386B03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6E36B9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024" w:rsidRPr="00136693" w14:paraId="28B370BD" w14:textId="77777777" w:rsidTr="003E6F58">
        <w:tc>
          <w:tcPr>
            <w:tcW w:w="2261" w:type="pct"/>
          </w:tcPr>
          <w:p w14:paraId="63F430DE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2A038E7D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7E2314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14B605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C97AC0B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1AFEDC0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40AAB9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E28274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024" w:rsidRPr="00136693" w14:paraId="455BE653" w14:textId="77777777" w:rsidTr="003E6F58">
        <w:tc>
          <w:tcPr>
            <w:tcW w:w="2261" w:type="pct"/>
          </w:tcPr>
          <w:p w14:paraId="06F8B8E9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0EDA899B" w14:textId="1476E53F" w:rsidR="00767024" w:rsidRPr="00136693" w:rsidRDefault="00767024" w:rsidP="0072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DDB34E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434B9CA" w14:textId="2C5328B4" w:rsidR="00767024" w:rsidRPr="00136693" w:rsidRDefault="00767024" w:rsidP="0072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C836FF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CF2D2D2" w14:textId="741632CF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4,717</w:t>
            </w:r>
          </w:p>
        </w:tc>
        <w:tc>
          <w:tcPr>
            <w:tcW w:w="144" w:type="pct"/>
          </w:tcPr>
          <w:p w14:paraId="2A8E7145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59C39A3" w14:textId="2AFFA534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5,239</w:t>
            </w:r>
          </w:p>
        </w:tc>
      </w:tr>
      <w:tr w:rsidR="00767024" w:rsidRPr="00136693" w14:paraId="02E1D5CD" w14:textId="77777777" w:rsidTr="003E6F58">
        <w:tc>
          <w:tcPr>
            <w:tcW w:w="2261" w:type="pct"/>
          </w:tcPr>
          <w:p w14:paraId="719FDC42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6" w:type="pct"/>
          </w:tcPr>
          <w:p w14:paraId="1CD1D594" w14:textId="30455C42" w:rsidR="00767024" w:rsidRPr="00136693" w:rsidRDefault="00767024" w:rsidP="0072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FB3D26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9659EFE" w14:textId="672B4C39" w:rsidR="00767024" w:rsidRPr="00136693" w:rsidRDefault="00767024" w:rsidP="0072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9134FC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AAA905" w14:textId="12A82E0E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46,257</w:t>
            </w:r>
          </w:p>
        </w:tc>
        <w:tc>
          <w:tcPr>
            <w:tcW w:w="144" w:type="pct"/>
          </w:tcPr>
          <w:p w14:paraId="31232039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B980AC4" w14:textId="191A602F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41,099</w:t>
            </w:r>
          </w:p>
        </w:tc>
      </w:tr>
      <w:tr w:rsidR="00767024" w:rsidRPr="00136693" w14:paraId="2442A777" w14:textId="77777777" w:rsidTr="003E6F58">
        <w:tc>
          <w:tcPr>
            <w:tcW w:w="2261" w:type="pct"/>
          </w:tcPr>
          <w:p w14:paraId="2CD3CFB9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" w:type="pct"/>
          </w:tcPr>
          <w:p w14:paraId="54D4B32A" w14:textId="6FF1168E" w:rsidR="00767024" w:rsidRPr="00136693" w:rsidRDefault="00767024" w:rsidP="0072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EEA439F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C312424" w14:textId="4C74DA0A" w:rsidR="00767024" w:rsidRPr="00136693" w:rsidRDefault="00767024" w:rsidP="0072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444832D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368FFD5" w14:textId="58FB967E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1,585</w:t>
            </w:r>
          </w:p>
        </w:tc>
        <w:tc>
          <w:tcPr>
            <w:tcW w:w="144" w:type="pct"/>
          </w:tcPr>
          <w:p w14:paraId="7E2B67D7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3B9EA9" w14:textId="2D486235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1,562</w:t>
            </w:r>
          </w:p>
        </w:tc>
      </w:tr>
      <w:tr w:rsidR="00767024" w:rsidRPr="00136693" w14:paraId="46BACB18" w14:textId="77777777" w:rsidTr="003E6F58">
        <w:tc>
          <w:tcPr>
            <w:tcW w:w="2261" w:type="pct"/>
          </w:tcPr>
          <w:p w14:paraId="2C1F538D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8D52176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719285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0ECC50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C0E449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C02D2CE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5E26A4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FD3A85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024" w:rsidRPr="00136693" w14:paraId="6A535EDA" w14:textId="77777777" w:rsidTr="003E6F58">
        <w:tc>
          <w:tcPr>
            <w:tcW w:w="2261" w:type="pct"/>
          </w:tcPr>
          <w:p w14:paraId="070E3C34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</w:tcPr>
          <w:p w14:paraId="48283A42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4FC5A0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5D682F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772C3D8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8CFF72D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D4A8503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DDB41C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024" w:rsidRPr="00136693" w14:paraId="0D20E546" w14:textId="77777777" w:rsidTr="003E6F58">
        <w:tc>
          <w:tcPr>
            <w:tcW w:w="2261" w:type="pct"/>
          </w:tcPr>
          <w:p w14:paraId="1B6AB261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6" w:type="pct"/>
          </w:tcPr>
          <w:p w14:paraId="6749FD44" w14:textId="33736FE9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137,477</w:t>
            </w:r>
          </w:p>
        </w:tc>
        <w:tc>
          <w:tcPr>
            <w:tcW w:w="148" w:type="pct"/>
          </w:tcPr>
          <w:p w14:paraId="1C86053A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834EA5" w14:textId="01178256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114,489</w:t>
            </w:r>
          </w:p>
        </w:tc>
        <w:tc>
          <w:tcPr>
            <w:tcW w:w="143" w:type="pct"/>
          </w:tcPr>
          <w:p w14:paraId="346D0235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FA852B" w14:textId="46C93D95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137,252</w:t>
            </w:r>
          </w:p>
        </w:tc>
        <w:tc>
          <w:tcPr>
            <w:tcW w:w="144" w:type="pct"/>
          </w:tcPr>
          <w:p w14:paraId="29D39B43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5F82E9C" w14:textId="2256EDC2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114,187</w:t>
            </w:r>
          </w:p>
        </w:tc>
      </w:tr>
      <w:tr w:rsidR="00767024" w:rsidRPr="00136693" w14:paraId="061E7D13" w14:textId="77777777" w:rsidTr="003E6F58">
        <w:tc>
          <w:tcPr>
            <w:tcW w:w="2261" w:type="pct"/>
          </w:tcPr>
          <w:p w14:paraId="420876A9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59BD0F21" w14:textId="6E990533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8,892</w:t>
            </w:r>
          </w:p>
        </w:tc>
        <w:tc>
          <w:tcPr>
            <w:tcW w:w="148" w:type="pct"/>
          </w:tcPr>
          <w:p w14:paraId="44FA47BE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09F2D4C" w14:textId="75B3A2AB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13,044</w:t>
            </w:r>
          </w:p>
        </w:tc>
        <w:tc>
          <w:tcPr>
            <w:tcW w:w="143" w:type="pct"/>
          </w:tcPr>
          <w:p w14:paraId="05999E52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15B5DDE" w14:textId="314C66DB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8,892</w:t>
            </w:r>
          </w:p>
        </w:tc>
        <w:tc>
          <w:tcPr>
            <w:tcW w:w="144" w:type="pct"/>
          </w:tcPr>
          <w:p w14:paraId="592D02AF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ECCE94A" w14:textId="2439784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13,044</w:t>
            </w:r>
          </w:p>
        </w:tc>
      </w:tr>
      <w:tr w:rsidR="00767024" w:rsidRPr="00136693" w14:paraId="0AE90E41" w14:textId="77777777" w:rsidTr="003E6F58">
        <w:tc>
          <w:tcPr>
            <w:tcW w:w="2261" w:type="pct"/>
          </w:tcPr>
          <w:p w14:paraId="411AF4CC" w14:textId="063B924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6" w:type="pct"/>
          </w:tcPr>
          <w:p w14:paraId="422E163E" w14:textId="2F0AC53C" w:rsidR="00767024" w:rsidRPr="00136693" w:rsidRDefault="00BF7CA0" w:rsidP="00FE3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182415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22D387C" w14:textId="190320BA" w:rsidR="00767024" w:rsidRPr="00136693" w:rsidRDefault="00767024" w:rsidP="0072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BDCB474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D03A3F4" w14:textId="5B129E59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19,500</w:t>
            </w:r>
          </w:p>
        </w:tc>
        <w:tc>
          <w:tcPr>
            <w:tcW w:w="144" w:type="pct"/>
          </w:tcPr>
          <w:p w14:paraId="2FB58B01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A26427" w14:textId="280B40E9" w:rsidR="00767024" w:rsidRPr="00136693" w:rsidRDefault="00767024" w:rsidP="00722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767024" w:rsidRPr="00136693" w14:paraId="5FEDFECC" w14:textId="77777777" w:rsidTr="003E6F58">
        <w:tc>
          <w:tcPr>
            <w:tcW w:w="2261" w:type="pct"/>
          </w:tcPr>
          <w:p w14:paraId="2B27EBB2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" w:type="pct"/>
          </w:tcPr>
          <w:p w14:paraId="3589E0B5" w14:textId="08C59C11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6,915</w:t>
            </w:r>
          </w:p>
        </w:tc>
        <w:tc>
          <w:tcPr>
            <w:tcW w:w="148" w:type="pct"/>
          </w:tcPr>
          <w:p w14:paraId="057E5FD1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2E8328" w14:textId="1771F756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9,053</w:t>
            </w:r>
          </w:p>
        </w:tc>
        <w:tc>
          <w:tcPr>
            <w:tcW w:w="143" w:type="pct"/>
          </w:tcPr>
          <w:p w14:paraId="7F6A7224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A9BC66" w14:textId="74519E69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6,915</w:t>
            </w:r>
          </w:p>
        </w:tc>
        <w:tc>
          <w:tcPr>
            <w:tcW w:w="144" w:type="pct"/>
          </w:tcPr>
          <w:p w14:paraId="57AD6F7E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39B17D4" w14:textId="540FCF40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9,053</w:t>
            </w:r>
          </w:p>
        </w:tc>
      </w:tr>
      <w:tr w:rsidR="00767024" w:rsidRPr="00136693" w14:paraId="04CB99CE" w14:textId="77777777" w:rsidTr="003E6F58">
        <w:tc>
          <w:tcPr>
            <w:tcW w:w="2261" w:type="pct"/>
          </w:tcPr>
          <w:p w14:paraId="4854CFB2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8B0B59B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33E243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77BEDFF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8661852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BFBC9B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9B376B4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4DD9C8D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024" w:rsidRPr="00136693" w14:paraId="2F780758" w14:textId="77777777" w:rsidTr="003E6F58">
        <w:tc>
          <w:tcPr>
            <w:tcW w:w="2261" w:type="pct"/>
          </w:tcPr>
          <w:p w14:paraId="11D81961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2A5251CA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188B06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F9A3A73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AC11C60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6A7D79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5C4254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697345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024" w:rsidRPr="00136693" w14:paraId="471790B0" w14:textId="77777777" w:rsidTr="003E6F58">
        <w:tc>
          <w:tcPr>
            <w:tcW w:w="2261" w:type="pct"/>
          </w:tcPr>
          <w:p w14:paraId="2ABE7663" w14:textId="77777777" w:rsidR="00767024" w:rsidRPr="00136693" w:rsidRDefault="00767024" w:rsidP="0076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67D08F60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1946CB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FBDA952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1584E2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97A0A0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FA01C0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22049C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7024" w:rsidRPr="00136693" w14:paraId="04F07EDC" w14:textId="77777777" w:rsidTr="003E6F58">
        <w:tc>
          <w:tcPr>
            <w:tcW w:w="2261" w:type="pct"/>
          </w:tcPr>
          <w:p w14:paraId="6E169CBB" w14:textId="715590CF" w:rsidR="00767024" w:rsidRPr="00136693" w:rsidRDefault="00767024" w:rsidP="0076702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</w:tcPr>
          <w:p w14:paraId="7487A83E" w14:textId="7A0C9206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14,539</w:t>
            </w:r>
          </w:p>
        </w:tc>
        <w:tc>
          <w:tcPr>
            <w:tcW w:w="148" w:type="pct"/>
          </w:tcPr>
          <w:p w14:paraId="134E4B89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DB487BC" w14:textId="1806098F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16,559</w:t>
            </w:r>
          </w:p>
        </w:tc>
        <w:tc>
          <w:tcPr>
            <w:tcW w:w="143" w:type="pct"/>
          </w:tcPr>
          <w:p w14:paraId="51C7FD47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04C7FAA" w14:textId="6C9D730D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8,341</w:t>
            </w:r>
          </w:p>
        </w:tc>
        <w:tc>
          <w:tcPr>
            <w:tcW w:w="144" w:type="pct"/>
          </w:tcPr>
          <w:p w14:paraId="11CA3B55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652E38E" w14:textId="646D95B3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11,145</w:t>
            </w:r>
          </w:p>
        </w:tc>
      </w:tr>
      <w:tr w:rsidR="00767024" w:rsidRPr="00136693" w14:paraId="3AE3B964" w14:textId="77777777" w:rsidTr="003E6F58">
        <w:tc>
          <w:tcPr>
            <w:tcW w:w="2261" w:type="pct"/>
          </w:tcPr>
          <w:p w14:paraId="193F7368" w14:textId="7AA13973" w:rsidR="00767024" w:rsidRPr="00136693" w:rsidRDefault="00767024" w:rsidP="0076702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23B0C45" w14:textId="4F4ADF73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290</w:t>
            </w:r>
          </w:p>
        </w:tc>
        <w:tc>
          <w:tcPr>
            <w:tcW w:w="148" w:type="pct"/>
          </w:tcPr>
          <w:p w14:paraId="1E52748A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C4D8409" w14:textId="0E9D62DA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129</w:t>
            </w:r>
          </w:p>
        </w:tc>
        <w:tc>
          <w:tcPr>
            <w:tcW w:w="143" w:type="pct"/>
          </w:tcPr>
          <w:p w14:paraId="24CF2610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9F3F0A8" w14:textId="6F53B5A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290</w:t>
            </w:r>
          </w:p>
        </w:tc>
        <w:tc>
          <w:tcPr>
            <w:tcW w:w="144" w:type="pct"/>
          </w:tcPr>
          <w:p w14:paraId="5E642363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2AE7C4F" w14:textId="487B0BB3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129</w:t>
            </w:r>
          </w:p>
        </w:tc>
      </w:tr>
      <w:tr w:rsidR="00767024" w:rsidRPr="00136693" w14:paraId="7FB4B7CB" w14:textId="77777777" w:rsidTr="003E6F58">
        <w:tc>
          <w:tcPr>
            <w:tcW w:w="2261" w:type="pct"/>
          </w:tcPr>
          <w:p w14:paraId="4D4C113C" w14:textId="1625F27B" w:rsidR="00767024" w:rsidRPr="00136693" w:rsidRDefault="00767024" w:rsidP="0076702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A3E17D0" w14:textId="541B0866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14,829</w:t>
            </w:r>
          </w:p>
        </w:tc>
        <w:tc>
          <w:tcPr>
            <w:tcW w:w="148" w:type="pct"/>
          </w:tcPr>
          <w:p w14:paraId="3B2491C8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4F96C05" w14:textId="01CEE4B8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16,688</w:t>
            </w:r>
          </w:p>
        </w:tc>
        <w:tc>
          <w:tcPr>
            <w:tcW w:w="143" w:type="pct"/>
          </w:tcPr>
          <w:p w14:paraId="6FB19E6E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7DF05" w14:textId="5A00AD01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8,631</w:t>
            </w:r>
          </w:p>
        </w:tc>
        <w:tc>
          <w:tcPr>
            <w:tcW w:w="144" w:type="pct"/>
          </w:tcPr>
          <w:p w14:paraId="0AD37C71" w14:textId="77777777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59A250" w14:textId="50BD769D" w:rsidR="00767024" w:rsidRPr="00136693" w:rsidRDefault="00767024" w:rsidP="00767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11,274</w:t>
            </w:r>
          </w:p>
        </w:tc>
      </w:tr>
    </w:tbl>
    <w:p w14:paraId="79328566" w14:textId="77777777" w:rsidR="008B2DBF" w:rsidRPr="00136693" w:rsidRDefault="008B2DBF" w:rsidP="008B2DBF">
      <w:pPr>
        <w:spacing w:line="240" w:lineRule="auto"/>
        <w:ind w:left="540" w:right="20"/>
        <w:rPr>
          <w:rFonts w:ascii="Angsana New" w:hAnsi="Angsana New" w:cs="Angsana New"/>
          <w:sz w:val="30"/>
          <w:szCs w:val="30"/>
          <w:cs/>
        </w:rPr>
      </w:pPr>
    </w:p>
    <w:p w14:paraId="58229B4F" w14:textId="6A158CE4" w:rsidR="008B2DBF" w:rsidRPr="00136693" w:rsidRDefault="008B2DBF" w:rsidP="00930E52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6750"/>
        </w:tabs>
        <w:spacing w:line="240" w:lineRule="auto"/>
        <w:ind w:right="20" w:firstLine="540"/>
        <w:jc w:val="thaiDistribute"/>
        <w:rPr>
          <w:rFonts w:ascii="Angsana New" w:hAnsi="Angsana New" w:cs="Angsana New"/>
          <w:sz w:val="24"/>
          <w:szCs w:val="24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8B2DBF" w:rsidRPr="00136693" w14:paraId="6CC415E3" w14:textId="77777777" w:rsidTr="003E6F58">
        <w:tc>
          <w:tcPr>
            <w:tcW w:w="2267" w:type="pct"/>
            <w:shd w:val="clear" w:color="auto" w:fill="auto"/>
          </w:tcPr>
          <w:p w14:paraId="42ACFA12" w14:textId="241600B3" w:rsidR="008B2DBF" w:rsidRPr="00136693" w:rsidRDefault="00930E52" w:rsidP="003E6F5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lastRenderedPageBreak/>
              <w:t>ยอดคงเหลือกับกิจการที่เกี่ยวข้องกัน</w:t>
            </w:r>
          </w:p>
        </w:tc>
        <w:tc>
          <w:tcPr>
            <w:tcW w:w="1298" w:type="pct"/>
            <w:gridSpan w:val="4"/>
            <w:shd w:val="clear" w:color="auto" w:fill="auto"/>
          </w:tcPr>
          <w:p w14:paraId="01024C40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5033E035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712D2A7E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B2DBF" w:rsidRPr="00136693" w14:paraId="7E867EE7" w14:textId="77777777" w:rsidTr="003E6F58">
        <w:tc>
          <w:tcPr>
            <w:tcW w:w="2267" w:type="pct"/>
            <w:shd w:val="clear" w:color="auto" w:fill="auto"/>
          </w:tcPr>
          <w:p w14:paraId="398897E2" w14:textId="08DFF770" w:rsidR="008B2DBF" w:rsidRPr="00136693" w:rsidRDefault="00930E52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7" w:type="pct"/>
            <w:shd w:val="clear" w:color="auto" w:fill="auto"/>
          </w:tcPr>
          <w:p w14:paraId="48377AAA" w14:textId="6AD65146" w:rsidR="008B2DBF" w:rsidRPr="00136693" w:rsidRDefault="0002621E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33" w:type="pct"/>
            <w:shd w:val="clear" w:color="auto" w:fill="auto"/>
          </w:tcPr>
          <w:p w14:paraId="1369A321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6A3D485" w14:textId="654D74A9" w:rsidR="008B2DBF" w:rsidRPr="00136693" w:rsidRDefault="0002621E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661CE09C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CE1A8E5" w14:textId="256610DB" w:rsidR="008B2DBF" w:rsidRPr="00136693" w:rsidRDefault="0002621E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8194C6E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D95FFE2" w14:textId="691BF6E2" w:rsidR="008B2DBF" w:rsidRPr="00136693" w:rsidRDefault="0002621E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23DBF566" w14:textId="77777777" w:rsidTr="003E6F58">
        <w:tc>
          <w:tcPr>
            <w:tcW w:w="2267" w:type="pct"/>
          </w:tcPr>
          <w:p w14:paraId="08BF633A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314E4C90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136693" w14:paraId="11FA1E33" w14:textId="77777777" w:rsidTr="003E6F58">
        <w:tc>
          <w:tcPr>
            <w:tcW w:w="2267" w:type="pct"/>
          </w:tcPr>
          <w:p w14:paraId="48620FAA" w14:textId="77777777" w:rsidR="008B2DBF" w:rsidRPr="00136693" w:rsidRDefault="008B2DBF" w:rsidP="003E6F5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33" w:type="pct"/>
            <w:gridSpan w:val="8"/>
          </w:tcPr>
          <w:p w14:paraId="74FFBCC7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36693" w:rsidRPr="00136693" w14:paraId="75FD5495" w14:textId="77777777" w:rsidTr="00EA54DD">
        <w:tc>
          <w:tcPr>
            <w:tcW w:w="2267" w:type="pct"/>
          </w:tcPr>
          <w:p w14:paraId="43654067" w14:textId="77777777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  <w:shd w:val="clear" w:color="auto" w:fill="auto"/>
          </w:tcPr>
          <w:p w14:paraId="1E6479E6" w14:textId="281864F5" w:rsidR="00136693" w:rsidRPr="00EA54DD" w:rsidRDefault="009B6FED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4DD"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FA5352A" w14:textId="77777777" w:rsidR="00136693" w:rsidRPr="00EA54DD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FF5401C" w14:textId="5708A27E" w:rsidR="00136693" w:rsidRPr="00EA54DD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1,630</w:t>
            </w:r>
          </w:p>
        </w:tc>
        <w:tc>
          <w:tcPr>
            <w:tcW w:w="144" w:type="pct"/>
            <w:shd w:val="clear" w:color="auto" w:fill="auto"/>
          </w:tcPr>
          <w:p w14:paraId="0EA94053" w14:textId="77777777" w:rsidR="00136693" w:rsidRPr="00EA54DD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E1574F1" w14:textId="073AC057" w:rsidR="00136693" w:rsidRPr="00EA54DD" w:rsidRDefault="00A37B5C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/>
                <w:sz w:val="30"/>
                <w:szCs w:val="30"/>
              </w:rPr>
              <w:t>678</w:t>
            </w:r>
          </w:p>
        </w:tc>
        <w:tc>
          <w:tcPr>
            <w:tcW w:w="146" w:type="pct"/>
          </w:tcPr>
          <w:p w14:paraId="6833EB49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AD63007" w14:textId="431254B1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1,630</w:t>
            </w:r>
          </w:p>
        </w:tc>
      </w:tr>
      <w:tr w:rsidR="00136693" w:rsidRPr="00136693" w14:paraId="2F9C4ADB" w14:textId="77777777" w:rsidTr="003E6F58">
        <w:tc>
          <w:tcPr>
            <w:tcW w:w="2267" w:type="pct"/>
          </w:tcPr>
          <w:p w14:paraId="12A2C261" w14:textId="77777777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0907CC99" w14:textId="57279A69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27,189</w:t>
            </w:r>
          </w:p>
        </w:tc>
        <w:tc>
          <w:tcPr>
            <w:tcW w:w="144" w:type="pct"/>
            <w:gridSpan w:val="2"/>
          </w:tcPr>
          <w:p w14:paraId="0B40B665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A1E5A1" w14:textId="3ED9F931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24,049</w:t>
            </w:r>
          </w:p>
        </w:tc>
        <w:tc>
          <w:tcPr>
            <w:tcW w:w="144" w:type="pct"/>
          </w:tcPr>
          <w:p w14:paraId="79F34061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F9C2DA" w14:textId="362421E3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27,548</w:t>
            </w:r>
          </w:p>
        </w:tc>
        <w:tc>
          <w:tcPr>
            <w:tcW w:w="146" w:type="pct"/>
          </w:tcPr>
          <w:p w14:paraId="1FB4D12E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6C99D16" w14:textId="2FA31842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24,014</w:t>
            </w:r>
          </w:p>
        </w:tc>
      </w:tr>
      <w:tr w:rsidR="00136693" w:rsidRPr="00136693" w14:paraId="46D7A951" w14:textId="77777777" w:rsidTr="003E6F58">
        <w:tc>
          <w:tcPr>
            <w:tcW w:w="2267" w:type="pct"/>
            <w:shd w:val="clear" w:color="auto" w:fill="auto"/>
          </w:tcPr>
          <w:p w14:paraId="1E7E83F9" w14:textId="77777777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9BCCC" w14:textId="3B1AB792" w:rsidR="00136693" w:rsidRPr="00136693" w:rsidRDefault="009B6FED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136693"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2ECDA0B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59C41" w14:textId="7B311BF0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25,679</w:t>
            </w:r>
          </w:p>
        </w:tc>
        <w:tc>
          <w:tcPr>
            <w:tcW w:w="144" w:type="pct"/>
            <w:shd w:val="clear" w:color="auto" w:fill="auto"/>
          </w:tcPr>
          <w:p w14:paraId="61F855A9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B2265" w14:textId="5D7ABF87" w:rsidR="00136693" w:rsidRPr="00136693" w:rsidRDefault="00A37B5C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="00136693"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36693"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536322AE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64A93" w14:textId="081D9D4D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25,644</w:t>
            </w:r>
          </w:p>
        </w:tc>
      </w:tr>
    </w:tbl>
    <w:p w14:paraId="5A875FF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8B2DBF" w:rsidRPr="00136693" w14:paraId="276590A5" w14:textId="77777777" w:rsidTr="003E6F58">
        <w:tc>
          <w:tcPr>
            <w:tcW w:w="2267" w:type="pct"/>
          </w:tcPr>
          <w:p w14:paraId="16788063" w14:textId="77777777" w:rsidR="008B2DBF" w:rsidRPr="00136693" w:rsidRDefault="008B2DBF" w:rsidP="003E6F5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33" w:type="pct"/>
            <w:gridSpan w:val="7"/>
          </w:tcPr>
          <w:p w14:paraId="27E215A8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36693" w:rsidRPr="00136693" w14:paraId="0BC0A1D3" w14:textId="77777777" w:rsidTr="003E6F58">
        <w:tc>
          <w:tcPr>
            <w:tcW w:w="2267" w:type="pct"/>
          </w:tcPr>
          <w:p w14:paraId="7E6ACFC5" w14:textId="77777777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2B1C3DB" w14:textId="43529340" w:rsidR="00136693" w:rsidRPr="00136693" w:rsidRDefault="00136693" w:rsidP="00C5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B39C2C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546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7B283C" w14:textId="2AFF8FDF" w:rsidR="00136693" w:rsidRPr="00136693" w:rsidRDefault="00136693" w:rsidP="00C5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C38758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546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02C3D6C" w14:textId="4C6791D9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2,048</w:t>
            </w:r>
          </w:p>
        </w:tc>
        <w:tc>
          <w:tcPr>
            <w:tcW w:w="146" w:type="pct"/>
          </w:tcPr>
          <w:p w14:paraId="3C3D14DA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E55C704" w14:textId="3B4EC7B5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1,799</w:t>
            </w:r>
          </w:p>
        </w:tc>
      </w:tr>
      <w:tr w:rsidR="00136693" w:rsidRPr="00136693" w14:paraId="358202CC" w14:textId="77777777" w:rsidTr="003E6F58">
        <w:tc>
          <w:tcPr>
            <w:tcW w:w="2267" w:type="pct"/>
          </w:tcPr>
          <w:p w14:paraId="780CC60F" w14:textId="77777777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1D172650" w14:textId="51E7D3D1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3,464</w:t>
            </w:r>
          </w:p>
        </w:tc>
        <w:tc>
          <w:tcPr>
            <w:tcW w:w="144" w:type="pct"/>
          </w:tcPr>
          <w:p w14:paraId="1C257E17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5630694" w14:textId="7512C89F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3,476</w:t>
            </w:r>
          </w:p>
        </w:tc>
        <w:tc>
          <w:tcPr>
            <w:tcW w:w="144" w:type="pct"/>
          </w:tcPr>
          <w:p w14:paraId="23004DE2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B8A314" w14:textId="55911426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3,46</w:t>
            </w:r>
            <w:r w:rsidR="00A016B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0F551727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E65E153" w14:textId="1714530B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3,474</w:t>
            </w:r>
          </w:p>
        </w:tc>
      </w:tr>
      <w:tr w:rsidR="00136693" w:rsidRPr="00136693" w14:paraId="4417D414" w14:textId="77777777" w:rsidTr="003E6F58">
        <w:tc>
          <w:tcPr>
            <w:tcW w:w="2267" w:type="pct"/>
          </w:tcPr>
          <w:p w14:paraId="57B21730" w14:textId="77777777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630666D" w14:textId="45B5E366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3,464</w:t>
            </w:r>
          </w:p>
        </w:tc>
        <w:tc>
          <w:tcPr>
            <w:tcW w:w="144" w:type="pct"/>
          </w:tcPr>
          <w:p w14:paraId="69D64334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BDD1966" w14:textId="6D57866A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3,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144" w:type="pct"/>
          </w:tcPr>
          <w:p w14:paraId="4C245364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8A00E67" w14:textId="5B3568A0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5,509</w:t>
            </w:r>
          </w:p>
        </w:tc>
        <w:tc>
          <w:tcPr>
            <w:tcW w:w="146" w:type="pct"/>
          </w:tcPr>
          <w:p w14:paraId="1F554E8D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6B3357D" w14:textId="21ACE6C1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5,273</w:t>
            </w:r>
          </w:p>
        </w:tc>
      </w:tr>
    </w:tbl>
    <w:p w14:paraId="612FCAA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 w:cs="Angsana New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8B2DBF" w:rsidRPr="00136693" w14:paraId="76C5933F" w14:textId="77777777" w:rsidTr="003E6F58">
        <w:tc>
          <w:tcPr>
            <w:tcW w:w="2267" w:type="pct"/>
          </w:tcPr>
          <w:p w14:paraId="017F064C" w14:textId="77777777" w:rsidR="008B2DBF" w:rsidRPr="00136693" w:rsidRDefault="008B2DBF" w:rsidP="003E6F5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33" w:type="pct"/>
            <w:gridSpan w:val="7"/>
          </w:tcPr>
          <w:p w14:paraId="012154F9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36693" w:rsidRPr="00136693" w14:paraId="0927E318" w14:textId="77777777" w:rsidTr="003E6F58">
        <w:tc>
          <w:tcPr>
            <w:tcW w:w="2267" w:type="pct"/>
          </w:tcPr>
          <w:p w14:paraId="14AEC578" w14:textId="77777777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0FDA5534" w14:textId="3F7480DE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2,496</w:t>
            </w:r>
          </w:p>
        </w:tc>
        <w:tc>
          <w:tcPr>
            <w:tcW w:w="144" w:type="pct"/>
          </w:tcPr>
          <w:p w14:paraId="46035FBE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A7CCA2D" w14:textId="7AB9A55C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1,230</w:t>
            </w:r>
          </w:p>
        </w:tc>
        <w:tc>
          <w:tcPr>
            <w:tcW w:w="144" w:type="pct"/>
          </w:tcPr>
          <w:p w14:paraId="7064E521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B71973" w14:textId="03C74A70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2,496</w:t>
            </w:r>
          </w:p>
        </w:tc>
        <w:tc>
          <w:tcPr>
            <w:tcW w:w="146" w:type="pct"/>
          </w:tcPr>
          <w:p w14:paraId="3058315C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26A756E" w14:textId="692208BD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1,230</w:t>
            </w:r>
          </w:p>
        </w:tc>
      </w:tr>
      <w:tr w:rsidR="00136693" w:rsidRPr="00136693" w14:paraId="4079ECBE" w14:textId="77777777" w:rsidTr="003E6F58">
        <w:tc>
          <w:tcPr>
            <w:tcW w:w="2267" w:type="pct"/>
          </w:tcPr>
          <w:p w14:paraId="5A3FB2EF" w14:textId="77777777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58C062E6" w14:textId="73809D36" w:rsidR="00136693" w:rsidRPr="00136693" w:rsidRDefault="00136693" w:rsidP="00C5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9EF6DB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711F93" w14:textId="72F321C0" w:rsidR="00136693" w:rsidRPr="00136693" w:rsidRDefault="00136693" w:rsidP="00C5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D53973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612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09AB99" w14:textId="0F7F636A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11,192</w:t>
            </w:r>
          </w:p>
        </w:tc>
        <w:tc>
          <w:tcPr>
            <w:tcW w:w="146" w:type="pct"/>
          </w:tcPr>
          <w:p w14:paraId="3708D69D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91E0A31" w14:textId="3B7F0A2E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9,515</w:t>
            </w:r>
          </w:p>
        </w:tc>
      </w:tr>
      <w:tr w:rsidR="00136693" w:rsidRPr="00136693" w14:paraId="42F09F04" w14:textId="77777777" w:rsidTr="003E6F58">
        <w:tc>
          <w:tcPr>
            <w:tcW w:w="2267" w:type="pct"/>
          </w:tcPr>
          <w:p w14:paraId="207C00EE" w14:textId="77777777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03C5E03" w14:textId="281C1548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2,496</w:t>
            </w:r>
          </w:p>
        </w:tc>
        <w:tc>
          <w:tcPr>
            <w:tcW w:w="144" w:type="pct"/>
          </w:tcPr>
          <w:p w14:paraId="36EF71BB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AEAE834" w14:textId="085FE489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1,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4" w:type="pct"/>
          </w:tcPr>
          <w:p w14:paraId="40DAE17E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8096702" w14:textId="25158560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13,688</w:t>
            </w:r>
          </w:p>
        </w:tc>
        <w:tc>
          <w:tcPr>
            <w:tcW w:w="146" w:type="pct"/>
          </w:tcPr>
          <w:p w14:paraId="0BC16F1A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6CFF4D7" w14:textId="532A9ADB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10,745</w:t>
            </w:r>
          </w:p>
        </w:tc>
      </w:tr>
    </w:tbl>
    <w:p w14:paraId="24113E2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9"/>
        <w:gridCol w:w="1079"/>
        <w:gridCol w:w="279"/>
        <w:gridCol w:w="1079"/>
        <w:gridCol w:w="272"/>
        <w:gridCol w:w="1066"/>
        <w:gridCol w:w="272"/>
        <w:gridCol w:w="1074"/>
      </w:tblGrid>
      <w:tr w:rsidR="008B2DBF" w:rsidRPr="00136693" w14:paraId="1B0BC85C" w14:textId="77777777" w:rsidTr="00182335">
        <w:tc>
          <w:tcPr>
            <w:tcW w:w="2267" w:type="pct"/>
          </w:tcPr>
          <w:p w14:paraId="448A7F5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33" w:type="pct"/>
            <w:gridSpan w:val="7"/>
          </w:tcPr>
          <w:p w14:paraId="1043FB49" w14:textId="77777777" w:rsidR="008B2DBF" w:rsidRPr="00136693" w:rsidRDefault="008B2DBF" w:rsidP="00231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36693" w:rsidRPr="00136693" w14:paraId="1B7B1780" w14:textId="77777777" w:rsidTr="00182335">
        <w:tc>
          <w:tcPr>
            <w:tcW w:w="2267" w:type="pct"/>
          </w:tcPr>
          <w:p w14:paraId="2E1224AD" w14:textId="520020C7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6" w:type="pct"/>
          </w:tcPr>
          <w:p w14:paraId="0915BD9E" w14:textId="114BC35C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133</w:t>
            </w:r>
          </w:p>
        </w:tc>
        <w:tc>
          <w:tcPr>
            <w:tcW w:w="149" w:type="pct"/>
          </w:tcPr>
          <w:p w14:paraId="221815CA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108B37D" w14:textId="4C377648" w:rsidR="00136693" w:rsidRPr="00136693" w:rsidRDefault="00136693" w:rsidP="00C5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DA725E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8623D36" w14:textId="1AE8A92F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133</w:t>
            </w:r>
          </w:p>
        </w:tc>
        <w:tc>
          <w:tcPr>
            <w:tcW w:w="145" w:type="pct"/>
          </w:tcPr>
          <w:p w14:paraId="6BD3423E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2A127A8" w14:textId="06C17590" w:rsidR="00136693" w:rsidRPr="00136693" w:rsidRDefault="00136693" w:rsidP="00C5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36693" w:rsidRPr="00136693" w14:paraId="189EBD9F" w14:textId="77777777" w:rsidTr="0093430D">
        <w:tc>
          <w:tcPr>
            <w:tcW w:w="2267" w:type="pct"/>
          </w:tcPr>
          <w:p w14:paraId="459D74B8" w14:textId="1F08659A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44937F60" w14:textId="22926103" w:rsidR="00136693" w:rsidRPr="00136693" w:rsidRDefault="00136693" w:rsidP="00C5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98A591E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B89CC88" w14:textId="202E8E27" w:rsidR="00136693" w:rsidRPr="00136693" w:rsidRDefault="00136693" w:rsidP="00C5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78682D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6418068" w14:textId="6AAF32FC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408</w:t>
            </w:r>
          </w:p>
        </w:tc>
        <w:tc>
          <w:tcPr>
            <w:tcW w:w="145" w:type="pct"/>
          </w:tcPr>
          <w:p w14:paraId="29E7EB93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1453F6B" w14:textId="35103EE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387</w:t>
            </w:r>
          </w:p>
        </w:tc>
      </w:tr>
      <w:tr w:rsidR="00136693" w:rsidRPr="00136693" w14:paraId="237DEF38" w14:textId="77777777" w:rsidTr="0093430D">
        <w:tc>
          <w:tcPr>
            <w:tcW w:w="2267" w:type="pct"/>
          </w:tcPr>
          <w:p w14:paraId="5C413734" w14:textId="77777777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CEFBE73" w14:textId="630D5FB2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1,86</w:t>
            </w:r>
            <w:r w:rsidR="00292B9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246A2595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7309CDF" w14:textId="55F141C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1,884</w:t>
            </w:r>
          </w:p>
        </w:tc>
        <w:tc>
          <w:tcPr>
            <w:tcW w:w="145" w:type="pct"/>
          </w:tcPr>
          <w:p w14:paraId="3EFEE563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3B2E0A7" w14:textId="610471DB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1,86</w:t>
            </w:r>
            <w:r w:rsidR="00292B9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106150C5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06450D7" w14:textId="0F0C6405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1,884</w:t>
            </w:r>
          </w:p>
        </w:tc>
      </w:tr>
      <w:tr w:rsidR="00136693" w:rsidRPr="00136693" w14:paraId="2E8CDB6D" w14:textId="77777777" w:rsidTr="0093430D">
        <w:tc>
          <w:tcPr>
            <w:tcW w:w="2267" w:type="pct"/>
          </w:tcPr>
          <w:p w14:paraId="314F0A24" w14:textId="77777777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044E44A" w14:textId="7B659D53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1,999</w:t>
            </w:r>
          </w:p>
        </w:tc>
        <w:tc>
          <w:tcPr>
            <w:tcW w:w="149" w:type="pct"/>
          </w:tcPr>
          <w:p w14:paraId="2DF6C33A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AC4176" w14:textId="6435FE06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1,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145" w:type="pct"/>
          </w:tcPr>
          <w:p w14:paraId="61585150" w14:textId="77777777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434573C" w14:textId="6A72C50E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2,407</w:t>
            </w:r>
          </w:p>
        </w:tc>
        <w:tc>
          <w:tcPr>
            <w:tcW w:w="145" w:type="pct"/>
          </w:tcPr>
          <w:p w14:paraId="37036539" w14:textId="77777777" w:rsidR="00136693" w:rsidRPr="00136693" w:rsidRDefault="00136693" w:rsidP="0013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84F200A" w14:textId="00817B16" w:rsidR="00136693" w:rsidRPr="00136693" w:rsidRDefault="00136693" w:rsidP="001366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2,271</w:t>
            </w:r>
          </w:p>
        </w:tc>
      </w:tr>
    </w:tbl>
    <w:p w14:paraId="6CCABC7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8ADE3B9" w14:textId="77777777" w:rsidR="008B2DBF" w:rsidRPr="00136693" w:rsidRDefault="008B2DBF" w:rsidP="001823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9"/>
        </w:tabs>
        <w:spacing w:after="0" w:line="240" w:lineRule="auto"/>
        <w:ind w:left="-108" w:right="2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136693">
        <w:rPr>
          <w:rFonts w:ascii="Angsana New" w:hAnsi="Angsana New" w:cs="Angsana New" w:hint="cs"/>
          <w:b/>
          <w:bCs/>
          <w:sz w:val="30"/>
          <w:szCs w:val="30"/>
          <w:cs/>
        </w:rPr>
        <w:br w:type="page"/>
      </w:r>
    </w:p>
    <w:p w14:paraId="020601A8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3B7A4E84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0"/>
        <w:gridCol w:w="270"/>
        <w:gridCol w:w="1081"/>
        <w:gridCol w:w="270"/>
        <w:gridCol w:w="1080"/>
        <w:gridCol w:w="270"/>
        <w:gridCol w:w="1081"/>
      </w:tblGrid>
      <w:tr w:rsidR="008B2DBF" w:rsidRPr="00136693" w14:paraId="2A45A01C" w14:textId="77777777" w:rsidTr="003E6F58">
        <w:tc>
          <w:tcPr>
            <w:tcW w:w="4139" w:type="dxa"/>
          </w:tcPr>
          <w:p w14:paraId="5E22F88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62843142"/>
          </w:p>
        </w:tc>
        <w:tc>
          <w:tcPr>
            <w:tcW w:w="2431" w:type="dxa"/>
            <w:gridSpan w:val="3"/>
          </w:tcPr>
          <w:p w14:paraId="7EA5CE2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E1957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14:paraId="1E2FC92E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21E" w:rsidRPr="00136693" w14:paraId="3B62FE90" w14:textId="77777777" w:rsidTr="003E6F58">
        <w:tc>
          <w:tcPr>
            <w:tcW w:w="4139" w:type="dxa"/>
          </w:tcPr>
          <w:p w14:paraId="4C1C2711" w14:textId="77777777" w:rsidR="0002621E" w:rsidRPr="00136693" w:rsidRDefault="0002621E" w:rsidP="000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3894B" w14:textId="722C9334" w:rsidR="0002621E" w:rsidRPr="00136693" w:rsidRDefault="0002621E" w:rsidP="0002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870572" w14:textId="77777777" w:rsidR="0002621E" w:rsidRPr="00136693" w:rsidRDefault="0002621E" w:rsidP="0002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5E8C259" w14:textId="7406501D" w:rsidR="0002621E" w:rsidRPr="00136693" w:rsidRDefault="0002621E" w:rsidP="0002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74CBAA" w14:textId="77777777" w:rsidR="0002621E" w:rsidRPr="00136693" w:rsidRDefault="0002621E" w:rsidP="0002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611D8" w14:textId="5B6B5055" w:rsidR="0002621E" w:rsidRPr="00136693" w:rsidRDefault="0002621E" w:rsidP="0002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7D78A8D" w14:textId="77777777" w:rsidR="0002621E" w:rsidRPr="00136693" w:rsidRDefault="0002621E" w:rsidP="0002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2EAF918" w14:textId="090BE1BF" w:rsidR="0002621E" w:rsidRPr="00136693" w:rsidRDefault="0002621E" w:rsidP="0002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02621E" w:rsidRPr="00136693" w14:paraId="23F17B6D" w14:textId="77777777" w:rsidTr="003E6F58">
        <w:tc>
          <w:tcPr>
            <w:tcW w:w="4139" w:type="dxa"/>
          </w:tcPr>
          <w:p w14:paraId="5FCCA311" w14:textId="77777777" w:rsidR="0002621E" w:rsidRPr="00136693" w:rsidRDefault="0002621E" w:rsidP="000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7"/>
          </w:tcPr>
          <w:p w14:paraId="4898AB53" w14:textId="77777777" w:rsidR="0002621E" w:rsidRPr="00136693" w:rsidRDefault="0002621E" w:rsidP="000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76D5" w:rsidRPr="00EA54DD" w14:paraId="5D0F08CD" w14:textId="77777777" w:rsidTr="003E6F58">
        <w:trPr>
          <w:trHeight w:val="227"/>
        </w:trPr>
        <w:tc>
          <w:tcPr>
            <w:tcW w:w="4139" w:type="dxa"/>
          </w:tcPr>
          <w:p w14:paraId="0218CA23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0C0F4369" w14:textId="0B60EF36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099CA72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F843D4" w14:textId="0F695B37" w:rsidR="00DE76D5" w:rsidRPr="00EA54DD" w:rsidRDefault="00DE76D5" w:rsidP="00DE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5D4F176C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26A4B" w14:textId="40A7AB29" w:rsidR="00DE76D5" w:rsidRPr="00EA54DD" w:rsidRDefault="009B6FED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4F493D8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5D87BB9" w14:textId="7F9D0555" w:rsidR="00DE76D5" w:rsidRPr="00EA54DD" w:rsidRDefault="00DE76D5" w:rsidP="00DE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32</w:t>
            </w:r>
          </w:p>
        </w:tc>
      </w:tr>
      <w:tr w:rsidR="00DE76D5" w:rsidRPr="00EA54DD" w14:paraId="35567953" w14:textId="77777777" w:rsidTr="003E6F58">
        <w:tc>
          <w:tcPr>
            <w:tcW w:w="4139" w:type="dxa"/>
          </w:tcPr>
          <w:p w14:paraId="24D17AD7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13623FD5" w14:textId="5D9B1CA4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9B6FED" w:rsidRPr="00EA54DD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9B6FED" w:rsidRPr="00EA54DD">
              <w:rPr>
                <w:rFonts w:ascii="Angsana New" w:hAnsi="Angsana New" w:cs="Angsana New"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3B378AEC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CD95095" w14:textId="574FD8AE" w:rsidR="00DE76D5" w:rsidRPr="00EA54DD" w:rsidRDefault="00DE76D5" w:rsidP="00DE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193,471</w:t>
            </w:r>
          </w:p>
        </w:tc>
        <w:tc>
          <w:tcPr>
            <w:tcW w:w="270" w:type="dxa"/>
          </w:tcPr>
          <w:p w14:paraId="17F53D99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8C56A" w14:textId="7B17A55A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="009B6FED" w:rsidRPr="00EA54D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9B6FED" w:rsidRPr="00EA54DD">
              <w:rPr>
                <w:rFonts w:ascii="Angsana New" w:hAnsi="Angsana New" w:cs="Angsana New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20CA3B24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94BA06F" w14:textId="1D35870A" w:rsidR="00DE76D5" w:rsidRPr="00EA54DD" w:rsidRDefault="00DE76D5" w:rsidP="00DE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161,431</w:t>
            </w:r>
          </w:p>
        </w:tc>
      </w:tr>
      <w:tr w:rsidR="00DE76D5" w:rsidRPr="00EA54DD" w14:paraId="33311C45" w14:textId="77777777" w:rsidTr="003E6F58">
        <w:tc>
          <w:tcPr>
            <w:tcW w:w="4139" w:type="dxa"/>
          </w:tcPr>
          <w:p w14:paraId="51792511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2F8FD4B1" w14:textId="574EFBE6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15,968</w:t>
            </w:r>
          </w:p>
        </w:tc>
        <w:tc>
          <w:tcPr>
            <w:tcW w:w="270" w:type="dxa"/>
          </w:tcPr>
          <w:p w14:paraId="3BDF6A22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F78068" w14:textId="687DCA66" w:rsidR="00DE76D5" w:rsidRPr="00EA54DD" w:rsidRDefault="00DE76D5" w:rsidP="00DE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15,881</w:t>
            </w:r>
          </w:p>
        </w:tc>
        <w:tc>
          <w:tcPr>
            <w:tcW w:w="270" w:type="dxa"/>
          </w:tcPr>
          <w:p w14:paraId="2605D865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4B6086" w14:textId="346B9F1B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15,968</w:t>
            </w:r>
          </w:p>
        </w:tc>
        <w:tc>
          <w:tcPr>
            <w:tcW w:w="270" w:type="dxa"/>
          </w:tcPr>
          <w:p w14:paraId="6BC2D99B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D2302D9" w14:textId="399711A9" w:rsidR="00DE76D5" w:rsidRPr="00EA54DD" w:rsidRDefault="00DE76D5" w:rsidP="00DE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15,881</w:t>
            </w:r>
          </w:p>
        </w:tc>
      </w:tr>
      <w:tr w:rsidR="00DE76D5" w:rsidRPr="00EA54DD" w14:paraId="67B8E7D6" w14:textId="77777777" w:rsidTr="003E6F58">
        <w:tc>
          <w:tcPr>
            <w:tcW w:w="4139" w:type="dxa"/>
          </w:tcPr>
          <w:p w14:paraId="7E1649F2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A54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1FC2AC" w14:textId="368FA899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</w:t>
            </w:r>
            <w:r w:rsidR="009B6FED" w:rsidRPr="00EA54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EA54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9B6FED" w:rsidRPr="00EA54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713</w:t>
            </w:r>
          </w:p>
        </w:tc>
        <w:tc>
          <w:tcPr>
            <w:tcW w:w="270" w:type="dxa"/>
          </w:tcPr>
          <w:p w14:paraId="357C20C5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601E8B3" w14:textId="4546FE17" w:rsidR="00DE76D5" w:rsidRPr="00EA54DD" w:rsidRDefault="00DE76D5" w:rsidP="00DE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209,411</w:t>
            </w:r>
          </w:p>
        </w:tc>
        <w:tc>
          <w:tcPr>
            <w:tcW w:w="270" w:type="dxa"/>
          </w:tcPr>
          <w:p w14:paraId="424911A4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688BD" w14:textId="02C7CA49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21</w:t>
            </w:r>
            <w:r w:rsidR="009B6FED" w:rsidRPr="00EA54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EA54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9B6FED" w:rsidRPr="00EA54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2F286B11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CA02BB1" w14:textId="1038E811" w:rsidR="00DE76D5" w:rsidRPr="00EA54DD" w:rsidRDefault="00DE76D5" w:rsidP="00DE76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177</w:t>
            </w:r>
            <w:r w:rsidRPr="00EA54DD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,344</w:t>
            </w:r>
          </w:p>
        </w:tc>
      </w:tr>
      <w:bookmarkEnd w:id="1"/>
    </w:tbl>
    <w:p w14:paraId="3BA2E1F9" w14:textId="77777777" w:rsidR="008B2DBF" w:rsidRPr="00EA54DD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72C3D024" w14:textId="77777777" w:rsidR="008B2DBF" w:rsidRPr="00EA54DD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A54DD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D14E83E" w14:textId="77777777" w:rsidR="008B2DBF" w:rsidRPr="00EA54DD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9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149"/>
        <w:gridCol w:w="1080"/>
        <w:gridCol w:w="270"/>
        <w:gridCol w:w="1080"/>
        <w:gridCol w:w="270"/>
        <w:gridCol w:w="1080"/>
        <w:gridCol w:w="270"/>
        <w:gridCol w:w="1080"/>
      </w:tblGrid>
      <w:tr w:rsidR="008B2DBF" w:rsidRPr="00EA54DD" w14:paraId="3DF3464F" w14:textId="77777777" w:rsidTr="003E6F58">
        <w:trPr>
          <w:tblHeader/>
        </w:trPr>
        <w:tc>
          <w:tcPr>
            <w:tcW w:w="4149" w:type="dxa"/>
          </w:tcPr>
          <w:p w14:paraId="061E7369" w14:textId="77777777" w:rsidR="008B2DBF" w:rsidRPr="00EA54D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93E314D" w14:textId="77777777" w:rsidR="008B2DBF" w:rsidRPr="00EA54D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A54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F62C9E" w14:textId="77777777" w:rsidR="008B2DBF" w:rsidRPr="00EA54D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C1A747B" w14:textId="77777777" w:rsidR="008B2DBF" w:rsidRPr="00EA54D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EA54DD" w14:paraId="6AD04763" w14:textId="77777777" w:rsidTr="003E6F58">
        <w:trPr>
          <w:tblHeader/>
        </w:trPr>
        <w:tc>
          <w:tcPr>
            <w:tcW w:w="4149" w:type="dxa"/>
          </w:tcPr>
          <w:p w14:paraId="38DD244F" w14:textId="77777777" w:rsidR="008B2DBF" w:rsidRPr="00EA54D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A54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A54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16C6BBD9" w14:textId="786BD532" w:rsidR="008B2DBF" w:rsidRPr="00EA54DD" w:rsidRDefault="0002621E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EA54DD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2142CE" w14:textId="77777777" w:rsidR="008B2DBF" w:rsidRPr="00EA54DD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CC3E8" w14:textId="2CF1486F" w:rsidR="008B2DBF" w:rsidRPr="00EA54DD" w:rsidRDefault="0002621E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EA54D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C48AC7" w14:textId="77777777" w:rsidR="008B2DBF" w:rsidRPr="00EA54DD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0CB28E" w14:textId="7E73E4EF" w:rsidR="008B2DBF" w:rsidRPr="00EA54DD" w:rsidRDefault="0002621E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EA54DD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D2AEF9E" w14:textId="77777777" w:rsidR="008B2DBF" w:rsidRPr="00EA54DD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747F5" w14:textId="2A914517" w:rsidR="008B2DBF" w:rsidRPr="00EA54DD" w:rsidRDefault="0002621E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EA54D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EA54DD" w14:paraId="02A91F57" w14:textId="77777777" w:rsidTr="003E6F58">
        <w:trPr>
          <w:tblHeader/>
        </w:trPr>
        <w:tc>
          <w:tcPr>
            <w:tcW w:w="4149" w:type="dxa"/>
          </w:tcPr>
          <w:p w14:paraId="534F8272" w14:textId="77777777" w:rsidR="008B2DBF" w:rsidRPr="00EA54D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4C3565" w14:textId="77777777" w:rsidR="008B2DBF" w:rsidRPr="00EA54D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76D5" w:rsidRPr="00EA54DD" w14:paraId="2266F7FB" w14:textId="77777777" w:rsidTr="003E6F58">
        <w:tc>
          <w:tcPr>
            <w:tcW w:w="4149" w:type="dxa"/>
          </w:tcPr>
          <w:p w14:paraId="2D23F033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56C292B8" w14:textId="605F205B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9B6FED" w:rsidRPr="00EA54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9B6FED" w:rsidRPr="00EA54DD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14:paraId="0183848C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0B152" w14:textId="20726D00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70,098</w:t>
            </w:r>
          </w:p>
        </w:tc>
        <w:tc>
          <w:tcPr>
            <w:tcW w:w="270" w:type="dxa"/>
          </w:tcPr>
          <w:p w14:paraId="3D1F750D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A4607" w14:textId="0E337A25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9B6FED" w:rsidRPr="00EA54D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9B6FED" w:rsidRPr="00EA54DD"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22BD7C05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BA0DC" w14:textId="7036CD35" w:rsidR="00DE76D5" w:rsidRPr="00EA54DD" w:rsidRDefault="00DE76D5" w:rsidP="0004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57,691</w:t>
            </w:r>
          </w:p>
        </w:tc>
      </w:tr>
      <w:tr w:rsidR="00DE76D5" w:rsidRPr="00EA54DD" w14:paraId="5AD27459" w14:textId="77777777" w:rsidTr="003E6F58">
        <w:tc>
          <w:tcPr>
            <w:tcW w:w="4149" w:type="dxa"/>
          </w:tcPr>
          <w:p w14:paraId="63442CC7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080" w:type="dxa"/>
          </w:tcPr>
          <w:p w14:paraId="4976AAE7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74D3C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AAF786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6ABC5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58611D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24005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ED947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76D5" w:rsidRPr="00136693" w14:paraId="21113183" w14:textId="77777777" w:rsidTr="008C208C">
        <w:tc>
          <w:tcPr>
            <w:tcW w:w="4149" w:type="dxa"/>
          </w:tcPr>
          <w:p w14:paraId="56C66867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EA54D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- </w:t>
            </w:r>
            <w:r w:rsidRPr="00EA54D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9</w:t>
            </w: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EA54D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EA54D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14:paraId="14A00ABE" w14:textId="05B5611B" w:rsidR="00DE76D5" w:rsidRPr="00EA54DD" w:rsidRDefault="009B6FED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5AC8CDE6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8FD734" w14:textId="1C16EE08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7D3FE03F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AC27B" w14:textId="5D5B7BF2" w:rsidR="00DE76D5" w:rsidRPr="00EA54DD" w:rsidRDefault="009B6FED" w:rsidP="009B6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453AA3E" w14:textId="77777777" w:rsidR="00DE76D5" w:rsidRPr="00EA54DD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B70A40" w14:textId="0F44CEAC" w:rsidR="00DE76D5" w:rsidRPr="00DE76D5" w:rsidRDefault="00DE76D5" w:rsidP="0004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A54DD">
              <w:rPr>
                <w:rFonts w:ascii="Angsana New" w:hAnsi="Angsana New" w:cs="Angsana New" w:hint="cs"/>
                <w:sz w:val="30"/>
                <w:szCs w:val="30"/>
              </w:rPr>
              <w:t>35</w:t>
            </w:r>
          </w:p>
        </w:tc>
      </w:tr>
      <w:tr w:rsidR="00DE76D5" w:rsidRPr="00136693" w14:paraId="7860C0A0" w14:textId="77777777" w:rsidTr="008C208C">
        <w:tc>
          <w:tcPr>
            <w:tcW w:w="4149" w:type="dxa"/>
          </w:tcPr>
          <w:p w14:paraId="2BA53699" w14:textId="77777777" w:rsidR="00DE76D5" w:rsidRPr="00136693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       9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8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14:paraId="7C2C5469" w14:textId="3B57F758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E76D5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BAF2F43" w14:textId="77777777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B50591" w14:textId="1194D8A4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E76D5">
              <w:rPr>
                <w:rFonts w:ascii="Angsana New" w:hAnsi="Angsana New" w:cs="Angsana New" w:hint="cs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2DA3588E" w14:textId="77777777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E8900FF" w14:textId="4EBCE5AD" w:rsidR="00DE76D5" w:rsidRPr="00DE76D5" w:rsidRDefault="00DE76D5" w:rsidP="00C5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35C1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8F8266F" w14:textId="77777777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E7241B" w14:textId="2B3FF665" w:rsidR="00DE76D5" w:rsidRPr="00DE76D5" w:rsidRDefault="00DE76D5" w:rsidP="00C5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E76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E76D5" w:rsidRPr="00136693" w14:paraId="61BE5456" w14:textId="77777777" w:rsidTr="008C208C">
        <w:tc>
          <w:tcPr>
            <w:tcW w:w="4149" w:type="dxa"/>
          </w:tcPr>
          <w:p w14:paraId="32CAA966" w14:textId="77777777" w:rsidR="00DE76D5" w:rsidRPr="00136693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       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8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36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 xml:space="preserve">5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14:paraId="23D16E6C" w14:textId="38B8ACC2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E76D5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485D9D6" w14:textId="77777777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02ADDA" w14:textId="5B031C0A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E76D5">
              <w:rPr>
                <w:rFonts w:ascii="Angsana New" w:hAnsi="Angsana New" w:cs="Angsana New" w:hint="cs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17D44623" w14:textId="77777777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35A32" w14:textId="3FC4095F" w:rsidR="00DE76D5" w:rsidRPr="00DE76D5" w:rsidRDefault="00DE76D5" w:rsidP="00C5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35C1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0F813D2" w14:textId="77777777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1D2919" w14:textId="4E9BFDDA" w:rsidR="00DE76D5" w:rsidRPr="00DE76D5" w:rsidRDefault="00DE76D5" w:rsidP="0004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41E66">
              <w:rPr>
                <w:rFonts w:ascii="Angsana New" w:hAnsi="Angsana New" w:cs="Angsana New" w:hint="cs"/>
                <w:sz w:val="30"/>
                <w:szCs w:val="30"/>
              </w:rPr>
              <w:t>52</w:t>
            </w:r>
          </w:p>
        </w:tc>
      </w:tr>
      <w:tr w:rsidR="00DE76D5" w:rsidRPr="00136693" w14:paraId="2B85A50F" w14:textId="77777777" w:rsidTr="008C208C">
        <w:tc>
          <w:tcPr>
            <w:tcW w:w="4149" w:type="dxa"/>
          </w:tcPr>
          <w:p w14:paraId="5DB6402E" w14:textId="77777777" w:rsidR="00DE76D5" w:rsidRPr="00136693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      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36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C915DB" w14:textId="1FC85463" w:rsidR="00DE76D5" w:rsidRPr="00DE76D5" w:rsidRDefault="00DE76D5" w:rsidP="00C5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E76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5830AD" w14:textId="77777777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502695" w14:textId="3737D2A7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E76D5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4BE4CB6A" w14:textId="77777777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5C7E92" w14:textId="5EA84E16" w:rsidR="00DE76D5" w:rsidRPr="00DE76D5" w:rsidRDefault="00DE76D5" w:rsidP="00C535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C535C1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E707172" w14:textId="77777777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BCE40E" w14:textId="626FB73D" w:rsidR="00DE76D5" w:rsidRPr="00DE76D5" w:rsidRDefault="00DE76D5" w:rsidP="0004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41E66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</w:p>
        </w:tc>
      </w:tr>
      <w:tr w:rsidR="00DE76D5" w:rsidRPr="00136693" w14:paraId="68F52C38" w14:textId="77777777" w:rsidTr="003E6F58">
        <w:tc>
          <w:tcPr>
            <w:tcW w:w="4149" w:type="dxa"/>
          </w:tcPr>
          <w:p w14:paraId="36A1E380" w14:textId="6BE85D9D" w:rsidR="00DE76D5" w:rsidRPr="00136693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A180FC" w14:textId="7D02260C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76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</w:t>
            </w:r>
            <w:r w:rsidR="009B6F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DE76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,0</w:t>
            </w:r>
            <w:r w:rsidR="009B6F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7DDE3B6E" w14:textId="77777777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9ADCC7" w14:textId="5653EB26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76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70,841</w:t>
            </w:r>
          </w:p>
        </w:tc>
        <w:tc>
          <w:tcPr>
            <w:tcW w:w="270" w:type="dxa"/>
          </w:tcPr>
          <w:p w14:paraId="3D1494D6" w14:textId="77777777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9EA7B6" w14:textId="76D3D058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76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  <w:r w:rsidR="009B6F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DE76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9B6F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3694E662" w14:textId="77777777" w:rsidR="00DE76D5" w:rsidRPr="00DE76D5" w:rsidRDefault="00DE76D5" w:rsidP="00DE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56FB59" w14:textId="07EAE8FD" w:rsidR="00DE76D5" w:rsidRPr="00DE76D5" w:rsidRDefault="00DE76D5" w:rsidP="0004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76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57,808</w:t>
            </w:r>
          </w:p>
        </w:tc>
      </w:tr>
    </w:tbl>
    <w:p w14:paraId="55D4B1E4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</w:rPr>
        <w:tab/>
      </w:r>
    </w:p>
    <w:p w14:paraId="5BB9654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</w:rPr>
        <w:tab/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136693">
        <w:rPr>
          <w:rFonts w:ascii="Angsana New" w:hAnsi="Angsana New" w:cs="Angsana New" w:hint="cs"/>
          <w:sz w:val="30"/>
          <w:szCs w:val="30"/>
        </w:rPr>
        <w:t xml:space="preserve">30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วัน ถึง </w:t>
      </w:r>
      <w:r w:rsidRPr="00136693">
        <w:rPr>
          <w:rFonts w:ascii="Angsana New" w:hAnsi="Angsana New" w:cs="Angsana New" w:hint="cs"/>
          <w:sz w:val="30"/>
          <w:szCs w:val="30"/>
        </w:rPr>
        <w:t xml:space="preserve">90 </w:t>
      </w:r>
      <w:r w:rsidRPr="00136693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726FFCE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D464A7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136693">
        <w:rPr>
          <w:rFonts w:ascii="Angsana New" w:hAnsi="Angsana New" w:cs="Angsana New" w:hint="cs"/>
          <w:b/>
          <w:bCs/>
          <w:sz w:val="30"/>
          <w:szCs w:val="30"/>
          <w:cs/>
        </w:rPr>
        <w:br w:type="page"/>
      </w:r>
    </w:p>
    <w:p w14:paraId="1CA48124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6DFB12D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8B2DBF" w:rsidRPr="00136693" w14:paraId="07061217" w14:textId="77777777" w:rsidTr="003E6F58">
        <w:tc>
          <w:tcPr>
            <w:tcW w:w="4248" w:type="dxa"/>
          </w:tcPr>
          <w:p w14:paraId="540F07B1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FA6EAB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86568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9B244C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45EE7287" w14:textId="77777777" w:rsidTr="003E6F58">
        <w:tc>
          <w:tcPr>
            <w:tcW w:w="4248" w:type="dxa"/>
          </w:tcPr>
          <w:p w14:paraId="0EF0B6E1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A483E5" w14:textId="09181E35" w:rsidR="008B2DBF" w:rsidRPr="00136693" w:rsidRDefault="0066507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64BDD6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385D2" w14:textId="5E9B097A" w:rsidR="008B2DBF" w:rsidRPr="00136693" w:rsidRDefault="0066507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C1A346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A1BA67" w14:textId="3CB5E163" w:rsidR="008B2DBF" w:rsidRPr="00136693" w:rsidRDefault="0066507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78D290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2D3A6" w14:textId="31E2950D" w:rsidR="008B2DBF" w:rsidRPr="00136693" w:rsidRDefault="0066507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28A82242" w14:textId="77777777" w:rsidTr="003E6F58">
        <w:tc>
          <w:tcPr>
            <w:tcW w:w="4248" w:type="dxa"/>
          </w:tcPr>
          <w:p w14:paraId="67AC7C2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F24FA6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2F8D" w:rsidRPr="007D2F8D" w14:paraId="3D8237F6" w14:textId="77777777" w:rsidTr="003E6F58">
        <w:tc>
          <w:tcPr>
            <w:tcW w:w="4248" w:type="dxa"/>
          </w:tcPr>
          <w:p w14:paraId="5536FEB7" w14:textId="77777777" w:rsidR="007D2F8D" w:rsidRPr="007D2F8D" w:rsidRDefault="007D2F8D" w:rsidP="007D2F8D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7D2F8D">
              <w:rPr>
                <w:rFonts w:ascii="Angsana New" w:eastAsia="Cordia New" w:hAnsi="Angsana New" w:cs="Angsana New" w:hint="cs"/>
                <w:cs/>
                <w:lang w:val="en-US"/>
              </w:rPr>
              <w:t>วัตถุดิบ</w:t>
            </w:r>
          </w:p>
        </w:tc>
        <w:tc>
          <w:tcPr>
            <w:tcW w:w="1080" w:type="dxa"/>
          </w:tcPr>
          <w:p w14:paraId="39D689EC" w14:textId="68C1B8DF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42,001</w:t>
            </w:r>
          </w:p>
        </w:tc>
        <w:tc>
          <w:tcPr>
            <w:tcW w:w="270" w:type="dxa"/>
          </w:tcPr>
          <w:p w14:paraId="7675FB99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206C2" w14:textId="63D38FD1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50,644</w:t>
            </w:r>
          </w:p>
        </w:tc>
        <w:tc>
          <w:tcPr>
            <w:tcW w:w="270" w:type="dxa"/>
          </w:tcPr>
          <w:p w14:paraId="2B0A02CA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19CFB5" w14:textId="23461E9E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24,816</w:t>
            </w:r>
          </w:p>
        </w:tc>
        <w:tc>
          <w:tcPr>
            <w:tcW w:w="270" w:type="dxa"/>
          </w:tcPr>
          <w:p w14:paraId="0B4221CF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17A784" w14:textId="21D90235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27,519</w:t>
            </w:r>
          </w:p>
        </w:tc>
      </w:tr>
      <w:tr w:rsidR="007D2F8D" w:rsidRPr="007D2F8D" w14:paraId="3F6E8EE6" w14:textId="77777777" w:rsidTr="003E6F58">
        <w:tc>
          <w:tcPr>
            <w:tcW w:w="4248" w:type="dxa"/>
          </w:tcPr>
          <w:p w14:paraId="47A9BD5F" w14:textId="77777777" w:rsidR="007D2F8D" w:rsidRPr="007D2F8D" w:rsidRDefault="007D2F8D" w:rsidP="007D2F8D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7D2F8D">
              <w:rPr>
                <w:rFonts w:ascii="Angsana New" w:eastAsia="Cordia New" w:hAnsi="Angsana New" w:cs="Angsana New" w:hint="cs"/>
                <w:cs/>
                <w:lang w:val="en-US"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55D2D0A8" w14:textId="6ADE399F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25,989</w:t>
            </w:r>
          </w:p>
        </w:tc>
        <w:tc>
          <w:tcPr>
            <w:tcW w:w="270" w:type="dxa"/>
          </w:tcPr>
          <w:p w14:paraId="139BB37F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41C948" w14:textId="4BA4F29B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25,265</w:t>
            </w:r>
          </w:p>
        </w:tc>
        <w:tc>
          <w:tcPr>
            <w:tcW w:w="270" w:type="dxa"/>
          </w:tcPr>
          <w:p w14:paraId="11D3A733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21369" w14:textId="54115D0D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14,972</w:t>
            </w:r>
          </w:p>
        </w:tc>
        <w:tc>
          <w:tcPr>
            <w:tcW w:w="270" w:type="dxa"/>
          </w:tcPr>
          <w:p w14:paraId="536F92B6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C3BC9" w14:textId="4CFEF986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9,351</w:t>
            </w:r>
          </w:p>
        </w:tc>
      </w:tr>
      <w:tr w:rsidR="007D2F8D" w:rsidRPr="007D2F8D" w14:paraId="6305A291" w14:textId="77777777" w:rsidTr="003E6F58">
        <w:tc>
          <w:tcPr>
            <w:tcW w:w="4248" w:type="dxa"/>
          </w:tcPr>
          <w:p w14:paraId="0F6CD138" w14:textId="77777777" w:rsidR="007D2F8D" w:rsidRPr="007D2F8D" w:rsidRDefault="007D2F8D" w:rsidP="007D2F8D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lang w:val="en-US"/>
              </w:rPr>
            </w:pPr>
            <w:r w:rsidRPr="007D2F8D">
              <w:rPr>
                <w:rFonts w:ascii="Angsana New" w:eastAsia="Cordia New" w:hAnsi="Angsana New" w:cs="Angsana New" w:hint="cs"/>
                <w:cs/>
                <w:lang w:val="en-US"/>
              </w:rPr>
              <w:t>สินค้าสำเร็จรูป</w:t>
            </w:r>
          </w:p>
        </w:tc>
        <w:tc>
          <w:tcPr>
            <w:tcW w:w="1080" w:type="dxa"/>
          </w:tcPr>
          <w:p w14:paraId="5CA305A4" w14:textId="6A557734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51,111</w:t>
            </w:r>
          </w:p>
        </w:tc>
        <w:tc>
          <w:tcPr>
            <w:tcW w:w="270" w:type="dxa"/>
          </w:tcPr>
          <w:p w14:paraId="751C5C89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6EC8D" w14:textId="0DDE4C1F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35,696</w:t>
            </w:r>
          </w:p>
        </w:tc>
        <w:tc>
          <w:tcPr>
            <w:tcW w:w="270" w:type="dxa"/>
          </w:tcPr>
          <w:p w14:paraId="767DD5EE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4FD33" w14:textId="392BAAC4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9,039</w:t>
            </w:r>
          </w:p>
        </w:tc>
        <w:tc>
          <w:tcPr>
            <w:tcW w:w="270" w:type="dxa"/>
          </w:tcPr>
          <w:p w14:paraId="0CF2838B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AD2231" w14:textId="528B95D3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6,150</w:t>
            </w:r>
          </w:p>
        </w:tc>
      </w:tr>
      <w:tr w:rsidR="007D2F8D" w:rsidRPr="007D2F8D" w14:paraId="6E834D4D" w14:textId="77777777" w:rsidTr="003E6F58">
        <w:tc>
          <w:tcPr>
            <w:tcW w:w="4248" w:type="dxa"/>
          </w:tcPr>
          <w:p w14:paraId="6A3A7CAD" w14:textId="77777777" w:rsidR="007D2F8D" w:rsidRPr="007D2F8D" w:rsidRDefault="007D2F8D" w:rsidP="007D2F8D">
            <w:pPr>
              <w:pStyle w:val="a"/>
              <w:tabs>
                <w:tab w:val="clear" w:pos="1080"/>
                <w:tab w:val="left" w:pos="324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7D2F8D">
              <w:rPr>
                <w:rFonts w:ascii="Angsana New" w:eastAsia="Cordia New" w:hAnsi="Angsana New" w:cs="Angsana New" w:hint="cs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CDD72E" w14:textId="110A03A0" w:rsidR="007D2F8D" w:rsidRPr="00445DA7" w:rsidRDefault="00D73710" w:rsidP="00D7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45DA7">
              <w:rPr>
                <w:rFonts w:ascii="Angsana New" w:hAnsi="Angsana New" w:cs="Angsana New"/>
                <w:sz w:val="30"/>
                <w:szCs w:val="30"/>
              </w:rPr>
              <w:t>1,176</w:t>
            </w:r>
          </w:p>
        </w:tc>
        <w:tc>
          <w:tcPr>
            <w:tcW w:w="270" w:type="dxa"/>
          </w:tcPr>
          <w:p w14:paraId="53C4F3D9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CBBA80" w14:textId="3CA4005F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1,210</w:t>
            </w:r>
          </w:p>
        </w:tc>
        <w:tc>
          <w:tcPr>
            <w:tcW w:w="270" w:type="dxa"/>
          </w:tcPr>
          <w:p w14:paraId="33BEA534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D49A87" w14:textId="5B430262" w:rsidR="007D2F8D" w:rsidRPr="007D2F8D" w:rsidRDefault="007D2F8D" w:rsidP="0065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38F053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8A4B3" w14:textId="1BD2C6E5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1,210</w:t>
            </w:r>
          </w:p>
        </w:tc>
      </w:tr>
      <w:tr w:rsidR="007D2F8D" w:rsidRPr="007D2F8D" w14:paraId="1F8FD1E3" w14:textId="77777777" w:rsidTr="003E6F58">
        <w:tc>
          <w:tcPr>
            <w:tcW w:w="4248" w:type="dxa"/>
          </w:tcPr>
          <w:p w14:paraId="3E3980DA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2F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110B07" w14:textId="1C0AE69C" w:rsidR="007D2F8D" w:rsidRPr="00445DA7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5DA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D73710" w:rsidRPr="00445D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Pr="00445DA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D73710" w:rsidRPr="00445D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0BE0F199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A13D31" w14:textId="28CB79F3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112,815</w:t>
            </w:r>
          </w:p>
        </w:tc>
        <w:tc>
          <w:tcPr>
            <w:tcW w:w="270" w:type="dxa"/>
          </w:tcPr>
          <w:p w14:paraId="77B56CFF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235792" w14:textId="34BF59FF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48,827</w:t>
            </w:r>
          </w:p>
        </w:tc>
        <w:tc>
          <w:tcPr>
            <w:tcW w:w="270" w:type="dxa"/>
          </w:tcPr>
          <w:p w14:paraId="14E322EE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BFC259" w14:textId="28836D7F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44,230</w:t>
            </w:r>
          </w:p>
        </w:tc>
      </w:tr>
      <w:tr w:rsidR="007D2F8D" w:rsidRPr="007D2F8D" w14:paraId="5954A048" w14:textId="77777777" w:rsidTr="003E6F58">
        <w:tc>
          <w:tcPr>
            <w:tcW w:w="4248" w:type="dxa"/>
          </w:tcPr>
          <w:p w14:paraId="6B73A71C" w14:textId="6E872794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F8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D2F8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ค่าเผื่อขาดทุนจากการปรับมูลค่าสินค้า</w:t>
            </w:r>
          </w:p>
        </w:tc>
        <w:tc>
          <w:tcPr>
            <w:tcW w:w="1080" w:type="dxa"/>
          </w:tcPr>
          <w:p w14:paraId="4EDEDF79" w14:textId="005B7F0D" w:rsidR="007D2F8D" w:rsidRPr="00445DA7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45DA7">
              <w:rPr>
                <w:rFonts w:ascii="Angsana New" w:hAnsi="Angsana New" w:cs="Angsana New" w:hint="cs"/>
                <w:sz w:val="30"/>
                <w:szCs w:val="30"/>
              </w:rPr>
              <w:t>(4,929)</w:t>
            </w:r>
          </w:p>
        </w:tc>
        <w:tc>
          <w:tcPr>
            <w:tcW w:w="270" w:type="dxa"/>
          </w:tcPr>
          <w:p w14:paraId="572FFA00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6B20E" w14:textId="241BB4D6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(4,383)</w:t>
            </w:r>
          </w:p>
        </w:tc>
        <w:tc>
          <w:tcPr>
            <w:tcW w:w="270" w:type="dxa"/>
          </w:tcPr>
          <w:p w14:paraId="3E39BE0B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C889B" w14:textId="23E46EB0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(1,476)</w:t>
            </w:r>
          </w:p>
        </w:tc>
        <w:tc>
          <w:tcPr>
            <w:tcW w:w="270" w:type="dxa"/>
          </w:tcPr>
          <w:p w14:paraId="55518FA1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FEDDA" w14:textId="5824C7EA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(868)</w:t>
            </w:r>
          </w:p>
        </w:tc>
      </w:tr>
      <w:tr w:rsidR="007D2F8D" w:rsidRPr="007D2F8D" w14:paraId="278EF38E" w14:textId="77777777" w:rsidTr="003E6F58">
        <w:tc>
          <w:tcPr>
            <w:tcW w:w="4248" w:type="dxa"/>
          </w:tcPr>
          <w:p w14:paraId="1E95CD10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2F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E8AFA8" w14:textId="3E8FD5FE" w:rsidR="007D2F8D" w:rsidRPr="00445DA7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5DA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</w:t>
            </w:r>
            <w:r w:rsidR="00D73710" w:rsidRPr="00445D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445DA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D73710" w:rsidRPr="00445D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40A7BFDC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783043" w14:textId="62649D5A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108,432</w:t>
            </w:r>
          </w:p>
        </w:tc>
        <w:tc>
          <w:tcPr>
            <w:tcW w:w="270" w:type="dxa"/>
          </w:tcPr>
          <w:p w14:paraId="63E07645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261FB1" w14:textId="0D7721D8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47,351</w:t>
            </w:r>
          </w:p>
        </w:tc>
        <w:tc>
          <w:tcPr>
            <w:tcW w:w="270" w:type="dxa"/>
          </w:tcPr>
          <w:p w14:paraId="129A8EFD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6C308A" w14:textId="70D12CD3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43,362</w:t>
            </w:r>
          </w:p>
        </w:tc>
      </w:tr>
    </w:tbl>
    <w:p w14:paraId="322244C3" w14:textId="77777777" w:rsidR="008B2DBF" w:rsidRPr="007D2F8D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20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8B2DBF" w:rsidRPr="007D2F8D" w14:paraId="7DAAD79A" w14:textId="77777777" w:rsidTr="003E6F58">
        <w:tc>
          <w:tcPr>
            <w:tcW w:w="4248" w:type="dxa"/>
          </w:tcPr>
          <w:p w14:paraId="67B4ACD4" w14:textId="77777777" w:rsidR="008B2DBF" w:rsidRPr="007D2F8D" w:rsidRDefault="008B2DBF" w:rsidP="003E6F58">
            <w:pPr>
              <w:pStyle w:val="a"/>
              <w:tabs>
                <w:tab w:val="clear" w:pos="1080"/>
                <w:tab w:val="left" w:pos="324"/>
              </w:tabs>
              <w:ind w:left="162" w:hanging="162"/>
              <w:rPr>
                <w:rFonts w:ascii="Angsana New" w:eastAsia="Cordia New" w:hAnsi="Angsana New" w:cs="Angsana New"/>
                <w:cs/>
                <w:lang w:val="en-US"/>
              </w:rPr>
            </w:pPr>
            <w:r w:rsidRPr="007D2F8D">
              <w:rPr>
                <w:rFonts w:ascii="Angsana New" w:eastAsia="Cordia New" w:hAnsi="Angsana New" w:cs="Angsana New" w:hint="cs"/>
                <w:cs/>
                <w:lang w:val="en-US"/>
              </w:rPr>
              <w:t>ต้นทุนของสินค้าคงเหลือที่บันทึกรวมใน</w:t>
            </w:r>
            <w:r w:rsidRPr="007D2F8D">
              <w:rPr>
                <w:rFonts w:ascii="Angsana New" w:eastAsia="Cordia New" w:hAnsi="Angsana New" w:cs="Angsana New" w:hint="cs"/>
                <w:lang w:val="en-US"/>
              </w:rPr>
              <w:br/>
            </w:r>
            <w:r w:rsidRPr="007D2F8D">
              <w:rPr>
                <w:rFonts w:ascii="Angsana New" w:eastAsia="Cordia New" w:hAnsi="Angsana New" w:cs="Angsana New" w:hint="cs"/>
                <w:cs/>
                <w:lang w:val="en-US"/>
              </w:rPr>
              <w:t>บัญชีต้นทุนขาย</w:t>
            </w:r>
          </w:p>
        </w:tc>
        <w:tc>
          <w:tcPr>
            <w:tcW w:w="1080" w:type="dxa"/>
          </w:tcPr>
          <w:p w14:paraId="19571F81" w14:textId="77777777" w:rsidR="008B2DBF" w:rsidRPr="007D2F8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04D36" w14:textId="77777777" w:rsidR="008B2DBF" w:rsidRPr="007D2F8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EF70C" w14:textId="77777777" w:rsidR="008B2DBF" w:rsidRPr="007D2F8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84674" w14:textId="77777777" w:rsidR="008B2DBF" w:rsidRPr="007D2F8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3815E" w14:textId="77777777" w:rsidR="008B2DBF" w:rsidRPr="007D2F8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6D9F4" w14:textId="77777777" w:rsidR="008B2DBF" w:rsidRPr="007D2F8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42136" w14:textId="77777777" w:rsidR="008B2DBF" w:rsidRPr="007D2F8D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2F8D" w:rsidRPr="007D2F8D" w14:paraId="44C32319" w14:textId="77777777" w:rsidTr="003E6F58">
        <w:tc>
          <w:tcPr>
            <w:tcW w:w="4248" w:type="dxa"/>
          </w:tcPr>
          <w:p w14:paraId="1E1E179F" w14:textId="77777777" w:rsidR="007D2F8D" w:rsidRPr="007D2F8D" w:rsidRDefault="007D2F8D" w:rsidP="007D2F8D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151"/>
              </w:tabs>
              <w:ind w:left="342" w:hanging="180"/>
              <w:rPr>
                <w:rFonts w:ascii="Angsana New" w:eastAsia="Cordia New" w:hAnsi="Angsana New" w:cs="Angsana New"/>
                <w:lang w:val="en-US"/>
              </w:rPr>
            </w:pPr>
            <w:r w:rsidRPr="007D2F8D">
              <w:rPr>
                <w:rFonts w:ascii="Angsana New" w:eastAsia="Cordia New" w:hAnsi="Angsana New" w:cs="Angsana New" w:hint="cs"/>
                <w:cs/>
                <w:lang w:val="en-US"/>
              </w:rPr>
              <w:t>ต้นทุนขาย</w:t>
            </w:r>
          </w:p>
        </w:tc>
        <w:tc>
          <w:tcPr>
            <w:tcW w:w="1080" w:type="dxa"/>
          </w:tcPr>
          <w:p w14:paraId="037CFF2A" w14:textId="16E569A2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367,790</w:t>
            </w:r>
          </w:p>
        </w:tc>
        <w:tc>
          <w:tcPr>
            <w:tcW w:w="270" w:type="dxa"/>
          </w:tcPr>
          <w:p w14:paraId="6D559DE9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7E191" w14:textId="3C7D0DA8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349,364</w:t>
            </w:r>
          </w:p>
        </w:tc>
        <w:tc>
          <w:tcPr>
            <w:tcW w:w="270" w:type="dxa"/>
          </w:tcPr>
          <w:p w14:paraId="45B53D22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729CD" w14:textId="4857F172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321,954</w:t>
            </w:r>
          </w:p>
        </w:tc>
        <w:tc>
          <w:tcPr>
            <w:tcW w:w="270" w:type="dxa"/>
          </w:tcPr>
          <w:p w14:paraId="290B7F41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DBC07" w14:textId="02C09409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305,891</w:t>
            </w:r>
          </w:p>
        </w:tc>
      </w:tr>
      <w:tr w:rsidR="007D2F8D" w:rsidRPr="007D2F8D" w14:paraId="0B6481B9" w14:textId="77777777" w:rsidTr="003E6F58">
        <w:tc>
          <w:tcPr>
            <w:tcW w:w="4248" w:type="dxa"/>
          </w:tcPr>
          <w:p w14:paraId="0D2645A9" w14:textId="22249ADB" w:rsidR="007D2F8D" w:rsidRPr="007D2F8D" w:rsidRDefault="007D2F8D" w:rsidP="007D2F8D">
            <w:pPr>
              <w:pStyle w:val="a"/>
              <w:numPr>
                <w:ilvl w:val="0"/>
                <w:numId w:val="20"/>
              </w:numPr>
              <w:tabs>
                <w:tab w:val="clear" w:pos="1080"/>
                <w:tab w:val="left" w:pos="151"/>
              </w:tabs>
              <w:ind w:left="342" w:hanging="180"/>
              <w:rPr>
                <w:rFonts w:ascii="Angsana New" w:eastAsia="Cordia New" w:hAnsi="Angsana New" w:cs="Angsana New"/>
                <w:lang w:val="en-US"/>
              </w:rPr>
            </w:pPr>
            <w:r w:rsidRPr="007D2F8D">
              <w:rPr>
                <w:rFonts w:ascii="Angsana New" w:eastAsia="Cordia New" w:hAnsi="Angsana New" w:cs="Angsana New" w:hint="cs"/>
                <w:lang w:val="en-US"/>
              </w:rPr>
              <w:t>(</w:t>
            </w:r>
            <w:r w:rsidRPr="007D2F8D">
              <w:rPr>
                <w:rFonts w:ascii="Angsana New" w:eastAsia="Cordia New" w:hAnsi="Angsana New" w:cs="Angsana New" w:hint="cs"/>
                <w:cs/>
                <w:lang w:val="en-US"/>
              </w:rPr>
              <w:t>กลับรายการ</w:t>
            </w:r>
            <w:r w:rsidRPr="007D2F8D">
              <w:rPr>
                <w:rFonts w:ascii="Angsana New" w:eastAsia="Cordia New" w:hAnsi="Angsana New" w:cs="Angsana New" w:hint="cs"/>
                <w:lang w:val="en-US"/>
              </w:rPr>
              <w:t xml:space="preserve">) </w:t>
            </w:r>
            <w:r w:rsidRPr="007D2F8D">
              <w:rPr>
                <w:rFonts w:ascii="Angsana New" w:eastAsia="Cordia New" w:hAnsi="Angsana New" w:cs="Angsana New" w:hint="cs"/>
                <w:cs/>
                <w:lang w:val="en-US"/>
              </w:rPr>
              <w:t>การปรับลดมูลค่าเป็น</w:t>
            </w:r>
            <w:r w:rsidRPr="007D2F8D">
              <w:rPr>
                <w:rFonts w:ascii="Angsana New" w:eastAsia="Cordia New" w:hAnsi="Angsana New" w:cs="Angsana New" w:hint="cs"/>
                <w:cs/>
                <w:lang w:val="en-US"/>
              </w:rPr>
              <w:br/>
            </w:r>
            <w:r w:rsidRPr="007D2F8D">
              <w:rPr>
                <w:rFonts w:ascii="Angsana New" w:eastAsia="Cordia New" w:hAnsi="Angsana New" w:cs="Angsana New" w:hint="cs"/>
                <w:lang w:val="en-US"/>
              </w:rPr>
              <w:t xml:space="preserve">   </w:t>
            </w:r>
            <w:r w:rsidRPr="007D2F8D">
              <w:rPr>
                <w:rFonts w:ascii="Angsana New" w:eastAsia="Cordia New" w:hAnsi="Angsana New" w:cs="Angsana New" w:hint="cs"/>
                <w:cs/>
                <w:lang w:val="en-US"/>
              </w:rPr>
              <w:t>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123C79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79" w:right="-1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B4FDE27" w14:textId="28A6D8E2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546</w:t>
            </w:r>
          </w:p>
        </w:tc>
        <w:tc>
          <w:tcPr>
            <w:tcW w:w="270" w:type="dxa"/>
          </w:tcPr>
          <w:p w14:paraId="320A3F6F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AA9FB0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C33744F" w14:textId="4CBCD5F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(93)</w:t>
            </w:r>
          </w:p>
        </w:tc>
        <w:tc>
          <w:tcPr>
            <w:tcW w:w="270" w:type="dxa"/>
          </w:tcPr>
          <w:p w14:paraId="4D01C122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D679DA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72" w:right="-79" w:firstLine="14"/>
              <w:rPr>
                <w:rFonts w:ascii="Angsana New" w:hAnsi="Angsana New" w:cs="Angsana New"/>
                <w:sz w:val="30"/>
                <w:szCs w:val="30"/>
              </w:rPr>
            </w:pPr>
          </w:p>
          <w:p w14:paraId="59E72D8B" w14:textId="6F0D9F6C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608</w:t>
            </w:r>
          </w:p>
        </w:tc>
        <w:tc>
          <w:tcPr>
            <w:tcW w:w="270" w:type="dxa"/>
          </w:tcPr>
          <w:p w14:paraId="14CB0DC8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EBD36D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40795FFF" w14:textId="031AD05F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sz w:val="30"/>
                <w:szCs w:val="30"/>
              </w:rPr>
              <w:t>125</w:t>
            </w:r>
          </w:p>
        </w:tc>
      </w:tr>
      <w:tr w:rsidR="007D2F8D" w:rsidRPr="007D2F8D" w14:paraId="5F0C7A93" w14:textId="77777777" w:rsidTr="003E6F58">
        <w:tc>
          <w:tcPr>
            <w:tcW w:w="4248" w:type="dxa"/>
          </w:tcPr>
          <w:p w14:paraId="29D13FA5" w14:textId="35B33084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F8D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7D2F8D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</w:rPr>
              <w:t xml:space="preserve"> / </w:t>
            </w:r>
            <w:r w:rsidRPr="007D2F8D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836193" w14:textId="23DB115F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368,336</w:t>
            </w:r>
          </w:p>
        </w:tc>
        <w:tc>
          <w:tcPr>
            <w:tcW w:w="270" w:type="dxa"/>
          </w:tcPr>
          <w:p w14:paraId="5A432CED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1F68D9" w14:textId="75D4ACC1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349,271</w:t>
            </w:r>
          </w:p>
        </w:tc>
        <w:tc>
          <w:tcPr>
            <w:tcW w:w="270" w:type="dxa"/>
          </w:tcPr>
          <w:p w14:paraId="7606241F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A4AA8D" w14:textId="78A9DC8E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322,562</w:t>
            </w:r>
          </w:p>
        </w:tc>
        <w:tc>
          <w:tcPr>
            <w:tcW w:w="270" w:type="dxa"/>
          </w:tcPr>
          <w:p w14:paraId="1C2FD5A4" w14:textId="77777777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3B610" w14:textId="5F8019AB" w:rsidR="007D2F8D" w:rsidRPr="007D2F8D" w:rsidRDefault="007D2F8D" w:rsidP="007D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D2F8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306,016</w:t>
            </w:r>
          </w:p>
        </w:tc>
      </w:tr>
    </w:tbl>
    <w:p w14:paraId="7CC72F7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rPr>
          <w:rFonts w:ascii="Angsana New" w:hAnsi="Angsana New" w:cs="Angsana New"/>
          <w:sz w:val="30"/>
          <w:szCs w:val="30"/>
          <w:cs/>
        </w:rPr>
        <w:sectPr w:rsidR="008B2DBF" w:rsidRPr="00136693" w:rsidSect="0093430D">
          <w:headerReference w:type="default" r:id="rId14"/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075E9AA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4691E005" w14:textId="77777777" w:rsidR="008B2DBF" w:rsidRPr="00136693" w:rsidRDefault="008B2DBF" w:rsidP="008B2DBF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54C01AC" w14:textId="6F9F4B52" w:rsidR="008B2DBF" w:rsidRDefault="008B2DBF" w:rsidP="00642D30">
      <w:pPr>
        <w:tabs>
          <w:tab w:val="clear" w:pos="454"/>
          <w:tab w:val="left" w:pos="549"/>
          <w:tab w:val="left" w:pos="1431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136693">
        <w:rPr>
          <w:rFonts w:ascii="Angsana New" w:hAnsi="Angsana New" w:cs="Angsana New" w:hint="cs"/>
          <w:sz w:val="30"/>
          <w:szCs w:val="30"/>
          <w:cs/>
          <w:lang w:val="th-TH"/>
        </w:rPr>
        <w:t>เงินลงทุนในบริษัท</w:t>
      </w:r>
      <w:r w:rsidRPr="00136693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13669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ณ วันที่ </w:t>
      </w:r>
      <w:r w:rsidRPr="00136693">
        <w:rPr>
          <w:rFonts w:ascii="Angsana New" w:hAnsi="Angsana New" w:cs="Angsana New" w:hint="cs"/>
          <w:sz w:val="30"/>
          <w:szCs w:val="30"/>
        </w:rPr>
        <w:t>31</w:t>
      </w:r>
      <w:r w:rsidRPr="0013669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3669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66507F" w:rsidRPr="00136693">
        <w:rPr>
          <w:rFonts w:ascii="Angsana New" w:hAnsi="Angsana New" w:cs="Angsana New" w:hint="cs"/>
          <w:sz w:val="30"/>
          <w:szCs w:val="30"/>
        </w:rPr>
        <w:t>256</w:t>
      </w:r>
      <w:r w:rsidR="00813781" w:rsidRPr="00136693">
        <w:rPr>
          <w:rFonts w:ascii="Angsana New" w:hAnsi="Angsana New" w:cs="Angsana New" w:hint="cs"/>
          <w:sz w:val="30"/>
          <w:szCs w:val="30"/>
        </w:rPr>
        <w:t>6</w:t>
      </w:r>
      <w:r w:rsidR="0066507F"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="0066507F" w:rsidRPr="0013669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6507F" w:rsidRPr="00136693">
        <w:rPr>
          <w:rFonts w:ascii="Angsana New" w:hAnsi="Angsana New" w:cs="Angsana New" w:hint="cs"/>
          <w:sz w:val="30"/>
          <w:szCs w:val="30"/>
        </w:rPr>
        <w:t>256</w:t>
      </w:r>
      <w:r w:rsidR="00813781" w:rsidRPr="00136693">
        <w:rPr>
          <w:rFonts w:ascii="Angsana New" w:hAnsi="Angsana New" w:cs="Angsana New" w:hint="cs"/>
          <w:sz w:val="30"/>
          <w:szCs w:val="30"/>
        </w:rPr>
        <w:t>5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สำหรับแต่ละปี </w:t>
      </w:r>
      <w:r w:rsidRPr="00136693">
        <w:rPr>
          <w:rFonts w:ascii="Angsana New" w:hAnsi="Angsana New" w:cs="Angsana New" w:hint="cs"/>
          <w:sz w:val="30"/>
          <w:szCs w:val="30"/>
          <w:cs/>
          <w:lang w:val="th-TH"/>
        </w:rPr>
        <w:t>มีดังนี้</w:t>
      </w:r>
    </w:p>
    <w:p w14:paraId="0306D12A" w14:textId="77777777" w:rsidR="00087274" w:rsidRPr="00136693" w:rsidRDefault="00087274" w:rsidP="00642D30">
      <w:pPr>
        <w:tabs>
          <w:tab w:val="clear" w:pos="454"/>
          <w:tab w:val="left" w:pos="549"/>
          <w:tab w:val="left" w:pos="1431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376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26"/>
        <w:gridCol w:w="1575"/>
        <w:gridCol w:w="1239"/>
        <w:gridCol w:w="724"/>
        <w:gridCol w:w="244"/>
        <w:gridCol w:w="724"/>
        <w:gridCol w:w="244"/>
        <w:gridCol w:w="921"/>
        <w:gridCol w:w="293"/>
        <w:gridCol w:w="924"/>
        <w:gridCol w:w="6"/>
        <w:gridCol w:w="238"/>
        <w:gridCol w:w="921"/>
        <w:gridCol w:w="293"/>
        <w:gridCol w:w="1081"/>
        <w:gridCol w:w="270"/>
        <w:gridCol w:w="236"/>
        <w:gridCol w:w="841"/>
        <w:gridCol w:w="278"/>
        <w:gridCol w:w="891"/>
      </w:tblGrid>
      <w:tr w:rsidR="00642D30" w:rsidRPr="002520E0" w14:paraId="189467C9" w14:textId="77777777" w:rsidTr="00EB2178">
        <w:trPr>
          <w:cantSplit/>
          <w:trHeight w:val="890"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06485" w14:textId="77777777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D22BF" w14:textId="77777777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AF0D3" w14:textId="77777777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596A8" w14:textId="77777777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19A3A" w14:textId="77777777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D2F2D" w14:textId="03EE14D9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66BD4" w14:textId="2E015386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E3932" w14:textId="5C1376C9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745EC" w14:textId="1AC3940D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37CB" w14:textId="77777777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31E0B" w14:textId="77777777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 /</w:t>
            </w:r>
            <w:r w:rsidRPr="002520E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2520E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br/>
            </w:r>
            <w:r w:rsidRPr="002520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D30" w:rsidRPr="002520E0" w14:paraId="4068F6F5" w14:textId="77777777" w:rsidTr="00EB2178">
        <w:trPr>
          <w:cantSplit/>
          <w:trHeight w:val="430"/>
        </w:trPr>
        <w:tc>
          <w:tcPr>
            <w:tcW w:w="18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E510E" w14:textId="77777777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8410F" w14:textId="77777777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48E0E" w14:textId="77777777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69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92AED3" w14:textId="77777777" w:rsidR="00642D3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015E2FB2" w14:textId="2249C592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7F40A" w14:textId="5FA28227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85E2A" w14:textId="6C0757E4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3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40F2C5" w14:textId="71C0E278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C91ECA" w14:textId="40310ECB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09CB" w14:textId="77777777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857E" w14:textId="6655087F" w:rsidR="00642D30" w:rsidRPr="002520E0" w:rsidRDefault="00642D30" w:rsidP="0064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</w:p>
        </w:tc>
      </w:tr>
      <w:tr w:rsidR="00642D30" w:rsidRPr="002520E0" w14:paraId="2D44BFE4" w14:textId="77777777" w:rsidTr="00EB2178">
        <w:trPr>
          <w:trHeight w:val="390"/>
        </w:trPr>
        <w:tc>
          <w:tcPr>
            <w:tcW w:w="18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6FA16" w14:textId="77777777" w:rsidR="00642D30" w:rsidRPr="002520E0" w:rsidRDefault="00642D3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4D2BD" w14:textId="77777777" w:rsidR="00642D30" w:rsidRPr="002520E0" w:rsidRDefault="00642D3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59811" w14:textId="77777777" w:rsidR="00642D30" w:rsidRPr="002520E0" w:rsidRDefault="00642D3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69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74643" w14:textId="77777777" w:rsidR="00642D30" w:rsidRPr="002520E0" w:rsidRDefault="00642D3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4564A" w14:textId="77777777" w:rsidR="00642D30" w:rsidRPr="002520E0" w:rsidRDefault="00642D3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F50D4" w14:textId="0DBFCE91" w:rsidR="00642D30" w:rsidRPr="002520E0" w:rsidRDefault="00642D3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509AA18" w14:textId="77777777" w:rsidR="00642D30" w:rsidRPr="002520E0" w:rsidRDefault="00642D3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43AA22D9" w14:textId="6D2023C8" w:rsidR="00642D30" w:rsidRPr="002520E0" w:rsidRDefault="00642D3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C3C2" w14:textId="77777777" w:rsidR="00642D30" w:rsidRPr="002520E0" w:rsidRDefault="00642D3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DDD04" w14:textId="77777777" w:rsidR="00642D30" w:rsidRPr="002520E0" w:rsidRDefault="00642D3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6228" w:rsidRPr="002520E0" w14:paraId="0B1F28FF" w14:textId="77777777" w:rsidTr="00642D30">
        <w:trPr>
          <w:trHeight w:val="430"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254B6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89D83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F8ACC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C96A4" w14:textId="77777777" w:rsidR="002520E0" w:rsidRPr="002520E0" w:rsidRDefault="002520E0" w:rsidP="003B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BE5F2" w14:textId="77777777" w:rsidR="002520E0" w:rsidRPr="002520E0" w:rsidRDefault="002520E0" w:rsidP="003B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162FC" w14:textId="77777777" w:rsidR="002520E0" w:rsidRPr="002520E0" w:rsidRDefault="002520E0" w:rsidP="003B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F30DF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28DE4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A241E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87DE3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C26940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C726D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E7F97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17BFA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0189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A4D6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64D4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E16F8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40EF9" w14:textId="77777777" w:rsidR="002520E0" w:rsidRPr="002520E0" w:rsidRDefault="002520E0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3B6228" w:rsidRPr="002520E0" w14:paraId="0A4CD48F" w14:textId="77777777" w:rsidTr="00EB2178">
        <w:trPr>
          <w:trHeight w:val="430"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47D80" w14:textId="77777777" w:rsidR="003B6228" w:rsidRPr="002520E0" w:rsidRDefault="003B6228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F808D" w14:textId="77777777" w:rsidR="003B6228" w:rsidRPr="002520E0" w:rsidRDefault="003B6228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36E07" w14:textId="77777777" w:rsidR="003B6228" w:rsidRPr="002520E0" w:rsidRDefault="003B6228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0BCFE" w14:textId="7476D680" w:rsidR="003B6228" w:rsidRPr="002520E0" w:rsidRDefault="003B6228" w:rsidP="003B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F0376" w14:textId="77777777" w:rsidR="003B6228" w:rsidRPr="002520E0" w:rsidRDefault="003B6228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9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649FA2" w14:textId="77777777" w:rsidR="003B6228" w:rsidRPr="002520E0" w:rsidRDefault="003B6228" w:rsidP="0025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BC6" w:rsidRPr="002520E0" w14:paraId="6E1DC760" w14:textId="77777777" w:rsidTr="001822CA">
        <w:trPr>
          <w:trHeight w:val="920"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832919" w14:textId="0770447D" w:rsidR="00E74BC6" w:rsidRPr="002520E0" w:rsidRDefault="00E74BC6" w:rsidP="006B2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คินูงาว่า</w:t>
            </w:r>
            <w:r w:rsidR="006B2C7D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2520E0">
              <w:rPr>
                <w:rFonts w:ascii="Angsana New" w:hAnsi="Angsana New" w:cs="Angsana New" w:hint="cs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3C28E" w14:textId="77777777" w:rsidR="00E74BC6" w:rsidRDefault="00E74BC6" w:rsidP="0065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</w:t>
            </w:r>
          </w:p>
          <w:p w14:paraId="02CC71F0" w14:textId="6E3510D6" w:rsidR="00E74BC6" w:rsidRPr="002520E0" w:rsidRDefault="00E74BC6" w:rsidP="0065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cs/>
              </w:rPr>
              <w:t>ชิ้นส่วนยาง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BAD18" w14:textId="77777777" w:rsidR="00E74BC6" w:rsidRPr="002520E0" w:rsidRDefault="00E74BC6" w:rsidP="0065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6C78AB" w14:textId="3C0BB0D7" w:rsidR="00E74BC6" w:rsidRPr="002520E0" w:rsidRDefault="00E74BC6" w:rsidP="00653432">
            <w:pPr>
              <w:tabs>
                <w:tab w:val="left" w:pos="34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15.00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E07C4" w14:textId="77777777" w:rsidR="00E74BC6" w:rsidRPr="002520E0" w:rsidRDefault="00E74BC6" w:rsidP="0065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5CEDA0" w14:textId="2D0D5683" w:rsidR="00E74BC6" w:rsidRPr="002520E0" w:rsidRDefault="00E74BC6" w:rsidP="00653432">
            <w:pPr>
              <w:tabs>
                <w:tab w:val="left" w:pos="346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20E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15.00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5040B" w14:textId="77777777" w:rsidR="00E74BC6" w:rsidRPr="002520E0" w:rsidRDefault="00E74BC6" w:rsidP="0065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48E993" w14:textId="782E45A7" w:rsidR="00E74BC6" w:rsidRPr="002520E0" w:rsidRDefault="00E74BC6" w:rsidP="0065343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20E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56,104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55C21" w14:textId="77777777" w:rsidR="00E74BC6" w:rsidRPr="002520E0" w:rsidRDefault="00E74BC6" w:rsidP="0065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1C52E1" w14:textId="46BBC6AB" w:rsidR="00E74BC6" w:rsidRPr="002520E0" w:rsidRDefault="00E74BC6" w:rsidP="0065343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20E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72,207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44301" w14:textId="77777777" w:rsidR="00E74BC6" w:rsidRPr="002520E0" w:rsidRDefault="00E74BC6" w:rsidP="0065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AB38DC" w14:textId="34979096" w:rsidR="00E74BC6" w:rsidRPr="002520E0" w:rsidRDefault="00E74BC6" w:rsidP="0065343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20E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11,250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10BF1" w14:textId="77777777" w:rsidR="00E74BC6" w:rsidRPr="002520E0" w:rsidRDefault="00E74BC6" w:rsidP="0065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23E2FB" w14:textId="04E815FC" w:rsidR="00E74BC6" w:rsidRPr="002520E0" w:rsidRDefault="00E74BC6" w:rsidP="0065343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20E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11,250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7AD7F" w14:textId="77777777" w:rsidR="00E74BC6" w:rsidRPr="002520E0" w:rsidRDefault="00E74BC6" w:rsidP="0065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B3C8" w14:textId="77777777" w:rsidR="00E74BC6" w:rsidRPr="002520E0" w:rsidRDefault="00E74BC6" w:rsidP="0065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8E6E9" w14:textId="315A6812" w:rsidR="00E74BC6" w:rsidRPr="002520E0" w:rsidRDefault="00E74BC6" w:rsidP="0065343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20E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19,500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37AA" w14:textId="77777777" w:rsidR="00E74BC6" w:rsidRPr="002520E0" w:rsidRDefault="00E74BC6" w:rsidP="00653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71F04" w14:textId="5C9A04FA" w:rsidR="00E74BC6" w:rsidRPr="002520E0" w:rsidRDefault="00E74BC6" w:rsidP="0065343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20E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735FB1CA" w14:textId="77777777" w:rsidR="008B2DBF" w:rsidRPr="00136693" w:rsidRDefault="008B2DBF" w:rsidP="002520E0">
      <w:pPr>
        <w:spacing w:line="240" w:lineRule="auto"/>
        <w:ind w:right="14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9349A4E" w14:textId="77777777" w:rsidR="008B2DBF" w:rsidRPr="00136693" w:rsidRDefault="008B2DBF" w:rsidP="008B2DBF">
      <w:pPr>
        <w:tabs>
          <w:tab w:val="clear" w:pos="454"/>
          <w:tab w:val="left" w:pos="549"/>
        </w:tabs>
        <w:spacing w:line="240" w:lineRule="auto"/>
        <w:ind w:left="540"/>
        <w:jc w:val="thaiDistribute"/>
        <w:rPr>
          <w:rFonts w:ascii="Angsana New" w:hAnsi="Angsana New" w:cs="Angsana New"/>
          <w:spacing w:val="-6"/>
          <w:sz w:val="30"/>
          <w:szCs w:val="30"/>
          <w:lang w:val="th-TH"/>
        </w:rPr>
      </w:pPr>
      <w:r w:rsidRPr="00136693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ab/>
        <w:t>บริษัทร่วมจดทะเบียนจัดตั้งและดำเนินธุรกิจในประเทศไทย</w:t>
      </w:r>
      <w:r w:rsidRPr="00136693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ab/>
      </w:r>
    </w:p>
    <w:p w14:paraId="321068FF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3A98BD21" w14:textId="77777777" w:rsidR="008B2DBF" w:rsidRPr="00136693" w:rsidRDefault="008B2DBF" w:rsidP="008B2DBF">
      <w:pPr>
        <w:tabs>
          <w:tab w:val="clear" w:pos="454"/>
          <w:tab w:val="left" w:pos="549"/>
        </w:tabs>
        <w:spacing w:line="240" w:lineRule="auto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136693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09C6133" w14:textId="77777777" w:rsidR="008B2DBF" w:rsidRPr="00136693" w:rsidRDefault="008B2DBF" w:rsidP="008B2DBF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5A499C92" w14:textId="77777777" w:rsidR="008B2DBF" w:rsidRPr="00136693" w:rsidRDefault="008B2DBF" w:rsidP="008B2DBF">
      <w:pPr>
        <w:pStyle w:val="block"/>
        <w:spacing w:after="0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  <w:sectPr w:rsidR="008B2DBF" w:rsidRPr="00136693" w:rsidSect="0093430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5086BF9" w14:textId="134F2A7C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นี้</w:t>
      </w:r>
    </w:p>
    <w:p w14:paraId="3F230E9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468" w:tblpY="-9"/>
        <w:tblOverlap w:val="never"/>
        <w:tblW w:w="9251" w:type="dxa"/>
        <w:tblLook w:val="04A0" w:firstRow="1" w:lastRow="0" w:firstColumn="1" w:lastColumn="0" w:noHBand="0" w:noVBand="1"/>
      </w:tblPr>
      <w:tblGrid>
        <w:gridCol w:w="6339"/>
        <w:gridCol w:w="244"/>
        <w:gridCol w:w="1279"/>
        <w:gridCol w:w="233"/>
        <w:gridCol w:w="1156"/>
      </w:tblGrid>
      <w:tr w:rsidR="008B2DBF" w:rsidRPr="00136693" w14:paraId="0AC834F2" w14:textId="77777777" w:rsidTr="0066507F">
        <w:trPr>
          <w:trHeight w:val="440"/>
          <w:tblHeader/>
        </w:trPr>
        <w:tc>
          <w:tcPr>
            <w:tcW w:w="6396" w:type="dxa"/>
            <w:shd w:val="clear" w:color="auto" w:fill="auto"/>
          </w:tcPr>
          <w:p w14:paraId="3EF4911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76F53C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shd w:val="clear" w:color="auto" w:fill="auto"/>
          </w:tcPr>
          <w:p w14:paraId="14EE087C" w14:textId="77777777" w:rsidR="008B2DBF" w:rsidRPr="00136693" w:rsidRDefault="008B2DBF" w:rsidP="003E6F5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บริษัท คินูงาว่า (ไทยแลนด์) จำกัด</w:t>
            </w:r>
          </w:p>
        </w:tc>
      </w:tr>
      <w:tr w:rsidR="008B2DBF" w:rsidRPr="00136693" w14:paraId="3C38AE30" w14:textId="77777777" w:rsidTr="0066507F">
        <w:trPr>
          <w:tblHeader/>
        </w:trPr>
        <w:tc>
          <w:tcPr>
            <w:tcW w:w="6396" w:type="dxa"/>
            <w:shd w:val="clear" w:color="auto" w:fill="auto"/>
          </w:tcPr>
          <w:p w14:paraId="3DA3EEB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509FBA2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7B075A2D" w14:textId="27F76AD9" w:rsidR="008B2DBF" w:rsidRPr="00136693" w:rsidRDefault="0066507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33" w:type="dxa"/>
            <w:shd w:val="clear" w:color="auto" w:fill="auto"/>
          </w:tcPr>
          <w:p w14:paraId="641B78D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CF8B4B1" w14:textId="01CB4CA2" w:rsidR="008B2DBF" w:rsidRPr="00136693" w:rsidRDefault="0066507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"/>
              </w:tabs>
              <w:spacing w:line="240" w:lineRule="auto"/>
              <w:ind w:left="-93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813781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02006CFA" w14:textId="77777777" w:rsidTr="0066507F">
        <w:trPr>
          <w:trHeight w:val="422"/>
          <w:tblHeader/>
        </w:trPr>
        <w:tc>
          <w:tcPr>
            <w:tcW w:w="6396" w:type="dxa"/>
            <w:shd w:val="clear" w:color="auto" w:fill="auto"/>
          </w:tcPr>
          <w:p w14:paraId="657F30A4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5B79EF2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shd w:val="clear" w:color="auto" w:fill="auto"/>
          </w:tcPr>
          <w:p w14:paraId="6FD964E4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</w:tabs>
              <w:spacing w:line="240" w:lineRule="auto"/>
              <w:ind w:left="-6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B2322" w:rsidRPr="00136693" w14:paraId="4B05BEDD" w14:textId="77777777" w:rsidTr="0066507F">
        <w:trPr>
          <w:trHeight w:val="422"/>
        </w:trPr>
        <w:tc>
          <w:tcPr>
            <w:tcW w:w="6396" w:type="dxa"/>
            <w:shd w:val="clear" w:color="auto" w:fill="auto"/>
          </w:tcPr>
          <w:p w14:paraId="656166E5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3669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44" w:type="dxa"/>
            <w:shd w:val="clear" w:color="auto" w:fill="auto"/>
          </w:tcPr>
          <w:p w14:paraId="64B5423F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18BB60AD" w14:textId="311CF3B5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398,846</w:t>
            </w:r>
          </w:p>
        </w:tc>
        <w:tc>
          <w:tcPr>
            <w:tcW w:w="233" w:type="dxa"/>
            <w:shd w:val="clear" w:color="auto" w:fill="auto"/>
          </w:tcPr>
          <w:p w14:paraId="67789500" w14:textId="77777777" w:rsidR="00EB2322" w:rsidRPr="00EB2322" w:rsidRDefault="00EB2322" w:rsidP="00EB232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7F91E22" w14:textId="26D78864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433,808</w:t>
            </w:r>
          </w:p>
        </w:tc>
      </w:tr>
      <w:tr w:rsidR="00EB2322" w:rsidRPr="00136693" w14:paraId="1B1F20B3" w14:textId="77777777" w:rsidTr="0066507F">
        <w:tc>
          <w:tcPr>
            <w:tcW w:w="6396" w:type="dxa"/>
            <w:shd w:val="clear" w:color="auto" w:fill="auto"/>
          </w:tcPr>
          <w:p w14:paraId="36780D30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3669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244" w:type="dxa"/>
            <w:shd w:val="clear" w:color="auto" w:fill="auto"/>
          </w:tcPr>
          <w:p w14:paraId="369EA94E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7FD1D805" w14:textId="3EBE3FD8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22,473</w:t>
            </w:r>
          </w:p>
        </w:tc>
        <w:tc>
          <w:tcPr>
            <w:tcW w:w="233" w:type="dxa"/>
            <w:shd w:val="clear" w:color="auto" w:fill="auto"/>
          </w:tcPr>
          <w:p w14:paraId="30592AFC" w14:textId="77777777" w:rsidR="00EB2322" w:rsidRPr="00EB2322" w:rsidRDefault="00EB2322" w:rsidP="00EB232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7D2C010" w14:textId="2A906093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24,606</w:t>
            </w:r>
          </w:p>
        </w:tc>
      </w:tr>
      <w:tr w:rsidR="00EB2322" w:rsidRPr="00136693" w14:paraId="25373021" w14:textId="77777777" w:rsidTr="0066507F">
        <w:tc>
          <w:tcPr>
            <w:tcW w:w="6396" w:type="dxa"/>
            <w:shd w:val="clear" w:color="auto" w:fill="auto"/>
          </w:tcPr>
          <w:p w14:paraId="49F69696" w14:textId="59F76B99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shd w:val="clear" w:color="auto" w:fill="auto"/>
          </w:tcPr>
          <w:p w14:paraId="13FBC24D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3C59B43A" w14:textId="23A41A30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213</w:t>
            </w:r>
          </w:p>
        </w:tc>
        <w:tc>
          <w:tcPr>
            <w:tcW w:w="233" w:type="dxa"/>
            <w:shd w:val="clear" w:color="auto" w:fill="auto"/>
          </w:tcPr>
          <w:p w14:paraId="5863EE02" w14:textId="77777777" w:rsidR="00EB2322" w:rsidRPr="00EB2322" w:rsidRDefault="00EB2322" w:rsidP="00EB232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CAEB3DF" w14:textId="27F871E2" w:rsidR="00EB2322" w:rsidRPr="00EB2322" w:rsidRDefault="00EB2322" w:rsidP="00653B26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B2322" w:rsidRPr="00136693" w14:paraId="01590308" w14:textId="77777777" w:rsidTr="0066507F">
        <w:tc>
          <w:tcPr>
            <w:tcW w:w="6396" w:type="dxa"/>
            <w:shd w:val="clear" w:color="auto" w:fill="auto"/>
          </w:tcPr>
          <w:p w14:paraId="082CE266" w14:textId="77777777" w:rsidR="00EB2322" w:rsidRPr="00136693" w:rsidRDefault="00EB2322" w:rsidP="00EB232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CF628AA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2D1C8" w14:textId="698D594F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22,686</w:t>
            </w:r>
          </w:p>
        </w:tc>
        <w:tc>
          <w:tcPr>
            <w:tcW w:w="233" w:type="dxa"/>
            <w:shd w:val="clear" w:color="auto" w:fill="auto"/>
          </w:tcPr>
          <w:p w14:paraId="17B6BF33" w14:textId="77777777" w:rsidR="00EB2322" w:rsidRPr="00EB2322" w:rsidRDefault="00EB2322" w:rsidP="00EB232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1BD53" w14:textId="4280A5F1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24,606</w:t>
            </w:r>
          </w:p>
        </w:tc>
      </w:tr>
      <w:tr w:rsidR="00EB2322" w:rsidRPr="00136693" w14:paraId="16937F58" w14:textId="77777777" w:rsidTr="0066507F">
        <w:tc>
          <w:tcPr>
            <w:tcW w:w="6396" w:type="dxa"/>
            <w:shd w:val="clear" w:color="auto" w:fill="auto"/>
          </w:tcPr>
          <w:p w14:paraId="4ED5F045" w14:textId="77777777" w:rsidR="00EB2322" w:rsidRPr="00136693" w:rsidRDefault="00EB2322" w:rsidP="00EB2322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244" w:type="dxa"/>
            <w:shd w:val="clear" w:color="auto" w:fill="auto"/>
          </w:tcPr>
          <w:p w14:paraId="006F60E9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4BE5816B" w14:textId="6EA81C8A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3,403</w:t>
            </w:r>
          </w:p>
        </w:tc>
        <w:tc>
          <w:tcPr>
            <w:tcW w:w="233" w:type="dxa"/>
            <w:shd w:val="clear" w:color="auto" w:fill="auto"/>
          </w:tcPr>
          <w:p w14:paraId="3EA2B73F" w14:textId="77777777" w:rsidR="00EB2322" w:rsidRPr="00EB2322" w:rsidRDefault="00EB2322" w:rsidP="00EB2322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35CB4DF" w14:textId="0D480BA8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3,691</w:t>
            </w:r>
          </w:p>
        </w:tc>
      </w:tr>
      <w:tr w:rsidR="00EB2322" w:rsidRPr="00136693" w14:paraId="182099AE" w14:textId="77777777" w:rsidTr="0066507F">
        <w:tc>
          <w:tcPr>
            <w:tcW w:w="6396" w:type="dxa"/>
            <w:shd w:val="clear" w:color="auto" w:fill="auto"/>
            <w:vAlign w:val="bottom"/>
          </w:tcPr>
          <w:p w14:paraId="33890C84" w14:textId="77777777" w:rsidR="00EB2322" w:rsidRPr="00136693" w:rsidRDefault="00EB2322" w:rsidP="00EB2322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downstream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>(ขายสินทรัพย์ให้แก่บริษัทร่วม)</w:t>
            </w:r>
          </w:p>
        </w:tc>
        <w:tc>
          <w:tcPr>
            <w:tcW w:w="244" w:type="dxa"/>
            <w:shd w:val="clear" w:color="auto" w:fill="auto"/>
          </w:tcPr>
          <w:p w14:paraId="2BB1EA9D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425BC91A" w14:textId="77777777" w:rsidR="00EB2322" w:rsidRPr="00EB2322" w:rsidRDefault="00EB2322" w:rsidP="00EB232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  <w:p w14:paraId="17FECC41" w14:textId="563EC4BC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26</w:t>
            </w:r>
          </w:p>
        </w:tc>
        <w:tc>
          <w:tcPr>
            <w:tcW w:w="233" w:type="dxa"/>
            <w:shd w:val="clear" w:color="auto" w:fill="auto"/>
          </w:tcPr>
          <w:p w14:paraId="24EE94A9" w14:textId="77777777" w:rsidR="00EB2322" w:rsidRPr="00EB2322" w:rsidRDefault="00EB2322" w:rsidP="00EB2322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C16F5C6" w14:textId="77777777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C3C15E4" w14:textId="47DF91DC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(9)</w:t>
            </w:r>
          </w:p>
        </w:tc>
      </w:tr>
      <w:tr w:rsidR="00EB2322" w:rsidRPr="00136693" w14:paraId="767D0D3B" w14:textId="77777777" w:rsidTr="0066507F">
        <w:tc>
          <w:tcPr>
            <w:tcW w:w="6396" w:type="dxa"/>
            <w:shd w:val="clear" w:color="auto" w:fill="auto"/>
          </w:tcPr>
          <w:p w14:paraId="35B4777C" w14:textId="77777777" w:rsidR="00EB2322" w:rsidRPr="00136693" w:rsidRDefault="00EB2322" w:rsidP="00EB23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244" w:type="dxa"/>
            <w:shd w:val="clear" w:color="auto" w:fill="auto"/>
          </w:tcPr>
          <w:p w14:paraId="6758B0A1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CEF7F" w14:textId="410E356A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3,429</w:t>
            </w:r>
          </w:p>
        </w:tc>
        <w:tc>
          <w:tcPr>
            <w:tcW w:w="233" w:type="dxa"/>
            <w:shd w:val="clear" w:color="auto" w:fill="auto"/>
          </w:tcPr>
          <w:p w14:paraId="63FCC143" w14:textId="77777777" w:rsidR="00EB2322" w:rsidRPr="00EB2322" w:rsidRDefault="00EB2322" w:rsidP="00EB2322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F1748" w14:textId="7187E63C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3,682</w:t>
            </w:r>
          </w:p>
        </w:tc>
      </w:tr>
      <w:tr w:rsidR="00EB2322" w:rsidRPr="00136693" w14:paraId="0293158A" w14:textId="77777777" w:rsidTr="0066507F">
        <w:tc>
          <w:tcPr>
            <w:tcW w:w="6396" w:type="dxa"/>
            <w:shd w:val="clear" w:color="auto" w:fill="auto"/>
          </w:tcPr>
          <w:p w14:paraId="747F23C5" w14:textId="2DC80883" w:rsidR="00EB2322" w:rsidRPr="00B109E0" w:rsidRDefault="00B109E0" w:rsidP="00EB2322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B109E0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เงินปันผลรับจากบริษัทร่วมสำหรับปี</w:t>
            </w:r>
          </w:p>
        </w:tc>
        <w:tc>
          <w:tcPr>
            <w:tcW w:w="244" w:type="dxa"/>
            <w:shd w:val="clear" w:color="auto" w:fill="auto"/>
          </w:tcPr>
          <w:p w14:paraId="4C8C4576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3C519450" w14:textId="2FE6A470" w:rsidR="00EB2322" w:rsidRPr="00EB2322" w:rsidRDefault="00B109E0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19,500</w:t>
            </w:r>
          </w:p>
        </w:tc>
        <w:tc>
          <w:tcPr>
            <w:tcW w:w="233" w:type="dxa"/>
            <w:shd w:val="clear" w:color="auto" w:fill="auto"/>
          </w:tcPr>
          <w:p w14:paraId="20B38FBD" w14:textId="77777777" w:rsidR="00EB2322" w:rsidRPr="00EB2322" w:rsidRDefault="00EB2322" w:rsidP="00EB2322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39E14DD" w14:textId="620E5D05" w:rsidR="00EB2322" w:rsidRPr="00EB2322" w:rsidRDefault="00A37B5C" w:rsidP="00A37B5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109E0" w:rsidRPr="00136693" w14:paraId="75E0FFBE" w14:textId="77777777" w:rsidTr="0066507F">
        <w:tc>
          <w:tcPr>
            <w:tcW w:w="6396" w:type="dxa"/>
            <w:shd w:val="clear" w:color="auto" w:fill="auto"/>
          </w:tcPr>
          <w:p w14:paraId="5E22D811" w14:textId="77777777" w:rsidR="00B109E0" w:rsidRPr="00136693" w:rsidRDefault="00B109E0" w:rsidP="00EB2322">
            <w:pPr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79C7DE03" w14:textId="77777777" w:rsidR="00B109E0" w:rsidRPr="00136693" w:rsidRDefault="00B109E0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039D1121" w14:textId="77777777" w:rsidR="00B109E0" w:rsidRPr="00EB2322" w:rsidRDefault="00B109E0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BA6D22A" w14:textId="77777777" w:rsidR="00B109E0" w:rsidRPr="00EB2322" w:rsidRDefault="00B109E0" w:rsidP="00EB2322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9D9716C" w14:textId="77777777" w:rsidR="00B109E0" w:rsidRPr="00EB2322" w:rsidRDefault="00B109E0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2322" w:rsidRPr="00136693" w14:paraId="23738614" w14:textId="77777777" w:rsidTr="0066507F">
        <w:tc>
          <w:tcPr>
            <w:tcW w:w="6396" w:type="dxa"/>
            <w:shd w:val="clear" w:color="auto" w:fill="auto"/>
          </w:tcPr>
          <w:p w14:paraId="5FAE0BE6" w14:textId="77777777" w:rsidR="00EB2322" w:rsidRPr="00136693" w:rsidRDefault="00EB2322" w:rsidP="00EB2322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3669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44" w:type="dxa"/>
            <w:shd w:val="clear" w:color="auto" w:fill="auto"/>
          </w:tcPr>
          <w:p w14:paraId="330B5C50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55E126CD" w14:textId="59240A88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370,587</w:t>
            </w:r>
          </w:p>
        </w:tc>
        <w:tc>
          <w:tcPr>
            <w:tcW w:w="233" w:type="dxa"/>
            <w:shd w:val="clear" w:color="auto" w:fill="auto"/>
          </w:tcPr>
          <w:p w14:paraId="399A7A16" w14:textId="77777777" w:rsidR="00EB2322" w:rsidRPr="00EB2322" w:rsidRDefault="00EB2322" w:rsidP="00EB232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64A823E" w14:textId="48736B6B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466,019</w:t>
            </w:r>
          </w:p>
        </w:tc>
      </w:tr>
      <w:tr w:rsidR="00EB2322" w:rsidRPr="00136693" w14:paraId="1A6FE42D" w14:textId="77777777" w:rsidTr="0066507F">
        <w:tc>
          <w:tcPr>
            <w:tcW w:w="6396" w:type="dxa"/>
            <w:shd w:val="clear" w:color="auto" w:fill="auto"/>
          </w:tcPr>
          <w:p w14:paraId="21EB62FE" w14:textId="77777777" w:rsidR="00EB2322" w:rsidRPr="00136693" w:rsidRDefault="00EB2322" w:rsidP="00EB2322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3669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4" w:type="dxa"/>
            <w:shd w:val="clear" w:color="auto" w:fill="auto"/>
          </w:tcPr>
          <w:p w14:paraId="5E4166D0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0E1230C7" w14:textId="56B4FA3E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84,260</w:t>
            </w:r>
          </w:p>
        </w:tc>
        <w:tc>
          <w:tcPr>
            <w:tcW w:w="233" w:type="dxa"/>
            <w:shd w:val="clear" w:color="auto" w:fill="auto"/>
          </w:tcPr>
          <w:p w14:paraId="6AE5F564" w14:textId="77777777" w:rsidR="00EB2322" w:rsidRPr="00EB2322" w:rsidRDefault="00EB2322" w:rsidP="00EB232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303F8E3" w14:textId="2D2C0524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104,905</w:t>
            </w:r>
          </w:p>
        </w:tc>
      </w:tr>
      <w:tr w:rsidR="00EB2322" w:rsidRPr="00136693" w14:paraId="7DC9D07B" w14:textId="77777777" w:rsidTr="0066507F">
        <w:tc>
          <w:tcPr>
            <w:tcW w:w="6396" w:type="dxa"/>
            <w:shd w:val="clear" w:color="auto" w:fill="auto"/>
          </w:tcPr>
          <w:p w14:paraId="51913F4E" w14:textId="77777777" w:rsidR="00EB2322" w:rsidRPr="00136693" w:rsidRDefault="00EB2322" w:rsidP="00EB2322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3669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44" w:type="dxa"/>
            <w:shd w:val="clear" w:color="auto" w:fill="auto"/>
          </w:tcPr>
          <w:p w14:paraId="4C366C93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5EF02A0D" w14:textId="77F0F982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(68,090)</w:t>
            </w:r>
          </w:p>
        </w:tc>
        <w:tc>
          <w:tcPr>
            <w:tcW w:w="233" w:type="dxa"/>
            <w:shd w:val="clear" w:color="auto" w:fill="auto"/>
          </w:tcPr>
          <w:p w14:paraId="3E8A2F15" w14:textId="77777777" w:rsidR="00EB2322" w:rsidRPr="00EB2322" w:rsidRDefault="00EB2322" w:rsidP="00EB232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63D03DB" w14:textId="58371CB0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(77,473)</w:t>
            </w:r>
          </w:p>
        </w:tc>
      </w:tr>
      <w:tr w:rsidR="00EB2322" w:rsidRPr="00136693" w14:paraId="19F6AFFC" w14:textId="77777777" w:rsidTr="0066507F">
        <w:tc>
          <w:tcPr>
            <w:tcW w:w="6396" w:type="dxa"/>
            <w:shd w:val="clear" w:color="auto" w:fill="auto"/>
          </w:tcPr>
          <w:p w14:paraId="424FFC6A" w14:textId="77777777" w:rsidR="00EB2322" w:rsidRPr="00136693" w:rsidRDefault="00EB2322" w:rsidP="00EB2322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3669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44" w:type="dxa"/>
            <w:shd w:val="clear" w:color="auto" w:fill="auto"/>
          </w:tcPr>
          <w:p w14:paraId="1193408F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59205D74" w14:textId="72A0DA06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(12,598)</w:t>
            </w:r>
          </w:p>
        </w:tc>
        <w:tc>
          <w:tcPr>
            <w:tcW w:w="233" w:type="dxa"/>
            <w:shd w:val="clear" w:color="auto" w:fill="auto"/>
          </w:tcPr>
          <w:p w14:paraId="49AE0B20" w14:textId="77777777" w:rsidR="00EB2322" w:rsidRPr="00EB2322" w:rsidRDefault="00EB2322" w:rsidP="00EB232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4ED9840" w14:textId="24D6922E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(11,764)</w:t>
            </w:r>
          </w:p>
        </w:tc>
      </w:tr>
      <w:tr w:rsidR="00EB2322" w:rsidRPr="00136693" w14:paraId="06B449B5" w14:textId="77777777" w:rsidTr="0066507F">
        <w:tc>
          <w:tcPr>
            <w:tcW w:w="6396" w:type="dxa"/>
            <w:shd w:val="clear" w:color="auto" w:fill="auto"/>
          </w:tcPr>
          <w:p w14:paraId="27CA1D22" w14:textId="77777777" w:rsidR="00EB2322" w:rsidRPr="00136693" w:rsidRDefault="00EB2322" w:rsidP="00EB232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100)</w:t>
            </w:r>
          </w:p>
        </w:tc>
        <w:tc>
          <w:tcPr>
            <w:tcW w:w="244" w:type="dxa"/>
            <w:shd w:val="clear" w:color="auto" w:fill="auto"/>
          </w:tcPr>
          <w:p w14:paraId="0FCC58E0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53B5" w14:textId="1FD9044E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374,159</w:t>
            </w:r>
          </w:p>
        </w:tc>
        <w:tc>
          <w:tcPr>
            <w:tcW w:w="233" w:type="dxa"/>
            <w:shd w:val="clear" w:color="auto" w:fill="auto"/>
          </w:tcPr>
          <w:p w14:paraId="48EA016C" w14:textId="77777777" w:rsidR="00EB2322" w:rsidRPr="00EB2322" w:rsidRDefault="00EB2322" w:rsidP="00EB2322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56EB0" w14:textId="1E8BF709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481,687</w:t>
            </w:r>
          </w:p>
        </w:tc>
      </w:tr>
      <w:tr w:rsidR="00EB2322" w:rsidRPr="00136693" w14:paraId="7AAC181E" w14:textId="77777777" w:rsidTr="0066507F">
        <w:tc>
          <w:tcPr>
            <w:tcW w:w="6396" w:type="dxa"/>
            <w:shd w:val="clear" w:color="auto" w:fill="auto"/>
          </w:tcPr>
          <w:p w14:paraId="4D7C4A38" w14:textId="77777777" w:rsidR="00EB2322" w:rsidRPr="00136693" w:rsidRDefault="00EB2322" w:rsidP="00EB232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44" w:type="dxa"/>
            <w:shd w:val="clear" w:color="auto" w:fill="auto"/>
          </w:tcPr>
          <w:p w14:paraId="3438194A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672F08A4" w14:textId="6386DC01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56,124</w:t>
            </w:r>
          </w:p>
        </w:tc>
        <w:tc>
          <w:tcPr>
            <w:tcW w:w="233" w:type="dxa"/>
            <w:shd w:val="clear" w:color="auto" w:fill="auto"/>
          </w:tcPr>
          <w:p w14:paraId="126B76D7" w14:textId="77777777" w:rsidR="00EB2322" w:rsidRPr="00EB2322" w:rsidRDefault="00EB2322" w:rsidP="00EB2322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3FBAC1DD" w14:textId="1EF2A012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72,253</w:t>
            </w:r>
          </w:p>
        </w:tc>
      </w:tr>
      <w:tr w:rsidR="00EB2322" w:rsidRPr="00136693" w14:paraId="42E475C6" w14:textId="77777777" w:rsidTr="0066507F">
        <w:tc>
          <w:tcPr>
            <w:tcW w:w="6396" w:type="dxa"/>
            <w:shd w:val="clear" w:color="auto" w:fill="auto"/>
            <w:vAlign w:val="bottom"/>
          </w:tcPr>
          <w:p w14:paraId="37263920" w14:textId="77777777" w:rsidR="00EB2322" w:rsidRPr="00136693" w:rsidRDefault="00EB2322" w:rsidP="00EB2322">
            <w:pPr>
              <w:ind w:left="144" w:hanging="144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downstream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(ขายสินทรัพย์ให้แก่บริษัทร่วม)</w:t>
            </w:r>
          </w:p>
        </w:tc>
        <w:tc>
          <w:tcPr>
            <w:tcW w:w="244" w:type="dxa"/>
            <w:shd w:val="clear" w:color="auto" w:fill="auto"/>
          </w:tcPr>
          <w:p w14:paraId="506A4EC6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47B310FE" w14:textId="77777777" w:rsidR="00EB2322" w:rsidRPr="00EB2322" w:rsidRDefault="00EB2322" w:rsidP="00EB232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  <w:p w14:paraId="1CFFE85E" w14:textId="3B9FB910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(20)</w:t>
            </w:r>
          </w:p>
        </w:tc>
        <w:tc>
          <w:tcPr>
            <w:tcW w:w="233" w:type="dxa"/>
            <w:shd w:val="clear" w:color="auto" w:fill="auto"/>
          </w:tcPr>
          <w:p w14:paraId="2082184C" w14:textId="77777777" w:rsidR="00EB2322" w:rsidRPr="00EB2322" w:rsidRDefault="00EB2322" w:rsidP="00EB2322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74083EB" w14:textId="77777777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</w:p>
          <w:p w14:paraId="7FD253C4" w14:textId="51119015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sz w:val="30"/>
                <w:szCs w:val="30"/>
              </w:rPr>
              <w:t>(46)</w:t>
            </w:r>
          </w:p>
        </w:tc>
      </w:tr>
      <w:tr w:rsidR="00EB2322" w:rsidRPr="00136693" w14:paraId="21C84905" w14:textId="77777777" w:rsidTr="0066507F">
        <w:tc>
          <w:tcPr>
            <w:tcW w:w="6396" w:type="dxa"/>
            <w:shd w:val="clear" w:color="auto" w:fill="auto"/>
          </w:tcPr>
          <w:p w14:paraId="5186F23D" w14:textId="77777777" w:rsidR="00EB2322" w:rsidRPr="00136693" w:rsidRDefault="00EB2322" w:rsidP="00EB23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44" w:type="dxa"/>
            <w:shd w:val="clear" w:color="auto" w:fill="auto"/>
          </w:tcPr>
          <w:p w14:paraId="4107E8AC" w14:textId="77777777" w:rsidR="00EB2322" w:rsidRPr="00136693" w:rsidRDefault="00EB2322" w:rsidP="00E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5F881" w14:textId="798B7E04" w:rsidR="00EB2322" w:rsidRPr="00EB2322" w:rsidRDefault="00EB2322" w:rsidP="00EB23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56,104</w:t>
            </w:r>
          </w:p>
        </w:tc>
        <w:tc>
          <w:tcPr>
            <w:tcW w:w="233" w:type="dxa"/>
            <w:shd w:val="clear" w:color="auto" w:fill="auto"/>
          </w:tcPr>
          <w:p w14:paraId="33CB6DE4" w14:textId="77777777" w:rsidR="00EB2322" w:rsidRPr="00EB2322" w:rsidRDefault="00EB2322" w:rsidP="00EB2322">
            <w:pPr>
              <w:pStyle w:val="acctfourfigures"/>
              <w:tabs>
                <w:tab w:val="left" w:pos="7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3956D" w14:textId="5F9A4C7A" w:rsidR="00EB2322" w:rsidRPr="00EB2322" w:rsidRDefault="00EB2322" w:rsidP="00EB23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1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32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72,207</w:t>
            </w:r>
          </w:p>
        </w:tc>
      </w:tr>
    </w:tbl>
    <w:p w14:paraId="1BA6172A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DD371A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0"/>
        <w:rPr>
          <w:rFonts w:ascii="Angsana New" w:hAnsi="Angsana New" w:cs="Angsana New"/>
        </w:rPr>
        <w:sectPr w:rsidR="008B2DBF" w:rsidRPr="00136693" w:rsidSect="0093430D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BB49B7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307C09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2"/>
          <w:szCs w:val="22"/>
          <w:cs/>
        </w:rPr>
      </w:pPr>
    </w:p>
    <w:p w14:paraId="5B74CCF4" w14:textId="17F6068A" w:rsidR="008B2DBF" w:rsidRPr="00136693" w:rsidRDefault="008B2DBF" w:rsidP="003B6228">
      <w:pPr>
        <w:tabs>
          <w:tab w:val="clear" w:pos="454"/>
          <w:tab w:val="clear" w:pos="1644"/>
          <w:tab w:val="left" w:pos="1440"/>
          <w:tab w:val="left" w:pos="14130"/>
        </w:tabs>
        <w:spacing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136693">
        <w:rPr>
          <w:rFonts w:ascii="Angsana New" w:hAnsi="Angsana New" w:cs="Angsana New" w:hint="cs"/>
          <w:sz w:val="30"/>
          <w:szCs w:val="30"/>
          <w:cs/>
          <w:lang w:val="th-TH"/>
        </w:rPr>
        <w:t>เงินลงทุนในบริษัท</w:t>
      </w:r>
      <w:r w:rsidRPr="00136693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13669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ณ วันที่ </w:t>
      </w:r>
      <w:r w:rsidRPr="00136693">
        <w:rPr>
          <w:rFonts w:ascii="Angsana New" w:hAnsi="Angsana New" w:cs="Angsana New" w:hint="cs"/>
          <w:sz w:val="30"/>
          <w:szCs w:val="30"/>
        </w:rPr>
        <w:t>31</w:t>
      </w:r>
      <w:r w:rsidRPr="0013669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ธันวาคม </w:t>
      </w:r>
      <w:r w:rsidR="0066507F" w:rsidRPr="00136693">
        <w:rPr>
          <w:rFonts w:ascii="Angsana New" w:hAnsi="Angsana New" w:cs="Angsana New" w:hint="cs"/>
          <w:sz w:val="30"/>
          <w:szCs w:val="30"/>
        </w:rPr>
        <w:t>256</w:t>
      </w:r>
      <w:r w:rsidR="00DB1085" w:rsidRPr="00136693">
        <w:rPr>
          <w:rFonts w:ascii="Angsana New" w:hAnsi="Angsana New" w:cs="Angsana New" w:hint="cs"/>
          <w:sz w:val="30"/>
          <w:szCs w:val="30"/>
        </w:rPr>
        <w:t>6</w:t>
      </w:r>
      <w:r w:rsidR="0066507F"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="0066507F" w:rsidRPr="0013669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6507F" w:rsidRPr="00136693">
        <w:rPr>
          <w:rFonts w:ascii="Angsana New" w:hAnsi="Angsana New" w:cs="Angsana New" w:hint="cs"/>
          <w:sz w:val="30"/>
          <w:szCs w:val="30"/>
        </w:rPr>
        <w:t>256</w:t>
      </w:r>
      <w:r w:rsidR="00DB1085" w:rsidRPr="00136693">
        <w:rPr>
          <w:rFonts w:ascii="Angsana New" w:hAnsi="Angsana New" w:cs="Angsana New" w:hint="cs"/>
          <w:sz w:val="30"/>
          <w:szCs w:val="30"/>
        </w:rPr>
        <w:t>5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สำหรับแต่ละปี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  <w:lang w:val="th-TH"/>
        </w:rPr>
        <w:t>มีดังนี้</w:t>
      </w:r>
    </w:p>
    <w:p w14:paraId="2AE793E5" w14:textId="77777777" w:rsidR="008B2DBF" w:rsidRPr="00136693" w:rsidRDefault="008B2DBF" w:rsidP="008B2DBF">
      <w:pPr>
        <w:spacing w:line="240" w:lineRule="auto"/>
        <w:ind w:left="540" w:right="20"/>
        <w:jc w:val="thaiDistribute"/>
        <w:rPr>
          <w:rFonts w:ascii="Angsana New" w:hAnsi="Angsana New" w:cs="Angsana New"/>
        </w:rPr>
      </w:pPr>
    </w:p>
    <w:tbl>
      <w:tblPr>
        <w:tblW w:w="137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8"/>
        <w:gridCol w:w="2072"/>
        <w:gridCol w:w="1077"/>
        <w:gridCol w:w="849"/>
        <w:gridCol w:w="236"/>
        <w:gridCol w:w="864"/>
        <w:gridCol w:w="243"/>
        <w:gridCol w:w="1053"/>
        <w:gridCol w:w="243"/>
        <w:gridCol w:w="1081"/>
        <w:gridCol w:w="236"/>
        <w:gridCol w:w="1080"/>
        <w:gridCol w:w="245"/>
        <w:gridCol w:w="1100"/>
      </w:tblGrid>
      <w:tr w:rsidR="008B2DBF" w:rsidRPr="00136693" w14:paraId="5172D769" w14:textId="77777777" w:rsidTr="003E6F58">
        <w:tc>
          <w:tcPr>
            <w:tcW w:w="3328" w:type="dxa"/>
          </w:tcPr>
          <w:p w14:paraId="11218E3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4F59752C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77" w:type="dxa"/>
          </w:tcPr>
          <w:p w14:paraId="35F104BB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30" w:type="dxa"/>
            <w:gridSpan w:val="11"/>
          </w:tcPr>
          <w:p w14:paraId="7A4F5B69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B2DBF" w:rsidRPr="00136693" w14:paraId="39B70FAD" w14:textId="77777777" w:rsidTr="003E6F58">
        <w:tc>
          <w:tcPr>
            <w:tcW w:w="3328" w:type="dxa"/>
          </w:tcPr>
          <w:p w14:paraId="3DBEB22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57C68326" w14:textId="77777777" w:rsidR="008B2DBF" w:rsidRPr="00136693" w:rsidRDefault="008B2DBF" w:rsidP="003E6F58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7" w:type="dxa"/>
          </w:tcPr>
          <w:p w14:paraId="75A22CFB" w14:textId="77777777" w:rsidR="008B2DBF" w:rsidRPr="00136693" w:rsidRDefault="008B2DBF" w:rsidP="003E6F58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ประเทศที่</w:t>
            </w:r>
          </w:p>
        </w:tc>
        <w:tc>
          <w:tcPr>
            <w:tcW w:w="1949" w:type="dxa"/>
            <w:gridSpan w:val="3"/>
          </w:tcPr>
          <w:p w14:paraId="69A493C4" w14:textId="77777777" w:rsidR="008B2DBF" w:rsidRPr="00136693" w:rsidRDefault="008B2DBF" w:rsidP="003E6F58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243" w:type="dxa"/>
          </w:tcPr>
          <w:p w14:paraId="69C5A655" w14:textId="77777777" w:rsidR="008B2DBF" w:rsidRPr="00136693" w:rsidRDefault="008B2DBF" w:rsidP="003E6F58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5E8B0CCE" w14:textId="77777777" w:rsidR="008B2DBF" w:rsidRPr="00136693" w:rsidRDefault="008B2DBF" w:rsidP="003E6F58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7771354" w14:textId="77777777" w:rsidR="008B2DBF" w:rsidRPr="00136693" w:rsidRDefault="008B2DBF" w:rsidP="003E6F58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vAlign w:val="bottom"/>
          </w:tcPr>
          <w:p w14:paraId="4E2D44D9" w14:textId="77777777" w:rsidR="008B2DBF" w:rsidRPr="00136693" w:rsidRDefault="008B2DBF" w:rsidP="003E6F58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B2DBF" w:rsidRPr="00136693" w14:paraId="16457704" w14:textId="77777777" w:rsidTr="003E6F58">
        <w:tc>
          <w:tcPr>
            <w:tcW w:w="3328" w:type="dxa"/>
          </w:tcPr>
          <w:p w14:paraId="3EE12754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5EAEA64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77" w:type="dxa"/>
          </w:tcPr>
          <w:p w14:paraId="6D2E70D9" w14:textId="77777777" w:rsidR="008B2DBF" w:rsidRPr="00136693" w:rsidRDefault="008B2DBF" w:rsidP="003E6F58">
            <w:pPr>
              <w:pStyle w:val="acctmergecolhdg"/>
              <w:spacing w:line="240" w:lineRule="auto"/>
              <w:ind w:left="-106" w:right="-11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ดำเนินธุรกิจ</w:t>
            </w:r>
          </w:p>
        </w:tc>
        <w:tc>
          <w:tcPr>
            <w:tcW w:w="1949" w:type="dxa"/>
            <w:gridSpan w:val="3"/>
          </w:tcPr>
          <w:p w14:paraId="29AC1A5D" w14:textId="77777777" w:rsidR="008B2DBF" w:rsidRPr="00136693" w:rsidRDefault="008B2DBF" w:rsidP="003E6F58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ความเป็นเจ้าของ </w:t>
            </w:r>
          </w:p>
        </w:tc>
        <w:tc>
          <w:tcPr>
            <w:tcW w:w="243" w:type="dxa"/>
          </w:tcPr>
          <w:p w14:paraId="4A7C1A0E" w14:textId="77777777" w:rsidR="008B2DBF" w:rsidRPr="00136693" w:rsidRDefault="008B2DBF" w:rsidP="003E6F58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160074BD" w14:textId="77777777" w:rsidR="008B2DBF" w:rsidRPr="00136693" w:rsidRDefault="008B2DBF" w:rsidP="003E6F58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2A8B2E7C" w14:textId="77777777" w:rsidR="008B2DBF" w:rsidRPr="00136693" w:rsidRDefault="008B2DBF" w:rsidP="003E6F58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vAlign w:val="bottom"/>
          </w:tcPr>
          <w:p w14:paraId="38830AE3" w14:textId="77777777" w:rsidR="008B2DBF" w:rsidRPr="00136693" w:rsidRDefault="008B2DBF" w:rsidP="003E6F58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8B2DBF" w:rsidRPr="00136693" w14:paraId="7CAE8245" w14:textId="77777777" w:rsidTr="003E6F58">
        <w:tc>
          <w:tcPr>
            <w:tcW w:w="3328" w:type="dxa"/>
          </w:tcPr>
          <w:p w14:paraId="01F3920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783695AC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118D3FB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9" w:type="dxa"/>
          </w:tcPr>
          <w:p w14:paraId="108935B4" w14:textId="572DD711" w:rsidR="008B2DBF" w:rsidRPr="00136693" w:rsidRDefault="0066507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B1085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ADDF4FB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300C4309" w14:textId="63768D08" w:rsidR="008B2DBF" w:rsidRPr="00136693" w:rsidRDefault="0066507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B1085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617481DD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DA6F412" w14:textId="431B91C1" w:rsidR="008B2DBF" w:rsidRPr="00136693" w:rsidRDefault="0066507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B1085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18EE28E3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A357D9" w14:textId="2ECE9316" w:rsidR="008B2DBF" w:rsidRPr="00136693" w:rsidRDefault="0066507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B1085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C6DC8F8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3A139" w14:textId="3962D2E5" w:rsidR="008B2DBF" w:rsidRPr="00136693" w:rsidRDefault="0066507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B1085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0E0CB3FE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861D82A" w14:textId="77066F0F" w:rsidR="008B2DBF" w:rsidRPr="00136693" w:rsidRDefault="0066507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DB1085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0C51F4FD" w14:textId="77777777" w:rsidTr="003E6F58">
        <w:tc>
          <w:tcPr>
            <w:tcW w:w="3328" w:type="dxa"/>
          </w:tcPr>
          <w:p w14:paraId="4DC8880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211845A6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77" w:type="dxa"/>
          </w:tcPr>
          <w:p w14:paraId="3B34AC80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49" w:type="dxa"/>
            <w:gridSpan w:val="3"/>
          </w:tcPr>
          <w:p w14:paraId="6ECA7101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675E30A4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38" w:type="dxa"/>
            <w:gridSpan w:val="7"/>
          </w:tcPr>
          <w:p w14:paraId="237CF865" w14:textId="77777777" w:rsidR="008B2DBF" w:rsidRPr="00136693" w:rsidRDefault="008B2DBF" w:rsidP="003E6F58">
            <w:pPr>
              <w:pStyle w:val="acctfourfigures"/>
              <w:spacing w:line="240" w:lineRule="auto"/>
              <w:ind w:right="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B2DBF" w:rsidRPr="00136693" w14:paraId="0CEB963C" w14:textId="77777777" w:rsidTr="003E6F58">
        <w:tc>
          <w:tcPr>
            <w:tcW w:w="3328" w:type="dxa"/>
          </w:tcPr>
          <w:p w14:paraId="3F304D8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3B1AEFB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1369FCE5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64179B61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B0CF4C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320D8880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3A73EF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97E8511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5C3D6F0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5196F1B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C8484E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8ACEF2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132086E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77A6117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136693" w14:paraId="1F024A22" w14:textId="77777777" w:rsidTr="003E6F58">
        <w:tc>
          <w:tcPr>
            <w:tcW w:w="3328" w:type="dxa"/>
          </w:tcPr>
          <w:p w14:paraId="44EF3E5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ซีจีไอ เมททัล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อินดัสเตรียล จำกัด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072" w:type="dxa"/>
          </w:tcPr>
          <w:p w14:paraId="2937281C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1077" w:type="dxa"/>
          </w:tcPr>
          <w:p w14:paraId="440A7CDC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6164D0B9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A82A03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1560A902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8406534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9774D91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E766B5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85BD59E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1EDA27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3D625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05B2A54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47386AC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2E67" w:rsidRPr="00136693" w14:paraId="58A0B48C" w14:textId="77777777" w:rsidTr="003E6F58">
        <w:trPr>
          <w:trHeight w:val="272"/>
        </w:trPr>
        <w:tc>
          <w:tcPr>
            <w:tcW w:w="3328" w:type="dxa"/>
          </w:tcPr>
          <w:p w14:paraId="35E2AD74" w14:textId="77777777" w:rsidR="00822E67" w:rsidRPr="00136693" w:rsidRDefault="00822E67" w:rsidP="00822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54251055" w14:textId="77777777" w:rsidR="00822E67" w:rsidRPr="00136693" w:rsidRDefault="00822E67" w:rsidP="00822E6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ผลิตภัณฑ์จากเหล็ก</w:t>
            </w:r>
          </w:p>
        </w:tc>
        <w:tc>
          <w:tcPr>
            <w:tcW w:w="1077" w:type="dxa"/>
          </w:tcPr>
          <w:p w14:paraId="2CF07AE0" w14:textId="77777777" w:rsidR="00822E67" w:rsidRPr="00136693" w:rsidRDefault="00822E67" w:rsidP="00822E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6"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849" w:type="dxa"/>
            <w:vAlign w:val="bottom"/>
          </w:tcPr>
          <w:p w14:paraId="20A6AFBB" w14:textId="491C1271" w:rsidR="00822E67" w:rsidRPr="00822E67" w:rsidRDefault="00822E67" w:rsidP="00822E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2E67">
              <w:rPr>
                <w:rFonts w:ascii="Angsana New" w:hAnsi="Angsana New" w:cs="Angsana New" w:hint="cs"/>
                <w:sz w:val="30"/>
                <w:szCs w:val="30"/>
              </w:rPr>
              <w:t>70.00</w:t>
            </w:r>
          </w:p>
        </w:tc>
        <w:tc>
          <w:tcPr>
            <w:tcW w:w="236" w:type="dxa"/>
            <w:vAlign w:val="bottom"/>
          </w:tcPr>
          <w:p w14:paraId="35B04FEF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7F743BD" w14:textId="6FC55DD5" w:rsidR="00822E67" w:rsidRPr="00822E67" w:rsidRDefault="00822E67" w:rsidP="00822E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2E67">
              <w:rPr>
                <w:rFonts w:ascii="Angsana New" w:hAnsi="Angsana New" w:cs="Angsana New" w:hint="cs"/>
                <w:sz w:val="30"/>
                <w:szCs w:val="30"/>
              </w:rPr>
              <w:t>70.00</w:t>
            </w:r>
          </w:p>
        </w:tc>
        <w:tc>
          <w:tcPr>
            <w:tcW w:w="243" w:type="dxa"/>
            <w:vAlign w:val="bottom"/>
          </w:tcPr>
          <w:p w14:paraId="73EE812C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FDE7B2F" w14:textId="01ADAC91" w:rsidR="00822E67" w:rsidRPr="00822E67" w:rsidRDefault="00822E67" w:rsidP="00822E67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822E67">
              <w:rPr>
                <w:rFonts w:ascii="Angsana New" w:hAnsi="Angsana New" w:cs="Angsana New" w:hint="cs"/>
                <w:sz w:val="30"/>
                <w:szCs w:val="30"/>
              </w:rPr>
              <w:t>20,000</w:t>
            </w:r>
          </w:p>
        </w:tc>
        <w:tc>
          <w:tcPr>
            <w:tcW w:w="243" w:type="dxa"/>
            <w:vAlign w:val="bottom"/>
          </w:tcPr>
          <w:p w14:paraId="352879D7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CD6F6AF" w14:textId="72461490" w:rsidR="00822E67" w:rsidRPr="00822E67" w:rsidRDefault="00822E67" w:rsidP="00822E67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822E67">
              <w:rPr>
                <w:rFonts w:ascii="Angsana New" w:hAnsi="Angsana New" w:cs="Angsana New" w:hint="cs"/>
                <w:sz w:val="30"/>
                <w:szCs w:val="30"/>
              </w:rPr>
              <w:t>20,000</w:t>
            </w:r>
          </w:p>
        </w:tc>
        <w:tc>
          <w:tcPr>
            <w:tcW w:w="236" w:type="dxa"/>
            <w:vAlign w:val="bottom"/>
          </w:tcPr>
          <w:p w14:paraId="0DC27FA7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A7E8AE" w14:textId="058FBBE5" w:rsidR="00822E67" w:rsidRPr="00822E67" w:rsidRDefault="00822E67" w:rsidP="00822E6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822E67">
              <w:rPr>
                <w:rFonts w:ascii="Angsana New" w:hAnsi="Angsana New" w:cs="Angsana New" w:hint="cs"/>
                <w:sz w:val="30"/>
                <w:szCs w:val="30"/>
              </w:rPr>
              <w:t>14,000</w:t>
            </w:r>
          </w:p>
        </w:tc>
        <w:tc>
          <w:tcPr>
            <w:tcW w:w="245" w:type="dxa"/>
            <w:vAlign w:val="bottom"/>
          </w:tcPr>
          <w:p w14:paraId="39965233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56DC3316" w14:textId="780BDE26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822E67">
              <w:rPr>
                <w:rFonts w:ascii="Angsana New" w:hAnsi="Angsana New" w:cs="Angsana New" w:hint="cs"/>
                <w:sz w:val="30"/>
                <w:szCs w:val="30"/>
              </w:rPr>
              <w:t>14,000</w:t>
            </w:r>
          </w:p>
        </w:tc>
      </w:tr>
      <w:tr w:rsidR="00822E67" w:rsidRPr="00136693" w14:paraId="7FABA71C" w14:textId="77777777" w:rsidTr="003E6F58">
        <w:tc>
          <w:tcPr>
            <w:tcW w:w="3328" w:type="dxa"/>
          </w:tcPr>
          <w:p w14:paraId="283B4BBB" w14:textId="77777777" w:rsidR="00822E67" w:rsidRPr="00136693" w:rsidRDefault="00822E67" w:rsidP="00822E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ยูชอน ไพพ์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2072" w:type="dxa"/>
          </w:tcPr>
          <w:p w14:paraId="05D51BDB" w14:textId="77777777" w:rsidR="00822E67" w:rsidRPr="00136693" w:rsidRDefault="00822E67" w:rsidP="00822E6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1077" w:type="dxa"/>
          </w:tcPr>
          <w:p w14:paraId="5B9A48A5" w14:textId="77777777" w:rsidR="00822E67" w:rsidRPr="00136693" w:rsidRDefault="00822E67" w:rsidP="00822E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  <w:vAlign w:val="bottom"/>
          </w:tcPr>
          <w:p w14:paraId="48E1C299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F34D90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BF348F4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F42A8F5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B58A3A1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61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28A5598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00276AB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8F5EC8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3DE45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CE2DF12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694A5DC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2E67" w:rsidRPr="00136693" w14:paraId="4CA58034" w14:textId="77777777" w:rsidTr="003E6F58">
        <w:tc>
          <w:tcPr>
            <w:tcW w:w="3328" w:type="dxa"/>
          </w:tcPr>
          <w:p w14:paraId="7736D43B" w14:textId="77777777" w:rsidR="00822E67" w:rsidRPr="00136693" w:rsidRDefault="00822E67" w:rsidP="00822E6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2" w:type="dxa"/>
          </w:tcPr>
          <w:p w14:paraId="0D78CD67" w14:textId="77777777" w:rsidR="00822E67" w:rsidRPr="00136693" w:rsidRDefault="00822E67" w:rsidP="00822E6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ผลิตภัณฑ์จากท่อเหล็ก</w:t>
            </w:r>
          </w:p>
        </w:tc>
        <w:tc>
          <w:tcPr>
            <w:tcW w:w="1077" w:type="dxa"/>
          </w:tcPr>
          <w:p w14:paraId="6E6CA688" w14:textId="77777777" w:rsidR="00822E67" w:rsidRPr="00136693" w:rsidRDefault="00822E67" w:rsidP="00822E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849" w:type="dxa"/>
            <w:vAlign w:val="bottom"/>
          </w:tcPr>
          <w:p w14:paraId="593D9F7F" w14:textId="448DBF34" w:rsidR="00822E67" w:rsidRPr="00822E67" w:rsidRDefault="00822E67" w:rsidP="00822E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822E67">
              <w:rPr>
                <w:rFonts w:ascii="Angsana New" w:hAnsi="Angsana New" w:cs="Angsana New" w:hint="cs"/>
                <w:sz w:val="30"/>
                <w:szCs w:val="30"/>
              </w:rPr>
              <w:t>99.99</w:t>
            </w:r>
          </w:p>
        </w:tc>
        <w:tc>
          <w:tcPr>
            <w:tcW w:w="236" w:type="dxa"/>
            <w:vAlign w:val="bottom"/>
          </w:tcPr>
          <w:p w14:paraId="2C1CC126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62AABDD" w14:textId="79DE9EAA" w:rsidR="00822E67" w:rsidRPr="00822E67" w:rsidRDefault="00822E67" w:rsidP="00822E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822E67">
              <w:rPr>
                <w:rFonts w:ascii="Angsana New" w:hAnsi="Angsana New" w:cs="Angsana New" w:hint="cs"/>
                <w:sz w:val="30"/>
                <w:szCs w:val="30"/>
              </w:rPr>
              <w:t>99.99</w:t>
            </w:r>
          </w:p>
        </w:tc>
        <w:tc>
          <w:tcPr>
            <w:tcW w:w="243" w:type="dxa"/>
            <w:vAlign w:val="bottom"/>
          </w:tcPr>
          <w:p w14:paraId="0E102E0E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DC390BA" w14:textId="6C79EB6C" w:rsidR="00822E67" w:rsidRPr="00822E67" w:rsidRDefault="00822E67" w:rsidP="00822E67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822E67">
              <w:rPr>
                <w:rFonts w:ascii="Angsana New" w:hAnsi="Angsana New" w:cs="Angsana New" w:hint="cs"/>
                <w:sz w:val="30"/>
                <w:szCs w:val="30"/>
              </w:rPr>
              <w:t>100,000</w:t>
            </w:r>
          </w:p>
        </w:tc>
        <w:tc>
          <w:tcPr>
            <w:tcW w:w="243" w:type="dxa"/>
            <w:vAlign w:val="bottom"/>
          </w:tcPr>
          <w:p w14:paraId="7293E78A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F268D46" w14:textId="4A7D4C5E" w:rsidR="00822E67" w:rsidRPr="00822E67" w:rsidRDefault="00822E67" w:rsidP="00822E67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822E67">
              <w:rPr>
                <w:rFonts w:ascii="Angsana New" w:hAnsi="Angsana New" w:cs="Angsana New" w:hint="cs"/>
                <w:sz w:val="30"/>
                <w:szCs w:val="30"/>
              </w:rPr>
              <w:t>100,000</w:t>
            </w:r>
          </w:p>
        </w:tc>
        <w:tc>
          <w:tcPr>
            <w:tcW w:w="236" w:type="dxa"/>
            <w:vAlign w:val="bottom"/>
          </w:tcPr>
          <w:p w14:paraId="75067EE2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3E96BF" w14:textId="43E79A4D" w:rsidR="00822E67" w:rsidRPr="00822E67" w:rsidRDefault="00822E67" w:rsidP="00822E6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822E67">
              <w:rPr>
                <w:rFonts w:ascii="Angsana New" w:hAnsi="Angsana New" w:cs="Angsana New" w:hint="cs"/>
                <w:sz w:val="30"/>
                <w:szCs w:val="30"/>
              </w:rPr>
              <w:t>89,400</w:t>
            </w:r>
          </w:p>
        </w:tc>
        <w:tc>
          <w:tcPr>
            <w:tcW w:w="245" w:type="dxa"/>
            <w:vAlign w:val="bottom"/>
          </w:tcPr>
          <w:p w14:paraId="1D29CD91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67C005A5" w14:textId="424740A3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  <w:r w:rsidRPr="00822E67">
              <w:rPr>
                <w:rFonts w:ascii="Angsana New" w:hAnsi="Angsana New" w:cs="Angsana New" w:hint="cs"/>
                <w:sz w:val="30"/>
                <w:szCs w:val="30"/>
              </w:rPr>
              <w:t>89,400</w:t>
            </w:r>
          </w:p>
        </w:tc>
      </w:tr>
      <w:tr w:rsidR="00822E67" w:rsidRPr="00136693" w14:paraId="31689A5B" w14:textId="77777777" w:rsidTr="003E6F58">
        <w:tc>
          <w:tcPr>
            <w:tcW w:w="3328" w:type="dxa"/>
          </w:tcPr>
          <w:p w14:paraId="04342F00" w14:textId="77777777" w:rsidR="00822E67" w:rsidRPr="00136693" w:rsidRDefault="00822E67" w:rsidP="00822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60FBB9E3" w14:textId="77777777" w:rsidR="00822E67" w:rsidRPr="00136693" w:rsidRDefault="00822E67" w:rsidP="00822E6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4171DB8" w14:textId="77777777" w:rsidR="00822E67" w:rsidRPr="00136693" w:rsidRDefault="00822E67" w:rsidP="00822E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9" w:type="dxa"/>
          </w:tcPr>
          <w:p w14:paraId="75DBF707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A0C9EC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3D6F184F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A0463AA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5707036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58DA056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4CB91E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667E61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B17D7" w14:textId="14791605" w:rsidR="00822E67" w:rsidRPr="00822E67" w:rsidRDefault="00822E67" w:rsidP="00822E6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E6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103,400</w:t>
            </w:r>
          </w:p>
        </w:tc>
        <w:tc>
          <w:tcPr>
            <w:tcW w:w="245" w:type="dxa"/>
            <w:vAlign w:val="bottom"/>
          </w:tcPr>
          <w:p w14:paraId="229E93AF" w14:textId="77777777" w:rsidR="00822E67" w:rsidRPr="00822E67" w:rsidRDefault="00822E67" w:rsidP="00822E6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46EBA" w14:textId="5103D46B" w:rsidR="00822E67" w:rsidRPr="00822E67" w:rsidRDefault="00822E67" w:rsidP="00822E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2E6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103,400</w:t>
            </w:r>
          </w:p>
        </w:tc>
      </w:tr>
    </w:tbl>
    <w:p w14:paraId="14F66529" w14:textId="77777777" w:rsidR="008B2DBF" w:rsidRPr="00136693" w:rsidRDefault="008B2DBF" w:rsidP="008B2DBF">
      <w:pPr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</w:p>
    <w:p w14:paraId="4B93900A" w14:textId="77777777" w:rsidR="008B2DBF" w:rsidRPr="00136693" w:rsidRDefault="008B2DBF" w:rsidP="008B2DBF">
      <w:pPr>
        <w:tabs>
          <w:tab w:val="clear" w:pos="454"/>
          <w:tab w:val="left" w:pos="1440"/>
        </w:tabs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7709A7AC" w14:textId="77777777" w:rsidR="008B2DBF" w:rsidRPr="00136693" w:rsidRDefault="008B2DBF" w:rsidP="008B2DBF">
      <w:pPr>
        <w:spacing w:line="240" w:lineRule="auto"/>
        <w:ind w:left="540" w:right="14"/>
        <w:jc w:val="thaiDistribute"/>
        <w:rPr>
          <w:rFonts w:ascii="Angsana New" w:hAnsi="Angsana New" w:cs="Angsana New"/>
          <w:sz w:val="30"/>
          <w:szCs w:val="30"/>
        </w:rPr>
      </w:pPr>
    </w:p>
    <w:p w14:paraId="48725BBC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136693">
        <w:rPr>
          <w:rFonts w:ascii="Angsana New" w:hAnsi="Angsana New" w:hint="cs"/>
          <w:b/>
          <w:sz w:val="30"/>
          <w:szCs w:val="30"/>
        </w:rPr>
        <w:br w:type="page"/>
      </w:r>
      <w:r w:rsidRPr="00136693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63604A6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after="0" w:line="320" w:lineRule="exact"/>
        <w:ind w:right="20"/>
        <w:jc w:val="thaiDistribute"/>
        <w:rPr>
          <w:rFonts w:ascii="Angsana New" w:hAnsi="Angsana New" w:cs="Angsana New"/>
          <w:bCs/>
          <w:sz w:val="30"/>
          <w:szCs w:val="30"/>
        </w:rPr>
      </w:pPr>
    </w:p>
    <w:tbl>
      <w:tblPr>
        <w:tblW w:w="137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530"/>
        <w:gridCol w:w="236"/>
        <w:gridCol w:w="1294"/>
        <w:gridCol w:w="241"/>
        <w:gridCol w:w="1193"/>
        <w:gridCol w:w="6"/>
        <w:gridCol w:w="237"/>
        <w:gridCol w:w="6"/>
        <w:gridCol w:w="1557"/>
        <w:gridCol w:w="243"/>
        <w:gridCol w:w="1321"/>
        <w:gridCol w:w="243"/>
        <w:gridCol w:w="1287"/>
      </w:tblGrid>
      <w:tr w:rsidR="008B2DBF" w:rsidRPr="00136693" w14:paraId="3DDBBAFE" w14:textId="77777777" w:rsidTr="003E6F58">
        <w:trPr>
          <w:trHeight w:val="290"/>
        </w:trPr>
        <w:tc>
          <w:tcPr>
            <w:tcW w:w="4320" w:type="dxa"/>
          </w:tcPr>
          <w:p w14:paraId="415D4DD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94" w:type="dxa"/>
            <w:gridSpan w:val="5"/>
          </w:tcPr>
          <w:p w14:paraId="337FFC6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500310A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57" w:type="dxa"/>
            <w:gridSpan w:val="6"/>
          </w:tcPr>
          <w:p w14:paraId="20A3901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58EA3D8A" w14:textId="77777777" w:rsidTr="003E6F58">
        <w:trPr>
          <w:trHeight w:val="335"/>
        </w:trPr>
        <w:tc>
          <w:tcPr>
            <w:tcW w:w="4320" w:type="dxa"/>
          </w:tcPr>
          <w:p w14:paraId="31A166A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ED1B32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36" w:type="dxa"/>
          </w:tcPr>
          <w:p w14:paraId="7E391BE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F0B62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1" w:type="dxa"/>
          </w:tcPr>
          <w:p w14:paraId="0089B1F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gridSpan w:val="2"/>
          </w:tcPr>
          <w:p w14:paraId="3D7E286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2BE1BE8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0E58348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43" w:type="dxa"/>
          </w:tcPr>
          <w:p w14:paraId="68E45BA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B9C5D5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3" w:type="dxa"/>
          </w:tcPr>
          <w:p w14:paraId="58B4FC3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23C934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136693" w14:paraId="333BCFF1" w14:textId="77777777" w:rsidTr="003E6F58">
        <w:trPr>
          <w:trHeight w:val="281"/>
        </w:trPr>
        <w:tc>
          <w:tcPr>
            <w:tcW w:w="4320" w:type="dxa"/>
          </w:tcPr>
          <w:p w14:paraId="2D47CCE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8D41E4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14:paraId="64259E9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42141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14:paraId="0C09C59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gridSpan w:val="2"/>
          </w:tcPr>
          <w:p w14:paraId="6DEF23A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14:paraId="0A369A2E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6BC57D4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43" w:type="dxa"/>
          </w:tcPr>
          <w:p w14:paraId="1264BB5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D74578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3" w:type="dxa"/>
          </w:tcPr>
          <w:p w14:paraId="334E4B6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DAF903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8B2DBF" w:rsidRPr="00136693" w14:paraId="544E47B1" w14:textId="77777777" w:rsidTr="003E6F58">
        <w:trPr>
          <w:trHeight w:val="335"/>
        </w:trPr>
        <w:tc>
          <w:tcPr>
            <w:tcW w:w="4320" w:type="dxa"/>
          </w:tcPr>
          <w:p w14:paraId="18A51B1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94" w:type="dxa"/>
            <w:gridSpan w:val="13"/>
          </w:tcPr>
          <w:p w14:paraId="110DAA6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136693" w14:paraId="417C67BC" w14:textId="77777777" w:rsidTr="003E6F58">
        <w:trPr>
          <w:trHeight w:val="371"/>
        </w:trPr>
        <w:tc>
          <w:tcPr>
            <w:tcW w:w="4320" w:type="dxa"/>
          </w:tcPr>
          <w:p w14:paraId="5A21463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498E871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052A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7D04C8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D13B75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386E8E6E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45AE06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2D5FFCCE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722A7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D35FC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0E6BF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51141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7408" w:rsidRPr="00136693" w14:paraId="29A827C9" w14:textId="77777777" w:rsidTr="003E6F58">
        <w:tc>
          <w:tcPr>
            <w:tcW w:w="4320" w:type="dxa"/>
          </w:tcPr>
          <w:p w14:paraId="5CA465AC" w14:textId="4F71CC44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29DD5F90" w14:textId="13B6B7C6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69,404</w:t>
            </w:r>
          </w:p>
        </w:tc>
        <w:tc>
          <w:tcPr>
            <w:tcW w:w="236" w:type="dxa"/>
          </w:tcPr>
          <w:p w14:paraId="2CA7D641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D34545" w14:textId="2AB8CA23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49,549</w:t>
            </w:r>
          </w:p>
        </w:tc>
        <w:tc>
          <w:tcPr>
            <w:tcW w:w="241" w:type="dxa"/>
          </w:tcPr>
          <w:p w14:paraId="6D1530BF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0FBF091" w14:textId="4D9A5579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118,953</w:t>
            </w:r>
          </w:p>
        </w:tc>
        <w:tc>
          <w:tcPr>
            <w:tcW w:w="243" w:type="dxa"/>
            <w:gridSpan w:val="2"/>
          </w:tcPr>
          <w:p w14:paraId="3C48DB25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520BE691" w14:textId="5B56D05B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74,751</w:t>
            </w:r>
          </w:p>
        </w:tc>
        <w:tc>
          <w:tcPr>
            <w:tcW w:w="243" w:type="dxa"/>
          </w:tcPr>
          <w:p w14:paraId="2D99377F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F2CF69" w14:textId="60460CDB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69,345</w:t>
            </w:r>
          </w:p>
        </w:tc>
        <w:tc>
          <w:tcPr>
            <w:tcW w:w="243" w:type="dxa"/>
          </w:tcPr>
          <w:p w14:paraId="230BEBE7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B65C0F5" w14:textId="05D0B022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144,096</w:t>
            </w:r>
          </w:p>
        </w:tc>
      </w:tr>
      <w:tr w:rsidR="004F7408" w:rsidRPr="00136693" w14:paraId="4276E8B3" w14:textId="77777777" w:rsidTr="003E6F58">
        <w:tc>
          <w:tcPr>
            <w:tcW w:w="4320" w:type="dxa"/>
          </w:tcPr>
          <w:p w14:paraId="5894AE60" w14:textId="7379828A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โอนไปที่ดิน อาคาร และอุปกรณ์</w:t>
            </w:r>
          </w:p>
        </w:tc>
        <w:tc>
          <w:tcPr>
            <w:tcW w:w="1530" w:type="dxa"/>
          </w:tcPr>
          <w:p w14:paraId="5AF279C2" w14:textId="07DA4254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(6,220)</w:t>
            </w:r>
          </w:p>
        </w:tc>
        <w:tc>
          <w:tcPr>
            <w:tcW w:w="236" w:type="dxa"/>
          </w:tcPr>
          <w:p w14:paraId="2335DBFF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4459B47" w14:textId="406FAC03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(3,960)</w:t>
            </w:r>
          </w:p>
        </w:tc>
        <w:tc>
          <w:tcPr>
            <w:tcW w:w="241" w:type="dxa"/>
          </w:tcPr>
          <w:p w14:paraId="5D62E43C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35DAABC9" w14:textId="476153D6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(10,180)</w:t>
            </w:r>
          </w:p>
        </w:tc>
        <w:tc>
          <w:tcPr>
            <w:tcW w:w="243" w:type="dxa"/>
            <w:gridSpan w:val="2"/>
          </w:tcPr>
          <w:p w14:paraId="20FD1DA1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29667AA3" w14:textId="7AA291CB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(6,976)</w:t>
            </w:r>
          </w:p>
        </w:tc>
        <w:tc>
          <w:tcPr>
            <w:tcW w:w="243" w:type="dxa"/>
          </w:tcPr>
          <w:p w14:paraId="5B7B8E30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0AB283" w14:textId="69F16F5E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(4,539)</w:t>
            </w:r>
          </w:p>
        </w:tc>
        <w:tc>
          <w:tcPr>
            <w:tcW w:w="243" w:type="dxa"/>
          </w:tcPr>
          <w:p w14:paraId="6B6F14B8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F7ABB7A" w14:textId="33B6418A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(11,515)</w:t>
            </w:r>
          </w:p>
        </w:tc>
      </w:tr>
      <w:tr w:rsidR="004F7408" w:rsidRPr="00136693" w14:paraId="7E6F9501" w14:textId="77777777" w:rsidTr="0066507F">
        <w:trPr>
          <w:trHeight w:val="70"/>
        </w:trPr>
        <w:tc>
          <w:tcPr>
            <w:tcW w:w="4320" w:type="dxa"/>
          </w:tcPr>
          <w:p w14:paraId="330B0703" w14:textId="69F77E82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2565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918D262" w14:textId="13B4A1D8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63,184</w:t>
            </w:r>
          </w:p>
        </w:tc>
        <w:tc>
          <w:tcPr>
            <w:tcW w:w="236" w:type="dxa"/>
          </w:tcPr>
          <w:p w14:paraId="584BE0B4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1F830D4" w14:textId="1F7A97EE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45,589</w:t>
            </w:r>
          </w:p>
        </w:tc>
        <w:tc>
          <w:tcPr>
            <w:tcW w:w="241" w:type="dxa"/>
          </w:tcPr>
          <w:p w14:paraId="5976343E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14:paraId="26BF18D9" w14:textId="0F17B52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108,773</w:t>
            </w:r>
          </w:p>
        </w:tc>
        <w:tc>
          <w:tcPr>
            <w:tcW w:w="243" w:type="dxa"/>
            <w:gridSpan w:val="2"/>
          </w:tcPr>
          <w:p w14:paraId="0C290D02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1DE4C6D7" w14:textId="14EABCD3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67,775</w:t>
            </w:r>
          </w:p>
        </w:tc>
        <w:tc>
          <w:tcPr>
            <w:tcW w:w="243" w:type="dxa"/>
          </w:tcPr>
          <w:p w14:paraId="6CACFA06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4300A2CE" w14:textId="0EEC4193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64,806</w:t>
            </w:r>
          </w:p>
        </w:tc>
        <w:tc>
          <w:tcPr>
            <w:tcW w:w="243" w:type="dxa"/>
          </w:tcPr>
          <w:p w14:paraId="0A727E99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56F6B2D" w14:textId="3F18391A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132,581</w:t>
            </w:r>
          </w:p>
        </w:tc>
      </w:tr>
      <w:tr w:rsidR="004F7408" w:rsidRPr="00136693" w14:paraId="50BAB103" w14:textId="77777777" w:rsidTr="0066507F">
        <w:trPr>
          <w:trHeight w:val="70"/>
        </w:trPr>
        <w:tc>
          <w:tcPr>
            <w:tcW w:w="4320" w:type="dxa"/>
          </w:tcPr>
          <w:p w14:paraId="19B44AA4" w14:textId="28B676F4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AE7D07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530" w:type="dxa"/>
          </w:tcPr>
          <w:p w14:paraId="34A0320C" w14:textId="1F537B08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2,869</w:t>
            </w:r>
          </w:p>
        </w:tc>
        <w:tc>
          <w:tcPr>
            <w:tcW w:w="236" w:type="dxa"/>
          </w:tcPr>
          <w:p w14:paraId="00ACC03E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E57C1BE" w14:textId="60A39A8D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794</w:t>
            </w:r>
          </w:p>
        </w:tc>
        <w:tc>
          <w:tcPr>
            <w:tcW w:w="241" w:type="dxa"/>
          </w:tcPr>
          <w:p w14:paraId="07B09136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1BBF74F3" w14:textId="7F6CF959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3,663</w:t>
            </w:r>
          </w:p>
        </w:tc>
        <w:tc>
          <w:tcPr>
            <w:tcW w:w="243" w:type="dxa"/>
            <w:gridSpan w:val="2"/>
          </w:tcPr>
          <w:p w14:paraId="1AF647D3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752E304F" w14:textId="12A6BB4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2,930</w:t>
            </w:r>
          </w:p>
        </w:tc>
        <w:tc>
          <w:tcPr>
            <w:tcW w:w="243" w:type="dxa"/>
          </w:tcPr>
          <w:p w14:paraId="08002B8E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993ACF2" w14:textId="5509B741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1,09</w:t>
            </w:r>
            <w:r w:rsidR="0042030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15E88E6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B68FE3" w14:textId="451FCD55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4,02</w:t>
            </w:r>
            <w:r w:rsidR="0042030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F7408" w:rsidRPr="00136693" w14:paraId="716BA100" w14:textId="77777777" w:rsidTr="003E6F58">
        <w:tc>
          <w:tcPr>
            <w:tcW w:w="4320" w:type="dxa"/>
          </w:tcPr>
          <w:p w14:paraId="25259240" w14:textId="316D99B5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686E6D" w14:textId="413A150F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66,053</w:t>
            </w:r>
          </w:p>
        </w:tc>
        <w:tc>
          <w:tcPr>
            <w:tcW w:w="236" w:type="dxa"/>
          </w:tcPr>
          <w:p w14:paraId="1A6128E3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C6A456A" w14:textId="6C46A9E0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46,383</w:t>
            </w:r>
          </w:p>
        </w:tc>
        <w:tc>
          <w:tcPr>
            <w:tcW w:w="241" w:type="dxa"/>
          </w:tcPr>
          <w:p w14:paraId="33F5A8C8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8E01D" w14:textId="0046FAE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112,43</w:t>
            </w:r>
            <w:r w:rsidR="00D522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  <w:gridSpan w:val="2"/>
          </w:tcPr>
          <w:p w14:paraId="569AA21C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0549E378" w14:textId="29DEDCFF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70,705</w:t>
            </w:r>
          </w:p>
        </w:tc>
        <w:tc>
          <w:tcPr>
            <w:tcW w:w="243" w:type="dxa"/>
          </w:tcPr>
          <w:p w14:paraId="7EA81728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118D4BF3" w14:textId="725C5F46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65,90</w:t>
            </w:r>
            <w:r w:rsidR="004203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74A76AD6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5BA9179" w14:textId="7C5DFE41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136,6</w:t>
            </w:r>
            <w:r w:rsidR="004203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</w:tr>
      <w:tr w:rsidR="004F7408" w:rsidRPr="00136693" w14:paraId="4AA85476" w14:textId="77777777" w:rsidTr="003E6F58">
        <w:tc>
          <w:tcPr>
            <w:tcW w:w="4320" w:type="dxa"/>
          </w:tcPr>
          <w:p w14:paraId="490C793B" w14:textId="77777777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93AC90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0123E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4D886CD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1B83BBF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14:paraId="63D8CDA0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F5558A8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5836DD3A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BD1DCC0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4D0E940E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352C2EA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90C5F13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7408" w:rsidRPr="00136693" w14:paraId="00CDC978" w14:textId="77777777" w:rsidTr="003E6F58">
        <w:tc>
          <w:tcPr>
            <w:tcW w:w="4320" w:type="dxa"/>
          </w:tcPr>
          <w:p w14:paraId="36BD16AC" w14:textId="77777777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0F1B9C3B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52B72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A08E1A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B78658B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14DC6721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66D2A76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0502EA08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D8DD5E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9B13C49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628DE5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2EA47B5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7408" w:rsidRPr="00136693" w14:paraId="567168F6" w14:textId="77777777" w:rsidTr="003E6F58">
        <w:tc>
          <w:tcPr>
            <w:tcW w:w="4320" w:type="dxa"/>
          </w:tcPr>
          <w:p w14:paraId="71B6A47B" w14:textId="2CAB0866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06D1031E" w14:textId="35B61F38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3,201</w:t>
            </w:r>
          </w:p>
        </w:tc>
        <w:tc>
          <w:tcPr>
            <w:tcW w:w="236" w:type="dxa"/>
          </w:tcPr>
          <w:p w14:paraId="1B713B4A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FC51DC" w14:textId="5970CA4C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44,490</w:t>
            </w:r>
          </w:p>
        </w:tc>
        <w:tc>
          <w:tcPr>
            <w:tcW w:w="241" w:type="dxa"/>
          </w:tcPr>
          <w:p w14:paraId="27DD45CE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ECBC45A" w14:textId="44E95F90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47,691</w:t>
            </w:r>
          </w:p>
        </w:tc>
        <w:tc>
          <w:tcPr>
            <w:tcW w:w="243" w:type="dxa"/>
            <w:gridSpan w:val="2"/>
          </w:tcPr>
          <w:p w14:paraId="1A38ACB4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0B46408C" w14:textId="5C7A9D7E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3,304</w:t>
            </w:r>
          </w:p>
        </w:tc>
        <w:tc>
          <w:tcPr>
            <w:tcW w:w="243" w:type="dxa"/>
          </w:tcPr>
          <w:p w14:paraId="2126F575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EA33EA0" w14:textId="7039D11A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60,993</w:t>
            </w:r>
          </w:p>
        </w:tc>
        <w:tc>
          <w:tcPr>
            <w:tcW w:w="243" w:type="dxa"/>
          </w:tcPr>
          <w:p w14:paraId="07A67804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856D68C" w14:textId="2BE813D9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64,297</w:t>
            </w:r>
          </w:p>
        </w:tc>
      </w:tr>
      <w:tr w:rsidR="004F7408" w:rsidRPr="00136693" w14:paraId="2FE710A6" w14:textId="77777777" w:rsidTr="003E6F58">
        <w:tc>
          <w:tcPr>
            <w:tcW w:w="4320" w:type="dxa"/>
          </w:tcPr>
          <w:p w14:paraId="60912A9F" w14:textId="67985720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3C1CFAFE" w14:textId="3277AD4C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226</w:t>
            </w:r>
          </w:p>
        </w:tc>
        <w:tc>
          <w:tcPr>
            <w:tcW w:w="236" w:type="dxa"/>
          </w:tcPr>
          <w:p w14:paraId="3ED5A4F6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263E2C" w14:textId="165CFCFA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1,756</w:t>
            </w:r>
          </w:p>
        </w:tc>
        <w:tc>
          <w:tcPr>
            <w:tcW w:w="241" w:type="dxa"/>
          </w:tcPr>
          <w:p w14:paraId="472BD86E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781AC182" w14:textId="2754E674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1,982</w:t>
            </w:r>
          </w:p>
        </w:tc>
        <w:tc>
          <w:tcPr>
            <w:tcW w:w="243" w:type="dxa"/>
            <w:gridSpan w:val="2"/>
          </w:tcPr>
          <w:p w14:paraId="357E985B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54A7A5E9" w14:textId="16577E1F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139</w:t>
            </w:r>
          </w:p>
        </w:tc>
        <w:tc>
          <w:tcPr>
            <w:tcW w:w="243" w:type="dxa"/>
          </w:tcPr>
          <w:p w14:paraId="3E94C718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A6A953" w14:textId="27919218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2,247</w:t>
            </w:r>
          </w:p>
        </w:tc>
        <w:tc>
          <w:tcPr>
            <w:tcW w:w="243" w:type="dxa"/>
          </w:tcPr>
          <w:p w14:paraId="50BACB8A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91F46AD" w14:textId="55DBB120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2,386</w:t>
            </w:r>
          </w:p>
        </w:tc>
      </w:tr>
      <w:tr w:rsidR="004F7408" w:rsidRPr="00136693" w14:paraId="4FA1C769" w14:textId="77777777" w:rsidTr="003E6F58">
        <w:tc>
          <w:tcPr>
            <w:tcW w:w="4320" w:type="dxa"/>
          </w:tcPr>
          <w:p w14:paraId="57D496BC" w14:textId="00C351E9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โอนไปที่ดิน อาคาร และอุปกรณ์</w:t>
            </w:r>
          </w:p>
        </w:tc>
        <w:tc>
          <w:tcPr>
            <w:tcW w:w="1530" w:type="dxa"/>
          </w:tcPr>
          <w:p w14:paraId="11A77D52" w14:textId="39FF879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(3,427)</w:t>
            </w:r>
          </w:p>
        </w:tc>
        <w:tc>
          <w:tcPr>
            <w:tcW w:w="236" w:type="dxa"/>
          </w:tcPr>
          <w:p w14:paraId="617F7027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FE7F4D" w14:textId="25E87E8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(3,843)</w:t>
            </w:r>
          </w:p>
        </w:tc>
        <w:tc>
          <w:tcPr>
            <w:tcW w:w="241" w:type="dxa"/>
          </w:tcPr>
          <w:p w14:paraId="6E66A5D4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72F4B5C4" w14:textId="441EA270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(7,270)</w:t>
            </w:r>
          </w:p>
        </w:tc>
        <w:tc>
          <w:tcPr>
            <w:tcW w:w="243" w:type="dxa"/>
            <w:gridSpan w:val="2"/>
          </w:tcPr>
          <w:p w14:paraId="30EE14DE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8A35B72" w14:textId="50DD6CA1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(3,427)</w:t>
            </w:r>
          </w:p>
        </w:tc>
        <w:tc>
          <w:tcPr>
            <w:tcW w:w="243" w:type="dxa"/>
          </w:tcPr>
          <w:p w14:paraId="6DF7F33C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3B484B" w14:textId="0247E304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(3,857)</w:t>
            </w:r>
          </w:p>
        </w:tc>
        <w:tc>
          <w:tcPr>
            <w:tcW w:w="243" w:type="dxa"/>
          </w:tcPr>
          <w:p w14:paraId="69515D0E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16BCCEE" w14:textId="21022266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(7,284)</w:t>
            </w:r>
          </w:p>
        </w:tc>
      </w:tr>
      <w:tr w:rsidR="004F7408" w:rsidRPr="00136693" w14:paraId="2EB160CF" w14:textId="77777777" w:rsidTr="003E6F58">
        <w:tc>
          <w:tcPr>
            <w:tcW w:w="4320" w:type="dxa"/>
          </w:tcPr>
          <w:p w14:paraId="0C6BF837" w14:textId="2C519BA4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51E0D21" w14:textId="6AE21B89" w:rsidR="004F7408" w:rsidRPr="004F7408" w:rsidRDefault="004F7408" w:rsidP="00BE6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EA78D8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A2A9F62" w14:textId="0AC577A2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42,403</w:t>
            </w:r>
          </w:p>
        </w:tc>
        <w:tc>
          <w:tcPr>
            <w:tcW w:w="241" w:type="dxa"/>
          </w:tcPr>
          <w:p w14:paraId="70312CD1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14:paraId="2991534D" w14:textId="7CEB394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42,403</w:t>
            </w:r>
          </w:p>
        </w:tc>
        <w:tc>
          <w:tcPr>
            <w:tcW w:w="243" w:type="dxa"/>
            <w:gridSpan w:val="2"/>
          </w:tcPr>
          <w:p w14:paraId="473570BD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6832CC3D" w14:textId="38756F2F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43" w:type="dxa"/>
          </w:tcPr>
          <w:p w14:paraId="7FD2283B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3C5E6B1A" w14:textId="39A02943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59,383</w:t>
            </w:r>
          </w:p>
        </w:tc>
        <w:tc>
          <w:tcPr>
            <w:tcW w:w="243" w:type="dxa"/>
          </w:tcPr>
          <w:p w14:paraId="0D3F8E1A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A3B4420" w14:textId="6D588ED6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59,399</w:t>
            </w:r>
          </w:p>
        </w:tc>
      </w:tr>
      <w:tr w:rsidR="004F7408" w:rsidRPr="00136693" w14:paraId="71D3AF6B" w14:textId="77777777" w:rsidTr="003E6F58">
        <w:tc>
          <w:tcPr>
            <w:tcW w:w="4320" w:type="dxa"/>
          </w:tcPr>
          <w:p w14:paraId="65DBAF3A" w14:textId="77777777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37DE2F98" w14:textId="796C9762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414</w:t>
            </w:r>
          </w:p>
        </w:tc>
        <w:tc>
          <w:tcPr>
            <w:tcW w:w="236" w:type="dxa"/>
          </w:tcPr>
          <w:p w14:paraId="61D4A6CB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60FAC03" w14:textId="015A0BEB" w:rsidR="004F7408" w:rsidRPr="004F7408" w:rsidRDefault="00421219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5100D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241" w:type="dxa"/>
          </w:tcPr>
          <w:p w14:paraId="1246C902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09A0401" w14:textId="3C0BF431" w:rsidR="004F7408" w:rsidRPr="004F7408" w:rsidRDefault="00421219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5100D">
              <w:rPr>
                <w:rFonts w:ascii="Angsana New" w:hAnsi="Angsana New" w:cs="Angsana New"/>
                <w:sz w:val="30"/>
                <w:szCs w:val="30"/>
              </w:rPr>
              <w:t>303</w:t>
            </w:r>
          </w:p>
        </w:tc>
        <w:tc>
          <w:tcPr>
            <w:tcW w:w="243" w:type="dxa"/>
            <w:gridSpan w:val="2"/>
          </w:tcPr>
          <w:p w14:paraId="6F986FA1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45FF6874" w14:textId="60A60A2A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414</w:t>
            </w:r>
          </w:p>
        </w:tc>
        <w:tc>
          <w:tcPr>
            <w:tcW w:w="243" w:type="dxa"/>
          </w:tcPr>
          <w:p w14:paraId="7256F272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C9FE41F" w14:textId="62CC52A9" w:rsidR="004F7408" w:rsidRPr="004F7408" w:rsidRDefault="00421219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</w:t>
            </w:r>
            <w:r w:rsidR="00FC1244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243" w:type="dxa"/>
          </w:tcPr>
          <w:p w14:paraId="6CFF3188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51C180F" w14:textId="120D9116" w:rsidR="004F7408" w:rsidRPr="004F7408" w:rsidRDefault="00421219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2,50</w:t>
            </w:r>
            <w:r w:rsidR="00FC124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F7408" w:rsidRPr="00136693" w14:paraId="6C5AD37F" w14:textId="77777777" w:rsidTr="003E6F58">
        <w:tc>
          <w:tcPr>
            <w:tcW w:w="4320" w:type="dxa"/>
          </w:tcPr>
          <w:p w14:paraId="60FD9002" w14:textId="76505511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421219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530" w:type="dxa"/>
          </w:tcPr>
          <w:p w14:paraId="7A8A8B8B" w14:textId="3F2189ED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1,263</w:t>
            </w:r>
          </w:p>
        </w:tc>
        <w:tc>
          <w:tcPr>
            <w:tcW w:w="236" w:type="dxa"/>
          </w:tcPr>
          <w:p w14:paraId="30184623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478342" w14:textId="24D287EC" w:rsidR="004F7408" w:rsidRPr="004F7408" w:rsidRDefault="0055100D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891</w:t>
            </w:r>
          </w:p>
        </w:tc>
        <w:tc>
          <w:tcPr>
            <w:tcW w:w="241" w:type="dxa"/>
          </w:tcPr>
          <w:p w14:paraId="08834CF4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302BD52E" w14:textId="5E844BF8" w:rsidR="004F7408" w:rsidRPr="004F7408" w:rsidRDefault="00421219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</w:t>
            </w:r>
            <w:r w:rsidR="0055100D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43" w:type="dxa"/>
            <w:gridSpan w:val="2"/>
          </w:tcPr>
          <w:p w14:paraId="1C9E0374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74F74664" w14:textId="11D3F94C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sz w:val="30"/>
                <w:szCs w:val="30"/>
              </w:rPr>
              <w:t>1,263</w:t>
            </w:r>
          </w:p>
        </w:tc>
        <w:tc>
          <w:tcPr>
            <w:tcW w:w="243" w:type="dxa"/>
          </w:tcPr>
          <w:p w14:paraId="4D544E95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6578578" w14:textId="5F47F53D" w:rsidR="004F7408" w:rsidRPr="004F7408" w:rsidRDefault="00421219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42030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56A8102E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8818869" w14:textId="7481EF41" w:rsidR="004F7408" w:rsidRPr="004F7408" w:rsidRDefault="00421219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</w:t>
            </w:r>
            <w:r w:rsidR="0042030C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</w:tr>
      <w:tr w:rsidR="004F7408" w:rsidRPr="00136693" w14:paraId="2F7EEFD3" w14:textId="77777777" w:rsidTr="003E6F58">
        <w:tc>
          <w:tcPr>
            <w:tcW w:w="4320" w:type="dxa"/>
          </w:tcPr>
          <w:p w14:paraId="7370A78B" w14:textId="34685D6F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D87BCD" w14:textId="48AC7906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1,677</w:t>
            </w:r>
          </w:p>
        </w:tc>
        <w:tc>
          <w:tcPr>
            <w:tcW w:w="236" w:type="dxa"/>
          </w:tcPr>
          <w:p w14:paraId="63124E7F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05A54F9" w14:textId="1BABA669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44,183</w:t>
            </w:r>
          </w:p>
        </w:tc>
        <w:tc>
          <w:tcPr>
            <w:tcW w:w="241" w:type="dxa"/>
          </w:tcPr>
          <w:p w14:paraId="347AB172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625D9" w14:textId="231BCBB5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45,860</w:t>
            </w:r>
          </w:p>
        </w:tc>
        <w:tc>
          <w:tcPr>
            <w:tcW w:w="243" w:type="dxa"/>
            <w:gridSpan w:val="2"/>
          </w:tcPr>
          <w:p w14:paraId="3B16E1F4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77E72B99" w14:textId="7C62B61E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1,693</w:t>
            </w:r>
          </w:p>
        </w:tc>
        <w:tc>
          <w:tcPr>
            <w:tcW w:w="243" w:type="dxa"/>
          </w:tcPr>
          <w:p w14:paraId="7A80843D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2F5E1B83" w14:textId="73E72916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62,37</w:t>
            </w:r>
            <w:r w:rsidR="004203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4852341A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79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4A5962D" w14:textId="08FD6A3C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64,07</w:t>
            </w:r>
            <w:r w:rsidR="004203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4F7408" w:rsidRPr="00136693" w14:paraId="73EB63BC" w14:textId="77777777" w:rsidTr="003E6F58">
        <w:tc>
          <w:tcPr>
            <w:tcW w:w="4320" w:type="dxa"/>
          </w:tcPr>
          <w:p w14:paraId="33C34353" w14:textId="77777777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FAA08A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DC2B8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553FEF6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268EF6C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14:paraId="2EB5C3B9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E22609C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57E0F053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B708E12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58073449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76DB627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6F1C3A5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F7408" w:rsidRPr="00136693" w14:paraId="68C29AEE" w14:textId="77777777" w:rsidTr="003E6F58">
        <w:tc>
          <w:tcPr>
            <w:tcW w:w="4320" w:type="dxa"/>
          </w:tcPr>
          <w:p w14:paraId="285E187D" w14:textId="77777777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14:paraId="3CDE2A2F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51E73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6DDF4C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71C1EF4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CDC6741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E72290A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5C9D4B5C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960E363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5001413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0EDED6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887B1F3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7408" w:rsidRPr="00136693" w14:paraId="14A660DA" w14:textId="77777777" w:rsidTr="003E6F58">
        <w:tc>
          <w:tcPr>
            <w:tcW w:w="4320" w:type="dxa"/>
          </w:tcPr>
          <w:p w14:paraId="0CBE8CA2" w14:textId="567C5D15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525D31C" w14:textId="17BFB161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63,184</w:t>
            </w:r>
          </w:p>
        </w:tc>
        <w:tc>
          <w:tcPr>
            <w:tcW w:w="236" w:type="dxa"/>
          </w:tcPr>
          <w:p w14:paraId="17208BC0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69E0F87" w14:textId="3AAAF191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3,186</w:t>
            </w:r>
          </w:p>
        </w:tc>
        <w:tc>
          <w:tcPr>
            <w:tcW w:w="241" w:type="dxa"/>
          </w:tcPr>
          <w:p w14:paraId="08C69287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</w:tcPr>
          <w:p w14:paraId="44EFE869" w14:textId="283A7FC1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66,370</w:t>
            </w:r>
          </w:p>
        </w:tc>
        <w:tc>
          <w:tcPr>
            <w:tcW w:w="243" w:type="dxa"/>
            <w:gridSpan w:val="2"/>
          </w:tcPr>
          <w:p w14:paraId="42B3D3CB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</w:tcPr>
          <w:p w14:paraId="07D0EFD0" w14:textId="2E6762B3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67,759</w:t>
            </w:r>
          </w:p>
        </w:tc>
        <w:tc>
          <w:tcPr>
            <w:tcW w:w="243" w:type="dxa"/>
          </w:tcPr>
          <w:p w14:paraId="758CA29A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</w:tcPr>
          <w:p w14:paraId="2F46D5F2" w14:textId="3BA2CFF6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5,423</w:t>
            </w:r>
          </w:p>
        </w:tc>
        <w:tc>
          <w:tcPr>
            <w:tcW w:w="243" w:type="dxa"/>
          </w:tcPr>
          <w:p w14:paraId="4B8A8340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1BD9FC07" w14:textId="51FBDBB0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73,182</w:t>
            </w:r>
          </w:p>
        </w:tc>
      </w:tr>
      <w:tr w:rsidR="004F7408" w:rsidRPr="00136693" w14:paraId="596BD604" w14:textId="77777777" w:rsidTr="003E6F58">
        <w:tc>
          <w:tcPr>
            <w:tcW w:w="4320" w:type="dxa"/>
          </w:tcPr>
          <w:p w14:paraId="4DDE4989" w14:textId="6D97786C" w:rsidR="004F7408" w:rsidRPr="00136693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3B7EB67" w14:textId="4627C4E1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64,376</w:t>
            </w:r>
          </w:p>
        </w:tc>
        <w:tc>
          <w:tcPr>
            <w:tcW w:w="236" w:type="dxa"/>
          </w:tcPr>
          <w:p w14:paraId="21CEB812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1278425D" w14:textId="7EB8D2B0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2,200</w:t>
            </w:r>
          </w:p>
        </w:tc>
        <w:tc>
          <w:tcPr>
            <w:tcW w:w="241" w:type="dxa"/>
          </w:tcPr>
          <w:p w14:paraId="2A96A9A0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0F62FAC" w14:textId="137799CF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66,576</w:t>
            </w:r>
          </w:p>
        </w:tc>
        <w:tc>
          <w:tcPr>
            <w:tcW w:w="243" w:type="dxa"/>
            <w:gridSpan w:val="2"/>
          </w:tcPr>
          <w:p w14:paraId="2F8FBD71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double" w:sz="4" w:space="0" w:color="auto"/>
              <w:bottom w:val="double" w:sz="4" w:space="0" w:color="auto"/>
            </w:tcBorders>
          </w:tcPr>
          <w:p w14:paraId="38635784" w14:textId="6E545504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69,012</w:t>
            </w:r>
          </w:p>
        </w:tc>
        <w:tc>
          <w:tcPr>
            <w:tcW w:w="243" w:type="dxa"/>
          </w:tcPr>
          <w:p w14:paraId="56213706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double" w:sz="4" w:space="0" w:color="auto"/>
              <w:bottom w:val="double" w:sz="4" w:space="0" w:color="auto"/>
            </w:tcBorders>
          </w:tcPr>
          <w:p w14:paraId="5348B360" w14:textId="344E6AD9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3,526</w:t>
            </w:r>
          </w:p>
        </w:tc>
        <w:tc>
          <w:tcPr>
            <w:tcW w:w="243" w:type="dxa"/>
          </w:tcPr>
          <w:p w14:paraId="27164DAE" w14:textId="77777777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44"/>
                <w:tab w:val="decimal" w:pos="1160"/>
              </w:tabs>
              <w:spacing w:line="32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</w:tcPr>
          <w:p w14:paraId="1DAEE3F4" w14:textId="3F65CBFE" w:rsidR="004F7408" w:rsidRPr="004F7408" w:rsidRDefault="004F7408" w:rsidP="004F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40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72,538</w:t>
            </w:r>
          </w:p>
        </w:tc>
      </w:tr>
    </w:tbl>
    <w:p w14:paraId="18FE312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8B2DBF" w:rsidRPr="00136693" w:rsidSect="0093430D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576" w:gutter="0"/>
          <w:cols w:space="720"/>
          <w:docGrid w:linePitch="245"/>
        </w:sectPr>
      </w:pPr>
    </w:p>
    <w:p w14:paraId="6AB01C2D" w14:textId="09F01A97" w:rsidR="008B2DBF" w:rsidRPr="00136693" w:rsidRDefault="008B2DBF" w:rsidP="00B26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9" w:right="-43" w:firstLine="9"/>
        <w:jc w:val="thaiDistribute"/>
        <w:rPr>
          <w:rFonts w:ascii="Angsana New" w:hAnsi="Angsana New" w:cs="Angsana New"/>
          <w:sz w:val="30"/>
          <w:szCs w:val="30"/>
        </w:rPr>
      </w:pPr>
      <w:r w:rsidRPr="006252FD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Pr="006252FD">
        <w:rPr>
          <w:rFonts w:ascii="Angsana New" w:hAnsi="Angsana New" w:cs="Angsana New" w:hint="cs"/>
          <w:sz w:val="30"/>
          <w:szCs w:val="30"/>
        </w:rPr>
        <w:t>31</w:t>
      </w:r>
      <w:r w:rsidRPr="006252F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6252FD">
        <w:rPr>
          <w:rFonts w:ascii="Angsana New" w:hAnsi="Angsana New" w:cs="Angsana New" w:hint="cs"/>
          <w:sz w:val="30"/>
          <w:szCs w:val="30"/>
        </w:rPr>
        <w:t>256</w:t>
      </w:r>
      <w:r w:rsidR="00B269F0" w:rsidRPr="006252FD">
        <w:rPr>
          <w:rFonts w:ascii="Angsana New" w:hAnsi="Angsana New" w:cs="Angsana New" w:hint="cs"/>
          <w:sz w:val="30"/>
          <w:szCs w:val="30"/>
        </w:rPr>
        <w:t>6</w:t>
      </w:r>
      <w:r w:rsidRPr="006252FD">
        <w:rPr>
          <w:rFonts w:ascii="Angsana New" w:hAnsi="Angsana New" w:cs="Angsana New" w:hint="cs"/>
          <w:sz w:val="30"/>
          <w:szCs w:val="30"/>
        </w:rPr>
        <w:t xml:space="preserve"> </w:t>
      </w:r>
      <w:r w:rsidRPr="006252FD">
        <w:rPr>
          <w:rFonts w:ascii="Angsana New" w:hAnsi="Angsana New" w:cs="Angsana New" w:hint="cs"/>
          <w:sz w:val="30"/>
          <w:szCs w:val="30"/>
          <w:cs/>
        </w:rPr>
        <w:t>ของกลุ่มบริษัทและบริษัท</w:t>
      </w:r>
      <w:r w:rsidRPr="006252FD">
        <w:rPr>
          <w:rFonts w:ascii="Angsana New" w:hAnsi="Angsana New" w:cs="Angsana New" w:hint="cs"/>
          <w:sz w:val="30"/>
          <w:szCs w:val="30"/>
        </w:rPr>
        <w:br/>
      </w:r>
      <w:r w:rsidRPr="006252FD">
        <w:rPr>
          <w:rFonts w:ascii="Angsana New" w:hAnsi="Angsana New" w:cs="Angsana New" w:hint="cs"/>
          <w:sz w:val="30"/>
          <w:szCs w:val="30"/>
          <w:cs/>
        </w:rPr>
        <w:t xml:space="preserve">เท่ากับ </w:t>
      </w:r>
      <w:r w:rsidR="00352A74" w:rsidRPr="006252FD">
        <w:rPr>
          <w:rFonts w:ascii="Angsana New" w:hAnsi="Angsana New" w:cs="Angsana New"/>
          <w:sz w:val="30"/>
          <w:szCs w:val="30"/>
        </w:rPr>
        <w:t>199</w:t>
      </w:r>
      <w:r w:rsidRPr="006252FD">
        <w:rPr>
          <w:rFonts w:ascii="Angsana New" w:hAnsi="Angsana New" w:cs="Angsana New" w:hint="cs"/>
          <w:sz w:val="30"/>
          <w:szCs w:val="30"/>
        </w:rPr>
        <w:t xml:space="preserve"> </w:t>
      </w:r>
      <w:r w:rsidRPr="006252FD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6252FD">
        <w:rPr>
          <w:rFonts w:ascii="Angsana New" w:hAnsi="Angsana New" w:cs="Angsana New" w:hint="cs"/>
          <w:sz w:val="30"/>
          <w:szCs w:val="30"/>
        </w:rPr>
        <w:t xml:space="preserve"> </w:t>
      </w:r>
      <w:r w:rsidR="00352A74" w:rsidRPr="006252FD">
        <w:rPr>
          <w:rFonts w:ascii="Angsana New" w:hAnsi="Angsana New" w:cs="Angsana New"/>
          <w:sz w:val="30"/>
          <w:szCs w:val="30"/>
        </w:rPr>
        <w:t>237</w:t>
      </w:r>
      <w:r w:rsidRPr="006252FD">
        <w:rPr>
          <w:rFonts w:ascii="Angsana New" w:hAnsi="Angsana New" w:cs="Angsana New" w:hint="cs"/>
          <w:sz w:val="30"/>
          <w:szCs w:val="30"/>
        </w:rPr>
        <w:t xml:space="preserve"> </w:t>
      </w:r>
      <w:r w:rsidRPr="006252F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6252FD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6252FD">
        <w:rPr>
          <w:rFonts w:ascii="Angsana New" w:hAnsi="Angsana New" w:cs="Angsana New" w:hint="cs"/>
          <w:i/>
          <w:iCs/>
          <w:sz w:val="30"/>
          <w:szCs w:val="30"/>
        </w:rPr>
        <w:t>256</w:t>
      </w:r>
      <w:r w:rsidR="00B269F0" w:rsidRPr="006252FD">
        <w:rPr>
          <w:rFonts w:ascii="Angsana New" w:hAnsi="Angsana New" w:cs="Angsana New" w:hint="cs"/>
          <w:i/>
          <w:iCs/>
          <w:sz w:val="30"/>
          <w:szCs w:val="30"/>
        </w:rPr>
        <w:t>5</w:t>
      </w:r>
      <w:r w:rsidRPr="006252FD">
        <w:rPr>
          <w:rFonts w:ascii="Angsana New" w:hAnsi="Angsana New" w:cs="Angsana New" w:hint="cs"/>
          <w:i/>
          <w:iCs/>
          <w:sz w:val="30"/>
          <w:szCs w:val="30"/>
        </w:rPr>
        <w:t xml:space="preserve">: 199 </w:t>
      </w:r>
      <w:r w:rsidRPr="006252F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Pr="006252FD">
        <w:rPr>
          <w:rFonts w:ascii="Angsana New" w:hAnsi="Angsana New" w:cs="Angsana New" w:hint="cs"/>
          <w:i/>
          <w:iCs/>
          <w:sz w:val="30"/>
          <w:szCs w:val="30"/>
        </w:rPr>
        <w:t>237</w:t>
      </w:r>
      <w:r w:rsidRPr="006252F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ล้านบาท) </w:t>
      </w:r>
      <w:r w:rsidRPr="006252FD">
        <w:rPr>
          <w:rFonts w:ascii="Angsana New" w:hAnsi="Angsana New" w:cs="Angsana New" w:hint="cs"/>
          <w:sz w:val="30"/>
          <w:szCs w:val="30"/>
          <w:cs/>
        </w:rPr>
        <w:t>ตามลำดับ ประเมินราคาโดย</w:t>
      </w:r>
      <w:r w:rsidR="00B269F0" w:rsidRPr="006252FD">
        <w:rPr>
          <w:rFonts w:ascii="Angsana New" w:hAnsi="Angsana New" w:cs="Angsana New" w:hint="cs"/>
          <w:sz w:val="30"/>
          <w:szCs w:val="30"/>
        </w:rPr>
        <w:t xml:space="preserve">              </w:t>
      </w:r>
      <w:r w:rsidRPr="006252FD">
        <w:rPr>
          <w:rFonts w:ascii="Angsana New" w:hAnsi="Angsana New" w:cs="Angsana New" w:hint="cs"/>
          <w:sz w:val="30"/>
          <w:szCs w:val="30"/>
          <w:cs/>
        </w:rPr>
        <w:t>ผู้ประเมินราคาอิสระโดยวิธีมูลค่าตลาดสำหรับการใช้ประโยชน์ปัจจุบัน</w:t>
      </w:r>
      <w:r w:rsidRPr="006252FD">
        <w:rPr>
          <w:rFonts w:ascii="Angsana New" w:hAnsi="Angsana New" w:cs="Angsana New" w:hint="cs"/>
          <w:sz w:val="30"/>
          <w:szCs w:val="30"/>
        </w:rPr>
        <w:t xml:space="preserve"> </w:t>
      </w:r>
      <w:r w:rsidRPr="006252FD">
        <w:rPr>
          <w:rFonts w:ascii="Angsana New" w:hAnsi="Angsana New" w:cs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Pr="006252FD">
        <w:rPr>
          <w:rFonts w:ascii="Angsana New" w:hAnsi="Angsana New" w:cs="Angsana New" w:hint="cs"/>
          <w:sz w:val="30"/>
          <w:szCs w:val="30"/>
        </w:rPr>
        <w:t>3</w:t>
      </w:r>
    </w:p>
    <w:p w14:paraId="0135CBFC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07DF29AA" w14:textId="697C3B90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136693">
        <w:rPr>
          <w:rFonts w:ascii="Angsana New" w:hAnsi="Angsana New" w:cs="Angsana New" w:hint="cs"/>
          <w:sz w:val="30"/>
          <w:szCs w:val="30"/>
        </w:rPr>
        <w:t xml:space="preserve">31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6507F" w:rsidRPr="00136693">
        <w:rPr>
          <w:rFonts w:ascii="Angsana New" w:hAnsi="Angsana New" w:cs="Angsana New" w:hint="cs"/>
          <w:sz w:val="30"/>
          <w:szCs w:val="30"/>
        </w:rPr>
        <w:t>256</w:t>
      </w:r>
      <w:r w:rsidR="00B269F0" w:rsidRPr="00136693">
        <w:rPr>
          <w:rFonts w:ascii="Angsana New" w:hAnsi="Angsana New" w:cs="Angsana New" w:hint="cs"/>
          <w:sz w:val="30"/>
          <w:szCs w:val="30"/>
        </w:rPr>
        <w:t>6</w:t>
      </w:r>
      <w:r w:rsidR="0066507F"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="0066507F" w:rsidRPr="0013669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6507F" w:rsidRPr="00136693">
        <w:rPr>
          <w:rFonts w:ascii="Angsana New" w:hAnsi="Angsana New" w:cs="Angsana New" w:hint="cs"/>
          <w:sz w:val="30"/>
          <w:szCs w:val="30"/>
        </w:rPr>
        <w:t>256</w:t>
      </w:r>
      <w:r w:rsidR="00B269F0" w:rsidRPr="00136693">
        <w:rPr>
          <w:rFonts w:ascii="Angsana New" w:hAnsi="Angsana New" w:cs="Angsana New" w:hint="cs"/>
          <w:sz w:val="30"/>
          <w:szCs w:val="30"/>
        </w:rPr>
        <w:t>5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บริษัทได้จดจำนองที่ดินกับสถาบันการเงินในประเทศหลายแห่งเพื่อเป็นหลักประกันวงเงินสินเชื่อตามหมายเหตุข้อ </w:t>
      </w:r>
      <w:r w:rsidRPr="00136693">
        <w:rPr>
          <w:rFonts w:ascii="Angsana New" w:hAnsi="Angsana New" w:cs="Angsana New" w:hint="cs"/>
          <w:sz w:val="30"/>
          <w:szCs w:val="30"/>
        </w:rPr>
        <w:t>12</w:t>
      </w:r>
    </w:p>
    <w:p w14:paraId="174E0B3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8103121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</w:p>
    <w:p w14:paraId="1039846A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9981EF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ในฐานะผู้ให้เช่า</w:t>
      </w:r>
    </w:p>
    <w:p w14:paraId="611A581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AB3787D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สัญญาเช่าอสังหาริมทรัพย์เพื่อการลงทุนประกอบด้วยอาคารโรงงานที่ให้เช่าแก่บริษัทร่วมและบริษัทย่อย</w:t>
      </w:r>
      <w:r w:rsidRPr="00136693">
        <w:rPr>
          <w:rFonts w:ascii="Angsana New" w:hAnsi="Angsana New" w:cs="Angsana New" w:hint="cs"/>
          <w:sz w:val="30"/>
          <w:szCs w:val="30"/>
          <w:cs/>
        </w:rPr>
        <w:br/>
        <w:t xml:space="preserve">ตามสัญญาเช่าดำเนินงาน สัญญาเช่าแต่ละฉบับกำหนดระยะเวลาเช่าที่ยกเลิกไม่ได้เป็นเวลา </w:t>
      </w:r>
      <w:r w:rsidRPr="00136693">
        <w:rPr>
          <w:rFonts w:ascii="Angsana New" w:hAnsi="Angsana New" w:cs="Angsana New" w:hint="cs"/>
          <w:sz w:val="30"/>
          <w:szCs w:val="30"/>
        </w:rPr>
        <w:t>1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 </w:t>
      </w:r>
    </w:p>
    <w:p w14:paraId="62221FAF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52267954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90975EA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  <w:sectPr w:rsidR="008B2DBF" w:rsidRPr="00136693" w:rsidSect="0093430D">
          <w:footerReference w:type="default" r:id="rId17"/>
          <w:pgSz w:w="11909" w:h="16834" w:code="9"/>
          <w:pgMar w:top="1152" w:right="1199" w:bottom="1152" w:left="691" w:header="720" w:footer="576" w:gutter="0"/>
          <w:cols w:space="720"/>
          <w:docGrid w:linePitch="245"/>
        </w:sectPr>
      </w:pPr>
    </w:p>
    <w:p w14:paraId="6AFD6926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136693">
        <w:rPr>
          <w:rFonts w:ascii="Angsana New" w:hAnsi="Angsana New" w:hint="cs"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14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080"/>
        <w:gridCol w:w="240"/>
        <w:gridCol w:w="1164"/>
        <w:gridCol w:w="243"/>
        <w:gridCol w:w="1201"/>
        <w:gridCol w:w="248"/>
        <w:gridCol w:w="1224"/>
        <w:gridCol w:w="250"/>
        <w:gridCol w:w="1214"/>
        <w:gridCol w:w="247"/>
        <w:gridCol w:w="1152"/>
        <w:gridCol w:w="267"/>
        <w:gridCol w:w="1100"/>
        <w:gridCol w:w="247"/>
        <w:gridCol w:w="1156"/>
      </w:tblGrid>
      <w:tr w:rsidR="008B2DBF" w:rsidRPr="00136693" w14:paraId="02875749" w14:textId="77777777" w:rsidTr="003E6F58">
        <w:trPr>
          <w:tblHeader/>
        </w:trPr>
        <w:tc>
          <w:tcPr>
            <w:tcW w:w="3510" w:type="dxa"/>
          </w:tcPr>
          <w:p w14:paraId="16B7BA2A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80" w:right="-8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3" w:type="dxa"/>
            <w:gridSpan w:val="15"/>
          </w:tcPr>
          <w:p w14:paraId="216D8B5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1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2DBF" w:rsidRPr="00136693" w14:paraId="7683CCD1" w14:textId="77777777" w:rsidTr="003E6F58">
        <w:trPr>
          <w:tblHeader/>
        </w:trPr>
        <w:tc>
          <w:tcPr>
            <w:tcW w:w="3510" w:type="dxa"/>
          </w:tcPr>
          <w:p w14:paraId="1D2C345C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160AD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846A09E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88CAA1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" w:type="dxa"/>
          </w:tcPr>
          <w:p w14:paraId="1765DBEC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1" w:type="dxa"/>
          </w:tcPr>
          <w:p w14:paraId="39B29C9D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8" w:type="dxa"/>
          </w:tcPr>
          <w:p w14:paraId="142F0F80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C725A8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A0782EB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D367313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7" w:type="dxa"/>
          </w:tcPr>
          <w:p w14:paraId="7CE9638F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09D65FA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5DF99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D3C1009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7" w:type="dxa"/>
          </w:tcPr>
          <w:p w14:paraId="243FF360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468760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136693" w14:paraId="154A43C3" w14:textId="77777777" w:rsidTr="003E6F58">
        <w:trPr>
          <w:tblHeader/>
        </w:trPr>
        <w:tc>
          <w:tcPr>
            <w:tcW w:w="3510" w:type="dxa"/>
          </w:tcPr>
          <w:p w14:paraId="3955609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67138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412435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0BAD495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1E2D942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46B5863A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3CEB4353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882A258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8" w:type="dxa"/>
          </w:tcPr>
          <w:p w14:paraId="369ABF9E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69B5EC5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338743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50" w:type="dxa"/>
          </w:tcPr>
          <w:p w14:paraId="27CF14B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E5A3C79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</w:t>
            </w:r>
          </w:p>
          <w:p w14:paraId="76CEBAD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47" w:type="dxa"/>
          </w:tcPr>
          <w:p w14:paraId="73E2652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F4F7909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6E32F7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44A03F2B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</w:t>
            </w:r>
          </w:p>
          <w:p w14:paraId="52A4402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7" w:type="dxa"/>
          </w:tcPr>
          <w:p w14:paraId="023D9806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FFDC3B9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136693" w14:paraId="6EC7A783" w14:textId="77777777" w:rsidTr="003E6F58">
        <w:trPr>
          <w:trHeight w:val="60"/>
          <w:tblHeader/>
        </w:trPr>
        <w:tc>
          <w:tcPr>
            <w:tcW w:w="3510" w:type="dxa"/>
          </w:tcPr>
          <w:p w14:paraId="5D16591E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5C67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0" w:type="dxa"/>
          </w:tcPr>
          <w:p w14:paraId="047B92A9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13B5FF3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</w:tcPr>
          <w:p w14:paraId="480BAB3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02B3D0C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14:paraId="475CD81A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FDB42AD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0" w:type="dxa"/>
          </w:tcPr>
          <w:p w14:paraId="2999C08A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0A7C31DF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7" w:type="dxa"/>
          </w:tcPr>
          <w:p w14:paraId="5991F34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F2EDEA2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8"/>
              </w:tabs>
              <w:spacing w:line="340" w:lineRule="exact"/>
              <w:ind w:left="28" w:hanging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" w:type="dxa"/>
          </w:tcPr>
          <w:p w14:paraId="541FBFA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6108122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47" w:type="dxa"/>
          </w:tcPr>
          <w:p w14:paraId="0DAC592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27E3F200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8B2DBF" w:rsidRPr="00136693" w14:paraId="309A9A3B" w14:textId="77777777" w:rsidTr="003E6F58">
        <w:trPr>
          <w:trHeight w:hRule="exact" w:val="344"/>
          <w:tblHeader/>
        </w:trPr>
        <w:tc>
          <w:tcPr>
            <w:tcW w:w="3510" w:type="dxa"/>
          </w:tcPr>
          <w:p w14:paraId="7C7251A9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33" w:type="dxa"/>
            <w:gridSpan w:val="15"/>
          </w:tcPr>
          <w:p w14:paraId="48B3B103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136693" w14:paraId="7FAAE800" w14:textId="77777777" w:rsidTr="003E6F58">
        <w:tc>
          <w:tcPr>
            <w:tcW w:w="3510" w:type="dxa"/>
          </w:tcPr>
          <w:p w14:paraId="361B909E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5A87C64D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5CF6E10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1BE197B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E449F8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4F6711C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4D5DF39F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857FA4C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229FFCA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3046BB7B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493220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8CE678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7725C7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952170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0D4A1A33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EDBC1E9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2A74" w:rsidRPr="00136693" w14:paraId="42975B5A" w14:textId="77777777" w:rsidTr="003E6F58">
        <w:tc>
          <w:tcPr>
            <w:tcW w:w="3510" w:type="dxa"/>
          </w:tcPr>
          <w:p w14:paraId="5A93389E" w14:textId="4512F8DF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5CEFDF89" w14:textId="343E0CC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34,672</w:t>
            </w:r>
          </w:p>
        </w:tc>
        <w:tc>
          <w:tcPr>
            <w:tcW w:w="240" w:type="dxa"/>
          </w:tcPr>
          <w:p w14:paraId="795F7850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64" w:type="dxa"/>
          </w:tcPr>
          <w:p w14:paraId="5E978454" w14:textId="13A2D513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6,919</w:t>
            </w:r>
          </w:p>
        </w:tc>
        <w:tc>
          <w:tcPr>
            <w:tcW w:w="243" w:type="dxa"/>
          </w:tcPr>
          <w:p w14:paraId="75BC80AD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01" w:type="dxa"/>
          </w:tcPr>
          <w:p w14:paraId="5BA157D8" w14:textId="4C360D50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118,437</w:t>
            </w:r>
          </w:p>
        </w:tc>
        <w:tc>
          <w:tcPr>
            <w:tcW w:w="248" w:type="dxa"/>
          </w:tcPr>
          <w:p w14:paraId="57B3E1FE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24" w:type="dxa"/>
          </w:tcPr>
          <w:p w14:paraId="2AF1B606" w14:textId="16F0A0D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349,656</w:t>
            </w:r>
          </w:p>
        </w:tc>
        <w:tc>
          <w:tcPr>
            <w:tcW w:w="250" w:type="dxa"/>
          </w:tcPr>
          <w:p w14:paraId="15E0DB79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14" w:type="dxa"/>
          </w:tcPr>
          <w:p w14:paraId="6E507BE2" w14:textId="2E1C4809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46,314</w:t>
            </w:r>
          </w:p>
        </w:tc>
        <w:tc>
          <w:tcPr>
            <w:tcW w:w="247" w:type="dxa"/>
          </w:tcPr>
          <w:p w14:paraId="20AD7F85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01D2E1" w14:textId="56480871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8,051</w:t>
            </w:r>
          </w:p>
        </w:tc>
        <w:tc>
          <w:tcPr>
            <w:tcW w:w="267" w:type="dxa"/>
          </w:tcPr>
          <w:p w14:paraId="5003D91B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0" w:type="dxa"/>
          </w:tcPr>
          <w:p w14:paraId="3EACB2B5" w14:textId="44BC9149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2,418</w:t>
            </w:r>
          </w:p>
        </w:tc>
        <w:tc>
          <w:tcPr>
            <w:tcW w:w="247" w:type="dxa"/>
          </w:tcPr>
          <w:p w14:paraId="025091B0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</w:tcPr>
          <w:p w14:paraId="67F1CECC" w14:textId="589F388D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566,467</w:t>
            </w:r>
          </w:p>
        </w:tc>
      </w:tr>
      <w:tr w:rsidR="00352A74" w:rsidRPr="00136693" w14:paraId="5CABA886" w14:textId="77777777" w:rsidTr="00D54B22">
        <w:tc>
          <w:tcPr>
            <w:tcW w:w="3510" w:type="dxa"/>
          </w:tcPr>
          <w:p w14:paraId="4398641C" w14:textId="14B2092A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8456CE6" w14:textId="6B2F7C8B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A6F8E85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4BB4B6D" w14:textId="332BEDE7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495688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4889999D" w14:textId="71AE4081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1,195</w:t>
            </w:r>
          </w:p>
        </w:tc>
        <w:tc>
          <w:tcPr>
            <w:tcW w:w="248" w:type="dxa"/>
          </w:tcPr>
          <w:p w14:paraId="61D6FFC3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01ED2FB" w14:textId="688829FD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7,481</w:t>
            </w:r>
          </w:p>
        </w:tc>
        <w:tc>
          <w:tcPr>
            <w:tcW w:w="250" w:type="dxa"/>
          </w:tcPr>
          <w:p w14:paraId="09909352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A7063BE" w14:textId="387F9F7B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3,670</w:t>
            </w:r>
          </w:p>
        </w:tc>
        <w:tc>
          <w:tcPr>
            <w:tcW w:w="247" w:type="dxa"/>
          </w:tcPr>
          <w:p w14:paraId="14AF3749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E89508" w14:textId="4CA2E96F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1,076</w:t>
            </w:r>
          </w:p>
        </w:tc>
        <w:tc>
          <w:tcPr>
            <w:tcW w:w="267" w:type="dxa"/>
          </w:tcPr>
          <w:p w14:paraId="15AA1F83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A87A2A2" w14:textId="1DE2BCA6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508</w:t>
            </w:r>
          </w:p>
        </w:tc>
        <w:tc>
          <w:tcPr>
            <w:tcW w:w="247" w:type="dxa"/>
          </w:tcPr>
          <w:p w14:paraId="0076E39E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C06D1CD" w14:textId="2CDC1D2A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13,930</w:t>
            </w:r>
          </w:p>
        </w:tc>
      </w:tr>
      <w:tr w:rsidR="00352A74" w:rsidRPr="00136693" w14:paraId="78B14B42" w14:textId="77777777" w:rsidTr="00D54B22">
        <w:tc>
          <w:tcPr>
            <w:tcW w:w="3510" w:type="dxa"/>
          </w:tcPr>
          <w:p w14:paraId="0ABDCD10" w14:textId="0D16520C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</w:tcPr>
          <w:p w14:paraId="2E70A65F" w14:textId="233803DB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2AB4FE5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124E5AC" w14:textId="7B6FAC76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8BDD63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3B8FA01" w14:textId="357FB05A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A5BC671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DD89ADD" w14:textId="70210489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384</w:t>
            </w:r>
          </w:p>
        </w:tc>
        <w:tc>
          <w:tcPr>
            <w:tcW w:w="250" w:type="dxa"/>
          </w:tcPr>
          <w:p w14:paraId="79BA0ADD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713FC6C7" w14:textId="57360699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427</w:t>
            </w:r>
          </w:p>
        </w:tc>
        <w:tc>
          <w:tcPr>
            <w:tcW w:w="247" w:type="dxa"/>
          </w:tcPr>
          <w:p w14:paraId="36B9C24B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5F96C8" w14:textId="1E92C9FC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12840D5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04C24D6" w14:textId="515B5C38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(811)</w:t>
            </w:r>
          </w:p>
        </w:tc>
        <w:tc>
          <w:tcPr>
            <w:tcW w:w="247" w:type="dxa"/>
          </w:tcPr>
          <w:p w14:paraId="642E1070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6398BB4" w14:textId="1463E212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720"/>
              </w:tabs>
              <w:spacing w:line="340" w:lineRule="exact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52A74" w:rsidRPr="00136693" w14:paraId="15409591" w14:textId="77777777" w:rsidTr="00D54B22">
        <w:tc>
          <w:tcPr>
            <w:tcW w:w="3510" w:type="dxa"/>
          </w:tcPr>
          <w:p w14:paraId="26544D27" w14:textId="1CD964F6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080" w:type="dxa"/>
          </w:tcPr>
          <w:p w14:paraId="0B209D73" w14:textId="1797050D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734</w:t>
            </w:r>
          </w:p>
        </w:tc>
        <w:tc>
          <w:tcPr>
            <w:tcW w:w="240" w:type="dxa"/>
          </w:tcPr>
          <w:p w14:paraId="7D44F4CE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9706D3C" w14:textId="5AF59535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5,486</w:t>
            </w:r>
          </w:p>
        </w:tc>
        <w:tc>
          <w:tcPr>
            <w:tcW w:w="243" w:type="dxa"/>
          </w:tcPr>
          <w:p w14:paraId="491B6DF0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C55738B" w14:textId="6E67B14F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3,960</w:t>
            </w:r>
          </w:p>
        </w:tc>
        <w:tc>
          <w:tcPr>
            <w:tcW w:w="248" w:type="dxa"/>
          </w:tcPr>
          <w:p w14:paraId="353E6FCB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7537F7C" w14:textId="6C10A91E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94E8F7E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75E38746" w14:textId="4439C120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4C9729B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3E669F" w14:textId="4003E19F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7F3B217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B03C50B" w14:textId="69449C7E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AAB02AC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D926BDC" w14:textId="61C7920B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10,180</w:t>
            </w:r>
          </w:p>
        </w:tc>
      </w:tr>
      <w:tr w:rsidR="00352A74" w:rsidRPr="00136693" w14:paraId="0E0DF641" w14:textId="77777777" w:rsidTr="00D54B22">
        <w:tc>
          <w:tcPr>
            <w:tcW w:w="3510" w:type="dxa"/>
          </w:tcPr>
          <w:p w14:paraId="406CF638" w14:textId="2C42EEA9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</w:tcPr>
          <w:p w14:paraId="2F2E9E82" w14:textId="25053788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A83A4BD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1753B364" w14:textId="5511896D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115B6CF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912CE82" w14:textId="3D3982C2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21892A9F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634C917" w14:textId="356BDAE5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(1,834)</w:t>
            </w:r>
          </w:p>
        </w:tc>
        <w:tc>
          <w:tcPr>
            <w:tcW w:w="250" w:type="dxa"/>
          </w:tcPr>
          <w:p w14:paraId="52133B17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6CEC2FD" w14:textId="31C89DE0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51B3164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F4275C2" w14:textId="3182D336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(693)</w:t>
            </w:r>
          </w:p>
        </w:tc>
        <w:tc>
          <w:tcPr>
            <w:tcW w:w="267" w:type="dxa"/>
          </w:tcPr>
          <w:p w14:paraId="33AC88AA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D03BEE4" w14:textId="6B69C6F0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3BF2891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7840058" w14:textId="66BBE228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(2,527)</w:t>
            </w:r>
          </w:p>
        </w:tc>
      </w:tr>
      <w:tr w:rsidR="00352A74" w:rsidRPr="00136693" w14:paraId="69EE2DA6" w14:textId="77777777" w:rsidTr="003E6F58">
        <w:tc>
          <w:tcPr>
            <w:tcW w:w="3510" w:type="dxa"/>
          </w:tcPr>
          <w:p w14:paraId="48ACDDA0" w14:textId="0D92433F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2565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2ABF1DF1" w14:textId="5D160195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80"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686720" w14:textId="77777777" w:rsidR="0053270A" w:rsidRDefault="0053270A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7210664" w14:textId="03720CF9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35,406</w:t>
            </w:r>
          </w:p>
        </w:tc>
        <w:tc>
          <w:tcPr>
            <w:tcW w:w="240" w:type="dxa"/>
          </w:tcPr>
          <w:p w14:paraId="18FED710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20540808" w14:textId="77777777" w:rsidR="0053270A" w:rsidRDefault="0053270A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F5BCB9A" w14:textId="45491915" w:rsidR="00352A74" w:rsidRPr="00352A74" w:rsidRDefault="00352A74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12,405</w:t>
            </w:r>
          </w:p>
        </w:tc>
        <w:tc>
          <w:tcPr>
            <w:tcW w:w="243" w:type="dxa"/>
          </w:tcPr>
          <w:p w14:paraId="5F9ECC97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66D48D3E" w14:textId="77777777" w:rsidR="0053270A" w:rsidRDefault="0053270A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1B2C257" w14:textId="52C4E6BC" w:rsidR="00352A74" w:rsidRPr="00352A74" w:rsidRDefault="00352A74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123,592</w:t>
            </w:r>
          </w:p>
        </w:tc>
        <w:tc>
          <w:tcPr>
            <w:tcW w:w="248" w:type="dxa"/>
          </w:tcPr>
          <w:p w14:paraId="01D66CA9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7E9A56B" w14:textId="77777777" w:rsidR="0053270A" w:rsidRDefault="0053270A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E050D30" w14:textId="033B604A" w:rsidR="00352A74" w:rsidRPr="00352A74" w:rsidRDefault="00352A74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355,687</w:t>
            </w:r>
          </w:p>
        </w:tc>
        <w:tc>
          <w:tcPr>
            <w:tcW w:w="250" w:type="dxa"/>
          </w:tcPr>
          <w:p w14:paraId="52D7CEFE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78E0555" w14:textId="77777777" w:rsidR="0053270A" w:rsidRDefault="0053270A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A79F9BB" w14:textId="797BA5A1" w:rsidR="00352A74" w:rsidRPr="00352A74" w:rsidRDefault="00352A74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50,411</w:t>
            </w:r>
          </w:p>
        </w:tc>
        <w:tc>
          <w:tcPr>
            <w:tcW w:w="247" w:type="dxa"/>
          </w:tcPr>
          <w:p w14:paraId="546E29C3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229DA1" w14:textId="77777777" w:rsidR="0053270A" w:rsidRDefault="0053270A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0E3DD17" w14:textId="3E6F3A76" w:rsidR="00352A74" w:rsidRPr="00352A74" w:rsidRDefault="00352A74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8,434</w:t>
            </w:r>
          </w:p>
        </w:tc>
        <w:tc>
          <w:tcPr>
            <w:tcW w:w="267" w:type="dxa"/>
          </w:tcPr>
          <w:p w14:paraId="70A5BF14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16E1945" w14:textId="77777777" w:rsidR="0053270A" w:rsidRDefault="0053270A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D1193D5" w14:textId="24587ADC" w:rsidR="00352A74" w:rsidRPr="00352A74" w:rsidRDefault="00352A74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2,115</w:t>
            </w:r>
          </w:p>
        </w:tc>
        <w:tc>
          <w:tcPr>
            <w:tcW w:w="247" w:type="dxa"/>
          </w:tcPr>
          <w:p w14:paraId="46610A93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4B0AF6F" w14:textId="77777777" w:rsidR="0053270A" w:rsidRDefault="0053270A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20DE3F0" w14:textId="27CC539E" w:rsidR="00352A74" w:rsidRPr="00352A74" w:rsidRDefault="00352A74" w:rsidP="0053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588,050</w:t>
            </w:r>
          </w:p>
        </w:tc>
      </w:tr>
      <w:tr w:rsidR="00352A74" w:rsidRPr="00136693" w14:paraId="4136FEC4" w14:textId="77777777" w:rsidTr="003E6F58">
        <w:tc>
          <w:tcPr>
            <w:tcW w:w="3510" w:type="dxa"/>
          </w:tcPr>
          <w:p w14:paraId="715A33BD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C7FC2DC" w14:textId="38B403D3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C634CA9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880C7F6" w14:textId="6D0387D9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83F6AC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49AD0D7" w14:textId="2820F79D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17</w:t>
            </w:r>
            <w:r w:rsidR="00FC124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8" w:type="dxa"/>
          </w:tcPr>
          <w:p w14:paraId="524AB653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7416F69" w14:textId="23840BF5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6,420</w:t>
            </w:r>
          </w:p>
        </w:tc>
        <w:tc>
          <w:tcPr>
            <w:tcW w:w="250" w:type="dxa"/>
          </w:tcPr>
          <w:p w14:paraId="445BE024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13B2AC7B" w14:textId="1BCB8462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2,695</w:t>
            </w:r>
          </w:p>
        </w:tc>
        <w:tc>
          <w:tcPr>
            <w:tcW w:w="247" w:type="dxa"/>
          </w:tcPr>
          <w:p w14:paraId="488FB7A2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C84B098" w14:textId="69A256ED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103</w:t>
            </w:r>
          </w:p>
        </w:tc>
        <w:tc>
          <w:tcPr>
            <w:tcW w:w="267" w:type="dxa"/>
          </w:tcPr>
          <w:p w14:paraId="1977A2E5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DB0DF58" w14:textId="13EDAC33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945</w:t>
            </w:r>
          </w:p>
        </w:tc>
        <w:tc>
          <w:tcPr>
            <w:tcW w:w="247" w:type="dxa"/>
          </w:tcPr>
          <w:p w14:paraId="2574F6A2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3265928" w14:textId="0DE22DA0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10,33</w:t>
            </w:r>
            <w:r w:rsidR="00FC124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352A74" w:rsidRPr="00136693" w14:paraId="04798425" w14:textId="77777777" w:rsidTr="003E6F58">
        <w:tc>
          <w:tcPr>
            <w:tcW w:w="3510" w:type="dxa"/>
          </w:tcPr>
          <w:p w14:paraId="75D8779F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</w:tcPr>
          <w:p w14:paraId="0C72077A" w14:textId="6943EE95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D95786A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A392A9D" w14:textId="6E24C349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E24940A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C5016A8" w14:textId="1364BCB6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781E866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DBD61D3" w14:textId="1AA848E4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250" w:type="dxa"/>
          </w:tcPr>
          <w:p w14:paraId="455ED483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620B7EE7" w14:textId="45012433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47" w:type="dxa"/>
          </w:tcPr>
          <w:p w14:paraId="6E105189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14EB03" w14:textId="57D69C68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488777A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25C75AB" w14:textId="5F3B207D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(61)</w:t>
            </w:r>
          </w:p>
        </w:tc>
        <w:tc>
          <w:tcPr>
            <w:tcW w:w="247" w:type="dxa"/>
          </w:tcPr>
          <w:p w14:paraId="001ACC49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F1BB19D" w14:textId="7A5A4C06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720"/>
              </w:tabs>
              <w:spacing w:line="340" w:lineRule="exact"/>
              <w:ind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52A74" w:rsidRPr="00136693" w14:paraId="294DC56E" w14:textId="77777777" w:rsidTr="003E6F58">
        <w:tc>
          <w:tcPr>
            <w:tcW w:w="3510" w:type="dxa"/>
          </w:tcPr>
          <w:p w14:paraId="5BCFF3D1" w14:textId="22DE381D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C612E9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75E7F0F8" w14:textId="7523829B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(160)</w:t>
            </w:r>
          </w:p>
        </w:tc>
        <w:tc>
          <w:tcPr>
            <w:tcW w:w="240" w:type="dxa"/>
          </w:tcPr>
          <w:p w14:paraId="5E146156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30B5024" w14:textId="6E565B08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(2,709)</w:t>
            </w:r>
          </w:p>
        </w:tc>
        <w:tc>
          <w:tcPr>
            <w:tcW w:w="243" w:type="dxa"/>
          </w:tcPr>
          <w:p w14:paraId="340E3C09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058C5F1" w14:textId="55236C49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(79</w:t>
            </w:r>
            <w:r w:rsidR="00FC124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58AE6B17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A9FBC25" w14:textId="52F5FBD9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D018645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6E1792B" w14:textId="41CB9EFB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2F21D9F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7C3F05D" w14:textId="3B9EEA49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2E8FF9E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36CC2C1" w14:textId="5A8EC9F6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6E782C05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57E089" w14:textId="5C80444C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(3,66</w:t>
            </w:r>
            <w:r w:rsidR="00FC124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352A74" w:rsidRPr="00136693" w14:paraId="6A8C377D" w14:textId="77777777" w:rsidTr="00DE7D4A">
        <w:tc>
          <w:tcPr>
            <w:tcW w:w="3510" w:type="dxa"/>
          </w:tcPr>
          <w:p w14:paraId="279BE8C0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3CD4C9" w14:textId="58A9B09B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FBBDDFC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15400AE1" w14:textId="00E912EA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4EE16CE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CEDB819" w14:textId="08873E01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6BC7A10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7A38FA2" w14:textId="4762592C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(1,955)</w:t>
            </w:r>
          </w:p>
        </w:tc>
        <w:tc>
          <w:tcPr>
            <w:tcW w:w="250" w:type="dxa"/>
          </w:tcPr>
          <w:p w14:paraId="78C9E8D4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4F608F2" w14:textId="2303C3CA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(140)</w:t>
            </w:r>
          </w:p>
        </w:tc>
        <w:tc>
          <w:tcPr>
            <w:tcW w:w="247" w:type="dxa"/>
          </w:tcPr>
          <w:p w14:paraId="1DC2168A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E771E4" w14:textId="627AF399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(387)</w:t>
            </w:r>
          </w:p>
        </w:tc>
        <w:tc>
          <w:tcPr>
            <w:tcW w:w="267" w:type="dxa"/>
          </w:tcPr>
          <w:p w14:paraId="7F0915C9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A95B7AF" w14:textId="21E01EE8" w:rsidR="00352A74" w:rsidRPr="00352A74" w:rsidRDefault="00352A74" w:rsidP="00D5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CB46B32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08146F7" w14:textId="2E0E7A75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sz w:val="30"/>
                <w:szCs w:val="30"/>
              </w:rPr>
              <w:t>(2,482)</w:t>
            </w:r>
          </w:p>
        </w:tc>
      </w:tr>
      <w:tr w:rsidR="00352A74" w:rsidRPr="00136693" w14:paraId="566525BA" w14:textId="77777777" w:rsidTr="00DE7D4A">
        <w:tc>
          <w:tcPr>
            <w:tcW w:w="3510" w:type="dxa"/>
          </w:tcPr>
          <w:p w14:paraId="2039945F" w14:textId="475153BC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FDD1CF" w14:textId="7C7C9B9D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35,246</w:t>
            </w:r>
          </w:p>
        </w:tc>
        <w:tc>
          <w:tcPr>
            <w:tcW w:w="240" w:type="dxa"/>
          </w:tcPr>
          <w:p w14:paraId="3366CF1D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0A244802" w14:textId="536AD051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9,696</w:t>
            </w:r>
          </w:p>
        </w:tc>
        <w:tc>
          <w:tcPr>
            <w:tcW w:w="243" w:type="dxa"/>
          </w:tcPr>
          <w:p w14:paraId="2CEB183E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20DE01C" w14:textId="43C69E0D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122,974</w:t>
            </w:r>
          </w:p>
        </w:tc>
        <w:tc>
          <w:tcPr>
            <w:tcW w:w="248" w:type="dxa"/>
          </w:tcPr>
          <w:p w14:paraId="795B66FD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28AE96D" w14:textId="35AA1E68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360,195</w:t>
            </w:r>
          </w:p>
        </w:tc>
        <w:tc>
          <w:tcPr>
            <w:tcW w:w="250" w:type="dxa"/>
          </w:tcPr>
          <w:p w14:paraId="6629DBA1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6EDB91F1" w14:textId="5A5D52C6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52,984</w:t>
            </w:r>
          </w:p>
        </w:tc>
        <w:tc>
          <w:tcPr>
            <w:tcW w:w="247" w:type="dxa"/>
          </w:tcPr>
          <w:p w14:paraId="787ABE50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7E3F555" w14:textId="493D4B59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8,150</w:t>
            </w:r>
          </w:p>
        </w:tc>
        <w:tc>
          <w:tcPr>
            <w:tcW w:w="267" w:type="dxa"/>
          </w:tcPr>
          <w:p w14:paraId="1F477182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12DA417A" w14:textId="4F8071DE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2,999</w:t>
            </w:r>
          </w:p>
        </w:tc>
        <w:tc>
          <w:tcPr>
            <w:tcW w:w="247" w:type="dxa"/>
          </w:tcPr>
          <w:p w14:paraId="5A0E901A" w14:textId="77777777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BBB2AC8" w14:textId="0D9D3801" w:rsidR="00352A74" w:rsidRPr="00352A74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352A7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592,244</w:t>
            </w:r>
          </w:p>
        </w:tc>
      </w:tr>
      <w:tr w:rsidR="00352A74" w:rsidRPr="00136693" w14:paraId="49441C2F" w14:textId="77777777" w:rsidTr="003E6F58">
        <w:tc>
          <w:tcPr>
            <w:tcW w:w="3510" w:type="dxa"/>
          </w:tcPr>
          <w:p w14:paraId="0F7263C3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4A6DC10" w14:textId="10933809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7AD971A1" w14:textId="18732165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3D4CB61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15C77A4" w14:textId="3269EC9C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080" w:type="dxa"/>
          </w:tcPr>
          <w:p w14:paraId="13669829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1E81E9B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20EB059D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34321B0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71704BFB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7C1FBD83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68B648FE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41B2299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100B17C2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49B2E98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572AC7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B10D88D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60508545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0C157F10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2FB837DE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52A74" w:rsidRPr="00136693" w14:paraId="60FB4B28" w14:textId="77777777" w:rsidTr="00890EC1">
        <w:tc>
          <w:tcPr>
            <w:tcW w:w="3510" w:type="dxa"/>
          </w:tcPr>
          <w:p w14:paraId="54FA1D6D" w14:textId="760A3B1D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1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1A47BD16" w14:textId="0AF3F666" w:rsidR="00352A74" w:rsidRPr="00136693" w:rsidRDefault="00352A74" w:rsidP="006E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D2DAA57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BECB208" w14:textId="10617143" w:rsidR="00352A74" w:rsidRPr="00136693" w:rsidRDefault="00352A74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5,158</w:t>
            </w:r>
          </w:p>
        </w:tc>
        <w:tc>
          <w:tcPr>
            <w:tcW w:w="243" w:type="dxa"/>
          </w:tcPr>
          <w:p w14:paraId="7276C25B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01" w:type="dxa"/>
          </w:tcPr>
          <w:p w14:paraId="510B1B2A" w14:textId="3F8B90F9" w:rsidR="00352A74" w:rsidRPr="00136693" w:rsidRDefault="00352A74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105,197</w:t>
            </w:r>
          </w:p>
        </w:tc>
        <w:tc>
          <w:tcPr>
            <w:tcW w:w="248" w:type="dxa"/>
          </w:tcPr>
          <w:p w14:paraId="321DE8B5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24" w:type="dxa"/>
          </w:tcPr>
          <w:p w14:paraId="40754869" w14:textId="3C085865" w:rsidR="00352A74" w:rsidRPr="00136693" w:rsidRDefault="00352A74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293,084</w:t>
            </w:r>
          </w:p>
        </w:tc>
        <w:tc>
          <w:tcPr>
            <w:tcW w:w="250" w:type="dxa"/>
          </w:tcPr>
          <w:p w14:paraId="6E67CA1F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14" w:type="dxa"/>
          </w:tcPr>
          <w:p w14:paraId="1EC1E945" w14:textId="49755FD5" w:rsidR="00352A74" w:rsidRPr="00136693" w:rsidRDefault="00352A74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39,598</w:t>
            </w:r>
          </w:p>
        </w:tc>
        <w:tc>
          <w:tcPr>
            <w:tcW w:w="247" w:type="dxa"/>
          </w:tcPr>
          <w:p w14:paraId="101EC606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9F9260" w14:textId="2595D0AA" w:rsidR="00352A74" w:rsidRPr="00136693" w:rsidRDefault="00352A74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7,468</w:t>
            </w:r>
          </w:p>
        </w:tc>
        <w:tc>
          <w:tcPr>
            <w:tcW w:w="267" w:type="dxa"/>
          </w:tcPr>
          <w:p w14:paraId="0FBF1736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0" w:type="dxa"/>
          </w:tcPr>
          <w:p w14:paraId="30EA3E25" w14:textId="6A789F13" w:rsidR="00352A74" w:rsidRPr="00136693" w:rsidRDefault="00352A74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255EEEE1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5FEF49F" w14:textId="0F1103D2" w:rsidR="00352A74" w:rsidRPr="00136693" w:rsidRDefault="00352A74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450,505</w:t>
            </w:r>
          </w:p>
        </w:tc>
      </w:tr>
      <w:tr w:rsidR="00352A74" w:rsidRPr="00136693" w14:paraId="2F8924D6" w14:textId="77777777" w:rsidTr="00D54B22">
        <w:tc>
          <w:tcPr>
            <w:tcW w:w="3510" w:type="dxa"/>
          </w:tcPr>
          <w:p w14:paraId="237F1DBE" w14:textId="5701EAD4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5EA4BE30" w14:textId="273EA0FE" w:rsidR="00352A74" w:rsidRPr="00136693" w:rsidRDefault="00352A74" w:rsidP="006E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121322B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18E89B1" w14:textId="73E616C1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394</w:t>
            </w:r>
          </w:p>
        </w:tc>
        <w:tc>
          <w:tcPr>
            <w:tcW w:w="243" w:type="dxa"/>
            <w:vAlign w:val="bottom"/>
          </w:tcPr>
          <w:p w14:paraId="74451EB1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</w:tcPr>
          <w:p w14:paraId="1AB772E0" w14:textId="35F57D1B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3,1</w:t>
            </w:r>
            <w:r w:rsidR="00332F6F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48" w:type="dxa"/>
          </w:tcPr>
          <w:p w14:paraId="0ABEB78C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19423DD" w14:textId="37D3A1C9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15,013</w:t>
            </w:r>
          </w:p>
        </w:tc>
        <w:tc>
          <w:tcPr>
            <w:tcW w:w="250" w:type="dxa"/>
          </w:tcPr>
          <w:p w14:paraId="3B30C35B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58C34D61" w14:textId="09A68CDE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2,802</w:t>
            </w:r>
          </w:p>
        </w:tc>
        <w:tc>
          <w:tcPr>
            <w:tcW w:w="247" w:type="dxa"/>
          </w:tcPr>
          <w:p w14:paraId="577C5B7A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8CE3DF9" w14:textId="4D52632A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428</w:t>
            </w:r>
          </w:p>
        </w:tc>
        <w:tc>
          <w:tcPr>
            <w:tcW w:w="267" w:type="dxa"/>
          </w:tcPr>
          <w:p w14:paraId="7B2C4D73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DA4265E" w14:textId="2E0D5F79" w:rsidR="00352A74" w:rsidRPr="00136693" w:rsidRDefault="00352A74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4D60CC13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</w:tcPr>
          <w:p w14:paraId="1581CC59" w14:textId="3C2E65E8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21,8</w:t>
            </w:r>
            <w:r w:rsidR="00CC600F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352A74" w:rsidRPr="00136693" w14:paraId="2C7EB116" w14:textId="77777777" w:rsidTr="00D54B22">
        <w:tc>
          <w:tcPr>
            <w:tcW w:w="3510" w:type="dxa"/>
          </w:tcPr>
          <w:p w14:paraId="230CF278" w14:textId="7826378D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080" w:type="dxa"/>
          </w:tcPr>
          <w:p w14:paraId="42BEAC8D" w14:textId="0CB62765" w:rsidR="00352A74" w:rsidRPr="00136693" w:rsidRDefault="00352A74" w:rsidP="006E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7EE7797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26E9195" w14:textId="2630AFDF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3,427</w:t>
            </w:r>
          </w:p>
        </w:tc>
        <w:tc>
          <w:tcPr>
            <w:tcW w:w="243" w:type="dxa"/>
            <w:vAlign w:val="bottom"/>
          </w:tcPr>
          <w:p w14:paraId="66D3BDAB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4204055" w14:textId="3E53877B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3,8</w:t>
            </w:r>
            <w:r w:rsidR="00332F6F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48" w:type="dxa"/>
          </w:tcPr>
          <w:p w14:paraId="4450ED59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FAE3B75" w14:textId="4ED7CEEE" w:rsidR="00352A74" w:rsidRPr="00136693" w:rsidRDefault="00352A74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A2BE654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512FCA81" w14:textId="1E0D542B" w:rsidR="00352A74" w:rsidRPr="00136693" w:rsidRDefault="00352A74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178943A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9DB34FB" w14:textId="68BDDF0C" w:rsidR="00352A74" w:rsidRPr="00136693" w:rsidRDefault="00352A74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98C7F10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DF368A5" w14:textId="6AE9A53E" w:rsidR="00352A74" w:rsidRPr="00136693" w:rsidRDefault="00352A74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0E0267FF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</w:tcPr>
          <w:p w14:paraId="0D5C6440" w14:textId="72CB2AE4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7,2</w:t>
            </w:r>
            <w:r w:rsidR="00CC600F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352A74" w:rsidRPr="00136693" w14:paraId="4FFC7327" w14:textId="77777777" w:rsidTr="00D54B22">
        <w:tc>
          <w:tcPr>
            <w:tcW w:w="3510" w:type="dxa"/>
          </w:tcPr>
          <w:p w14:paraId="3B56E98E" w14:textId="6E482E08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4AAED3" w14:textId="3DCBD88F" w:rsidR="00352A74" w:rsidRPr="00136693" w:rsidRDefault="00352A74" w:rsidP="006E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C219E02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50B785E5" w14:textId="3788473F" w:rsidR="00352A74" w:rsidRPr="00136693" w:rsidRDefault="00352A74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B9893DC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76D2775" w14:textId="7057D5DC" w:rsidR="00352A74" w:rsidRPr="00136693" w:rsidRDefault="00352A74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18F6063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471883D" w14:textId="45C6498F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(1,802)</w:t>
            </w:r>
          </w:p>
        </w:tc>
        <w:tc>
          <w:tcPr>
            <w:tcW w:w="250" w:type="dxa"/>
          </w:tcPr>
          <w:p w14:paraId="12845093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913C4A8" w14:textId="308F3520" w:rsidR="00352A74" w:rsidRPr="00136693" w:rsidRDefault="00352A74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66C5626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319FB0" w14:textId="72E8084C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(693)</w:t>
            </w:r>
          </w:p>
        </w:tc>
        <w:tc>
          <w:tcPr>
            <w:tcW w:w="267" w:type="dxa"/>
          </w:tcPr>
          <w:p w14:paraId="5BC7D909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CDE0DA8" w14:textId="1065C120" w:rsidR="00352A74" w:rsidRPr="00136693" w:rsidRDefault="00352A74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0DBEA247" w14:textId="77777777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56432C4" w14:textId="0ADA9E43" w:rsidR="00352A74" w:rsidRPr="00136693" w:rsidRDefault="00352A74" w:rsidP="0035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(2,495)</w:t>
            </w:r>
          </w:p>
        </w:tc>
      </w:tr>
      <w:tr w:rsidR="00C9479F" w:rsidRPr="00136693" w14:paraId="2033B7AA" w14:textId="77777777" w:rsidTr="006442F0">
        <w:tc>
          <w:tcPr>
            <w:tcW w:w="3510" w:type="dxa"/>
          </w:tcPr>
          <w:p w14:paraId="22DA72DD" w14:textId="434B98EC" w:rsidR="00C9479F" w:rsidRPr="00136693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31755E01" w14:textId="327FCABC" w:rsidR="00C9479F" w:rsidRPr="00136693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  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4C2C93" w14:textId="77777777" w:rsidR="00C9479F" w:rsidRPr="00C9479F" w:rsidRDefault="00C9479F" w:rsidP="00FC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92F7802" w14:textId="5E14CF22" w:rsidR="00C9479F" w:rsidRPr="00C9479F" w:rsidRDefault="00C9479F" w:rsidP="00FC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D1BEB39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E2426B4" w14:textId="77777777" w:rsidR="00907F11" w:rsidRDefault="00907F11" w:rsidP="0090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B6EA06D" w14:textId="7D7E3780" w:rsidR="00C9479F" w:rsidRPr="00C9479F" w:rsidRDefault="00C9479F" w:rsidP="0090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8,979</w:t>
            </w:r>
          </w:p>
        </w:tc>
        <w:tc>
          <w:tcPr>
            <w:tcW w:w="243" w:type="dxa"/>
          </w:tcPr>
          <w:p w14:paraId="5E0D5F2C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32FB7C61" w14:textId="77777777" w:rsidR="00907F11" w:rsidRDefault="00907F11" w:rsidP="0090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C4358B8" w14:textId="1116CE78" w:rsidR="00C9479F" w:rsidRPr="00C9479F" w:rsidRDefault="00C9479F" w:rsidP="0090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112,238</w:t>
            </w:r>
          </w:p>
        </w:tc>
        <w:tc>
          <w:tcPr>
            <w:tcW w:w="248" w:type="dxa"/>
          </w:tcPr>
          <w:p w14:paraId="6EAF7D42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91456B1" w14:textId="77777777" w:rsidR="00907F11" w:rsidRDefault="00907F11" w:rsidP="0090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EAB595D" w14:textId="74DF6436" w:rsidR="00C9479F" w:rsidRPr="00C9479F" w:rsidRDefault="00C9479F" w:rsidP="0090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306,295</w:t>
            </w:r>
          </w:p>
        </w:tc>
        <w:tc>
          <w:tcPr>
            <w:tcW w:w="250" w:type="dxa"/>
          </w:tcPr>
          <w:p w14:paraId="5E8FF749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4C977976" w14:textId="77777777" w:rsidR="00907F11" w:rsidRDefault="00907F11" w:rsidP="0090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E918FE6" w14:textId="5C4E8D81" w:rsidR="00C9479F" w:rsidRPr="00C9479F" w:rsidRDefault="00C9479F" w:rsidP="0090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42,400</w:t>
            </w:r>
          </w:p>
        </w:tc>
        <w:tc>
          <w:tcPr>
            <w:tcW w:w="247" w:type="dxa"/>
          </w:tcPr>
          <w:p w14:paraId="414A5A46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4EDD62" w14:textId="77777777" w:rsidR="00907F11" w:rsidRDefault="00907F11" w:rsidP="0090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64E9940" w14:textId="548C8ECB" w:rsidR="00C9479F" w:rsidRPr="00C9479F" w:rsidRDefault="00C9479F" w:rsidP="0090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7,203</w:t>
            </w:r>
          </w:p>
        </w:tc>
        <w:tc>
          <w:tcPr>
            <w:tcW w:w="267" w:type="dxa"/>
          </w:tcPr>
          <w:p w14:paraId="0059F4C9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4C60A106" w14:textId="77777777" w:rsidR="00907F11" w:rsidRDefault="00907F11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FA1C332" w14:textId="7F8FD80F" w:rsidR="00C9479F" w:rsidRPr="00C9479F" w:rsidRDefault="00C9479F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BCA0194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6E5FEE2" w14:textId="77777777" w:rsidR="00907F11" w:rsidRDefault="00907F11" w:rsidP="0090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CC5ED77" w14:textId="320E3A79" w:rsidR="00C9479F" w:rsidRPr="00C9479F" w:rsidRDefault="00C9479F" w:rsidP="00907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477,115</w:t>
            </w:r>
          </w:p>
        </w:tc>
      </w:tr>
      <w:tr w:rsidR="00C9479F" w:rsidRPr="00136693" w14:paraId="7532C513" w14:textId="77777777" w:rsidTr="006442F0">
        <w:tc>
          <w:tcPr>
            <w:tcW w:w="3510" w:type="dxa"/>
          </w:tcPr>
          <w:p w14:paraId="7B19A888" w14:textId="77777777" w:rsidR="00C9479F" w:rsidRPr="00136693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26356F4" w14:textId="4487A57B" w:rsidR="00C9479F" w:rsidRPr="00C9479F" w:rsidRDefault="00C9479F" w:rsidP="006E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80B97B2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4FC76553" w14:textId="22E4322F" w:rsidR="00C9479F" w:rsidRPr="00C9479F" w:rsidRDefault="00C9479F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86FCF1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</w:tcPr>
          <w:p w14:paraId="68A27095" w14:textId="41C61D12" w:rsidR="00C9479F" w:rsidRPr="00C9479F" w:rsidRDefault="000440FD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</w:t>
            </w:r>
            <w:r w:rsidR="00FC124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5100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8" w:type="dxa"/>
          </w:tcPr>
          <w:p w14:paraId="3AC5E576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00B7D5" w14:textId="2811BFAA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12,3</w:t>
            </w:r>
            <w:r w:rsidR="00FC1244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50" w:type="dxa"/>
          </w:tcPr>
          <w:p w14:paraId="179949A9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6EABA5B8" w14:textId="3FCE5759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3,063</w:t>
            </w:r>
          </w:p>
        </w:tc>
        <w:tc>
          <w:tcPr>
            <w:tcW w:w="247" w:type="dxa"/>
          </w:tcPr>
          <w:p w14:paraId="4A016F11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0EB652" w14:textId="46E29097" w:rsidR="00C9479F" w:rsidRPr="00C9479F" w:rsidRDefault="00FC1244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</w:t>
            </w:r>
          </w:p>
        </w:tc>
        <w:tc>
          <w:tcPr>
            <w:tcW w:w="267" w:type="dxa"/>
          </w:tcPr>
          <w:p w14:paraId="337524C8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010E0F4" w14:textId="2CD2013B" w:rsidR="00C9479F" w:rsidRPr="00C9479F" w:rsidRDefault="00C9479F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292B162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</w:tcPr>
          <w:p w14:paraId="20ABADAF" w14:textId="328D8FA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0440F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,0</w:t>
            </w:r>
            <w:r w:rsidR="0055100D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C9479F" w:rsidRPr="00136693" w14:paraId="7493685A" w14:textId="77777777" w:rsidTr="006442F0">
        <w:tc>
          <w:tcPr>
            <w:tcW w:w="3510" w:type="dxa"/>
          </w:tcPr>
          <w:p w14:paraId="42094594" w14:textId="35483EA9" w:rsidR="00C9479F" w:rsidRPr="00136693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C612E9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54B2B467" w14:textId="21690CF0" w:rsidR="00C9479F" w:rsidRPr="00C9479F" w:rsidRDefault="00C9479F" w:rsidP="006E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6BFC588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6609E4BF" w14:textId="56220982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(1,263)</w:t>
            </w:r>
          </w:p>
        </w:tc>
        <w:tc>
          <w:tcPr>
            <w:tcW w:w="243" w:type="dxa"/>
          </w:tcPr>
          <w:p w14:paraId="24995445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</w:tcPr>
          <w:p w14:paraId="7E56E322" w14:textId="667C02E6" w:rsidR="00C9479F" w:rsidRPr="00C9479F" w:rsidRDefault="000440FD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5100D">
              <w:rPr>
                <w:rFonts w:ascii="Angsana New" w:hAnsi="Angsana New" w:cs="Angsana New"/>
                <w:sz w:val="30"/>
                <w:szCs w:val="30"/>
              </w:rPr>
              <w:t>891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665480CA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0FD5CA6" w14:textId="3EC10232" w:rsidR="00C9479F" w:rsidRPr="00C9479F" w:rsidRDefault="00C9479F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2D81536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A2555A3" w14:textId="0D7E14B4" w:rsidR="00C9479F" w:rsidRPr="00C9479F" w:rsidRDefault="00C9479F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553147F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359607B" w14:textId="38ECFD61" w:rsidR="00C9479F" w:rsidRPr="00C9479F" w:rsidRDefault="00C9479F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6D70ED2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7506B97" w14:textId="76C150B8" w:rsidR="00C9479F" w:rsidRPr="00C9479F" w:rsidRDefault="00C9479F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33C40AB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</w:tcPr>
          <w:p w14:paraId="245F3C27" w14:textId="0FB80356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0440FD">
              <w:rPr>
                <w:rFonts w:ascii="Angsana New" w:hAnsi="Angsana New" w:cs="Angsana New"/>
                <w:sz w:val="30"/>
                <w:szCs w:val="30"/>
              </w:rPr>
              <w:t>2,1</w:t>
            </w:r>
            <w:r w:rsidR="0055100D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C9479F" w:rsidRPr="00136693" w14:paraId="2D0E914A" w14:textId="77777777" w:rsidTr="006442F0">
        <w:tc>
          <w:tcPr>
            <w:tcW w:w="3510" w:type="dxa"/>
          </w:tcPr>
          <w:p w14:paraId="561729C6" w14:textId="77777777" w:rsidR="00C9479F" w:rsidRPr="00136693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A6C1E" w14:textId="24BDB1CD" w:rsidR="00C9479F" w:rsidRPr="00C9479F" w:rsidRDefault="00C9479F" w:rsidP="006E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20296EA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8644496" w14:textId="1C5AC4A4" w:rsidR="00C9479F" w:rsidRPr="00C9479F" w:rsidRDefault="00C9479F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9A7DD1A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7D9E12D" w14:textId="61367FC6" w:rsidR="00C9479F" w:rsidRPr="00C9479F" w:rsidRDefault="00C9479F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CA02DB3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060844" w14:textId="5B0D81DC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(1,8</w:t>
            </w:r>
            <w:r w:rsidR="00FC1244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5A77E32E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4534AAE" w14:textId="1B3A8FFB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(95)</w:t>
            </w:r>
          </w:p>
        </w:tc>
        <w:tc>
          <w:tcPr>
            <w:tcW w:w="247" w:type="dxa"/>
          </w:tcPr>
          <w:p w14:paraId="4A64CF6D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7656C0" w14:textId="176A24DC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FC1244">
              <w:rPr>
                <w:rFonts w:ascii="Angsana New" w:hAnsi="Angsana New" w:cs="Angsana New"/>
                <w:sz w:val="30"/>
                <w:szCs w:val="30"/>
              </w:rPr>
              <w:t>387</w:t>
            </w: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0EEAC88A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01BFFDE" w14:textId="43A67E61" w:rsidR="00C9479F" w:rsidRPr="00C9479F" w:rsidRDefault="00C9479F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D33C828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6927E93" w14:textId="64883AB2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(2,3</w:t>
            </w:r>
            <w:r w:rsidR="001150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9479F">
              <w:rPr>
                <w:rFonts w:ascii="Angsana New" w:hAnsi="Angsana New" w:cs="Angsana New" w:hint="cs"/>
                <w:sz w:val="30"/>
                <w:szCs w:val="30"/>
              </w:rPr>
              <w:t>5)</w:t>
            </w:r>
          </w:p>
        </w:tc>
      </w:tr>
      <w:tr w:rsidR="00C9479F" w:rsidRPr="00136693" w14:paraId="4516D426" w14:textId="77777777" w:rsidTr="006442F0">
        <w:tc>
          <w:tcPr>
            <w:tcW w:w="3510" w:type="dxa"/>
          </w:tcPr>
          <w:p w14:paraId="22E88D17" w14:textId="45298ED1" w:rsidR="00C9479F" w:rsidRPr="00136693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797097" w14:textId="0CF2B2C8" w:rsidR="00C9479F" w:rsidRPr="006E3E21" w:rsidRDefault="00C9479F" w:rsidP="006E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3E2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3E12467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0F3E4B34" w14:textId="55C153F5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7,716</w:t>
            </w:r>
          </w:p>
        </w:tc>
        <w:tc>
          <w:tcPr>
            <w:tcW w:w="243" w:type="dxa"/>
          </w:tcPr>
          <w:p w14:paraId="63D7BDD0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6699D00B" w14:textId="0B9872A6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113,53</w:t>
            </w:r>
            <w:r w:rsidR="00FC12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8" w:type="dxa"/>
          </w:tcPr>
          <w:p w14:paraId="35CF1D06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993FA7" w14:textId="7D2ABAD1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316,84</w:t>
            </w:r>
            <w:r w:rsidR="00FC12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0" w:type="dxa"/>
          </w:tcPr>
          <w:p w14:paraId="432BC6A7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170DE79" w14:textId="449F6462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45,368</w:t>
            </w:r>
          </w:p>
        </w:tc>
        <w:tc>
          <w:tcPr>
            <w:tcW w:w="247" w:type="dxa"/>
          </w:tcPr>
          <w:p w14:paraId="6213675A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D70C5A9" w14:textId="31DAE8C2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7,215</w:t>
            </w:r>
          </w:p>
        </w:tc>
        <w:tc>
          <w:tcPr>
            <w:tcW w:w="267" w:type="dxa"/>
          </w:tcPr>
          <w:p w14:paraId="0A5B9ACC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774E32A3" w14:textId="36201632" w:rsidR="00C9479F" w:rsidRPr="006E3E21" w:rsidRDefault="00C9479F" w:rsidP="006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3E2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DF98FB4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A0AA2DD" w14:textId="08004D1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490,678</w:t>
            </w:r>
          </w:p>
        </w:tc>
      </w:tr>
      <w:tr w:rsidR="00C9479F" w:rsidRPr="00136693" w14:paraId="62C8C86C" w14:textId="77777777" w:rsidTr="006442F0">
        <w:tc>
          <w:tcPr>
            <w:tcW w:w="3510" w:type="dxa"/>
          </w:tcPr>
          <w:p w14:paraId="17D583CF" w14:textId="77777777" w:rsidR="00C9479F" w:rsidRPr="00136693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2E530B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34CBB4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3D7771DC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A57EAFA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09DE3B6F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2D9AD729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3CFE76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6FAC20B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CF2FD49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30EB9277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5EBADE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533B61B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BDE1361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419A6DD1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C73D53F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479F" w:rsidRPr="00136693" w14:paraId="7AA6D9AC" w14:textId="77777777" w:rsidTr="009C7D49">
        <w:tc>
          <w:tcPr>
            <w:tcW w:w="3510" w:type="dxa"/>
          </w:tcPr>
          <w:p w14:paraId="4BBDBEB6" w14:textId="77777777" w:rsidR="00C9479F" w:rsidRPr="00136693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494A2009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3BBBE3E5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32228DE0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2A9A15D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70A06890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54D85F36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0BC9810C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C686873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5C7BDB5E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117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169B8BF4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54CB35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804999B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038591A0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36305116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76A3880A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9479F" w:rsidRPr="00136693" w14:paraId="79014516" w14:textId="77777777" w:rsidTr="009C7D49">
        <w:tc>
          <w:tcPr>
            <w:tcW w:w="3510" w:type="dxa"/>
          </w:tcPr>
          <w:p w14:paraId="6DF98701" w14:textId="2BA671DE" w:rsidR="00C9479F" w:rsidRPr="00136693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BD2462" w14:textId="4A9A97AB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35,406</w:t>
            </w:r>
          </w:p>
        </w:tc>
        <w:tc>
          <w:tcPr>
            <w:tcW w:w="240" w:type="dxa"/>
          </w:tcPr>
          <w:p w14:paraId="2B29702F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6FC197D5" w14:textId="0F10CF9B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3,426</w:t>
            </w:r>
          </w:p>
        </w:tc>
        <w:tc>
          <w:tcPr>
            <w:tcW w:w="243" w:type="dxa"/>
          </w:tcPr>
          <w:p w14:paraId="70EAC1A2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79135C68" w14:textId="7D9BEBF6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11,354</w:t>
            </w:r>
          </w:p>
        </w:tc>
        <w:tc>
          <w:tcPr>
            <w:tcW w:w="248" w:type="dxa"/>
          </w:tcPr>
          <w:p w14:paraId="76CD0C05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335320F7" w14:textId="70FBE12F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49,392</w:t>
            </w:r>
          </w:p>
        </w:tc>
        <w:tc>
          <w:tcPr>
            <w:tcW w:w="250" w:type="dxa"/>
          </w:tcPr>
          <w:p w14:paraId="17247508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6CAA6A74" w14:textId="73698E6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8,011</w:t>
            </w:r>
          </w:p>
        </w:tc>
        <w:tc>
          <w:tcPr>
            <w:tcW w:w="247" w:type="dxa"/>
          </w:tcPr>
          <w:p w14:paraId="60C2C6F8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B58086A" w14:textId="2B029293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1,231</w:t>
            </w:r>
          </w:p>
        </w:tc>
        <w:tc>
          <w:tcPr>
            <w:tcW w:w="267" w:type="dxa"/>
          </w:tcPr>
          <w:p w14:paraId="6B4788B2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32540BBA" w14:textId="3D1619C6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2,115</w:t>
            </w:r>
          </w:p>
        </w:tc>
        <w:tc>
          <w:tcPr>
            <w:tcW w:w="247" w:type="dxa"/>
          </w:tcPr>
          <w:p w14:paraId="5D52AA2C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47573E63" w14:textId="360CB60B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110,935</w:t>
            </w:r>
          </w:p>
        </w:tc>
      </w:tr>
      <w:tr w:rsidR="00C9479F" w:rsidRPr="00136693" w14:paraId="036CAC27" w14:textId="77777777" w:rsidTr="009C7D49">
        <w:tc>
          <w:tcPr>
            <w:tcW w:w="3510" w:type="dxa"/>
          </w:tcPr>
          <w:p w14:paraId="40C45720" w14:textId="4892D60A" w:rsidR="00C9479F" w:rsidRPr="00136693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74F4376" w14:textId="20B08F60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35,246</w:t>
            </w:r>
          </w:p>
        </w:tc>
        <w:tc>
          <w:tcPr>
            <w:tcW w:w="240" w:type="dxa"/>
          </w:tcPr>
          <w:p w14:paraId="46DBE1BB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44"/>
              </w:tabs>
              <w:spacing w:line="340" w:lineRule="exact"/>
              <w:ind w:left="-108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double" w:sz="4" w:space="0" w:color="auto"/>
            </w:tcBorders>
          </w:tcPr>
          <w:p w14:paraId="7C6F90EE" w14:textId="30792560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1,980</w:t>
            </w:r>
          </w:p>
        </w:tc>
        <w:tc>
          <w:tcPr>
            <w:tcW w:w="243" w:type="dxa"/>
          </w:tcPr>
          <w:p w14:paraId="5F17FE09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</w:tcPr>
          <w:p w14:paraId="3679779C" w14:textId="31F4D46A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9,44</w:t>
            </w:r>
            <w:r w:rsidR="00FC12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6CEE7B6E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</w:tcPr>
          <w:p w14:paraId="14020A0C" w14:textId="27B6C668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43,34</w:t>
            </w:r>
            <w:r w:rsidR="00FC12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2D48352B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double" w:sz="4" w:space="0" w:color="auto"/>
            </w:tcBorders>
          </w:tcPr>
          <w:p w14:paraId="462C7F0C" w14:textId="1683E632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7,616</w:t>
            </w:r>
          </w:p>
        </w:tc>
        <w:tc>
          <w:tcPr>
            <w:tcW w:w="247" w:type="dxa"/>
          </w:tcPr>
          <w:p w14:paraId="3412D3B0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514FE918" w14:textId="5D22CB2D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935</w:t>
            </w:r>
          </w:p>
        </w:tc>
        <w:tc>
          <w:tcPr>
            <w:tcW w:w="267" w:type="dxa"/>
          </w:tcPr>
          <w:p w14:paraId="01AE159D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</w:tcPr>
          <w:p w14:paraId="0E7FDDFD" w14:textId="1AD97456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2,999</w:t>
            </w:r>
          </w:p>
        </w:tc>
        <w:tc>
          <w:tcPr>
            <w:tcW w:w="247" w:type="dxa"/>
          </w:tcPr>
          <w:p w14:paraId="5A73DDFF" w14:textId="77777777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5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</w:tcPr>
          <w:p w14:paraId="2A185B20" w14:textId="2350CBCE" w:rsidR="00C9479F" w:rsidRPr="00C9479F" w:rsidRDefault="00C9479F" w:rsidP="00C94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79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101,566</w:t>
            </w:r>
          </w:p>
        </w:tc>
      </w:tr>
    </w:tbl>
    <w:p w14:paraId="7B14F941" w14:textId="77777777" w:rsidR="008B2DBF" w:rsidRPr="00136693" w:rsidRDefault="008B2DBF" w:rsidP="008B2DBF">
      <w:pPr>
        <w:rPr>
          <w:rFonts w:ascii="Angsana New" w:hAnsi="Angsana New" w:cs="Angsana New"/>
        </w:rPr>
      </w:pPr>
      <w:r w:rsidRPr="00136693">
        <w:rPr>
          <w:rFonts w:ascii="Angsana New" w:hAnsi="Angsana New" w:cs="Angsana New" w:hint="cs"/>
        </w:rPr>
        <w:br w:type="page"/>
      </w:r>
    </w:p>
    <w:tbl>
      <w:tblPr>
        <w:tblW w:w="145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080"/>
        <w:gridCol w:w="240"/>
        <w:gridCol w:w="1164"/>
        <w:gridCol w:w="243"/>
        <w:gridCol w:w="1201"/>
        <w:gridCol w:w="248"/>
        <w:gridCol w:w="1224"/>
        <w:gridCol w:w="250"/>
        <w:gridCol w:w="1214"/>
        <w:gridCol w:w="247"/>
        <w:gridCol w:w="1152"/>
        <w:gridCol w:w="267"/>
        <w:gridCol w:w="1100"/>
        <w:gridCol w:w="247"/>
        <w:gridCol w:w="1156"/>
      </w:tblGrid>
      <w:tr w:rsidR="008B2DBF" w:rsidRPr="00136693" w14:paraId="3B57E2B5" w14:textId="77777777" w:rsidTr="003E6F58">
        <w:trPr>
          <w:tblHeader/>
        </w:trPr>
        <w:tc>
          <w:tcPr>
            <w:tcW w:w="3519" w:type="dxa"/>
          </w:tcPr>
          <w:p w14:paraId="6EAB2F7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80" w:right="-8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3" w:type="dxa"/>
            <w:gridSpan w:val="15"/>
          </w:tcPr>
          <w:p w14:paraId="3847F39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1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2E9D5B29" w14:textId="77777777" w:rsidTr="003E6F58">
        <w:trPr>
          <w:tblHeader/>
        </w:trPr>
        <w:tc>
          <w:tcPr>
            <w:tcW w:w="3519" w:type="dxa"/>
          </w:tcPr>
          <w:p w14:paraId="35A11C36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41106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CCDB8A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B3164E3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" w:type="dxa"/>
          </w:tcPr>
          <w:p w14:paraId="30F840D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1" w:type="dxa"/>
          </w:tcPr>
          <w:p w14:paraId="3EDC52FE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8" w:type="dxa"/>
          </w:tcPr>
          <w:p w14:paraId="2568C0C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EB8585A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122482A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5B375A6F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7" w:type="dxa"/>
          </w:tcPr>
          <w:p w14:paraId="759532BB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7C82B0A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528094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BF7EEBB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7" w:type="dxa"/>
          </w:tcPr>
          <w:p w14:paraId="718E804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2DB356D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136693" w14:paraId="4202A42C" w14:textId="77777777" w:rsidTr="003E6F58">
        <w:trPr>
          <w:tblHeader/>
        </w:trPr>
        <w:tc>
          <w:tcPr>
            <w:tcW w:w="3519" w:type="dxa"/>
          </w:tcPr>
          <w:p w14:paraId="65BEEF1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722DD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6316C8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311C39C6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2E1418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369B1D9A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77CB5CB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FB07BB2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5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48" w:type="dxa"/>
          </w:tcPr>
          <w:p w14:paraId="408643E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79E74EB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9C3372B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50" w:type="dxa"/>
          </w:tcPr>
          <w:p w14:paraId="1128362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EB14ABB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</w:t>
            </w:r>
          </w:p>
          <w:p w14:paraId="028CD15D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47" w:type="dxa"/>
          </w:tcPr>
          <w:p w14:paraId="6F487FB3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B57E898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682F5A6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6916A06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</w:t>
            </w:r>
          </w:p>
          <w:p w14:paraId="24141A49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7" w:type="dxa"/>
          </w:tcPr>
          <w:p w14:paraId="324122F6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7E6F2F0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136693" w14:paraId="5701140B" w14:textId="77777777" w:rsidTr="003E6F58">
        <w:trPr>
          <w:tblHeader/>
        </w:trPr>
        <w:tc>
          <w:tcPr>
            <w:tcW w:w="3519" w:type="dxa"/>
          </w:tcPr>
          <w:p w14:paraId="7A6114A8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67B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0" w:type="dxa"/>
          </w:tcPr>
          <w:p w14:paraId="4F31CCE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448E38F2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</w:tcPr>
          <w:p w14:paraId="1F2B67E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14:paraId="5F3D76B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8" w:type="dxa"/>
          </w:tcPr>
          <w:p w14:paraId="53FFF8A3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1DF25ADC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0" w:type="dxa"/>
          </w:tcPr>
          <w:p w14:paraId="759474FF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5B595AFD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right="-41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7" w:type="dxa"/>
          </w:tcPr>
          <w:p w14:paraId="0E047B99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D064E5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28"/>
              </w:tabs>
              <w:spacing w:line="340" w:lineRule="exact"/>
              <w:ind w:left="28" w:hanging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" w:type="dxa"/>
          </w:tcPr>
          <w:p w14:paraId="55F80418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26C1F82B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47" w:type="dxa"/>
          </w:tcPr>
          <w:p w14:paraId="7A5A4F3A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759E5A7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8B2DBF" w:rsidRPr="00136693" w14:paraId="26B48A66" w14:textId="77777777" w:rsidTr="003E6F58">
        <w:trPr>
          <w:trHeight w:hRule="exact" w:val="389"/>
          <w:tblHeader/>
        </w:trPr>
        <w:tc>
          <w:tcPr>
            <w:tcW w:w="3519" w:type="dxa"/>
          </w:tcPr>
          <w:p w14:paraId="5F6AC63B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3" w:type="dxa"/>
            <w:gridSpan w:val="15"/>
          </w:tcPr>
          <w:p w14:paraId="1E43B64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8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136693" w14:paraId="720BA171" w14:textId="77777777" w:rsidTr="003E6F58">
        <w:tc>
          <w:tcPr>
            <w:tcW w:w="3519" w:type="dxa"/>
          </w:tcPr>
          <w:p w14:paraId="772E454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4524363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940C73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526ECF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15D4F6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3BB87BF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1C536AC1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73322B6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FC78D9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758F9BCA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1588E98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D631A95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DFFBD4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70CAC34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5C36F9D7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41B9ABA" w14:textId="77777777" w:rsidR="008B2DBF" w:rsidRPr="00136693" w:rsidRDefault="008B2DBF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6411" w:rsidRPr="00136693" w14:paraId="12ACEC2E" w14:textId="77777777" w:rsidTr="003E6F58">
        <w:tc>
          <w:tcPr>
            <w:tcW w:w="3519" w:type="dxa"/>
          </w:tcPr>
          <w:p w14:paraId="433D5E04" w14:textId="555745C1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080" w:type="dxa"/>
            <w:vAlign w:val="bottom"/>
          </w:tcPr>
          <w:p w14:paraId="244CA3EF" w14:textId="07EAEB27" w:rsidR="00B96411" w:rsidRPr="00136693" w:rsidRDefault="00B96411" w:rsidP="00446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29,440</w:t>
            </w:r>
          </w:p>
        </w:tc>
        <w:tc>
          <w:tcPr>
            <w:tcW w:w="240" w:type="dxa"/>
            <w:vAlign w:val="bottom"/>
          </w:tcPr>
          <w:p w14:paraId="2B39D18E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429043C" w14:textId="2B7BA460" w:rsidR="00B96411" w:rsidRPr="00136693" w:rsidRDefault="00B96411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6,804</w:t>
            </w:r>
          </w:p>
        </w:tc>
        <w:tc>
          <w:tcPr>
            <w:tcW w:w="243" w:type="dxa"/>
            <w:vAlign w:val="bottom"/>
          </w:tcPr>
          <w:p w14:paraId="14944EDC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8A21854" w14:textId="46819523" w:rsidR="00B96411" w:rsidRPr="00136693" w:rsidRDefault="00B96411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80,295</w:t>
            </w:r>
          </w:p>
        </w:tc>
        <w:tc>
          <w:tcPr>
            <w:tcW w:w="248" w:type="dxa"/>
            <w:vAlign w:val="bottom"/>
          </w:tcPr>
          <w:p w14:paraId="1D8C1028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1548681" w14:textId="50CD5C39" w:rsidR="00B96411" w:rsidRPr="00136693" w:rsidRDefault="00B96411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225,642</w:t>
            </w:r>
          </w:p>
        </w:tc>
        <w:tc>
          <w:tcPr>
            <w:tcW w:w="250" w:type="dxa"/>
            <w:vAlign w:val="bottom"/>
          </w:tcPr>
          <w:p w14:paraId="42B8D0A4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4728EBE2" w14:textId="54523537" w:rsidR="00B96411" w:rsidRPr="00136693" w:rsidRDefault="00B96411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33,060</w:t>
            </w:r>
          </w:p>
        </w:tc>
        <w:tc>
          <w:tcPr>
            <w:tcW w:w="247" w:type="dxa"/>
            <w:vAlign w:val="bottom"/>
          </w:tcPr>
          <w:p w14:paraId="07EE21CF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593BA78" w14:textId="05DAABB9" w:rsidR="00B96411" w:rsidRPr="00136693" w:rsidRDefault="00B96411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4,324</w:t>
            </w:r>
          </w:p>
        </w:tc>
        <w:tc>
          <w:tcPr>
            <w:tcW w:w="267" w:type="dxa"/>
            <w:vAlign w:val="bottom"/>
          </w:tcPr>
          <w:p w14:paraId="1F65773F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29C63B6" w14:textId="1404AA52" w:rsidR="00B96411" w:rsidRPr="00136693" w:rsidRDefault="00B96411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1,468</w:t>
            </w:r>
          </w:p>
        </w:tc>
        <w:tc>
          <w:tcPr>
            <w:tcW w:w="247" w:type="dxa"/>
            <w:vAlign w:val="bottom"/>
          </w:tcPr>
          <w:p w14:paraId="14A9FCF6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  <w:tab w:val="decimal" w:pos="95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585A138D" w14:textId="2B81FBBC" w:rsidR="00B96411" w:rsidRPr="00136693" w:rsidRDefault="00B96411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381,033</w:t>
            </w:r>
          </w:p>
        </w:tc>
      </w:tr>
      <w:tr w:rsidR="00B96411" w:rsidRPr="00136693" w14:paraId="7344B262" w14:textId="77777777" w:rsidTr="003E6F58">
        <w:tc>
          <w:tcPr>
            <w:tcW w:w="3519" w:type="dxa"/>
          </w:tcPr>
          <w:p w14:paraId="44364692" w14:textId="687A5546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713E17A4" w14:textId="70C4F937" w:rsidR="00B96411" w:rsidRPr="00136693" w:rsidRDefault="00B96411" w:rsidP="0009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761DEF27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56C9FAE" w14:textId="56E91EE8" w:rsidR="00B96411" w:rsidRPr="00136693" w:rsidRDefault="00B96411" w:rsidP="002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336C16E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46A79677" w14:textId="4781C51D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1,195</w:t>
            </w:r>
          </w:p>
        </w:tc>
        <w:tc>
          <w:tcPr>
            <w:tcW w:w="248" w:type="dxa"/>
            <w:vAlign w:val="bottom"/>
          </w:tcPr>
          <w:p w14:paraId="26443696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21EEECCA" w14:textId="6CFE2154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6,768</w:t>
            </w:r>
          </w:p>
        </w:tc>
        <w:tc>
          <w:tcPr>
            <w:tcW w:w="250" w:type="dxa"/>
            <w:vAlign w:val="bottom"/>
          </w:tcPr>
          <w:p w14:paraId="65FEC21E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14" w:type="dxa"/>
            <w:vAlign w:val="bottom"/>
          </w:tcPr>
          <w:p w14:paraId="7969F6B3" w14:textId="0DBFCC7F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3,261</w:t>
            </w:r>
          </w:p>
        </w:tc>
        <w:tc>
          <w:tcPr>
            <w:tcW w:w="247" w:type="dxa"/>
            <w:vAlign w:val="bottom"/>
          </w:tcPr>
          <w:p w14:paraId="712A3041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7A8A17EF" w14:textId="46D3DA5C" w:rsidR="00B96411" w:rsidRPr="00136693" w:rsidRDefault="00B96411" w:rsidP="003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</w:t>
            </w: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076</w:t>
            </w:r>
          </w:p>
        </w:tc>
        <w:tc>
          <w:tcPr>
            <w:tcW w:w="267" w:type="dxa"/>
            <w:vAlign w:val="bottom"/>
          </w:tcPr>
          <w:p w14:paraId="1EC52270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14:paraId="0BC6EAD9" w14:textId="11DC8169" w:rsidR="00B96411" w:rsidRPr="00136693" w:rsidRDefault="00B96411" w:rsidP="003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258</w:t>
            </w:r>
          </w:p>
        </w:tc>
        <w:tc>
          <w:tcPr>
            <w:tcW w:w="247" w:type="dxa"/>
            <w:vAlign w:val="bottom"/>
          </w:tcPr>
          <w:p w14:paraId="692C373C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14:paraId="604FDFAC" w14:textId="41001704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12,558</w:t>
            </w:r>
          </w:p>
        </w:tc>
      </w:tr>
      <w:tr w:rsidR="00B96411" w:rsidRPr="00136693" w14:paraId="6D14AE0D" w14:textId="77777777" w:rsidTr="003E6F58">
        <w:tc>
          <w:tcPr>
            <w:tcW w:w="3519" w:type="dxa"/>
          </w:tcPr>
          <w:p w14:paraId="6F71B6DC" w14:textId="382651AC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78810B42" w14:textId="2FAFB537" w:rsidR="00B96411" w:rsidRPr="00136693" w:rsidRDefault="00B96411" w:rsidP="0009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999CE34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C8851AB" w14:textId="45186184" w:rsidR="00B96411" w:rsidRPr="00136693" w:rsidRDefault="00B96411" w:rsidP="002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4B1F07A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79634CC3" w14:textId="6DD22D3A" w:rsidR="00B96411" w:rsidRPr="00136693" w:rsidRDefault="00B96411" w:rsidP="002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184C9E0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0E418C17" w14:textId="214F1ED5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258</w:t>
            </w:r>
          </w:p>
        </w:tc>
        <w:tc>
          <w:tcPr>
            <w:tcW w:w="250" w:type="dxa"/>
            <w:vAlign w:val="bottom"/>
          </w:tcPr>
          <w:p w14:paraId="03A80F9F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14" w:type="dxa"/>
            <w:vAlign w:val="bottom"/>
          </w:tcPr>
          <w:p w14:paraId="616C0241" w14:textId="0FBC0D76" w:rsidR="00B96411" w:rsidRPr="00136693" w:rsidRDefault="00B96411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079F59FF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074C5213" w14:textId="5C9DFD3E" w:rsidR="00B96411" w:rsidRPr="00136693" w:rsidRDefault="00B96411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15F54C7E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14:paraId="7E8429FA" w14:textId="599A82BC" w:rsidR="00B96411" w:rsidRPr="00136693" w:rsidRDefault="00B96411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(258)</w:t>
            </w:r>
          </w:p>
        </w:tc>
        <w:tc>
          <w:tcPr>
            <w:tcW w:w="247" w:type="dxa"/>
            <w:vAlign w:val="bottom"/>
          </w:tcPr>
          <w:p w14:paraId="2F4B6278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14:paraId="7A0D58CD" w14:textId="795E1970" w:rsidR="00B96411" w:rsidRPr="00136693" w:rsidRDefault="00B96411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B96411" w:rsidRPr="00136693" w14:paraId="58EB5633" w14:textId="77777777" w:rsidTr="003E6F58">
        <w:tc>
          <w:tcPr>
            <w:tcW w:w="3519" w:type="dxa"/>
          </w:tcPr>
          <w:p w14:paraId="576E1D94" w14:textId="2589C546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36719C72" w14:textId="4832E62A" w:rsidR="00B96411" w:rsidRPr="00136693" w:rsidRDefault="00B96411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1,392</w:t>
            </w:r>
          </w:p>
        </w:tc>
        <w:tc>
          <w:tcPr>
            <w:tcW w:w="240" w:type="dxa"/>
            <w:vAlign w:val="bottom"/>
          </w:tcPr>
          <w:p w14:paraId="3F8B878C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6DBE04C" w14:textId="27A927D9" w:rsidR="00B96411" w:rsidRPr="00136693" w:rsidRDefault="00B96411" w:rsidP="003A1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5,584</w:t>
            </w:r>
          </w:p>
        </w:tc>
        <w:tc>
          <w:tcPr>
            <w:tcW w:w="243" w:type="dxa"/>
            <w:vAlign w:val="bottom"/>
          </w:tcPr>
          <w:p w14:paraId="1C38A6AB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445EA68B" w14:textId="53E5CC0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4,539</w:t>
            </w:r>
          </w:p>
        </w:tc>
        <w:tc>
          <w:tcPr>
            <w:tcW w:w="248" w:type="dxa"/>
            <w:vAlign w:val="bottom"/>
          </w:tcPr>
          <w:p w14:paraId="7E27F3B7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5DBDAFC9" w14:textId="3C4C44A4" w:rsidR="00B96411" w:rsidRPr="00136693" w:rsidRDefault="00B96411" w:rsidP="002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510D990C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14" w:type="dxa"/>
            <w:vAlign w:val="bottom"/>
          </w:tcPr>
          <w:p w14:paraId="11B531D6" w14:textId="690FAAFF" w:rsidR="00B96411" w:rsidRPr="00136693" w:rsidRDefault="00B96411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6F45955D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5B7FFA95" w14:textId="781EDE5B" w:rsidR="00B96411" w:rsidRPr="00136693" w:rsidRDefault="00B96411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57BD1240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14:paraId="0B71FF37" w14:textId="2288D2FD" w:rsidR="00B96411" w:rsidRPr="00136693" w:rsidRDefault="00B96411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340" w:lineRule="exact"/>
              <w:ind w:right="-108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2F588BEA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14:paraId="72FC6CEB" w14:textId="538D75B9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11,515</w:t>
            </w:r>
          </w:p>
        </w:tc>
      </w:tr>
      <w:tr w:rsidR="00B96411" w:rsidRPr="00136693" w14:paraId="37F31E14" w14:textId="77777777" w:rsidTr="003E6F58">
        <w:tc>
          <w:tcPr>
            <w:tcW w:w="3519" w:type="dxa"/>
          </w:tcPr>
          <w:p w14:paraId="0EED6007" w14:textId="42493432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389B2AD" w14:textId="555487E8" w:rsidR="00B96411" w:rsidRPr="00136693" w:rsidRDefault="00B96411" w:rsidP="0009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498714A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73EE093" w14:textId="2E8448CB" w:rsidR="00B96411" w:rsidRPr="00136693" w:rsidRDefault="00B96411" w:rsidP="002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23A4631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0A370AA" w14:textId="4DA21F37" w:rsidR="00B96411" w:rsidRPr="00136693" w:rsidRDefault="00B96411" w:rsidP="002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925D956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6C0FB632" w14:textId="59B1F8DB" w:rsidR="00B96411" w:rsidRPr="00136693" w:rsidRDefault="00B96411" w:rsidP="002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31CD82F8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14" w:type="dxa"/>
            <w:vAlign w:val="bottom"/>
          </w:tcPr>
          <w:p w14:paraId="34261FAA" w14:textId="1D449692" w:rsidR="00B96411" w:rsidRPr="00136693" w:rsidRDefault="00B96411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35997FBF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5CC684B2" w14:textId="22B8872D" w:rsidR="00B96411" w:rsidRPr="00136693" w:rsidRDefault="00B96411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20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(693)</w:t>
            </w:r>
          </w:p>
        </w:tc>
        <w:tc>
          <w:tcPr>
            <w:tcW w:w="267" w:type="dxa"/>
            <w:vAlign w:val="bottom"/>
          </w:tcPr>
          <w:p w14:paraId="46DD975A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14:paraId="3E0426BF" w14:textId="0DA06488" w:rsidR="00B96411" w:rsidRPr="00136693" w:rsidRDefault="00B96411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404F3911" w14:textId="77777777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14:paraId="3A4D062F" w14:textId="19352908" w:rsidR="00B96411" w:rsidRPr="00136693" w:rsidRDefault="00B96411" w:rsidP="00B9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noProof/>
                <w:sz w:val="30"/>
                <w:szCs w:val="30"/>
              </w:rPr>
              <w:t>(693)</w:t>
            </w:r>
          </w:p>
        </w:tc>
      </w:tr>
      <w:tr w:rsidR="00031C26" w:rsidRPr="00136693" w14:paraId="01914FA4" w14:textId="77777777" w:rsidTr="003E6F58">
        <w:tc>
          <w:tcPr>
            <w:tcW w:w="3519" w:type="dxa"/>
          </w:tcPr>
          <w:p w14:paraId="04D5B96A" w14:textId="750BF1A0" w:rsidR="00031C26" w:rsidRPr="00136693" w:rsidRDefault="00031C26" w:rsidP="0003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1636CA50" w14:textId="76AA449C" w:rsidR="00031C26" w:rsidRPr="00136693" w:rsidRDefault="00031C26" w:rsidP="0003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80"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FC1862" w14:textId="4840FC81" w:rsidR="00031C26" w:rsidRPr="001F2310" w:rsidRDefault="00031C26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30,832</w:t>
            </w:r>
          </w:p>
        </w:tc>
        <w:tc>
          <w:tcPr>
            <w:tcW w:w="240" w:type="dxa"/>
            <w:vAlign w:val="bottom"/>
          </w:tcPr>
          <w:p w14:paraId="38403FB8" w14:textId="77777777" w:rsidR="00031C26" w:rsidRPr="001F2310" w:rsidRDefault="00031C26" w:rsidP="0003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13D940B3" w14:textId="0023C7AB" w:rsidR="00031C26" w:rsidRPr="001F2310" w:rsidRDefault="00031C26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12,388</w:t>
            </w:r>
          </w:p>
        </w:tc>
        <w:tc>
          <w:tcPr>
            <w:tcW w:w="243" w:type="dxa"/>
            <w:vAlign w:val="bottom"/>
          </w:tcPr>
          <w:p w14:paraId="1093D81D" w14:textId="77777777" w:rsidR="00031C26" w:rsidRPr="001F2310" w:rsidRDefault="00031C26" w:rsidP="0003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12D69626" w14:textId="77AFA6B0" w:rsidR="00031C26" w:rsidRPr="001F2310" w:rsidRDefault="00031C26" w:rsidP="0003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86,029</w:t>
            </w:r>
          </w:p>
        </w:tc>
        <w:tc>
          <w:tcPr>
            <w:tcW w:w="248" w:type="dxa"/>
            <w:vAlign w:val="bottom"/>
          </w:tcPr>
          <w:p w14:paraId="4D4AD977" w14:textId="77777777" w:rsidR="00031C26" w:rsidRPr="001F2310" w:rsidRDefault="00031C26" w:rsidP="0003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8583C5" w14:textId="289A974A" w:rsidR="00031C26" w:rsidRPr="001F2310" w:rsidRDefault="00031C26" w:rsidP="0003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232,668</w:t>
            </w:r>
          </w:p>
        </w:tc>
        <w:tc>
          <w:tcPr>
            <w:tcW w:w="250" w:type="dxa"/>
            <w:vAlign w:val="bottom"/>
          </w:tcPr>
          <w:p w14:paraId="5C1CF8BA" w14:textId="77777777" w:rsidR="00031C26" w:rsidRPr="001F2310" w:rsidRDefault="00031C26" w:rsidP="0003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E7EE171" w14:textId="4DAAC294" w:rsidR="00031C26" w:rsidRPr="001F2310" w:rsidRDefault="00031C26" w:rsidP="0003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36,321</w:t>
            </w:r>
          </w:p>
        </w:tc>
        <w:tc>
          <w:tcPr>
            <w:tcW w:w="247" w:type="dxa"/>
            <w:vAlign w:val="bottom"/>
          </w:tcPr>
          <w:p w14:paraId="449B9F24" w14:textId="77777777" w:rsidR="00031C26" w:rsidRPr="001F2310" w:rsidRDefault="00031C26" w:rsidP="0003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3501EB" w14:textId="2AF799A9" w:rsidR="00031C26" w:rsidRPr="001F2310" w:rsidRDefault="00031C26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4,707</w:t>
            </w:r>
          </w:p>
        </w:tc>
        <w:tc>
          <w:tcPr>
            <w:tcW w:w="267" w:type="dxa"/>
            <w:vAlign w:val="bottom"/>
          </w:tcPr>
          <w:p w14:paraId="0997660C" w14:textId="77777777" w:rsidR="00031C26" w:rsidRPr="001F2310" w:rsidRDefault="00031C26" w:rsidP="0003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0328D64" w14:textId="77CE9F77" w:rsidR="00031C26" w:rsidRPr="001F2310" w:rsidRDefault="00031C26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1,468</w:t>
            </w:r>
          </w:p>
        </w:tc>
        <w:tc>
          <w:tcPr>
            <w:tcW w:w="247" w:type="dxa"/>
            <w:vAlign w:val="bottom"/>
          </w:tcPr>
          <w:p w14:paraId="7E66DD30" w14:textId="77777777" w:rsidR="00031C26" w:rsidRPr="001F2310" w:rsidRDefault="00031C26" w:rsidP="0003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4B406C8E" w14:textId="4CC8857A" w:rsidR="00031C26" w:rsidRPr="001F2310" w:rsidRDefault="00031C26" w:rsidP="00031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404,413</w:t>
            </w:r>
          </w:p>
        </w:tc>
      </w:tr>
      <w:tr w:rsidR="001F2310" w:rsidRPr="00136693" w14:paraId="1129C06F" w14:textId="77777777" w:rsidTr="007964E3">
        <w:tc>
          <w:tcPr>
            <w:tcW w:w="3519" w:type="dxa"/>
          </w:tcPr>
          <w:p w14:paraId="3EA90811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75A74492" w14:textId="2A5F4E01" w:rsidR="001F2310" w:rsidRPr="001F2310" w:rsidRDefault="001F2310" w:rsidP="0009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CFE9CE3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ED57014" w14:textId="25404F50" w:rsidR="001F2310" w:rsidRPr="001F2310" w:rsidRDefault="001F2310" w:rsidP="002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D399146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4486F462" w14:textId="2F2F6676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150</w:t>
            </w:r>
          </w:p>
        </w:tc>
        <w:tc>
          <w:tcPr>
            <w:tcW w:w="248" w:type="dxa"/>
            <w:vAlign w:val="bottom"/>
          </w:tcPr>
          <w:p w14:paraId="085A3829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0829273C" w14:textId="487A91C3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5,949</w:t>
            </w:r>
          </w:p>
        </w:tc>
        <w:tc>
          <w:tcPr>
            <w:tcW w:w="250" w:type="dxa"/>
            <w:vAlign w:val="bottom"/>
          </w:tcPr>
          <w:p w14:paraId="2DD2CDF6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14" w:type="dxa"/>
            <w:vAlign w:val="bottom"/>
          </w:tcPr>
          <w:p w14:paraId="0B3433CE" w14:textId="2136B7F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2,652</w:t>
            </w:r>
          </w:p>
        </w:tc>
        <w:tc>
          <w:tcPr>
            <w:tcW w:w="247" w:type="dxa"/>
            <w:vAlign w:val="bottom"/>
          </w:tcPr>
          <w:p w14:paraId="6CB42CB7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5724623D" w14:textId="4C051986" w:rsidR="001F2310" w:rsidRPr="001F2310" w:rsidRDefault="001150C7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29D99E72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14:paraId="1CA03E8D" w14:textId="5FD1E7C0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945</w:t>
            </w:r>
          </w:p>
        </w:tc>
        <w:tc>
          <w:tcPr>
            <w:tcW w:w="247" w:type="dxa"/>
            <w:vAlign w:val="bottom"/>
          </w:tcPr>
          <w:p w14:paraId="4A8C7778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14:paraId="09D0250B" w14:textId="12B4A51E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9,696</w:t>
            </w:r>
          </w:p>
        </w:tc>
      </w:tr>
      <w:tr w:rsidR="001F2310" w:rsidRPr="00136693" w14:paraId="00270125" w14:textId="77777777" w:rsidTr="007964E3">
        <w:tc>
          <w:tcPr>
            <w:tcW w:w="3519" w:type="dxa"/>
          </w:tcPr>
          <w:p w14:paraId="09C826F6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5E8B6D87" w14:textId="372F26BF" w:rsidR="001F2310" w:rsidRPr="001F2310" w:rsidRDefault="001F2310" w:rsidP="0009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5F5BCCB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F588F09" w14:textId="26EE45BB" w:rsidR="001F2310" w:rsidRPr="001F2310" w:rsidRDefault="001F2310" w:rsidP="002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3743D8F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7D6A895C" w14:textId="1DF5D055" w:rsidR="001F2310" w:rsidRPr="001F2310" w:rsidRDefault="001F2310" w:rsidP="002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B249CA2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699E9C3" w14:textId="7A460599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250" w:type="dxa"/>
            <w:vAlign w:val="bottom"/>
          </w:tcPr>
          <w:p w14:paraId="19A9C1DF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07F4E4C" w14:textId="6B51ABAD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47" w:type="dxa"/>
            <w:vAlign w:val="bottom"/>
          </w:tcPr>
          <w:p w14:paraId="4EEB7B9F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F25D93" w14:textId="3733F7AC" w:rsidR="001F2310" w:rsidRPr="001F2310" w:rsidRDefault="001F2310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7EFCAFEF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EF6545E" w14:textId="5FB143A5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right="-99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(61)</w:t>
            </w:r>
          </w:p>
        </w:tc>
        <w:tc>
          <w:tcPr>
            <w:tcW w:w="247" w:type="dxa"/>
            <w:vAlign w:val="bottom"/>
          </w:tcPr>
          <w:p w14:paraId="0B0F6D66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9E48DF6" w14:textId="7B24A7CC" w:rsidR="001F2310" w:rsidRPr="001F2310" w:rsidRDefault="001150C7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2310" w:rsidRPr="00136693" w14:paraId="274CFF17" w14:textId="77777777" w:rsidTr="007964E3">
        <w:tc>
          <w:tcPr>
            <w:tcW w:w="3519" w:type="dxa"/>
          </w:tcPr>
          <w:p w14:paraId="4E72C2C7" w14:textId="1A1DE875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0440FD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23A730EC" w14:textId="0B83D299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ind w:left="-108" w:right="-96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(221)</w:t>
            </w:r>
          </w:p>
        </w:tc>
        <w:tc>
          <w:tcPr>
            <w:tcW w:w="240" w:type="dxa"/>
            <w:vAlign w:val="bottom"/>
          </w:tcPr>
          <w:p w14:paraId="600CA566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03227D3" w14:textId="5B32DC25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ind w:left="-108" w:right="-135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(2,709)</w:t>
            </w:r>
          </w:p>
        </w:tc>
        <w:tc>
          <w:tcPr>
            <w:tcW w:w="243" w:type="dxa"/>
            <w:vAlign w:val="bottom"/>
          </w:tcPr>
          <w:p w14:paraId="7F2EA776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3BDB4397" w14:textId="653F8432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40" w:lineRule="exact"/>
              <w:ind w:left="-108" w:right="-135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(1,09</w:t>
            </w:r>
            <w:r w:rsidR="0042030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48" w:type="dxa"/>
            <w:vAlign w:val="bottom"/>
          </w:tcPr>
          <w:p w14:paraId="65BCDD15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97A57AE" w14:textId="7ACDDE68" w:rsidR="001F2310" w:rsidRPr="001F2310" w:rsidRDefault="001F2310" w:rsidP="002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05827B04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79B602E5" w14:textId="46DA328B" w:rsidR="001F2310" w:rsidRPr="001F2310" w:rsidRDefault="001F2310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40" w:lineRule="exact"/>
              <w:ind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5699FF1B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DC88A5" w14:textId="3BD1D497" w:rsidR="001F2310" w:rsidRPr="001F2310" w:rsidRDefault="001F2310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637319FA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1B8655C" w14:textId="7BD57361" w:rsidR="001F2310" w:rsidRPr="001F2310" w:rsidRDefault="001F2310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2A155696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FA77C01" w14:textId="2AD5A836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(4,02</w:t>
            </w:r>
            <w:r w:rsidR="0042030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1F2310" w:rsidRPr="00136693" w14:paraId="167BF9A5" w14:textId="77777777" w:rsidTr="007964E3">
        <w:tc>
          <w:tcPr>
            <w:tcW w:w="3519" w:type="dxa"/>
          </w:tcPr>
          <w:p w14:paraId="4FE2EF32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FF22D6" w14:textId="6BCB0CBB" w:rsidR="001F2310" w:rsidRPr="001F2310" w:rsidRDefault="001F2310" w:rsidP="00090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9E84523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2EB0F794" w14:textId="67B45133" w:rsidR="001F2310" w:rsidRPr="001F2310" w:rsidRDefault="001F2310" w:rsidP="002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5616B484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40181E4B" w14:textId="0B9C07B1" w:rsidR="001F2310" w:rsidRPr="001F2310" w:rsidRDefault="001F2310" w:rsidP="00274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noProof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84F0420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5E3A83" w14:textId="2443FB38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40" w:lineRule="exact"/>
              <w:ind w:right="-186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(1,949)</w:t>
            </w:r>
          </w:p>
        </w:tc>
        <w:tc>
          <w:tcPr>
            <w:tcW w:w="250" w:type="dxa"/>
            <w:vAlign w:val="bottom"/>
          </w:tcPr>
          <w:p w14:paraId="5BF762DE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3C98D017" w14:textId="5F095654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340" w:lineRule="exact"/>
              <w:ind w:right="-163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(140)</w:t>
            </w:r>
          </w:p>
        </w:tc>
        <w:tc>
          <w:tcPr>
            <w:tcW w:w="247" w:type="dxa"/>
            <w:vAlign w:val="bottom"/>
          </w:tcPr>
          <w:p w14:paraId="4D73DC58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D8FB93" w14:textId="0441BD32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20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(387)</w:t>
            </w:r>
          </w:p>
        </w:tc>
        <w:tc>
          <w:tcPr>
            <w:tcW w:w="267" w:type="dxa"/>
            <w:vAlign w:val="bottom"/>
          </w:tcPr>
          <w:p w14:paraId="4F382DEA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946390F" w14:textId="6903D11F" w:rsidR="001F2310" w:rsidRPr="001F2310" w:rsidRDefault="001F2310" w:rsidP="00965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5607C020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02627700" w14:textId="527A87AC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ind w:left="-108" w:firstLine="3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sz w:val="30"/>
                <w:szCs w:val="30"/>
              </w:rPr>
              <w:t>(2,476)</w:t>
            </w:r>
          </w:p>
        </w:tc>
      </w:tr>
      <w:tr w:rsidR="001F2310" w:rsidRPr="00136693" w14:paraId="270E9EC5" w14:textId="77777777" w:rsidTr="003E6F58">
        <w:tc>
          <w:tcPr>
            <w:tcW w:w="3519" w:type="dxa"/>
          </w:tcPr>
          <w:p w14:paraId="2D24DCBA" w14:textId="7563F6EA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4955F" w14:textId="41B3C38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30,611</w:t>
            </w:r>
          </w:p>
        </w:tc>
        <w:tc>
          <w:tcPr>
            <w:tcW w:w="240" w:type="dxa"/>
            <w:vAlign w:val="bottom"/>
          </w:tcPr>
          <w:p w14:paraId="4E535A7E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36CB6" w14:textId="2860D70E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9,679</w:t>
            </w:r>
          </w:p>
        </w:tc>
        <w:tc>
          <w:tcPr>
            <w:tcW w:w="243" w:type="dxa"/>
            <w:vAlign w:val="bottom"/>
          </w:tcPr>
          <w:p w14:paraId="5A2E7342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88F9B" w14:textId="59D8A5BC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85,08</w:t>
            </w:r>
            <w:r w:rsidR="004203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8" w:type="dxa"/>
            <w:vAlign w:val="bottom"/>
          </w:tcPr>
          <w:p w14:paraId="3A7A04FA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DB239" w14:textId="3F3A9DB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236,711</w:t>
            </w:r>
          </w:p>
        </w:tc>
        <w:tc>
          <w:tcPr>
            <w:tcW w:w="250" w:type="dxa"/>
            <w:vAlign w:val="bottom"/>
          </w:tcPr>
          <w:p w14:paraId="6C4B38E1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1F977" w14:textId="46C14EA5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38,851</w:t>
            </w:r>
          </w:p>
        </w:tc>
        <w:tc>
          <w:tcPr>
            <w:tcW w:w="247" w:type="dxa"/>
            <w:vAlign w:val="bottom"/>
          </w:tcPr>
          <w:p w14:paraId="3E5C0919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5C6C4" w14:textId="00F2EFA1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4,320</w:t>
            </w:r>
          </w:p>
        </w:tc>
        <w:tc>
          <w:tcPr>
            <w:tcW w:w="267" w:type="dxa"/>
            <w:vAlign w:val="bottom"/>
          </w:tcPr>
          <w:p w14:paraId="0337405F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D3707" w14:textId="02DFA53F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right="-99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2,352</w:t>
            </w:r>
          </w:p>
        </w:tc>
        <w:tc>
          <w:tcPr>
            <w:tcW w:w="247" w:type="dxa"/>
            <w:vAlign w:val="bottom"/>
          </w:tcPr>
          <w:p w14:paraId="0525026E" w14:textId="77777777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AFC51" w14:textId="42F59E70" w:rsidR="001F2310" w:rsidRPr="001F2310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F23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407,60</w:t>
            </w:r>
            <w:r w:rsidR="004203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1F2310" w:rsidRPr="00136693" w14:paraId="49A72A02" w14:textId="77777777" w:rsidTr="003E6F58">
        <w:tc>
          <w:tcPr>
            <w:tcW w:w="3519" w:type="dxa"/>
          </w:tcPr>
          <w:p w14:paraId="76EDC268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47FDA1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56D9C80D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7BDC8E42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74A7DA0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5FC24282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A7E57D5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FC61B8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C3D936E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214DB6A8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3D6520C0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A637CB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2B762FA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305CF0F4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78949C33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8394F61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1F2310" w:rsidRPr="00136693" w14:paraId="795FDE0A" w14:textId="77777777" w:rsidTr="003E6F58">
        <w:tc>
          <w:tcPr>
            <w:tcW w:w="3519" w:type="dxa"/>
          </w:tcPr>
          <w:p w14:paraId="7DAEF8ED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CC7A8D8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754DC11" w14:textId="06F554EC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D8B2941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3EBA7B7B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31FE17F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91A8760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9C8373C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0FBA59B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10CF69D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295DAD91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09D866ED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4DF13E01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AE49723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E86ED55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94BCAFE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7BB74883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165CC6A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1F2310" w:rsidRPr="00136693" w14:paraId="40CBC6E0" w14:textId="77777777" w:rsidTr="003E6F58">
        <w:tc>
          <w:tcPr>
            <w:tcW w:w="3519" w:type="dxa"/>
          </w:tcPr>
          <w:p w14:paraId="6DD6162C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080" w:type="dxa"/>
          </w:tcPr>
          <w:p w14:paraId="491D8F98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0" w:type="dxa"/>
          </w:tcPr>
          <w:p w14:paraId="0E1A8C91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2B8F620E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3" w:type="dxa"/>
          </w:tcPr>
          <w:p w14:paraId="36B18296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52EB839E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8" w:type="dxa"/>
          </w:tcPr>
          <w:p w14:paraId="3025170C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9F1E840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50" w:type="dxa"/>
          </w:tcPr>
          <w:p w14:paraId="70679E43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</w:tcPr>
          <w:p w14:paraId="522F6753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47" w:type="dxa"/>
          </w:tcPr>
          <w:p w14:paraId="7F9BC612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0AA876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67" w:type="dxa"/>
          </w:tcPr>
          <w:p w14:paraId="31ED7D87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7EF56288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6D1E7FB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5DBD434D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1F2310" w:rsidRPr="00136693" w14:paraId="77796922" w14:textId="77777777" w:rsidTr="00D54B22">
        <w:tc>
          <w:tcPr>
            <w:tcW w:w="3519" w:type="dxa"/>
          </w:tcPr>
          <w:p w14:paraId="64995A69" w14:textId="72A78A90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A2E6295" w14:textId="1107B5A7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088D250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BF8F4EB" w14:textId="7B47240D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5,055</w:t>
            </w:r>
          </w:p>
        </w:tc>
        <w:tc>
          <w:tcPr>
            <w:tcW w:w="243" w:type="dxa"/>
          </w:tcPr>
          <w:p w14:paraId="48D8BB81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D9E1F80" w14:textId="06BAAF0D" w:rsidR="001F2310" w:rsidRPr="00136693" w:rsidRDefault="001F2310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71,877</w:t>
            </w:r>
          </w:p>
        </w:tc>
        <w:tc>
          <w:tcPr>
            <w:tcW w:w="248" w:type="dxa"/>
          </w:tcPr>
          <w:p w14:paraId="762B50F5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6CDB093" w14:textId="48C614C6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188,875</w:t>
            </w:r>
          </w:p>
        </w:tc>
        <w:tc>
          <w:tcPr>
            <w:tcW w:w="250" w:type="dxa"/>
          </w:tcPr>
          <w:p w14:paraId="4BFBF50F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1BF50B74" w14:textId="0843EBF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30,332</w:t>
            </w:r>
          </w:p>
        </w:tc>
        <w:tc>
          <w:tcPr>
            <w:tcW w:w="247" w:type="dxa"/>
          </w:tcPr>
          <w:p w14:paraId="22C5342A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6EECA1" w14:textId="11B42358" w:rsidR="001F2310" w:rsidRPr="00136693" w:rsidRDefault="001F2310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3,892</w:t>
            </w:r>
          </w:p>
        </w:tc>
        <w:tc>
          <w:tcPr>
            <w:tcW w:w="267" w:type="dxa"/>
          </w:tcPr>
          <w:p w14:paraId="747886E5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EDBF80D" w14:textId="1A998AA4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67C7FB0A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DF6932F" w14:textId="00644B13" w:rsidR="001F2310" w:rsidRPr="00136693" w:rsidRDefault="001F2310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300,031</w:t>
            </w:r>
          </w:p>
        </w:tc>
      </w:tr>
      <w:tr w:rsidR="001F2310" w:rsidRPr="00136693" w14:paraId="666CE4C8" w14:textId="77777777" w:rsidTr="00D54B22">
        <w:tc>
          <w:tcPr>
            <w:tcW w:w="3519" w:type="dxa"/>
          </w:tcPr>
          <w:p w14:paraId="20860EA6" w14:textId="109ACF4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51ECB924" w14:textId="0EE34BB0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18774D2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4994E7E" w14:textId="3C1A59F8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481</w:t>
            </w:r>
          </w:p>
        </w:tc>
        <w:tc>
          <w:tcPr>
            <w:tcW w:w="243" w:type="dxa"/>
          </w:tcPr>
          <w:p w14:paraId="48650613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6A6E516" w14:textId="73AE6071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2,461</w:t>
            </w:r>
          </w:p>
        </w:tc>
        <w:tc>
          <w:tcPr>
            <w:tcW w:w="248" w:type="dxa"/>
          </w:tcPr>
          <w:p w14:paraId="2BAF6332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27D45B7" w14:textId="16D24705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10,251</w:t>
            </w:r>
          </w:p>
        </w:tc>
        <w:tc>
          <w:tcPr>
            <w:tcW w:w="250" w:type="dxa"/>
          </w:tcPr>
          <w:p w14:paraId="1AE83B13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5A2F0738" w14:textId="10C832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1,043</w:t>
            </w:r>
          </w:p>
        </w:tc>
        <w:tc>
          <w:tcPr>
            <w:tcW w:w="247" w:type="dxa"/>
          </w:tcPr>
          <w:p w14:paraId="5934CC7A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955C0E" w14:textId="453AFEEB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318</w:t>
            </w:r>
          </w:p>
        </w:tc>
        <w:tc>
          <w:tcPr>
            <w:tcW w:w="267" w:type="dxa"/>
          </w:tcPr>
          <w:p w14:paraId="51F968F7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83CAA70" w14:textId="08478B89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A637B4D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57E3966" w14:textId="6BBBAB4B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14,554</w:t>
            </w:r>
          </w:p>
        </w:tc>
      </w:tr>
      <w:tr w:rsidR="001F2310" w:rsidRPr="00136693" w14:paraId="146B289C" w14:textId="77777777" w:rsidTr="00D54B22">
        <w:tc>
          <w:tcPr>
            <w:tcW w:w="3519" w:type="dxa"/>
          </w:tcPr>
          <w:p w14:paraId="53740BAF" w14:textId="02FDE19F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080" w:type="dxa"/>
          </w:tcPr>
          <w:p w14:paraId="25F11736" w14:textId="3F9ED2A2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D1435E7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B64BD19" w14:textId="5B8B8C35" w:rsidR="001F2310" w:rsidRPr="00136693" w:rsidRDefault="001F2310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3,427</w:t>
            </w:r>
          </w:p>
        </w:tc>
        <w:tc>
          <w:tcPr>
            <w:tcW w:w="243" w:type="dxa"/>
          </w:tcPr>
          <w:p w14:paraId="62B774A5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302D4DB" w14:textId="63736C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3,857</w:t>
            </w:r>
          </w:p>
        </w:tc>
        <w:tc>
          <w:tcPr>
            <w:tcW w:w="248" w:type="dxa"/>
          </w:tcPr>
          <w:p w14:paraId="0EAC9327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D95FE7C" w14:textId="66DADD0F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50A12E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6443C27" w14:textId="69024EC4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2C460DD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C4B6B5" w14:textId="1970C5F1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FA20EFB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72579C4" w14:textId="738E9866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3BD3216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C3766B0" w14:textId="0DDCAFB2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7,284</w:t>
            </w:r>
          </w:p>
        </w:tc>
      </w:tr>
      <w:tr w:rsidR="001F2310" w:rsidRPr="00136693" w14:paraId="19BC3AA0" w14:textId="77777777" w:rsidTr="00D54B22">
        <w:tc>
          <w:tcPr>
            <w:tcW w:w="3519" w:type="dxa"/>
          </w:tcPr>
          <w:p w14:paraId="07C32F52" w14:textId="445EBAA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FB1AE7" w14:textId="326E8E5D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D440002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  <w:tab w:val="decimal" w:pos="1044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4C142BD" w14:textId="12C76370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52A29CB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D92487C" w14:textId="23289734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0FF37A91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B1C507" w14:textId="37919D36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0E0416F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163B1964" w14:textId="4EC679D4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449D18A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F88E86" w14:textId="4179F04F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(693)</w:t>
            </w:r>
          </w:p>
        </w:tc>
        <w:tc>
          <w:tcPr>
            <w:tcW w:w="267" w:type="dxa"/>
          </w:tcPr>
          <w:p w14:paraId="30807A08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BD64618" w14:textId="1C5D7D5A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64BE19B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81ADDCF" w14:textId="641C4204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(693)</w:t>
            </w:r>
          </w:p>
        </w:tc>
      </w:tr>
      <w:tr w:rsidR="001F2310" w:rsidRPr="00136693" w14:paraId="4A30DBCB" w14:textId="77777777" w:rsidTr="003E6F58">
        <w:tc>
          <w:tcPr>
            <w:tcW w:w="3519" w:type="dxa"/>
          </w:tcPr>
          <w:p w14:paraId="6521B93B" w14:textId="064474C8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  <w:p w14:paraId="59CBF39C" w14:textId="41782158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68"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DE748A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91DA860" w14:textId="72588475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1D12F10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EABC1A5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F11F853" w14:textId="1929ABAD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8,963</w:t>
            </w:r>
          </w:p>
        </w:tc>
        <w:tc>
          <w:tcPr>
            <w:tcW w:w="243" w:type="dxa"/>
          </w:tcPr>
          <w:p w14:paraId="4F706B95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3F61DEBA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320F54E" w14:textId="4E30C0D1" w:rsidR="001F2310" w:rsidRPr="00136693" w:rsidRDefault="001F2310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340" w:lineRule="exact"/>
              <w:ind w:left="-108" w:right="-1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78,195</w:t>
            </w:r>
          </w:p>
        </w:tc>
        <w:tc>
          <w:tcPr>
            <w:tcW w:w="248" w:type="dxa"/>
          </w:tcPr>
          <w:p w14:paraId="026FAF85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2664CA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C22A92E" w14:textId="28AA6661" w:rsidR="001F2310" w:rsidRPr="00136693" w:rsidRDefault="001F2310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199,126</w:t>
            </w:r>
          </w:p>
        </w:tc>
        <w:tc>
          <w:tcPr>
            <w:tcW w:w="250" w:type="dxa"/>
          </w:tcPr>
          <w:p w14:paraId="18C124D4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E4F4381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69897B8" w14:textId="57F57325" w:rsidR="001F2310" w:rsidRPr="00136693" w:rsidRDefault="001F2310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31,375</w:t>
            </w:r>
          </w:p>
        </w:tc>
        <w:tc>
          <w:tcPr>
            <w:tcW w:w="247" w:type="dxa"/>
          </w:tcPr>
          <w:p w14:paraId="570168CD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ABB382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3E8BBD1" w14:textId="41DDAFBD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3,517</w:t>
            </w:r>
          </w:p>
        </w:tc>
        <w:tc>
          <w:tcPr>
            <w:tcW w:w="267" w:type="dxa"/>
          </w:tcPr>
          <w:p w14:paraId="727A3D87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0D8D3A05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340" w:lineRule="exact"/>
              <w:ind w:left="-108" w:right="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9523230" w14:textId="061277DE" w:rsidR="001F2310" w:rsidRPr="00136693" w:rsidRDefault="001F2310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15BFF41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E9E5EF1" w14:textId="77777777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9389174" w14:textId="7DF79865" w:rsidR="001F2310" w:rsidRPr="00136693" w:rsidRDefault="001F2310" w:rsidP="001F2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321,176</w:t>
            </w:r>
          </w:p>
        </w:tc>
      </w:tr>
      <w:tr w:rsidR="00E22459" w:rsidRPr="00136693" w14:paraId="14C07B16" w14:textId="77777777" w:rsidTr="003E6F58">
        <w:tc>
          <w:tcPr>
            <w:tcW w:w="3519" w:type="dxa"/>
          </w:tcPr>
          <w:p w14:paraId="4F6CCD9E" w14:textId="77777777" w:rsidR="00E22459" w:rsidRPr="00136693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C18FC32" w14:textId="49FDF9E8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8FBCD2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64B6FAB" w14:textId="2F6928ED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707F9D8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8089DBA" w14:textId="6922DE20" w:rsidR="00E22459" w:rsidRPr="00E22459" w:rsidRDefault="006041C4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738</w:t>
            </w:r>
          </w:p>
        </w:tc>
        <w:tc>
          <w:tcPr>
            <w:tcW w:w="248" w:type="dxa"/>
          </w:tcPr>
          <w:p w14:paraId="1D979C46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52E9A4" w14:textId="6C0423F8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8,3</w:t>
            </w:r>
            <w:r w:rsidR="001150C7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50" w:type="dxa"/>
          </w:tcPr>
          <w:p w14:paraId="73DA2BF7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13D59872" w14:textId="5076FE36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1,422</w:t>
            </w:r>
          </w:p>
        </w:tc>
        <w:tc>
          <w:tcPr>
            <w:tcW w:w="247" w:type="dxa"/>
          </w:tcPr>
          <w:p w14:paraId="04460EAE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ADE4B5" w14:textId="6E1449B8" w:rsidR="00E22459" w:rsidRPr="00E22459" w:rsidRDefault="001150C7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267" w:type="dxa"/>
          </w:tcPr>
          <w:p w14:paraId="402BAFC6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703055C" w14:textId="15FD7A7B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9F190BB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34A4EDE" w14:textId="5E141BE3" w:rsidR="00E22459" w:rsidRPr="00E22459" w:rsidRDefault="006041C4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E22459" w:rsidRPr="00E22459">
              <w:rPr>
                <w:rFonts w:ascii="Angsana New" w:hAnsi="Angsana New" w:cs="Angsana New" w:hint="cs"/>
                <w:sz w:val="30"/>
                <w:szCs w:val="30"/>
              </w:rPr>
              <w:t>,8</w:t>
            </w:r>
            <w:r w:rsidR="001150C7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E22459" w:rsidRPr="00136693" w14:paraId="41DAEE8F" w14:textId="77777777" w:rsidTr="003E6F58">
        <w:tc>
          <w:tcPr>
            <w:tcW w:w="3519" w:type="dxa"/>
          </w:tcPr>
          <w:p w14:paraId="7967B265" w14:textId="0C6EB32F" w:rsidR="00E22459" w:rsidRPr="00136693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D359BF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4DBBBC38" w14:textId="03C6EE66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630987F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28FBFE6" w14:textId="01B48232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(1,263)</w:t>
            </w:r>
          </w:p>
        </w:tc>
        <w:tc>
          <w:tcPr>
            <w:tcW w:w="243" w:type="dxa"/>
          </w:tcPr>
          <w:p w14:paraId="5FC17D3F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EBD76D5" w14:textId="23818AF6" w:rsidR="00E22459" w:rsidRPr="00E22459" w:rsidRDefault="006041C4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</w:t>
            </w:r>
            <w:r w:rsidR="0042030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15848A32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662E45D" w14:textId="080554CF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ADF87F8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  <w:tab w:val="decimal" w:pos="1044"/>
              </w:tabs>
              <w:spacing w:line="340" w:lineRule="exact"/>
              <w:ind w:left="-126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63A8E518" w14:textId="4F9349A1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6169C520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  <w:tab w:val="decimal" w:pos="1044"/>
              </w:tabs>
              <w:spacing w:line="340" w:lineRule="exact"/>
              <w:ind w:left="-126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70DA2C" w14:textId="607C7829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D6E803C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D6C7A7A" w14:textId="221AAB91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5A37668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3C46ECA" w14:textId="74465AB4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6041C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6041C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2030C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E22459" w:rsidRPr="00136693" w14:paraId="7E001742" w14:textId="77777777" w:rsidTr="003E6F58">
        <w:tc>
          <w:tcPr>
            <w:tcW w:w="3519" w:type="dxa"/>
          </w:tcPr>
          <w:p w14:paraId="06FEC01D" w14:textId="77777777" w:rsidR="00E22459" w:rsidRPr="00136693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</w:tcPr>
          <w:p w14:paraId="761CDC0B" w14:textId="20B8B017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C328516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92876D5" w14:textId="684825B7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0639B0D" w14:textId="7E2272C3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8401B1C" w14:textId="32DBC2A3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340" w:lineRule="exact"/>
              <w:ind w:left="-108" w:firstLine="3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E5CF5C2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F4D0597" w14:textId="641206EA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(1,82</w:t>
            </w:r>
            <w:r w:rsidR="001150C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28DC6433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9FCB30C" w14:textId="66657BBF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(95)</w:t>
            </w:r>
          </w:p>
        </w:tc>
        <w:tc>
          <w:tcPr>
            <w:tcW w:w="247" w:type="dxa"/>
          </w:tcPr>
          <w:p w14:paraId="5E6DA7E1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CE3862" w14:textId="0727E59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1150C7">
              <w:rPr>
                <w:rFonts w:ascii="Angsana New" w:hAnsi="Angsana New" w:cs="Angsana New"/>
                <w:sz w:val="30"/>
                <w:szCs w:val="30"/>
              </w:rPr>
              <w:t>387</w:t>
            </w: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1555D2AF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8803734" w14:textId="3895FF5D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9D27F24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B6432DC" w14:textId="3240DAFF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4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(2,3</w:t>
            </w:r>
            <w:r w:rsidR="001150C7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E22459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E22459" w:rsidRPr="00136693" w14:paraId="4AED19A4" w14:textId="77777777" w:rsidTr="005738EB">
        <w:tc>
          <w:tcPr>
            <w:tcW w:w="3519" w:type="dxa"/>
          </w:tcPr>
          <w:p w14:paraId="64892A32" w14:textId="51A58CB4" w:rsidR="00E22459" w:rsidRPr="00136693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4BDAA" w14:textId="5711E693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58D2C7B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13F018C4" w14:textId="64C78485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7,700</w:t>
            </w:r>
          </w:p>
        </w:tc>
        <w:tc>
          <w:tcPr>
            <w:tcW w:w="243" w:type="dxa"/>
          </w:tcPr>
          <w:p w14:paraId="7CF2E5E0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0D69B7F1" w14:textId="53D1FB5C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78,02</w:t>
            </w:r>
            <w:r w:rsidR="004203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2BC24BE1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7E5BA79" w14:textId="3EEB2381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205,642</w:t>
            </w:r>
          </w:p>
        </w:tc>
        <w:tc>
          <w:tcPr>
            <w:tcW w:w="250" w:type="dxa"/>
          </w:tcPr>
          <w:p w14:paraId="232F9597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738A8F54" w14:textId="5DBDD165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32,702</w:t>
            </w:r>
          </w:p>
        </w:tc>
        <w:tc>
          <w:tcPr>
            <w:tcW w:w="247" w:type="dxa"/>
          </w:tcPr>
          <w:p w14:paraId="25A982AD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06F5BF" w14:textId="5616FF1C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3,436</w:t>
            </w:r>
          </w:p>
        </w:tc>
        <w:tc>
          <w:tcPr>
            <w:tcW w:w="267" w:type="dxa"/>
          </w:tcPr>
          <w:p w14:paraId="6D0E847D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60FDA306" w14:textId="4B45B2D5" w:rsidR="00E22459" w:rsidRPr="00E22459" w:rsidRDefault="00E22459" w:rsidP="00B3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ind w:left="-108" w:right="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D640181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09ABA63" w14:textId="482E5BD3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327,50</w:t>
            </w:r>
            <w:r w:rsidR="004203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E22459" w:rsidRPr="00136693" w14:paraId="1E37D848" w14:textId="77777777" w:rsidTr="003E6F58">
        <w:tc>
          <w:tcPr>
            <w:tcW w:w="3519" w:type="dxa"/>
          </w:tcPr>
          <w:p w14:paraId="04FD92D5" w14:textId="77777777" w:rsidR="00E22459" w:rsidRPr="00136693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F6A3B0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6F25428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40" w:lineRule="exact"/>
              <w:ind w:firstLine="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3993455E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1D901E3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5D2A3A07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8011335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C4AAAFA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78E00AC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DBCCE1B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6F3BB2F4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4D2FFA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C36750C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2034FE11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2C038833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E8CE4F2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459" w:rsidRPr="00136693" w14:paraId="38845AA9" w14:textId="77777777" w:rsidTr="005738EB">
        <w:trPr>
          <w:trHeight w:hRule="exact" w:val="389"/>
        </w:trPr>
        <w:tc>
          <w:tcPr>
            <w:tcW w:w="3519" w:type="dxa"/>
          </w:tcPr>
          <w:p w14:paraId="5F70F6C1" w14:textId="77777777" w:rsidR="00E22459" w:rsidRPr="00136693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0BB73796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EDC376F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1474ACF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10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70DA47E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016C3F95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0CFE762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32EC738B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41971C7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4F2EAC0E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4C8B8597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F90D49D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12394DF3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B701E9F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57538E34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spacing w:line="34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B8355EE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22459" w:rsidRPr="00136693" w14:paraId="1A448908" w14:textId="77777777" w:rsidTr="009C7D49">
        <w:tc>
          <w:tcPr>
            <w:tcW w:w="3519" w:type="dxa"/>
          </w:tcPr>
          <w:p w14:paraId="4896DF02" w14:textId="28C62127" w:rsidR="00E22459" w:rsidRPr="00136693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EF632DB" w14:textId="4AF0F900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30,832</w:t>
            </w:r>
          </w:p>
        </w:tc>
        <w:tc>
          <w:tcPr>
            <w:tcW w:w="240" w:type="dxa"/>
            <w:vAlign w:val="bottom"/>
          </w:tcPr>
          <w:p w14:paraId="2609E150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  <w:tab w:val="decimal" w:pos="1044"/>
              </w:tabs>
              <w:spacing w:line="340" w:lineRule="exact"/>
              <w:ind w:left="-126" w:right="-115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64158729" w14:textId="5CD162E1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3,425</w:t>
            </w:r>
          </w:p>
        </w:tc>
        <w:tc>
          <w:tcPr>
            <w:tcW w:w="243" w:type="dxa"/>
            <w:vAlign w:val="bottom"/>
          </w:tcPr>
          <w:p w14:paraId="28EF2C94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 w:firstLine="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7A8DE6D4" w14:textId="7B9538EE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7,834</w:t>
            </w:r>
          </w:p>
        </w:tc>
        <w:tc>
          <w:tcPr>
            <w:tcW w:w="248" w:type="dxa"/>
            <w:vAlign w:val="bottom"/>
          </w:tcPr>
          <w:p w14:paraId="30DD54A5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3604FAB6" w14:textId="2E9F905F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33,542</w:t>
            </w:r>
          </w:p>
        </w:tc>
        <w:tc>
          <w:tcPr>
            <w:tcW w:w="250" w:type="dxa"/>
            <w:vAlign w:val="bottom"/>
          </w:tcPr>
          <w:p w14:paraId="7812D781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  <w:vAlign w:val="bottom"/>
          </w:tcPr>
          <w:p w14:paraId="05E26355" w14:textId="4D2A31C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4,946</w:t>
            </w:r>
          </w:p>
        </w:tc>
        <w:tc>
          <w:tcPr>
            <w:tcW w:w="247" w:type="dxa"/>
            <w:vAlign w:val="bottom"/>
          </w:tcPr>
          <w:p w14:paraId="590963E8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84AA5AE" w14:textId="1C70279E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1,190</w:t>
            </w:r>
          </w:p>
        </w:tc>
        <w:tc>
          <w:tcPr>
            <w:tcW w:w="267" w:type="dxa"/>
            <w:vAlign w:val="bottom"/>
          </w:tcPr>
          <w:p w14:paraId="42C2DB5A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4865EF0D" w14:textId="1AA0DDF8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1,468</w:t>
            </w:r>
          </w:p>
        </w:tc>
        <w:tc>
          <w:tcPr>
            <w:tcW w:w="247" w:type="dxa"/>
            <w:vAlign w:val="bottom"/>
          </w:tcPr>
          <w:p w14:paraId="09909A05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0B71728F" w14:textId="719E5F8B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108" w:right="54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83,237</w:t>
            </w:r>
          </w:p>
        </w:tc>
      </w:tr>
      <w:tr w:rsidR="00E22459" w:rsidRPr="00136693" w14:paraId="4C7EC15E" w14:textId="77777777" w:rsidTr="009C7D49">
        <w:tc>
          <w:tcPr>
            <w:tcW w:w="3519" w:type="dxa"/>
            <w:vAlign w:val="bottom"/>
          </w:tcPr>
          <w:p w14:paraId="5249AA68" w14:textId="1B7687D9" w:rsidR="00E22459" w:rsidRPr="00136693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8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1B41F4" w14:textId="63C45885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40" w:lineRule="exact"/>
              <w:ind w:left="-108" w:firstLine="3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30,611</w:t>
            </w:r>
          </w:p>
        </w:tc>
        <w:tc>
          <w:tcPr>
            <w:tcW w:w="240" w:type="dxa"/>
            <w:vAlign w:val="bottom"/>
          </w:tcPr>
          <w:p w14:paraId="03BE163F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1044"/>
              </w:tabs>
              <w:spacing w:line="340" w:lineRule="exact"/>
              <w:ind w:left="-126" w:firstLine="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6811E1" w14:textId="7E84DE6C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40" w:lineRule="exact"/>
              <w:ind w:lef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1,979</w:t>
            </w:r>
          </w:p>
        </w:tc>
        <w:tc>
          <w:tcPr>
            <w:tcW w:w="243" w:type="dxa"/>
            <w:vAlign w:val="bottom"/>
          </w:tcPr>
          <w:p w14:paraId="6982B7E8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340" w:lineRule="exact"/>
              <w:ind w:left="-79" w:firstLine="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D630F2" w14:textId="4A55DBF5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7,054</w:t>
            </w:r>
          </w:p>
        </w:tc>
        <w:tc>
          <w:tcPr>
            <w:tcW w:w="248" w:type="dxa"/>
            <w:vAlign w:val="bottom"/>
          </w:tcPr>
          <w:p w14:paraId="7220A2CE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12B271" w14:textId="5AE41042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31,069</w:t>
            </w:r>
          </w:p>
        </w:tc>
        <w:tc>
          <w:tcPr>
            <w:tcW w:w="250" w:type="dxa"/>
            <w:vAlign w:val="bottom"/>
          </w:tcPr>
          <w:p w14:paraId="0D5491C4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68B139" w14:textId="7A508E0A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6,149</w:t>
            </w:r>
          </w:p>
        </w:tc>
        <w:tc>
          <w:tcPr>
            <w:tcW w:w="247" w:type="dxa"/>
            <w:vAlign w:val="bottom"/>
          </w:tcPr>
          <w:p w14:paraId="4B6380D8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52AD98" w14:textId="7F65FC35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67" w:type="dxa"/>
            <w:vAlign w:val="bottom"/>
          </w:tcPr>
          <w:p w14:paraId="55DA8140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9D56B5" w14:textId="068970B9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2,352</w:t>
            </w:r>
          </w:p>
        </w:tc>
        <w:tc>
          <w:tcPr>
            <w:tcW w:w="247" w:type="dxa"/>
            <w:vAlign w:val="bottom"/>
          </w:tcPr>
          <w:p w14:paraId="41142B28" w14:textId="77777777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40" w:lineRule="exact"/>
              <w:ind w:lef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C8695C" w14:textId="61B6193C" w:rsidR="00E22459" w:rsidRPr="00E22459" w:rsidRDefault="00E22459" w:rsidP="00E22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left="-108" w:right="-115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2245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80,098</w:t>
            </w:r>
          </w:p>
        </w:tc>
      </w:tr>
    </w:tbl>
    <w:p w14:paraId="35CD0FE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8B2DBF" w:rsidRPr="00136693" w:rsidSect="0093430D">
          <w:headerReference w:type="default" r:id="rId18"/>
          <w:footerReference w:type="defaul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16E8328B" w14:textId="4CB3EAE8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ณ วันที่ </w:t>
      </w:r>
      <w:r w:rsidRPr="00136693">
        <w:rPr>
          <w:rFonts w:ascii="Angsana New" w:hAnsi="Angsana New" w:cs="Angsana New" w:hint="cs"/>
          <w:sz w:val="30"/>
          <w:szCs w:val="30"/>
        </w:rPr>
        <w:t xml:space="preserve">31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6507F" w:rsidRPr="00136693">
        <w:rPr>
          <w:rFonts w:ascii="Angsana New" w:hAnsi="Angsana New" w:cs="Angsana New" w:hint="cs"/>
          <w:sz w:val="30"/>
          <w:szCs w:val="30"/>
        </w:rPr>
        <w:t>256</w:t>
      </w:r>
      <w:r w:rsidR="007E7EB8" w:rsidRPr="00136693">
        <w:rPr>
          <w:rFonts w:ascii="Angsana New" w:hAnsi="Angsana New" w:cs="Angsana New" w:hint="cs"/>
          <w:sz w:val="30"/>
          <w:szCs w:val="30"/>
        </w:rPr>
        <w:t>6</w:t>
      </w:r>
      <w:r w:rsidR="0066507F"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="0066507F" w:rsidRPr="0013669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6507F" w:rsidRPr="00136693">
        <w:rPr>
          <w:rFonts w:ascii="Angsana New" w:hAnsi="Angsana New" w:cs="Angsana New" w:hint="cs"/>
          <w:sz w:val="30"/>
          <w:szCs w:val="30"/>
        </w:rPr>
        <w:t>256</w:t>
      </w:r>
      <w:r w:rsidR="007E7EB8" w:rsidRPr="00136693">
        <w:rPr>
          <w:rFonts w:ascii="Angsana New" w:hAnsi="Angsana New" w:cs="Angsana New" w:hint="cs"/>
          <w:sz w:val="30"/>
          <w:szCs w:val="30"/>
        </w:rPr>
        <w:t>5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บริษัทและบริษัทย่อย ได้จดจำนองที่ดิน เครื่องจักรและอุปกรณ์บางส่วนกับสถาบันการเงินในประเทศหลายแห่งเพื่อเป็น</w:t>
      </w:r>
      <w:r w:rsidRPr="00136693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หลักประกันวงเงินสินเชื่อตามหมายเหตุข้อ </w:t>
      </w:r>
      <w:r w:rsidRPr="00136693">
        <w:rPr>
          <w:rFonts w:ascii="Angsana New" w:hAnsi="Angsana New" w:cs="Angsana New" w:hint="cs"/>
          <w:spacing w:val="4"/>
          <w:sz w:val="30"/>
          <w:szCs w:val="30"/>
        </w:rPr>
        <w:t>12</w:t>
      </w:r>
    </w:p>
    <w:p w14:paraId="64E7AA4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4"/>
          <w:sz w:val="30"/>
          <w:szCs w:val="30"/>
          <w:highlight w:val="yellow"/>
        </w:rPr>
      </w:pPr>
    </w:p>
    <w:p w14:paraId="267B5C74" w14:textId="7F3389B4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บริษัทเช่ายานพาหนะเป็นระยะเวลา </w:t>
      </w:r>
      <w:r w:rsidR="009D6FCE" w:rsidRPr="00136693">
        <w:rPr>
          <w:rFonts w:ascii="Angsana New" w:hAnsi="Angsana New" w:cs="Angsana New" w:hint="cs"/>
          <w:sz w:val="30"/>
          <w:szCs w:val="30"/>
        </w:rPr>
        <w:t>4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ปี และจ่ายค่าเช่าคงที่โดยเงื่อนไขในการจ่ายชำระเป็นเงื่อนไขปกติทั่วไปสำหรับในประเทศไทย</w:t>
      </w:r>
    </w:p>
    <w:p w14:paraId="659683A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43"/>
        <w:gridCol w:w="1089"/>
        <w:gridCol w:w="270"/>
        <w:gridCol w:w="1098"/>
        <w:gridCol w:w="252"/>
        <w:gridCol w:w="1062"/>
      </w:tblGrid>
      <w:tr w:rsidR="008B2DBF" w:rsidRPr="00136693" w14:paraId="4B0F0AE7" w14:textId="77777777" w:rsidTr="003E6F58">
        <w:tc>
          <w:tcPr>
            <w:tcW w:w="4140" w:type="dxa"/>
          </w:tcPr>
          <w:p w14:paraId="5A44F894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30" w:type="dxa"/>
            <w:gridSpan w:val="3"/>
          </w:tcPr>
          <w:p w14:paraId="230122F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A7A92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241169A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1A7FC1AE" w14:textId="77777777" w:rsidTr="003E6F58">
        <w:tc>
          <w:tcPr>
            <w:tcW w:w="4140" w:type="dxa"/>
          </w:tcPr>
          <w:p w14:paraId="1B221497" w14:textId="75E2A444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</w:tcPr>
          <w:p w14:paraId="057CA213" w14:textId="16C9D9A5" w:rsidR="008B2DBF" w:rsidRPr="00136693" w:rsidRDefault="00DE7D4A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E7EB8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196275BE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14BAE65" w14:textId="7172A3DB" w:rsidR="008B2DBF" w:rsidRPr="00136693" w:rsidRDefault="00DE7D4A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E7EB8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6E579E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7243D36" w14:textId="0356F238" w:rsidR="008B2DBF" w:rsidRPr="00136693" w:rsidRDefault="00DE7D4A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E7EB8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544D2159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E054047" w14:textId="318003CB" w:rsidR="008B2DBF" w:rsidRPr="00136693" w:rsidRDefault="00DE7D4A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E7EB8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3D716AB7" w14:textId="77777777" w:rsidTr="003E6F58">
        <w:tc>
          <w:tcPr>
            <w:tcW w:w="4140" w:type="dxa"/>
          </w:tcPr>
          <w:p w14:paraId="3235FA8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112" w:type="dxa"/>
            <w:gridSpan w:val="7"/>
          </w:tcPr>
          <w:p w14:paraId="5BD9612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784" w:rsidRPr="00136693" w14:paraId="70BF6080" w14:textId="77777777" w:rsidTr="003E6F58">
        <w:tc>
          <w:tcPr>
            <w:tcW w:w="4140" w:type="dxa"/>
          </w:tcPr>
          <w:p w14:paraId="4317BBE2" w14:textId="77777777" w:rsidR="00E17784" w:rsidRPr="00136693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</w:tcPr>
          <w:p w14:paraId="008F98EF" w14:textId="1D8DA284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695</w:t>
            </w:r>
          </w:p>
        </w:tc>
        <w:tc>
          <w:tcPr>
            <w:tcW w:w="243" w:type="dxa"/>
          </w:tcPr>
          <w:p w14:paraId="1FEAB569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0A3E338C" w14:textId="6B562A7E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14:paraId="0F4C3BE5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A27A98" w14:textId="63A912BE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695</w:t>
            </w:r>
          </w:p>
        </w:tc>
        <w:tc>
          <w:tcPr>
            <w:tcW w:w="252" w:type="dxa"/>
          </w:tcPr>
          <w:p w14:paraId="46461CD5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ACCE023" w14:textId="1B771B2F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964</w:t>
            </w:r>
          </w:p>
        </w:tc>
      </w:tr>
    </w:tbl>
    <w:p w14:paraId="78E5FAC5" w14:textId="77777777" w:rsidR="008B2DBF" w:rsidRPr="00136693" w:rsidRDefault="008B2DBF" w:rsidP="008B2DB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9D2438A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77"/>
        </w:tabs>
        <w:spacing w:line="240" w:lineRule="auto"/>
        <w:ind w:hanging="720"/>
        <w:jc w:val="both"/>
        <w:rPr>
          <w:rFonts w:ascii="Angsana New" w:hAnsi="Angsana New"/>
          <w:sz w:val="30"/>
          <w:szCs w:val="30"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0275D53C" w14:textId="77777777" w:rsidR="008B2DBF" w:rsidRPr="00136693" w:rsidRDefault="008B2DBF" w:rsidP="008B2DB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D8218F0" w14:textId="358AE55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BA3E90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กลุ่มบริษัทและบริษัทมีวงเงินสินเชื่อที่ยังมิได้เบิกใช้เป็นจำนวนเงิน </w:t>
      </w:r>
      <w:r w:rsidR="00E17784" w:rsidRPr="00BA3E90">
        <w:rPr>
          <w:rFonts w:ascii="Angsana New" w:hAnsi="Angsana New" w:cs="Angsana New"/>
          <w:sz w:val="30"/>
          <w:szCs w:val="30"/>
        </w:rPr>
        <w:t>295</w:t>
      </w:r>
      <w:r w:rsidRPr="00BA3E90">
        <w:rPr>
          <w:rFonts w:ascii="Angsana New" w:hAnsi="Angsana New" w:cs="Angsana New" w:hint="cs"/>
          <w:sz w:val="30"/>
          <w:szCs w:val="30"/>
        </w:rPr>
        <w:t xml:space="preserve"> </w:t>
      </w:r>
      <w:r w:rsidRPr="00BA3E90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E17784" w:rsidRPr="00BA3E90">
        <w:rPr>
          <w:rFonts w:ascii="Angsana New" w:hAnsi="Angsana New" w:cs="Angsana New"/>
          <w:sz w:val="30"/>
          <w:szCs w:val="30"/>
        </w:rPr>
        <w:t>1.53</w:t>
      </w:r>
      <w:r w:rsidRPr="00BA3E90">
        <w:rPr>
          <w:rFonts w:ascii="Angsana New" w:hAnsi="Angsana New" w:cs="Angsana New" w:hint="cs"/>
          <w:sz w:val="30"/>
          <w:szCs w:val="30"/>
        </w:rPr>
        <w:t xml:space="preserve"> </w:t>
      </w:r>
      <w:r w:rsidRPr="00BA3E90">
        <w:rPr>
          <w:rFonts w:ascii="Angsana New" w:hAnsi="Angsana New" w:cs="Angsana New" w:hint="cs"/>
          <w:sz w:val="30"/>
          <w:szCs w:val="30"/>
          <w:cs/>
        </w:rPr>
        <w:t>ล้าน</w:t>
      </w:r>
      <w:r w:rsidR="003922E6" w:rsidRPr="00BA3E90">
        <w:rPr>
          <w:rFonts w:ascii="Angsana New" w:hAnsi="Angsana New" w:cs="Angsana New" w:hint="cs"/>
          <w:sz w:val="30"/>
          <w:szCs w:val="30"/>
          <w:cs/>
        </w:rPr>
        <w:t>ดอลลาร์</w:t>
      </w:r>
      <w:r w:rsidR="004E1DB3" w:rsidRPr="00BA3E90">
        <w:rPr>
          <w:rFonts w:ascii="Angsana New" w:hAnsi="Angsana New" w:cs="Angsana New" w:hint="cs"/>
          <w:sz w:val="30"/>
          <w:szCs w:val="30"/>
          <w:cs/>
        </w:rPr>
        <w:t xml:space="preserve">สหรัฐอเมริกา 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4B7C7C" w:rsidRPr="00BA3E90">
        <w:rPr>
          <w:rFonts w:ascii="Angsana New" w:hAnsi="Angsana New" w:cs="Angsana New" w:hint="cs"/>
          <w:i/>
          <w:iCs/>
          <w:sz w:val="30"/>
          <w:szCs w:val="30"/>
        </w:rPr>
        <w:t>5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</w:rPr>
        <w:t xml:space="preserve">: 295 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</w:rPr>
        <w:t>1</w:t>
      </w:r>
      <w:r w:rsidR="00946497" w:rsidRPr="00BA3E90">
        <w:rPr>
          <w:rFonts w:ascii="Angsana New" w:hAnsi="Angsana New" w:cs="Angsana New" w:hint="cs"/>
          <w:i/>
          <w:iCs/>
          <w:sz w:val="30"/>
          <w:szCs w:val="30"/>
        </w:rPr>
        <w:t>.53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3922E6" w:rsidRPr="00BA3E90">
        <w:rPr>
          <w:rFonts w:ascii="Angsana New" w:hAnsi="Angsana New" w:cs="Angsana New" w:hint="cs"/>
          <w:i/>
          <w:iCs/>
          <w:sz w:val="30"/>
          <w:szCs w:val="30"/>
          <w:cs/>
        </w:rPr>
        <w:t>ดอลลาร์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  <w:cs/>
        </w:rPr>
        <w:t>สหรัฐอเมริกา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="00B86FCD" w:rsidRPr="00BA3E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1DB3" w:rsidRPr="00BA3E90">
        <w:rPr>
          <w:rFonts w:ascii="Angsana New" w:hAnsi="Angsana New" w:cs="Angsana New" w:hint="cs"/>
          <w:sz w:val="30"/>
          <w:szCs w:val="30"/>
          <w:cs/>
        </w:rPr>
        <w:t>และ</w:t>
      </w:r>
      <w:r w:rsidRPr="00BA3E90">
        <w:rPr>
          <w:rFonts w:ascii="Angsana New" w:hAnsi="Angsana New" w:cs="Angsana New" w:hint="cs"/>
          <w:sz w:val="30"/>
          <w:szCs w:val="30"/>
        </w:rPr>
        <w:t xml:space="preserve"> </w:t>
      </w:r>
      <w:r w:rsidR="004E1DB3" w:rsidRPr="00BA3E90">
        <w:rPr>
          <w:rFonts w:ascii="Angsana New" w:hAnsi="Angsana New" w:cs="Angsana New" w:hint="cs"/>
          <w:sz w:val="30"/>
          <w:szCs w:val="30"/>
          <w:cs/>
        </w:rPr>
        <w:t>บริษัทมีวงเงินสินเชื่อที่</w:t>
      </w:r>
      <w:r w:rsidR="00321C0B" w:rsidRPr="00BA3E90">
        <w:rPr>
          <w:rFonts w:ascii="Angsana New" w:hAnsi="Angsana New" w:cs="Angsana New" w:hint="cs"/>
          <w:sz w:val="30"/>
          <w:szCs w:val="30"/>
          <w:cs/>
        </w:rPr>
        <w:t>ยังมิได้</w:t>
      </w:r>
      <w:r w:rsidR="004E1DB3" w:rsidRPr="00BA3E90">
        <w:rPr>
          <w:rFonts w:ascii="Angsana New" w:hAnsi="Angsana New" w:cs="Angsana New" w:hint="cs"/>
          <w:sz w:val="30"/>
          <w:szCs w:val="30"/>
          <w:cs/>
        </w:rPr>
        <w:t xml:space="preserve">เบิกใช้เป็นจำนวนเงิน </w:t>
      </w:r>
      <w:r w:rsidR="00E17784" w:rsidRPr="00BA3E90">
        <w:rPr>
          <w:rFonts w:ascii="Angsana New" w:hAnsi="Angsana New" w:cs="Angsana New"/>
          <w:sz w:val="30"/>
          <w:szCs w:val="30"/>
        </w:rPr>
        <w:t>270</w:t>
      </w:r>
      <w:r w:rsidR="004E1DB3" w:rsidRPr="00BA3E90">
        <w:rPr>
          <w:rFonts w:ascii="Angsana New" w:hAnsi="Angsana New" w:cs="Angsana New" w:hint="cs"/>
          <w:sz w:val="30"/>
          <w:szCs w:val="30"/>
        </w:rPr>
        <w:t xml:space="preserve"> </w:t>
      </w:r>
      <w:r w:rsidR="004E1DB3" w:rsidRPr="00BA3E90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E17784" w:rsidRPr="00BA3E90">
        <w:rPr>
          <w:rFonts w:ascii="Angsana New" w:hAnsi="Angsana New" w:cs="Angsana New"/>
          <w:sz w:val="30"/>
          <w:szCs w:val="30"/>
        </w:rPr>
        <w:t>1</w:t>
      </w:r>
      <w:r w:rsidR="004E1DB3" w:rsidRPr="00BA3E90">
        <w:rPr>
          <w:rFonts w:ascii="Angsana New" w:hAnsi="Angsana New" w:cs="Angsana New" w:hint="cs"/>
          <w:sz w:val="30"/>
          <w:szCs w:val="30"/>
        </w:rPr>
        <w:t xml:space="preserve"> </w:t>
      </w:r>
      <w:r w:rsidR="004E1DB3" w:rsidRPr="00BA3E90">
        <w:rPr>
          <w:rFonts w:ascii="Angsana New" w:hAnsi="Angsana New" w:cs="Angsana New" w:hint="cs"/>
          <w:sz w:val="30"/>
          <w:szCs w:val="30"/>
          <w:cs/>
        </w:rPr>
        <w:t>ล้านดอลลาร์สหรัฐอเมริกา</w:t>
      </w:r>
      <w:r w:rsidR="00B86FCD" w:rsidRPr="00BA3E90">
        <w:rPr>
          <w:rFonts w:ascii="Angsana New" w:hAnsi="Angsana New" w:cs="Angsana New" w:hint="cs"/>
          <w:sz w:val="30"/>
          <w:szCs w:val="30"/>
        </w:rPr>
        <w:t xml:space="preserve"> 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4B7C7C" w:rsidRPr="00BA3E90">
        <w:rPr>
          <w:rFonts w:ascii="Angsana New" w:hAnsi="Angsana New" w:cs="Angsana New" w:hint="cs"/>
          <w:i/>
          <w:iCs/>
          <w:sz w:val="30"/>
          <w:szCs w:val="30"/>
        </w:rPr>
        <w:t>5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</w:rPr>
        <w:t>: 2</w:t>
      </w:r>
      <w:r w:rsidR="00946497" w:rsidRPr="00BA3E90">
        <w:rPr>
          <w:rFonts w:ascii="Angsana New" w:hAnsi="Angsana New" w:cs="Angsana New" w:hint="cs"/>
          <w:i/>
          <w:iCs/>
          <w:sz w:val="30"/>
          <w:szCs w:val="30"/>
        </w:rPr>
        <w:t>70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</w:rPr>
        <w:t xml:space="preserve">1 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3922E6" w:rsidRPr="00BA3E90">
        <w:rPr>
          <w:rFonts w:ascii="Angsana New" w:hAnsi="Angsana New" w:cs="Angsana New" w:hint="cs"/>
          <w:i/>
          <w:iCs/>
          <w:sz w:val="30"/>
          <w:szCs w:val="30"/>
          <w:cs/>
        </w:rPr>
        <w:t>ดอลลาร์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  <w:cs/>
        </w:rPr>
        <w:t>สหรัฐอเมริกา</w:t>
      </w:r>
      <w:r w:rsidR="00B86FCD" w:rsidRPr="00BA3E90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Pr="00BA3E90">
        <w:rPr>
          <w:rFonts w:ascii="Angsana New" w:hAnsi="Angsana New" w:cs="Angsana New" w:hint="cs"/>
          <w:sz w:val="30"/>
          <w:szCs w:val="30"/>
        </w:rPr>
        <w:t xml:space="preserve"> </w:t>
      </w:r>
      <w:r w:rsidRPr="00BA3E90">
        <w:rPr>
          <w:rFonts w:ascii="Angsana New" w:hAnsi="Angsana New" w:cs="Angsana New" w:hint="cs"/>
          <w:sz w:val="30"/>
          <w:szCs w:val="30"/>
          <w:cs/>
        </w:rPr>
        <w:t>ซึ่งค้ำประกันโดยที่ดิน รวมทั้งสิ่งปลูกสร้างที่มีอยู่และที่จะมีขึ้นในอนาคต และเครื่องจักร และอุปกรณ์บางส่วนของกลุ่มบริษัทและบริษัท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หลายแห่ง</w:t>
      </w:r>
    </w:p>
    <w:p w14:paraId="0303AD9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F277B1B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มูลค่าสุทธิทางบัญชีของทรัพย์สินที่ใช้เป็นหลักประกันสินเชื่อดังกล่าว ณ วันที่ </w:t>
      </w:r>
      <w:r w:rsidRPr="00136693">
        <w:rPr>
          <w:rFonts w:ascii="Angsana New" w:hAnsi="Angsana New" w:cs="Angsana New" w:hint="cs"/>
          <w:sz w:val="30"/>
          <w:szCs w:val="30"/>
        </w:rPr>
        <w:t xml:space="preserve">31 </w:t>
      </w:r>
      <w:r w:rsidRPr="00136693">
        <w:rPr>
          <w:rFonts w:ascii="Angsana New" w:hAnsi="Angsana New" w:cs="Angsana New" w:hint="cs"/>
          <w:sz w:val="30"/>
          <w:szCs w:val="30"/>
          <w:cs/>
        </w:rPr>
        <w:t>ธันวาคม มีดังนี้</w:t>
      </w:r>
    </w:p>
    <w:p w14:paraId="68AAA15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43"/>
        <w:gridCol w:w="1089"/>
        <w:gridCol w:w="270"/>
        <w:gridCol w:w="1098"/>
        <w:gridCol w:w="252"/>
        <w:gridCol w:w="1062"/>
      </w:tblGrid>
      <w:tr w:rsidR="008B2DBF" w:rsidRPr="00136693" w14:paraId="63F0560B" w14:textId="77777777" w:rsidTr="003E6F58">
        <w:tc>
          <w:tcPr>
            <w:tcW w:w="4140" w:type="dxa"/>
          </w:tcPr>
          <w:p w14:paraId="74FB571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</w:tcPr>
          <w:p w14:paraId="694A310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47C19E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01DBAFB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2D570010" w14:textId="77777777" w:rsidTr="003E6F58">
        <w:tc>
          <w:tcPr>
            <w:tcW w:w="4140" w:type="dxa"/>
          </w:tcPr>
          <w:p w14:paraId="1621D30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14:paraId="2AAA1ED2" w14:textId="58288EEF" w:rsidR="008B2DBF" w:rsidRPr="00136693" w:rsidRDefault="00DE7D4A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5B6D1F40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54C69A" w14:textId="18D82C1A" w:rsidR="008B2DBF" w:rsidRPr="00136693" w:rsidRDefault="00DE7D4A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53A815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B6418EC" w14:textId="203948C7" w:rsidR="008B2DBF" w:rsidRPr="00136693" w:rsidRDefault="00DE7D4A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4A1D1A22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98062B1" w14:textId="36E92D14" w:rsidR="008B2DBF" w:rsidRPr="00136693" w:rsidRDefault="00DE7D4A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0C84FE53" w14:textId="77777777" w:rsidTr="003E6F58">
        <w:tc>
          <w:tcPr>
            <w:tcW w:w="4140" w:type="dxa"/>
          </w:tcPr>
          <w:p w14:paraId="7DAA1E8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112" w:type="dxa"/>
            <w:gridSpan w:val="7"/>
          </w:tcPr>
          <w:p w14:paraId="02623482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784" w:rsidRPr="00136693" w14:paraId="39A8B6FA" w14:textId="77777777" w:rsidTr="003E6F58">
        <w:tc>
          <w:tcPr>
            <w:tcW w:w="4140" w:type="dxa"/>
          </w:tcPr>
          <w:p w14:paraId="651D783D" w14:textId="77777777" w:rsidR="00E17784" w:rsidRPr="00136693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8" w:type="dxa"/>
          </w:tcPr>
          <w:p w14:paraId="369AB4F0" w14:textId="188DE111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7,755</w:t>
            </w:r>
          </w:p>
        </w:tc>
        <w:tc>
          <w:tcPr>
            <w:tcW w:w="243" w:type="dxa"/>
          </w:tcPr>
          <w:p w14:paraId="681C1E3F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19C14688" w14:textId="59A7ECF2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7,755</w:t>
            </w:r>
          </w:p>
        </w:tc>
        <w:tc>
          <w:tcPr>
            <w:tcW w:w="270" w:type="dxa"/>
          </w:tcPr>
          <w:p w14:paraId="26BB9B9C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14:paraId="064D7F1A" w14:textId="6F9024AD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2,580</w:t>
            </w:r>
          </w:p>
        </w:tc>
        <w:tc>
          <w:tcPr>
            <w:tcW w:w="252" w:type="dxa"/>
          </w:tcPr>
          <w:p w14:paraId="6611AA3C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4EBCBCED" w14:textId="5649AE69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2,580</w:t>
            </w:r>
          </w:p>
        </w:tc>
      </w:tr>
      <w:tr w:rsidR="00E17784" w:rsidRPr="00136693" w14:paraId="0B14C997" w14:textId="77777777" w:rsidTr="003E6F58">
        <w:tc>
          <w:tcPr>
            <w:tcW w:w="4140" w:type="dxa"/>
          </w:tcPr>
          <w:p w14:paraId="1880575C" w14:textId="77777777" w:rsidR="00E17784" w:rsidRPr="00136693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</w:tcPr>
          <w:p w14:paraId="0EA4234A" w14:textId="160007D2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63,345</w:t>
            </w:r>
          </w:p>
        </w:tc>
        <w:tc>
          <w:tcPr>
            <w:tcW w:w="243" w:type="dxa"/>
          </w:tcPr>
          <w:p w14:paraId="49EA9092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6B8FDD7" w14:textId="37AB9B10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63,184</w:t>
            </w:r>
          </w:p>
        </w:tc>
        <w:tc>
          <w:tcPr>
            <w:tcW w:w="270" w:type="dxa"/>
          </w:tcPr>
          <w:p w14:paraId="41EF01EA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14:paraId="09293B90" w14:textId="07DBF0A5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67,979</w:t>
            </w:r>
          </w:p>
        </w:tc>
        <w:tc>
          <w:tcPr>
            <w:tcW w:w="252" w:type="dxa"/>
          </w:tcPr>
          <w:p w14:paraId="0DDEB6B7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3414552F" w14:textId="2D1E9066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67,758</w:t>
            </w:r>
          </w:p>
        </w:tc>
      </w:tr>
      <w:tr w:rsidR="00E17784" w:rsidRPr="00136693" w14:paraId="48EA398E" w14:textId="77777777" w:rsidTr="003E6F58">
        <w:tc>
          <w:tcPr>
            <w:tcW w:w="4140" w:type="dxa"/>
          </w:tcPr>
          <w:p w14:paraId="37864D58" w14:textId="77777777" w:rsidR="00E17784" w:rsidRPr="00136693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</w:tcPr>
          <w:p w14:paraId="3651F83E" w14:textId="1A38B113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35,245</w:t>
            </w:r>
          </w:p>
        </w:tc>
        <w:tc>
          <w:tcPr>
            <w:tcW w:w="243" w:type="dxa"/>
          </w:tcPr>
          <w:p w14:paraId="01AD431C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6EF441D1" w14:textId="3E6C3765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35,406</w:t>
            </w:r>
          </w:p>
        </w:tc>
        <w:tc>
          <w:tcPr>
            <w:tcW w:w="270" w:type="dxa"/>
          </w:tcPr>
          <w:p w14:paraId="2B8DD50F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14:paraId="7B335AAA" w14:textId="1BAB9DB8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30,611</w:t>
            </w:r>
          </w:p>
        </w:tc>
        <w:tc>
          <w:tcPr>
            <w:tcW w:w="252" w:type="dxa"/>
          </w:tcPr>
          <w:p w14:paraId="7C2A3120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</w:tcPr>
          <w:p w14:paraId="79ABA51D" w14:textId="0A58DFB1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30,832</w:t>
            </w:r>
          </w:p>
        </w:tc>
      </w:tr>
      <w:tr w:rsidR="00E17784" w:rsidRPr="00136693" w14:paraId="25A0CC64" w14:textId="77777777" w:rsidTr="003E6F58">
        <w:tc>
          <w:tcPr>
            <w:tcW w:w="4140" w:type="dxa"/>
          </w:tcPr>
          <w:p w14:paraId="5CAEC557" w14:textId="77777777" w:rsidR="00E17784" w:rsidRPr="00136693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7D582C2" w14:textId="0BEDD8B5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106,345</w:t>
            </w:r>
          </w:p>
        </w:tc>
        <w:tc>
          <w:tcPr>
            <w:tcW w:w="243" w:type="dxa"/>
          </w:tcPr>
          <w:p w14:paraId="15061263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4FC2580" w14:textId="09718EAC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70" w:type="dxa"/>
          </w:tcPr>
          <w:p w14:paraId="7837688D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0B2ED40" w14:textId="21CE630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101,170</w:t>
            </w:r>
          </w:p>
        </w:tc>
        <w:tc>
          <w:tcPr>
            <w:tcW w:w="252" w:type="dxa"/>
          </w:tcPr>
          <w:p w14:paraId="6B4465D2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highlight w:val="yello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A03249F" w14:textId="69784262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101,170</w:t>
            </w:r>
          </w:p>
        </w:tc>
      </w:tr>
    </w:tbl>
    <w:p w14:paraId="24CDEFF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B7CD10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  <w:r w:rsidRPr="00136693">
        <w:rPr>
          <w:rFonts w:ascii="Angsana New" w:hAnsi="Angsana New" w:cs="Angsana New" w:hint="cs"/>
          <w:b/>
          <w:bCs/>
          <w:sz w:val="28"/>
          <w:szCs w:val="28"/>
        </w:rPr>
        <w:br w:type="page"/>
      </w:r>
    </w:p>
    <w:p w14:paraId="4E6C70CE" w14:textId="28604674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</w:t>
      </w:r>
      <w:r w:rsidR="00B72208" w:rsidRPr="00136693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Pr="00136693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31307890" w14:textId="77777777" w:rsidR="008B2DBF" w:rsidRPr="00136693" w:rsidRDefault="008B2DBF" w:rsidP="008B2D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2"/>
        <w:gridCol w:w="1079"/>
        <w:gridCol w:w="239"/>
        <w:gridCol w:w="1116"/>
        <w:gridCol w:w="254"/>
        <w:gridCol w:w="1095"/>
        <w:gridCol w:w="255"/>
        <w:gridCol w:w="1062"/>
      </w:tblGrid>
      <w:tr w:rsidR="008B2DBF" w:rsidRPr="00136693" w14:paraId="7B515154" w14:textId="77777777" w:rsidTr="003E6F58">
        <w:tc>
          <w:tcPr>
            <w:tcW w:w="2244" w:type="pct"/>
            <w:shd w:val="clear" w:color="auto" w:fill="auto"/>
          </w:tcPr>
          <w:p w14:paraId="2B8DEB1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14:paraId="7E81268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7" w:type="pct"/>
            <w:shd w:val="clear" w:color="auto" w:fill="auto"/>
          </w:tcPr>
          <w:p w14:paraId="3BAFD9F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6449B92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E7D4A" w:rsidRPr="00136693" w14:paraId="17D92457" w14:textId="77777777" w:rsidTr="003E6F58">
        <w:tc>
          <w:tcPr>
            <w:tcW w:w="2244" w:type="pct"/>
          </w:tcPr>
          <w:p w14:paraId="79A9F1E2" w14:textId="27AE8AE1" w:rsidR="00DE7D4A" w:rsidRPr="00136693" w:rsidRDefault="00EB1A5A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36693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</w:rPr>
              <w:t>31</w:t>
            </w:r>
            <w:r w:rsidRPr="00136693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</w:tcPr>
          <w:p w14:paraId="07B15A60" w14:textId="0713A27F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39E4BE50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1765C7B3" w14:textId="75770B7F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36AAE031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677A30" w14:textId="7183260D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20C75ABB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AF082DD" w14:textId="3ECBAA4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DE7D4A" w:rsidRPr="00136693" w14:paraId="6E1A90EA" w14:textId="77777777" w:rsidTr="003E6F58">
        <w:tc>
          <w:tcPr>
            <w:tcW w:w="2244" w:type="pct"/>
          </w:tcPr>
          <w:p w14:paraId="0053DF19" w14:textId="77777777" w:rsidR="00DE7D4A" w:rsidRPr="00136693" w:rsidRDefault="00DE7D4A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56" w:type="pct"/>
            <w:gridSpan w:val="7"/>
          </w:tcPr>
          <w:p w14:paraId="2CA26C1E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7D4A" w:rsidRPr="00136693" w14:paraId="1A80E0B7" w14:textId="77777777" w:rsidTr="003E6F58">
        <w:tc>
          <w:tcPr>
            <w:tcW w:w="2244" w:type="pct"/>
          </w:tcPr>
          <w:p w14:paraId="0C365D51" w14:textId="77777777" w:rsidR="00DE7D4A" w:rsidRPr="00136693" w:rsidRDefault="00DE7D4A" w:rsidP="00DE7D4A">
            <w:pPr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</w:tcPr>
          <w:p w14:paraId="1CA6AD17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14B1BD4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79777100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636F6CC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5A6DC3B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5D5BA178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1F4E50DD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17784" w:rsidRPr="00136693" w14:paraId="1FB9E9FB" w14:textId="77777777" w:rsidTr="003E6F58">
        <w:tc>
          <w:tcPr>
            <w:tcW w:w="2244" w:type="pct"/>
          </w:tcPr>
          <w:p w14:paraId="5D398952" w14:textId="77777777" w:rsidR="00E17784" w:rsidRPr="00136693" w:rsidRDefault="00E17784" w:rsidP="00E17784">
            <w:pPr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0355FB84" w14:textId="1C804593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22,412</w:t>
            </w:r>
          </w:p>
        </w:tc>
        <w:tc>
          <w:tcPr>
            <w:tcW w:w="129" w:type="pct"/>
          </w:tcPr>
          <w:p w14:paraId="149E9993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23764CBC" w14:textId="2D03C8EE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22,123</w:t>
            </w:r>
          </w:p>
        </w:tc>
        <w:tc>
          <w:tcPr>
            <w:tcW w:w="137" w:type="pct"/>
          </w:tcPr>
          <w:p w14:paraId="0C6A81D8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6D040220" w14:textId="05401620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18,712</w:t>
            </w:r>
          </w:p>
        </w:tc>
        <w:tc>
          <w:tcPr>
            <w:tcW w:w="138" w:type="pct"/>
          </w:tcPr>
          <w:p w14:paraId="4DD26A7A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C4BB70B" w14:textId="62F4BEB1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18,828</w:t>
            </w:r>
          </w:p>
        </w:tc>
      </w:tr>
    </w:tbl>
    <w:p w14:paraId="3A51F28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</w:rPr>
      </w:pPr>
    </w:p>
    <w:p w14:paraId="74D16B7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115D42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</w:rPr>
      </w:pPr>
    </w:p>
    <w:p w14:paraId="5D78E77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136693">
        <w:rPr>
          <w:rFonts w:ascii="Angsana New" w:hAnsi="Angsana New" w:cs="Angsana New" w:hint="cs"/>
          <w:sz w:val="30"/>
          <w:szCs w:val="30"/>
        </w:rPr>
        <w:t xml:space="preserve">2541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0254670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61" w:type="dxa"/>
        <w:tblInd w:w="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83"/>
        <w:gridCol w:w="1099"/>
        <w:gridCol w:w="251"/>
        <w:gridCol w:w="1122"/>
        <w:gridCol w:w="264"/>
        <w:gridCol w:w="1080"/>
        <w:gridCol w:w="300"/>
        <w:gridCol w:w="1062"/>
      </w:tblGrid>
      <w:tr w:rsidR="008B2DBF" w:rsidRPr="00136693" w14:paraId="143C0959" w14:textId="77777777" w:rsidTr="00535E04">
        <w:tc>
          <w:tcPr>
            <w:tcW w:w="4083" w:type="dxa"/>
            <w:vMerge w:val="restart"/>
            <w:tcBorders>
              <w:top w:val="nil"/>
            </w:tcBorders>
          </w:tcPr>
          <w:p w14:paraId="7B01EE4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136693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141F1F7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136693">
              <w:rPr>
                <w:rFonts w:ascii="Angsana New" w:hAnsi="Angsana New" w:cs="Angsana New" w:hint="cs"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2472" w:type="dxa"/>
            <w:gridSpan w:val="3"/>
            <w:tcBorders>
              <w:top w:val="nil"/>
            </w:tcBorders>
          </w:tcPr>
          <w:p w14:paraId="09070AF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36693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nil"/>
            </w:tcBorders>
          </w:tcPr>
          <w:p w14:paraId="6E3BC34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42" w:type="dxa"/>
            <w:gridSpan w:val="3"/>
            <w:tcBorders>
              <w:top w:val="nil"/>
            </w:tcBorders>
          </w:tcPr>
          <w:p w14:paraId="05BF3AB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36693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2DBF" w:rsidRPr="00136693" w14:paraId="12B91F01" w14:textId="77777777" w:rsidTr="00535E04">
        <w:tc>
          <w:tcPr>
            <w:tcW w:w="4083" w:type="dxa"/>
            <w:vMerge/>
          </w:tcPr>
          <w:p w14:paraId="5E3F5BC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3FB0767F" w14:textId="77E1B3F1" w:rsidR="008B2DBF" w:rsidRPr="00136693" w:rsidRDefault="00DE7D4A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669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251" w:type="dxa"/>
          </w:tcPr>
          <w:p w14:paraId="6FBECF7C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62AB0BA" w14:textId="530FE672" w:rsidR="008B2DBF" w:rsidRPr="00136693" w:rsidRDefault="00DE7D4A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669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264" w:type="dxa"/>
          </w:tcPr>
          <w:p w14:paraId="2ECA799B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80554" w14:textId="5CB4ECCA" w:rsidR="008B2DBF" w:rsidRPr="00136693" w:rsidRDefault="00DE7D4A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669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300" w:type="dxa"/>
          </w:tcPr>
          <w:p w14:paraId="50E12F12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9D7B149" w14:textId="14830FF4" w:rsidR="008B2DBF" w:rsidRPr="00136693" w:rsidRDefault="00DE7D4A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6693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</w:tr>
      <w:tr w:rsidR="008B2DBF" w:rsidRPr="00136693" w14:paraId="2F468515" w14:textId="77777777" w:rsidTr="00535E04">
        <w:tc>
          <w:tcPr>
            <w:tcW w:w="4083" w:type="dxa"/>
          </w:tcPr>
          <w:p w14:paraId="62E728E7" w14:textId="77777777" w:rsidR="008B2DBF" w:rsidRPr="00136693" w:rsidRDefault="008B2DBF" w:rsidP="003E6F58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8" w:type="dxa"/>
            <w:gridSpan w:val="7"/>
          </w:tcPr>
          <w:p w14:paraId="591900F4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6693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17784" w:rsidRPr="00136693" w14:paraId="1F0EE7A8" w14:textId="77777777" w:rsidTr="00535E04">
        <w:tc>
          <w:tcPr>
            <w:tcW w:w="4083" w:type="dxa"/>
          </w:tcPr>
          <w:p w14:paraId="3F6C3472" w14:textId="77777777" w:rsidR="00E17784" w:rsidRPr="00136693" w:rsidRDefault="00E17784" w:rsidP="00E17784">
            <w:pPr>
              <w:tabs>
                <w:tab w:val="clear" w:pos="227"/>
                <w:tab w:val="left" w:pos="36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28"/>
                <w:szCs w:val="28"/>
              </w:rPr>
            </w:pPr>
            <w:r w:rsidRPr="0013669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136693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99" w:type="dxa"/>
            <w:vAlign w:val="bottom"/>
          </w:tcPr>
          <w:p w14:paraId="3524CDA2" w14:textId="5E4BB648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22,123</w:t>
            </w:r>
          </w:p>
        </w:tc>
        <w:tc>
          <w:tcPr>
            <w:tcW w:w="251" w:type="dxa"/>
          </w:tcPr>
          <w:p w14:paraId="5FF19FFC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5393621C" w14:textId="6A548AB8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25,104</w:t>
            </w:r>
          </w:p>
        </w:tc>
        <w:tc>
          <w:tcPr>
            <w:tcW w:w="264" w:type="dxa"/>
          </w:tcPr>
          <w:p w14:paraId="5827A4A9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E4D518" w14:textId="1342F318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18,828</w:t>
            </w:r>
          </w:p>
        </w:tc>
        <w:tc>
          <w:tcPr>
            <w:tcW w:w="300" w:type="dxa"/>
          </w:tcPr>
          <w:p w14:paraId="7CCFAA32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45C12E02" w14:textId="2E2DCF23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21,301</w:t>
            </w:r>
          </w:p>
        </w:tc>
      </w:tr>
      <w:tr w:rsidR="00E17784" w:rsidRPr="00136693" w14:paraId="166355D7" w14:textId="77777777" w:rsidTr="00535E04">
        <w:tc>
          <w:tcPr>
            <w:tcW w:w="4083" w:type="dxa"/>
          </w:tcPr>
          <w:p w14:paraId="19D9E536" w14:textId="77777777" w:rsidR="00E17784" w:rsidRPr="00136693" w:rsidRDefault="00E17784" w:rsidP="00E17784">
            <w:pPr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99" w:type="dxa"/>
            <w:vAlign w:val="bottom"/>
          </w:tcPr>
          <w:p w14:paraId="573AFF8A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0D6A3072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3DD13AB0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EC55166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07945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62C8FCEB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539BADB2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7784" w:rsidRPr="00136693" w14:paraId="3CCED670" w14:textId="77777777" w:rsidTr="00535E04">
        <w:tc>
          <w:tcPr>
            <w:tcW w:w="4083" w:type="dxa"/>
          </w:tcPr>
          <w:p w14:paraId="7BE0DA37" w14:textId="77777777" w:rsidR="00E17784" w:rsidRPr="00136693" w:rsidRDefault="00E17784" w:rsidP="00E1778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28"/>
                <w:szCs w:val="28"/>
              </w:rPr>
            </w:pPr>
            <w:r w:rsidRPr="00136693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99" w:type="dxa"/>
            <w:tcBorders>
              <w:bottom w:val="nil"/>
            </w:tcBorders>
          </w:tcPr>
          <w:p w14:paraId="7C206A43" w14:textId="199CC73E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2,263</w:t>
            </w:r>
          </w:p>
        </w:tc>
        <w:tc>
          <w:tcPr>
            <w:tcW w:w="251" w:type="dxa"/>
          </w:tcPr>
          <w:p w14:paraId="029976F8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nil"/>
            </w:tcBorders>
          </w:tcPr>
          <w:p w14:paraId="5475A77D" w14:textId="566E123E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2,694</w:t>
            </w:r>
          </w:p>
        </w:tc>
        <w:tc>
          <w:tcPr>
            <w:tcW w:w="264" w:type="dxa"/>
          </w:tcPr>
          <w:p w14:paraId="40A7445F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BF6D8CF" w14:textId="0A748DCE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1,664</w:t>
            </w:r>
          </w:p>
        </w:tc>
        <w:tc>
          <w:tcPr>
            <w:tcW w:w="300" w:type="dxa"/>
          </w:tcPr>
          <w:p w14:paraId="77E87767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2C39B483" w14:textId="247F9EBA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2,040</w:t>
            </w:r>
          </w:p>
        </w:tc>
      </w:tr>
      <w:tr w:rsidR="00E17784" w:rsidRPr="00136693" w14:paraId="7D434E3A" w14:textId="77777777" w:rsidTr="00535E04">
        <w:tc>
          <w:tcPr>
            <w:tcW w:w="4083" w:type="dxa"/>
          </w:tcPr>
          <w:p w14:paraId="66056026" w14:textId="77777777" w:rsidR="00E17784" w:rsidRPr="00136693" w:rsidRDefault="00E17784" w:rsidP="00E17784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693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14:paraId="77468D5C" w14:textId="2E945C42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433</w:t>
            </w:r>
          </w:p>
        </w:tc>
        <w:tc>
          <w:tcPr>
            <w:tcW w:w="251" w:type="dxa"/>
            <w:tcBorders>
              <w:bottom w:val="nil"/>
            </w:tcBorders>
          </w:tcPr>
          <w:p w14:paraId="68A9F06A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5A790539" w14:textId="4C3C148A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310</w:t>
            </w:r>
          </w:p>
        </w:tc>
        <w:tc>
          <w:tcPr>
            <w:tcW w:w="264" w:type="dxa"/>
            <w:tcBorders>
              <w:bottom w:val="nil"/>
            </w:tcBorders>
          </w:tcPr>
          <w:p w14:paraId="6FCA3911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BFC2774" w14:textId="3470C026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347</w:t>
            </w:r>
          </w:p>
        </w:tc>
        <w:tc>
          <w:tcPr>
            <w:tcW w:w="300" w:type="dxa"/>
            <w:tcBorders>
              <w:bottom w:val="nil"/>
            </w:tcBorders>
          </w:tcPr>
          <w:p w14:paraId="538264BB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4C5F40BC" w14:textId="4287FB3C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258</w:t>
            </w:r>
          </w:p>
        </w:tc>
      </w:tr>
      <w:tr w:rsidR="00E17784" w:rsidRPr="00136693" w14:paraId="6936F8F4" w14:textId="77777777" w:rsidTr="00535E04">
        <w:trPr>
          <w:trHeight w:val="50"/>
        </w:trPr>
        <w:tc>
          <w:tcPr>
            <w:tcW w:w="4083" w:type="dxa"/>
          </w:tcPr>
          <w:p w14:paraId="1A1CF06C" w14:textId="77777777" w:rsidR="00E17784" w:rsidRPr="00136693" w:rsidRDefault="00E17784" w:rsidP="00E1778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14:paraId="634021B2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2E5987ED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3BC055E8" w14:textId="77777777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CAC71B5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931115" w14:textId="77777777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4B0334C9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550CDAE9" w14:textId="77777777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7784" w:rsidRPr="00136693" w14:paraId="56212B38" w14:textId="77777777" w:rsidTr="00535E04">
        <w:tc>
          <w:tcPr>
            <w:tcW w:w="4083" w:type="dxa"/>
          </w:tcPr>
          <w:p w14:paraId="7CF9A073" w14:textId="77777777" w:rsidR="00E17784" w:rsidRPr="00136693" w:rsidRDefault="00E17784" w:rsidP="00E17784">
            <w:pPr>
              <w:spacing w:line="240" w:lineRule="auto"/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693">
              <w:rPr>
                <w:rFonts w:ascii="Angsana New" w:hAnsi="Angsana New" w:cs="Angsana New" w:hint="cs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099" w:type="dxa"/>
            <w:tcBorders>
              <w:top w:val="nil"/>
              <w:bottom w:val="nil"/>
            </w:tcBorders>
          </w:tcPr>
          <w:p w14:paraId="0F8D46A1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39DB42DD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2BA0F0DA" w14:textId="77777777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5844A97F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D273FDB" w14:textId="77777777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45C9A2C7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63768D8C" w14:textId="77777777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7784" w:rsidRPr="00136693" w14:paraId="449E0064" w14:textId="77777777" w:rsidTr="00535E04">
        <w:tc>
          <w:tcPr>
            <w:tcW w:w="4083" w:type="dxa"/>
          </w:tcPr>
          <w:p w14:paraId="5183EABE" w14:textId="77777777" w:rsidR="00E17784" w:rsidRPr="00136693" w:rsidRDefault="00E17784" w:rsidP="00E1778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454"/>
                <w:tab w:val="left" w:pos="616"/>
              </w:tabs>
              <w:ind w:left="415" w:right="-130" w:firstLine="21"/>
              <w:rPr>
                <w:rFonts w:ascii="Angsana New" w:hAnsi="Angsana New"/>
                <w:sz w:val="28"/>
                <w:szCs w:val="28"/>
                <w:cs/>
              </w:rPr>
            </w:pPr>
            <w:r w:rsidRPr="00136693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ข้อสมมติด้านประชากรศาสตร์</w:t>
            </w:r>
            <w:r w:rsidRPr="0013669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CD16E56" w14:textId="6913D23D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1982C7FD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493EFA38" w14:textId="1242E22B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534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01210DC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1D8B96" w14:textId="72E1C588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2880ADCB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6B981657" w14:textId="17591E25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1,030</w:t>
            </w:r>
          </w:p>
        </w:tc>
      </w:tr>
      <w:tr w:rsidR="00E17784" w:rsidRPr="00136693" w14:paraId="636E096C" w14:textId="77777777" w:rsidTr="00535E04">
        <w:tc>
          <w:tcPr>
            <w:tcW w:w="4083" w:type="dxa"/>
          </w:tcPr>
          <w:p w14:paraId="7C81CEAC" w14:textId="77777777" w:rsidR="00E17784" w:rsidRPr="00136693" w:rsidRDefault="00E17784" w:rsidP="00E1778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680"/>
                <w:tab w:val="left" w:pos="616"/>
              </w:tabs>
              <w:ind w:left="415" w:firstLine="21"/>
              <w:rPr>
                <w:rFonts w:ascii="Angsana New" w:hAnsi="Angsana New"/>
                <w:sz w:val="28"/>
                <w:szCs w:val="28"/>
                <w:cs/>
              </w:rPr>
            </w:pPr>
            <w:r w:rsidRPr="00136693">
              <w:rPr>
                <w:rFonts w:ascii="Angsana New" w:hAnsi="Angsana New" w:hint="cs"/>
                <w:sz w:val="28"/>
                <w:szCs w:val="28"/>
                <w:cs/>
              </w:rPr>
              <w:t>ข้อสมมติทางการเงิน</w:t>
            </w:r>
            <w:r w:rsidRPr="0013669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1AE28E3A" w14:textId="38756A3E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007716B9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73AF6DE7" w14:textId="1D003DD8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(2,543)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2C1827B0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5B75831" w14:textId="5A63E1E6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55BF0DB1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1D7D1A7E" w14:textId="2C676BE7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(2,277)</w:t>
            </w:r>
          </w:p>
        </w:tc>
      </w:tr>
      <w:tr w:rsidR="00E17784" w:rsidRPr="00136693" w14:paraId="1ECEE896" w14:textId="77777777" w:rsidTr="00535E04">
        <w:tc>
          <w:tcPr>
            <w:tcW w:w="4083" w:type="dxa"/>
          </w:tcPr>
          <w:p w14:paraId="0F6C502D" w14:textId="77777777" w:rsidR="00E17784" w:rsidRPr="00136693" w:rsidRDefault="00E17784" w:rsidP="00E1778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340"/>
                <w:tab w:val="clear" w:pos="680"/>
                <w:tab w:val="left" w:pos="616"/>
              </w:tabs>
              <w:ind w:left="415" w:firstLine="21"/>
              <w:rPr>
                <w:rFonts w:ascii="Angsana New" w:hAnsi="Angsana New"/>
                <w:sz w:val="28"/>
                <w:szCs w:val="28"/>
                <w:cs/>
              </w:rPr>
            </w:pPr>
            <w:r w:rsidRPr="00136693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94C7CF4" w14:textId="0B799E93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166275BC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</w:tcPr>
          <w:p w14:paraId="5A4B5FA6" w14:textId="226B8F46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(876)</w:t>
            </w: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18A13F8B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D0F81F9" w14:textId="44DE192F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56FA1C6D" w14:textId="77777777" w:rsidR="00E17784" w:rsidRPr="00E17784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54215BE3" w14:textId="0E7B993F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(650)</w:t>
            </w:r>
          </w:p>
        </w:tc>
      </w:tr>
      <w:tr w:rsidR="00E17784" w:rsidRPr="00136693" w14:paraId="20736E17" w14:textId="77777777" w:rsidTr="00535E04">
        <w:tc>
          <w:tcPr>
            <w:tcW w:w="4083" w:type="dxa"/>
            <w:tcBorders>
              <w:top w:val="nil"/>
            </w:tcBorders>
          </w:tcPr>
          <w:p w14:paraId="02BD8329" w14:textId="77777777" w:rsidR="00E17784" w:rsidRPr="00136693" w:rsidRDefault="00E17784" w:rsidP="00E17784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69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99" w:type="dxa"/>
            <w:tcBorders>
              <w:top w:val="nil"/>
              <w:bottom w:val="single" w:sz="4" w:space="0" w:color="auto"/>
            </w:tcBorders>
            <w:vAlign w:val="bottom"/>
          </w:tcPr>
          <w:p w14:paraId="3B5D6601" w14:textId="53C51CE8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(2,407)</w:t>
            </w:r>
          </w:p>
        </w:tc>
        <w:tc>
          <w:tcPr>
            <w:tcW w:w="251" w:type="dxa"/>
            <w:tcBorders>
              <w:top w:val="nil"/>
            </w:tcBorders>
          </w:tcPr>
          <w:p w14:paraId="091F115B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07E98423" w14:textId="08515873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(3,100)</w:t>
            </w:r>
          </w:p>
        </w:tc>
        <w:tc>
          <w:tcPr>
            <w:tcW w:w="264" w:type="dxa"/>
            <w:tcBorders>
              <w:top w:val="nil"/>
            </w:tcBorders>
          </w:tcPr>
          <w:p w14:paraId="247EEF69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4B34791" w14:textId="1778F7BE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(2,127)</w:t>
            </w:r>
          </w:p>
        </w:tc>
        <w:tc>
          <w:tcPr>
            <w:tcW w:w="300" w:type="dxa"/>
            <w:tcBorders>
              <w:top w:val="nil"/>
            </w:tcBorders>
          </w:tcPr>
          <w:p w14:paraId="5CCD56E6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4C8B8B7F" w14:textId="000E0704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sz w:val="30"/>
                <w:szCs w:val="30"/>
              </w:rPr>
              <w:t>(2,874)</w:t>
            </w:r>
          </w:p>
        </w:tc>
      </w:tr>
      <w:tr w:rsidR="00E17784" w:rsidRPr="00136693" w14:paraId="1B87E618" w14:textId="77777777" w:rsidTr="00535E04">
        <w:tc>
          <w:tcPr>
            <w:tcW w:w="4083" w:type="dxa"/>
          </w:tcPr>
          <w:p w14:paraId="075331DD" w14:textId="77777777" w:rsidR="00E17784" w:rsidRPr="00136693" w:rsidRDefault="00E17784" w:rsidP="00E17784">
            <w:pPr>
              <w:tabs>
                <w:tab w:val="clear" w:pos="227"/>
                <w:tab w:val="left" w:pos="36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CA608" w14:textId="4BF2D044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22,412</w:t>
            </w:r>
          </w:p>
        </w:tc>
        <w:tc>
          <w:tcPr>
            <w:tcW w:w="251" w:type="dxa"/>
            <w:tcBorders>
              <w:bottom w:val="nil"/>
            </w:tcBorders>
          </w:tcPr>
          <w:p w14:paraId="036A43F9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1EBE4A60" w14:textId="266E6175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22,123</w:t>
            </w:r>
          </w:p>
        </w:tc>
        <w:tc>
          <w:tcPr>
            <w:tcW w:w="264" w:type="dxa"/>
            <w:tcBorders>
              <w:bottom w:val="nil"/>
            </w:tcBorders>
          </w:tcPr>
          <w:p w14:paraId="05381115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3FBB0" w14:textId="16C4FB6F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18,712</w:t>
            </w:r>
          </w:p>
        </w:tc>
        <w:tc>
          <w:tcPr>
            <w:tcW w:w="300" w:type="dxa"/>
            <w:tcBorders>
              <w:bottom w:val="nil"/>
            </w:tcBorders>
          </w:tcPr>
          <w:p w14:paraId="750B7D74" w14:textId="77777777" w:rsidR="00E17784" w:rsidRPr="00E17784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4D8C845" w14:textId="05FA6878" w:rsidR="00E17784" w:rsidRPr="00E17784" w:rsidRDefault="00E17784" w:rsidP="00535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778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18,828</w:t>
            </w:r>
          </w:p>
        </w:tc>
      </w:tr>
      <w:tr w:rsidR="00E17784" w:rsidRPr="00136693" w14:paraId="1DF548DF" w14:textId="77777777" w:rsidTr="00535E04">
        <w:tc>
          <w:tcPr>
            <w:tcW w:w="4083" w:type="dxa"/>
          </w:tcPr>
          <w:p w14:paraId="4792F731" w14:textId="77777777" w:rsidR="00E17784" w:rsidRPr="00136693" w:rsidRDefault="00E17784" w:rsidP="00E17784">
            <w:pPr>
              <w:tabs>
                <w:tab w:val="clear" w:pos="227"/>
                <w:tab w:val="left" w:pos="36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nil"/>
            </w:tcBorders>
          </w:tcPr>
          <w:p w14:paraId="6C21EFC9" w14:textId="77777777" w:rsidR="00E17784" w:rsidRPr="00136693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6CF8DBD1" w14:textId="77777777" w:rsidR="00E17784" w:rsidRPr="00136693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double" w:sz="4" w:space="0" w:color="auto"/>
              <w:bottom w:val="nil"/>
            </w:tcBorders>
          </w:tcPr>
          <w:p w14:paraId="2215CD0D" w14:textId="77777777" w:rsidR="00E17784" w:rsidRPr="00136693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14:paraId="39682365" w14:textId="77777777" w:rsidR="00E17784" w:rsidRPr="00136693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B22B1F4" w14:textId="77777777" w:rsidR="00E17784" w:rsidRPr="00136693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bottom w:val="nil"/>
            </w:tcBorders>
          </w:tcPr>
          <w:p w14:paraId="2D11DCCC" w14:textId="77777777" w:rsidR="00E17784" w:rsidRPr="00136693" w:rsidRDefault="00E17784" w:rsidP="00E17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nil"/>
            </w:tcBorders>
            <w:vAlign w:val="bottom"/>
          </w:tcPr>
          <w:p w14:paraId="21503B07" w14:textId="77777777" w:rsidR="00E17784" w:rsidRPr="00136693" w:rsidRDefault="00E17784" w:rsidP="00E17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  <w:tab w:val="decimal" w:pos="8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65F957DE" w14:textId="77777777" w:rsidR="008B2DBF" w:rsidRPr="00136693" w:rsidRDefault="008B2DBF" w:rsidP="008B2DBF">
      <w:pPr>
        <w:rPr>
          <w:rFonts w:ascii="Angsana New" w:hAnsi="Angsana New" w:cs="Angsana New"/>
        </w:rPr>
      </w:pPr>
      <w:r w:rsidRPr="00136693">
        <w:rPr>
          <w:rFonts w:ascii="Angsana New" w:hAnsi="Angsana New" w:cs="Angsana New" w:hint="cs"/>
        </w:rPr>
        <w:br w:type="page"/>
      </w:r>
    </w:p>
    <w:tbl>
      <w:tblPr>
        <w:tblW w:w="9269" w:type="dxa"/>
        <w:tblInd w:w="450" w:type="dxa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114"/>
        <w:gridCol w:w="270"/>
        <w:gridCol w:w="929"/>
        <w:gridCol w:w="273"/>
        <w:gridCol w:w="1047"/>
      </w:tblGrid>
      <w:tr w:rsidR="008B2DBF" w:rsidRPr="00136693" w14:paraId="702F9E6F" w14:textId="77777777" w:rsidTr="004B7C7C">
        <w:tc>
          <w:tcPr>
            <w:tcW w:w="4320" w:type="dxa"/>
            <w:vMerge w:val="restart"/>
            <w:shd w:val="clear" w:color="auto" w:fill="auto"/>
          </w:tcPr>
          <w:p w14:paraId="29ACDD1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  <w:p w14:paraId="67AA24A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54CF316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7416535A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9" w:type="dxa"/>
            <w:gridSpan w:val="3"/>
            <w:shd w:val="clear" w:color="auto" w:fill="auto"/>
          </w:tcPr>
          <w:p w14:paraId="1788A506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E7D4A" w:rsidRPr="00136693" w14:paraId="65BEA39A" w14:textId="77777777" w:rsidTr="004B7C7C">
        <w:tc>
          <w:tcPr>
            <w:tcW w:w="4320" w:type="dxa"/>
            <w:vMerge/>
          </w:tcPr>
          <w:p w14:paraId="6DDDFE8F" w14:textId="77777777" w:rsidR="00DE7D4A" w:rsidRPr="00136693" w:rsidRDefault="00DE7D4A" w:rsidP="00DE7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BA610" w14:textId="7844C8B1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A9EA63B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5BE6FE" w14:textId="09CCD6F8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7B99C01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16A2A46A" w14:textId="62E17B0E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788A2602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6E12112" w14:textId="493D70A1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B7C7C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DE7D4A" w:rsidRPr="00136693" w14:paraId="77825976" w14:textId="77777777" w:rsidTr="003E6F58">
        <w:tc>
          <w:tcPr>
            <w:tcW w:w="4320" w:type="dxa"/>
          </w:tcPr>
          <w:p w14:paraId="5D9732A5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49" w:type="dxa"/>
            <w:gridSpan w:val="7"/>
          </w:tcPr>
          <w:p w14:paraId="0C7ECCC5" w14:textId="77777777" w:rsidR="00DE7D4A" w:rsidRPr="00136693" w:rsidRDefault="00DE7D4A" w:rsidP="00DE7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3C126A" w:rsidRPr="00136693" w14:paraId="6023A851" w14:textId="77777777" w:rsidTr="004B7C7C">
        <w:tc>
          <w:tcPr>
            <w:tcW w:w="4320" w:type="dxa"/>
          </w:tcPr>
          <w:p w14:paraId="5EAEF109" w14:textId="77777777" w:rsidR="003C126A" w:rsidRPr="00136693" w:rsidRDefault="003C126A" w:rsidP="003C12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</w:tcPr>
          <w:p w14:paraId="7861D922" w14:textId="7258EB79" w:rsidR="003C126A" w:rsidRPr="00136693" w:rsidRDefault="003C126A" w:rsidP="00A6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2.59 - 2.73</w:t>
            </w:r>
          </w:p>
        </w:tc>
        <w:tc>
          <w:tcPr>
            <w:tcW w:w="236" w:type="dxa"/>
            <w:shd w:val="clear" w:color="auto" w:fill="auto"/>
          </w:tcPr>
          <w:p w14:paraId="5CD3D8A6" w14:textId="77777777" w:rsidR="003C126A" w:rsidRPr="00136693" w:rsidRDefault="003C126A" w:rsidP="0073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2B3657" w14:textId="3C3C2DAA" w:rsidR="003C126A" w:rsidRPr="00136693" w:rsidRDefault="003C126A" w:rsidP="00A6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2.59 - 2.73</w:t>
            </w:r>
          </w:p>
        </w:tc>
        <w:tc>
          <w:tcPr>
            <w:tcW w:w="270" w:type="dxa"/>
          </w:tcPr>
          <w:p w14:paraId="02D07FE0" w14:textId="77777777" w:rsidR="003C126A" w:rsidRPr="00136693" w:rsidRDefault="003C126A" w:rsidP="0073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9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13C666CE" w14:textId="4969AC8B" w:rsidR="003C126A" w:rsidRPr="00136693" w:rsidRDefault="003C126A" w:rsidP="00A6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2.62</w:t>
            </w:r>
          </w:p>
        </w:tc>
        <w:tc>
          <w:tcPr>
            <w:tcW w:w="273" w:type="dxa"/>
          </w:tcPr>
          <w:p w14:paraId="3D62A9AE" w14:textId="77777777" w:rsidR="003C126A" w:rsidRPr="00136693" w:rsidRDefault="003C126A" w:rsidP="0073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0D145593" w14:textId="5123B4A7" w:rsidR="003C126A" w:rsidRPr="00136693" w:rsidRDefault="003C126A" w:rsidP="00A6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2.62</w:t>
            </w:r>
          </w:p>
        </w:tc>
      </w:tr>
      <w:tr w:rsidR="003C126A" w:rsidRPr="00136693" w14:paraId="3900A075" w14:textId="77777777" w:rsidTr="004B7C7C">
        <w:tc>
          <w:tcPr>
            <w:tcW w:w="4320" w:type="dxa"/>
          </w:tcPr>
          <w:p w14:paraId="52FD02F1" w14:textId="77777777" w:rsidR="003C126A" w:rsidRPr="00136693" w:rsidRDefault="003C126A" w:rsidP="003C12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4F66B762" w14:textId="584E87FA" w:rsidR="003C126A" w:rsidRPr="00136693" w:rsidRDefault="003C126A" w:rsidP="00A6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29610A8" w14:textId="77777777" w:rsidR="003C126A" w:rsidRPr="00136693" w:rsidRDefault="003C126A" w:rsidP="0073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09BFA5" w14:textId="74EE2ED6" w:rsidR="003C126A" w:rsidRPr="00136693" w:rsidRDefault="003C126A" w:rsidP="00A6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09E2C7" w14:textId="77777777" w:rsidR="003C126A" w:rsidRPr="00136693" w:rsidRDefault="003C126A" w:rsidP="0073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154DAADC" w14:textId="760D39B1" w:rsidR="003C126A" w:rsidRPr="00136693" w:rsidRDefault="003C126A" w:rsidP="00A6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5FA08719" w14:textId="77777777" w:rsidR="003C126A" w:rsidRPr="00136693" w:rsidRDefault="003C126A" w:rsidP="0073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C6BA75F" w14:textId="76FD3F24" w:rsidR="003C126A" w:rsidRPr="00136693" w:rsidRDefault="003C126A" w:rsidP="00A6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3C126A" w:rsidRPr="00136693" w14:paraId="54BF68C9" w14:textId="77777777" w:rsidTr="004B7C7C">
        <w:tc>
          <w:tcPr>
            <w:tcW w:w="4320" w:type="dxa"/>
          </w:tcPr>
          <w:p w14:paraId="68188424" w14:textId="77777777" w:rsidR="003C126A" w:rsidRPr="00136693" w:rsidRDefault="003C126A" w:rsidP="003C12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0F92388A" w14:textId="60667A63" w:rsidR="003C126A" w:rsidRPr="00136693" w:rsidRDefault="003C126A" w:rsidP="00A6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3 - 15</w:t>
            </w:r>
          </w:p>
        </w:tc>
        <w:tc>
          <w:tcPr>
            <w:tcW w:w="236" w:type="dxa"/>
            <w:shd w:val="clear" w:color="auto" w:fill="auto"/>
          </w:tcPr>
          <w:p w14:paraId="778FC957" w14:textId="77777777" w:rsidR="003C126A" w:rsidRPr="00136693" w:rsidRDefault="003C126A" w:rsidP="0073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22C0C2F" w14:textId="567208EC" w:rsidR="003C126A" w:rsidRPr="00136693" w:rsidRDefault="003C126A" w:rsidP="00A6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3 - 15</w:t>
            </w:r>
          </w:p>
        </w:tc>
        <w:tc>
          <w:tcPr>
            <w:tcW w:w="270" w:type="dxa"/>
            <w:shd w:val="clear" w:color="auto" w:fill="auto"/>
          </w:tcPr>
          <w:p w14:paraId="4EDC5166" w14:textId="77777777" w:rsidR="003C126A" w:rsidRPr="00136693" w:rsidRDefault="003C126A" w:rsidP="0073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752B863A" w14:textId="746B3C66" w:rsidR="003C126A" w:rsidRPr="00136693" w:rsidRDefault="003C126A" w:rsidP="00A6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5 - 10</w:t>
            </w:r>
          </w:p>
        </w:tc>
        <w:tc>
          <w:tcPr>
            <w:tcW w:w="273" w:type="dxa"/>
            <w:shd w:val="clear" w:color="auto" w:fill="auto"/>
          </w:tcPr>
          <w:p w14:paraId="21C9468C" w14:textId="77777777" w:rsidR="003C126A" w:rsidRPr="00136693" w:rsidRDefault="003C126A" w:rsidP="00734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1A43CDB" w14:textId="10D5E737" w:rsidR="003C126A" w:rsidRPr="00136693" w:rsidRDefault="003C126A" w:rsidP="00A64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5 - 10</w:t>
            </w:r>
          </w:p>
        </w:tc>
      </w:tr>
    </w:tbl>
    <w:p w14:paraId="4E23CEF2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="Angsana New" w:hAnsi="Angsana New" w:cs="Angsana New"/>
          <w:sz w:val="16"/>
          <w:szCs w:val="16"/>
        </w:rPr>
      </w:pPr>
    </w:p>
    <w:p w14:paraId="4EC6F14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123290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7CEAC604" w14:textId="5A661EEA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13669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136693">
        <w:rPr>
          <w:rFonts w:ascii="Angsana New" w:hAnsi="Angsana New" w:cs="Angsana New" w:hint="cs"/>
          <w:spacing w:val="-4"/>
          <w:sz w:val="30"/>
          <w:szCs w:val="30"/>
        </w:rPr>
        <w:t xml:space="preserve">31 </w:t>
      </w:r>
      <w:r w:rsidRPr="0013669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136693">
        <w:rPr>
          <w:rFonts w:ascii="Angsana New" w:hAnsi="Angsana New" w:cs="Angsana New" w:hint="cs"/>
          <w:spacing w:val="-4"/>
          <w:sz w:val="30"/>
          <w:szCs w:val="30"/>
        </w:rPr>
        <w:t>256</w:t>
      </w:r>
      <w:r w:rsidR="00100214" w:rsidRPr="00136693">
        <w:rPr>
          <w:rFonts w:ascii="Angsana New" w:hAnsi="Angsana New" w:cs="Angsana New" w:hint="cs"/>
          <w:spacing w:val="-4"/>
          <w:sz w:val="30"/>
          <w:szCs w:val="30"/>
        </w:rPr>
        <w:t>6</w:t>
      </w:r>
      <w:r w:rsidR="00DE7D4A" w:rsidRPr="00136693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136693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3C126A">
        <w:rPr>
          <w:rFonts w:ascii="Angsana New" w:hAnsi="Angsana New" w:cs="Angsana New"/>
          <w:spacing w:val="-4"/>
          <w:sz w:val="30"/>
          <w:szCs w:val="30"/>
        </w:rPr>
        <w:t>9</w:t>
      </w:r>
      <w:r w:rsidR="000C5349" w:rsidRPr="00136693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13669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Pr="00136693">
        <w:rPr>
          <w:rFonts w:ascii="Angsana New" w:hAnsi="Angsana New" w:cs="Angsana New" w:hint="cs"/>
          <w:i/>
          <w:iCs/>
          <w:spacing w:val="-4"/>
          <w:sz w:val="30"/>
          <w:szCs w:val="30"/>
        </w:rPr>
        <w:br/>
        <w:t>(256</w:t>
      </w:r>
      <w:r w:rsidR="00100214" w:rsidRPr="00136693">
        <w:rPr>
          <w:rFonts w:ascii="Angsana New" w:hAnsi="Angsana New" w:cs="Angsana New" w:hint="cs"/>
          <w:i/>
          <w:iCs/>
          <w:spacing w:val="-4"/>
          <w:sz w:val="30"/>
          <w:szCs w:val="30"/>
        </w:rPr>
        <w:t>5</w:t>
      </w:r>
      <w:r w:rsidRPr="00136693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: </w:t>
      </w:r>
      <w:r w:rsidR="00100214" w:rsidRPr="00136693">
        <w:rPr>
          <w:rFonts w:ascii="Angsana New" w:hAnsi="Angsana New" w:cs="Angsana New" w:hint="cs"/>
          <w:i/>
          <w:iCs/>
          <w:spacing w:val="-4"/>
          <w:sz w:val="30"/>
          <w:szCs w:val="30"/>
        </w:rPr>
        <w:t>9</w:t>
      </w:r>
      <w:r w:rsidRPr="00136693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ปี</w:t>
      </w:r>
      <w:r w:rsidRPr="00136693">
        <w:rPr>
          <w:rFonts w:ascii="Angsana New" w:hAnsi="Angsana New" w:cs="Angsana New" w:hint="cs"/>
          <w:i/>
          <w:iCs/>
          <w:spacing w:val="-4"/>
          <w:sz w:val="30"/>
          <w:szCs w:val="30"/>
        </w:rPr>
        <w:t>)</w:t>
      </w:r>
    </w:p>
    <w:p w14:paraId="55BB6FA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eastAsia="Calibri" w:hAnsi="Angsana New" w:cs="Angsana New"/>
          <w:b/>
          <w:bCs/>
          <w:i/>
          <w:iCs/>
          <w:sz w:val="16"/>
          <w:szCs w:val="16"/>
        </w:rPr>
      </w:pPr>
    </w:p>
    <w:p w14:paraId="12B8332A" w14:textId="1D9A412B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F8F9AA4" w14:textId="77777777" w:rsidR="008B2DBF" w:rsidRPr="00136693" w:rsidRDefault="008B2DBF" w:rsidP="008B2DBF">
      <w:pPr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Cs w:val="30"/>
        </w:rPr>
      </w:pPr>
    </w:p>
    <w:p w14:paraId="032C4AE4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5541C0FA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8B2DBF" w:rsidRPr="00136693" w14:paraId="281E373F" w14:textId="77777777" w:rsidTr="003E6F58">
        <w:tc>
          <w:tcPr>
            <w:tcW w:w="4320" w:type="dxa"/>
          </w:tcPr>
          <w:p w14:paraId="569520D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14:paraId="3219F02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136693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8B2DBF" w:rsidRPr="00136693" w14:paraId="48EB0914" w14:textId="77777777" w:rsidTr="003E6F58">
        <w:tc>
          <w:tcPr>
            <w:tcW w:w="4320" w:type="dxa"/>
          </w:tcPr>
          <w:p w14:paraId="2A3A3F22" w14:textId="77777777" w:rsidR="008B2DBF" w:rsidRPr="00136693" w:rsidRDefault="008B2DBF" w:rsidP="003E6F5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1794CDA0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2A1378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3DDC5664" w14:textId="77777777" w:rsidR="008B2DBF" w:rsidRPr="00136693" w:rsidRDefault="008B2DBF" w:rsidP="003E6F5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8B2DBF" w:rsidRPr="00136693" w14:paraId="2DFC3F78" w14:textId="77777777" w:rsidTr="003E6F58">
        <w:tc>
          <w:tcPr>
            <w:tcW w:w="4320" w:type="dxa"/>
          </w:tcPr>
          <w:p w14:paraId="7BC81A6E" w14:textId="77777777" w:rsidR="008B2DBF" w:rsidRPr="00136693" w:rsidRDefault="008B2DBF" w:rsidP="003E6F5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6AAE9D1" w14:textId="05D77ACC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25D8DA82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B437011" w14:textId="64A62EF3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2EF08D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64CF29C9" w14:textId="56F7861E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7A82F8AE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D8B244C" w14:textId="3741572E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49FA7A2F" w14:textId="77777777" w:rsidTr="003E6F58">
        <w:trPr>
          <w:trHeight w:val="263"/>
        </w:trPr>
        <w:tc>
          <w:tcPr>
            <w:tcW w:w="4320" w:type="dxa"/>
          </w:tcPr>
          <w:p w14:paraId="411B997D" w14:textId="77777777" w:rsidR="008B2DBF" w:rsidRPr="00136693" w:rsidRDefault="008B2DBF" w:rsidP="003E6F5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</w:tcPr>
          <w:p w14:paraId="5ADC2168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6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126A" w:rsidRPr="00136693" w14:paraId="29CC5B03" w14:textId="77777777" w:rsidTr="002C6821">
        <w:tc>
          <w:tcPr>
            <w:tcW w:w="4320" w:type="dxa"/>
          </w:tcPr>
          <w:p w14:paraId="292E2A07" w14:textId="77777777" w:rsidR="003C126A" w:rsidRPr="00136693" w:rsidRDefault="003C126A" w:rsidP="003C126A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B0F16EC" w14:textId="5845E45C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(1,807)</w:t>
            </w:r>
          </w:p>
        </w:tc>
        <w:tc>
          <w:tcPr>
            <w:tcW w:w="271" w:type="dxa"/>
            <w:vAlign w:val="center"/>
          </w:tcPr>
          <w:p w14:paraId="3CEF4768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42933B5F" w14:textId="180F64E1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(1,704)</w:t>
            </w:r>
          </w:p>
        </w:tc>
        <w:tc>
          <w:tcPr>
            <w:tcW w:w="270" w:type="dxa"/>
            <w:vAlign w:val="center"/>
          </w:tcPr>
          <w:p w14:paraId="25597624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416199E" w14:textId="7F8A691E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2,046</w:t>
            </w:r>
          </w:p>
        </w:tc>
        <w:tc>
          <w:tcPr>
            <w:tcW w:w="268" w:type="dxa"/>
            <w:vAlign w:val="center"/>
          </w:tcPr>
          <w:p w14:paraId="0EE1BABD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04C58D5A" w14:textId="288FEE8A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1,935</w:t>
            </w:r>
          </w:p>
        </w:tc>
      </w:tr>
      <w:tr w:rsidR="003C126A" w:rsidRPr="00136693" w14:paraId="7CFCBC9E" w14:textId="77777777" w:rsidTr="003E6F58">
        <w:tc>
          <w:tcPr>
            <w:tcW w:w="4320" w:type="dxa"/>
          </w:tcPr>
          <w:p w14:paraId="1FCC471A" w14:textId="77777777" w:rsidR="003C126A" w:rsidRPr="00136693" w:rsidRDefault="003C126A" w:rsidP="003C126A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7AD06F15" w14:textId="0C56729E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2,353</w:t>
            </w:r>
          </w:p>
        </w:tc>
        <w:tc>
          <w:tcPr>
            <w:tcW w:w="271" w:type="dxa"/>
          </w:tcPr>
          <w:p w14:paraId="29427323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7547DEF4" w14:textId="4043DE89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1,985</w:t>
            </w:r>
          </w:p>
        </w:tc>
        <w:tc>
          <w:tcPr>
            <w:tcW w:w="270" w:type="dxa"/>
          </w:tcPr>
          <w:p w14:paraId="61411D4A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1A0D9A65" w14:textId="7BEF933D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(2,104)</w:t>
            </w:r>
          </w:p>
        </w:tc>
        <w:tc>
          <w:tcPr>
            <w:tcW w:w="268" w:type="dxa"/>
          </w:tcPr>
          <w:p w14:paraId="16E8C77F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B3A0C74" w14:textId="1E1F2B43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(1,781)</w:t>
            </w:r>
          </w:p>
        </w:tc>
      </w:tr>
      <w:tr w:rsidR="003C126A" w:rsidRPr="00136693" w14:paraId="6744AB00" w14:textId="77777777" w:rsidTr="002C6821">
        <w:tc>
          <w:tcPr>
            <w:tcW w:w="4320" w:type="dxa"/>
          </w:tcPr>
          <w:p w14:paraId="06DCEA9E" w14:textId="77777777" w:rsidR="003C126A" w:rsidRPr="00136693" w:rsidRDefault="003C126A" w:rsidP="003C126A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6421748E" w14:textId="6B77DF0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(1,933)</w:t>
            </w:r>
          </w:p>
        </w:tc>
        <w:tc>
          <w:tcPr>
            <w:tcW w:w="271" w:type="dxa"/>
          </w:tcPr>
          <w:p w14:paraId="72815E86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68142CF1" w14:textId="1B1C3164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(1,826)</w:t>
            </w:r>
          </w:p>
        </w:tc>
        <w:tc>
          <w:tcPr>
            <w:tcW w:w="270" w:type="dxa"/>
          </w:tcPr>
          <w:p w14:paraId="690D19E7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36A79287" w14:textId="30F0885E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1,262</w:t>
            </w:r>
          </w:p>
        </w:tc>
        <w:tc>
          <w:tcPr>
            <w:tcW w:w="268" w:type="dxa"/>
          </w:tcPr>
          <w:p w14:paraId="55AD1630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6C3924C6" w14:textId="11416944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1,209</w:t>
            </w:r>
          </w:p>
        </w:tc>
      </w:tr>
      <w:tr w:rsidR="003C126A" w:rsidRPr="00136693" w14:paraId="71F7FD02" w14:textId="77777777" w:rsidTr="003E6F58">
        <w:tc>
          <w:tcPr>
            <w:tcW w:w="4320" w:type="dxa"/>
          </w:tcPr>
          <w:p w14:paraId="50610E91" w14:textId="77777777" w:rsidR="003C126A" w:rsidRPr="00136693" w:rsidRDefault="003C126A" w:rsidP="003C126A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3678BC46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0DB9CF9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1421EA9B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1F03B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14:paraId="3ADA02EB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8AEB208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40F0D3BE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126A" w:rsidRPr="00136693" w14:paraId="22E5ED6F" w14:textId="77777777" w:rsidTr="003E6F58">
        <w:tc>
          <w:tcPr>
            <w:tcW w:w="4320" w:type="dxa"/>
          </w:tcPr>
          <w:p w14:paraId="51B21F86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14:paraId="397043CD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26A" w:rsidRPr="00136693" w14:paraId="75E413EB" w14:textId="77777777" w:rsidTr="003E6F58">
        <w:tc>
          <w:tcPr>
            <w:tcW w:w="4320" w:type="dxa"/>
          </w:tcPr>
          <w:p w14:paraId="69D28C9F" w14:textId="77777777" w:rsidR="003C126A" w:rsidRPr="00136693" w:rsidRDefault="003C126A" w:rsidP="003C126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D698CAC" w14:textId="77777777" w:rsidR="003C126A" w:rsidRPr="003C126A" w:rsidRDefault="003C126A" w:rsidP="003C126A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3C1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5468550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5D753E4E" w14:textId="77777777" w:rsidR="003C126A" w:rsidRPr="003C126A" w:rsidRDefault="003C126A" w:rsidP="003C126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3C1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3C126A" w:rsidRPr="00136693" w14:paraId="01B1E26C" w14:textId="77777777" w:rsidTr="003E6F58">
        <w:tc>
          <w:tcPr>
            <w:tcW w:w="4320" w:type="dxa"/>
          </w:tcPr>
          <w:p w14:paraId="49DD198E" w14:textId="77777777" w:rsidR="003C126A" w:rsidRPr="00136693" w:rsidRDefault="003C126A" w:rsidP="003C126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22A27BD" w14:textId="438EDE29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66435E9E" w14:textId="77777777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191AEE3" w14:textId="144D3E20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CEF0BFE" w14:textId="77777777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49ABB45D" w14:textId="5E100DED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5B332A40" w14:textId="77777777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54E8CA9E" w14:textId="3C2FB238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3C126A" w:rsidRPr="00136693" w14:paraId="4A050658" w14:textId="77777777" w:rsidTr="003E6F58">
        <w:tc>
          <w:tcPr>
            <w:tcW w:w="4320" w:type="dxa"/>
          </w:tcPr>
          <w:p w14:paraId="2048069A" w14:textId="77777777" w:rsidR="003C126A" w:rsidRPr="00136693" w:rsidRDefault="003C126A" w:rsidP="003C126A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  <w:vAlign w:val="center"/>
          </w:tcPr>
          <w:p w14:paraId="063212B9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26A" w:rsidRPr="00136693" w14:paraId="1F399F7D" w14:textId="77777777" w:rsidTr="00FB4E83">
        <w:tc>
          <w:tcPr>
            <w:tcW w:w="4320" w:type="dxa"/>
          </w:tcPr>
          <w:p w14:paraId="3DD12E38" w14:textId="77777777" w:rsidR="003C126A" w:rsidRPr="00136693" w:rsidRDefault="003C126A" w:rsidP="003C126A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CE6E26D" w14:textId="3FBEB790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(1,518)</w:t>
            </w:r>
          </w:p>
        </w:tc>
        <w:tc>
          <w:tcPr>
            <w:tcW w:w="271" w:type="dxa"/>
            <w:vAlign w:val="center"/>
          </w:tcPr>
          <w:p w14:paraId="60893F65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0C51F0B1" w14:textId="39727686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(1,446)</w:t>
            </w:r>
          </w:p>
        </w:tc>
        <w:tc>
          <w:tcPr>
            <w:tcW w:w="270" w:type="dxa"/>
            <w:vAlign w:val="center"/>
          </w:tcPr>
          <w:p w14:paraId="3E8B7876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07992F9F" w14:textId="3C762199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1,717</w:t>
            </w:r>
          </w:p>
        </w:tc>
        <w:tc>
          <w:tcPr>
            <w:tcW w:w="268" w:type="dxa"/>
            <w:vAlign w:val="center"/>
          </w:tcPr>
          <w:p w14:paraId="1AC497B1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02FC2C3C" w14:textId="3ED02052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1,640</w:t>
            </w:r>
          </w:p>
        </w:tc>
      </w:tr>
      <w:tr w:rsidR="003C126A" w:rsidRPr="00136693" w14:paraId="2B9AE476" w14:textId="77777777" w:rsidTr="003E6F58">
        <w:tc>
          <w:tcPr>
            <w:tcW w:w="4320" w:type="dxa"/>
          </w:tcPr>
          <w:p w14:paraId="00A83FE7" w14:textId="77777777" w:rsidR="003C126A" w:rsidRPr="00136693" w:rsidRDefault="003C126A" w:rsidP="003C126A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51A841F4" w14:textId="0CE88A7B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1,9</w:t>
            </w:r>
            <w:r w:rsidR="00D526E3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71" w:type="dxa"/>
          </w:tcPr>
          <w:p w14:paraId="3EF720F5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29B82ADA" w14:textId="00C96C16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1,679</w:t>
            </w:r>
          </w:p>
        </w:tc>
        <w:tc>
          <w:tcPr>
            <w:tcW w:w="270" w:type="dxa"/>
          </w:tcPr>
          <w:p w14:paraId="1950AA7D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46A94737" w14:textId="1AF3C16D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(1,765)</w:t>
            </w:r>
          </w:p>
        </w:tc>
        <w:tc>
          <w:tcPr>
            <w:tcW w:w="268" w:type="dxa"/>
          </w:tcPr>
          <w:p w14:paraId="671DDF98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0017C987" w14:textId="08A9DBD8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(1,508)</w:t>
            </w:r>
          </w:p>
        </w:tc>
      </w:tr>
      <w:tr w:rsidR="003C126A" w:rsidRPr="00136693" w14:paraId="5FDC6993" w14:textId="77777777" w:rsidTr="003E6F58">
        <w:tc>
          <w:tcPr>
            <w:tcW w:w="4320" w:type="dxa"/>
          </w:tcPr>
          <w:p w14:paraId="703B40FB" w14:textId="77777777" w:rsidR="003C126A" w:rsidRPr="00136693" w:rsidRDefault="003C126A" w:rsidP="003C126A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2C38DAEA" w14:textId="7681E62C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(1,621)</w:t>
            </w:r>
          </w:p>
        </w:tc>
        <w:tc>
          <w:tcPr>
            <w:tcW w:w="271" w:type="dxa"/>
          </w:tcPr>
          <w:p w14:paraId="1C33150F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EBB8FF4" w14:textId="35628B03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(1,547)</w:t>
            </w:r>
          </w:p>
        </w:tc>
        <w:tc>
          <w:tcPr>
            <w:tcW w:w="270" w:type="dxa"/>
          </w:tcPr>
          <w:p w14:paraId="2C8E63A0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6D90BED3" w14:textId="14503A15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1,050</w:t>
            </w:r>
          </w:p>
        </w:tc>
        <w:tc>
          <w:tcPr>
            <w:tcW w:w="268" w:type="dxa"/>
          </w:tcPr>
          <w:p w14:paraId="64F58C5A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</w:tcPr>
          <w:p w14:paraId="3B164185" w14:textId="43B21AA1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1,019</w:t>
            </w:r>
          </w:p>
        </w:tc>
      </w:tr>
    </w:tbl>
    <w:p w14:paraId="25CB199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BA0E8D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sz w:val="30"/>
          <w:szCs w:val="30"/>
        </w:rPr>
        <w:br w:type="page"/>
      </w:r>
    </w:p>
    <w:p w14:paraId="6710F158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10079F34" w14:textId="77777777" w:rsidR="008B2DBF" w:rsidRPr="00136693" w:rsidRDefault="008B2DBF" w:rsidP="008B2DB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0F734664" w14:textId="77777777" w:rsidR="008B2DBF" w:rsidRPr="00136693" w:rsidRDefault="008B2DBF" w:rsidP="008B2DB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136693">
        <w:rPr>
          <w:rFonts w:ascii="Angsana New" w:hAnsi="Angsana New" w:cs="Angsana New" w:hint="cs"/>
          <w:cs/>
          <w:lang w:val="en-US"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4601C28" w14:textId="77777777" w:rsidR="008B2DBF" w:rsidRPr="00136693" w:rsidRDefault="008B2DBF" w:rsidP="008B2DB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0624FC5B" w14:textId="77777777" w:rsidR="008B2DBF" w:rsidRPr="00136693" w:rsidRDefault="008B2DBF" w:rsidP="008B2DB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136693">
        <w:rPr>
          <w:rFonts w:ascii="Angsana New" w:hAnsi="Angsana New" w:cs="Angsana New" w:hint="cs"/>
          <w:b/>
          <w:bCs/>
          <w:i/>
          <w:iCs/>
          <w:cs/>
          <w:lang w:val="en-US"/>
        </w:rPr>
        <w:t>ส่วนเกินมูลค่าหุ้น</w:t>
      </w:r>
    </w:p>
    <w:p w14:paraId="53F1F00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0391DC2B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36693">
        <w:rPr>
          <w:rFonts w:ascii="Angsana New" w:hAnsi="Angsana New" w:cs="Angsana New" w:hint="cs"/>
          <w:sz w:val="30"/>
          <w:szCs w:val="30"/>
        </w:rPr>
        <w:t>2535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มาตรา </w:t>
      </w:r>
      <w:r w:rsidRPr="00136693">
        <w:rPr>
          <w:rFonts w:ascii="Angsana New" w:hAnsi="Angsana New" w:cs="Angsana New" w:hint="cs"/>
          <w:sz w:val="30"/>
          <w:szCs w:val="30"/>
        </w:rPr>
        <w:t>51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36693">
        <w:rPr>
          <w:rFonts w:ascii="Angsana New" w:hAnsi="Angsana New" w:cs="Angsana New" w:hint="cs"/>
          <w:sz w:val="30"/>
          <w:szCs w:val="30"/>
        </w:rPr>
        <w:t>“</w:t>
      </w:r>
      <w:r w:rsidRPr="00136693">
        <w:rPr>
          <w:rFonts w:ascii="Angsana New" w:hAnsi="Angsana New" w:cs="Angsana New" w:hint="cs"/>
          <w:sz w:val="30"/>
          <w:szCs w:val="30"/>
          <w:cs/>
        </w:rPr>
        <w:t>ส่วนเกินมูลค่าหุ้นทุน</w:t>
      </w:r>
      <w:r w:rsidRPr="00136693">
        <w:rPr>
          <w:rFonts w:ascii="Angsana New" w:hAnsi="Angsana New" w:cs="Angsana New" w:hint="cs"/>
          <w:sz w:val="30"/>
          <w:szCs w:val="30"/>
        </w:rPr>
        <w:t>”</w:t>
      </w:r>
      <w:r w:rsidRPr="00136693">
        <w:rPr>
          <w:rFonts w:ascii="Angsana New" w:hAnsi="Angsana New" w:cs="Angsana New" w:hint="cs"/>
          <w:sz w:val="30"/>
          <w:szCs w:val="30"/>
          <w:cs/>
        </w:rPr>
        <w:t>) ส่วนเกินมูลค่าหุ้นทุนนี้จะนำไปจ่ายเป็นเงินปันผลไม่ได้</w:t>
      </w:r>
    </w:p>
    <w:p w14:paraId="0DB803C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77514C6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ส่วนเกินทุนจากการเปลี่ยนแปลงสัดส่วนการถือหุ้นในบริษัทย่อย</w:t>
      </w:r>
    </w:p>
    <w:p w14:paraId="11AACDF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60AC54FF" w14:textId="77777777" w:rsidR="008B2DBF" w:rsidRPr="00136693" w:rsidRDefault="008B2DBF" w:rsidP="008B2DBF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</w:rPr>
      </w:pPr>
      <w:r w:rsidRPr="00136693">
        <w:rPr>
          <w:rFonts w:ascii="Angsana New" w:hAnsi="Angsana New" w:cs="Angsana New" w:hint="cs"/>
          <w:cs/>
        </w:rPr>
        <w:t>ส่วนเกินทุนจากการเปลี่ยนแปลงสัดส่วนการถือหุ้นในบริษัทย่อย เป็นผลต่างระหว่างเงินที่จ่ายซื้อสัดส่วนของบริษัทย่อยที่เพิ่มขึ้นกับมูลค่าตามบัญชีของบริษัทย่อย ซึ่งเกิดจากการเพิ่มสัดส่วนการลงทุนในบริษัทย่อย โดยส่วนเกินทุนดังกล่าวจะนำไปจ่ายเป็นเงินปันผลไม่ได้</w:t>
      </w:r>
    </w:p>
    <w:p w14:paraId="4E45936D" w14:textId="77777777" w:rsidR="008B2DBF" w:rsidRPr="00136693" w:rsidRDefault="008B2DBF" w:rsidP="008B2DBF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14:paraId="5E359FCD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  <w:r w:rsidRPr="00136693">
        <w:rPr>
          <w:rFonts w:ascii="Angsana New" w:hAnsi="Angsana New" w:hint="cs"/>
          <w:b/>
          <w:bCs/>
          <w:sz w:val="30"/>
          <w:szCs w:val="30"/>
        </w:rPr>
        <w:t xml:space="preserve">  </w:t>
      </w:r>
    </w:p>
    <w:p w14:paraId="4A40683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23EA0F2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36693">
        <w:rPr>
          <w:rFonts w:ascii="Angsana New" w:hAnsi="Angsana New" w:cs="Angsana New" w:hint="cs"/>
          <w:sz w:val="30"/>
          <w:szCs w:val="30"/>
        </w:rPr>
        <w:t>2535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มาตรา </w:t>
      </w:r>
      <w:r w:rsidRPr="00136693">
        <w:rPr>
          <w:rFonts w:ascii="Angsana New" w:hAnsi="Angsana New" w:cs="Angsana New" w:hint="cs"/>
          <w:sz w:val="30"/>
          <w:szCs w:val="30"/>
        </w:rPr>
        <w:t>116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136693">
        <w:rPr>
          <w:rFonts w:ascii="Angsana New" w:hAnsi="Angsana New" w:cs="Angsana New" w:hint="cs"/>
          <w:sz w:val="30"/>
          <w:szCs w:val="30"/>
        </w:rPr>
        <w:t>“</w:t>
      </w:r>
      <w:r w:rsidRPr="00136693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  <w:r w:rsidRPr="00136693">
        <w:rPr>
          <w:rFonts w:ascii="Angsana New" w:hAnsi="Angsana New" w:cs="Angsana New" w:hint="cs"/>
          <w:sz w:val="30"/>
          <w:szCs w:val="30"/>
        </w:rPr>
        <w:t>”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) อย่างน้อยร้อยละ </w:t>
      </w:r>
      <w:r w:rsidRPr="00136693">
        <w:rPr>
          <w:rFonts w:ascii="Angsana New" w:hAnsi="Angsana New" w:cs="Angsana New" w:hint="cs"/>
          <w:sz w:val="30"/>
          <w:szCs w:val="30"/>
        </w:rPr>
        <w:t xml:space="preserve">5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36693">
        <w:rPr>
          <w:rFonts w:ascii="Angsana New" w:hAnsi="Angsana New" w:cs="Angsana New" w:hint="cs"/>
          <w:sz w:val="30"/>
          <w:szCs w:val="30"/>
        </w:rPr>
        <w:t xml:space="preserve">10 </w:t>
      </w:r>
      <w:r w:rsidRPr="00136693">
        <w:rPr>
          <w:rFonts w:ascii="Angsana New" w:hAnsi="Angsana New" w:cs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553D52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5C245942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98125F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A9B8C7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6C69842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ab/>
      </w:r>
    </w:p>
    <w:p w14:paraId="26FED55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 ธุรกิจผลิตและจัดจำหน่ายชิ้นส่วนประกอบรถยนต์ ดังนั้นจึงมีส่วนงานที่รายงานเพียงส่วนงานเดียว ผู้มีอำนาจตัดสินใจสูงสุดด้านการดำเนินงานของกลุ่มบริษัทมีการสอบทานรายงานการจัดการภายในอย่างน้อยทุกไตรมาส</w:t>
      </w:r>
    </w:p>
    <w:p w14:paraId="194AF4B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1"/>
        <w:jc w:val="thaiDistribute"/>
        <w:rPr>
          <w:rFonts w:ascii="Angsana New" w:hAnsi="Angsana New" w:cs="Angsana New"/>
          <w:sz w:val="30"/>
          <w:szCs w:val="30"/>
        </w:rPr>
      </w:pPr>
    </w:p>
    <w:p w14:paraId="6B9B24B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</w:rPr>
        <w:br w:type="page"/>
      </w:r>
    </w:p>
    <w:p w14:paraId="39DB58B7" w14:textId="60E39E13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กลุ่มบริษัทมีการจัดการบริหารโดยมาตรฐานระดับสากล แต่มีกระบวนการผลิตและสำนักงานขายในประเทศไทย </w:t>
      </w:r>
      <w:r w:rsidRPr="00136693">
        <w:rPr>
          <w:rFonts w:ascii="Angsana New" w:hAnsi="Angsana New" w:cs="Angsana New" w:hint="cs"/>
          <w:sz w:val="30"/>
          <w:szCs w:val="30"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2EE74A29" w14:textId="719C2A89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7A14CD06" w14:textId="1FAF1D20" w:rsidR="008B2DBF" w:rsidRPr="00136693" w:rsidRDefault="007F0117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noProof/>
          <w:sz w:val="30"/>
          <w:szCs w:val="30"/>
          <w:cs/>
        </w:rPr>
        <w:drawing>
          <wp:anchor distT="0" distB="0" distL="114300" distR="114300" simplePos="0" relativeHeight="251665408" behindDoc="1" locked="0" layoutInCell="1" allowOverlap="1" wp14:anchorId="78DC4E74" wp14:editId="5609F528">
            <wp:simplePos x="0" y="0"/>
            <wp:positionH relativeFrom="column">
              <wp:posOffset>339090</wp:posOffset>
            </wp:positionH>
            <wp:positionV relativeFrom="paragraph">
              <wp:posOffset>276704</wp:posOffset>
            </wp:positionV>
            <wp:extent cx="5438140" cy="294259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140" cy="294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2DBF"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</w:p>
    <w:p w14:paraId="0B0A5FFC" w14:textId="23710C36" w:rsidR="008B2DBF" w:rsidRPr="00136693" w:rsidRDefault="008B2DBF" w:rsidP="008B2DBF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8110351" w14:textId="42EE40F1" w:rsidR="008B2DBF" w:rsidRPr="00136693" w:rsidRDefault="00D002C5" w:rsidP="008B2DBF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noProof/>
          <w:sz w:val="30"/>
          <w:szCs w:val="30"/>
        </w:rPr>
        <w:drawing>
          <wp:anchor distT="0" distB="0" distL="114300" distR="114300" simplePos="0" relativeHeight="251666432" behindDoc="1" locked="0" layoutInCell="1" allowOverlap="1" wp14:anchorId="6509F468" wp14:editId="71F2C28E">
            <wp:simplePos x="0" y="0"/>
            <wp:positionH relativeFrom="column">
              <wp:posOffset>416560</wp:posOffset>
            </wp:positionH>
            <wp:positionV relativeFrom="paragraph">
              <wp:posOffset>65405</wp:posOffset>
            </wp:positionV>
            <wp:extent cx="5361940" cy="301625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940" cy="301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B8F9D1" w14:textId="7D21D867" w:rsidR="008B2DBF" w:rsidRPr="00136693" w:rsidRDefault="008B2DBF" w:rsidP="008B2DBF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ลูกค้ารายใหญ่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</w:t>
      </w:r>
    </w:p>
    <w:p w14:paraId="66549406" w14:textId="708FA2A6" w:rsidR="008B2DBF" w:rsidRPr="00136693" w:rsidRDefault="008B2DBF" w:rsidP="008B2DBF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5BFA6DC" w14:textId="3ED09B7A" w:rsidR="008B2DBF" w:rsidRPr="00136693" w:rsidRDefault="008B2DBF" w:rsidP="008B2DB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669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รายได้จากลูกค้ารายใหญ่รายหนึ่งเป็นเงินประมาณ </w:t>
      </w:r>
      <w:r w:rsidR="005D48D6">
        <w:rPr>
          <w:rFonts w:ascii="Angsana New" w:hAnsi="Angsana New" w:cs="Angsana New"/>
          <w:spacing w:val="-4"/>
          <w:sz w:val="30"/>
          <w:szCs w:val="30"/>
        </w:rPr>
        <w:t>137</w:t>
      </w:r>
      <w:r w:rsidRPr="00136693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13669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(</w:t>
      </w:r>
      <w:r w:rsidRPr="00136693">
        <w:rPr>
          <w:rFonts w:ascii="Angsana New" w:hAnsi="Angsana New" w:cs="Angsana New" w:hint="cs"/>
          <w:i/>
          <w:iCs/>
          <w:spacing w:val="-4"/>
          <w:sz w:val="30"/>
          <w:szCs w:val="30"/>
        </w:rPr>
        <w:t>256</w:t>
      </w:r>
      <w:r w:rsidR="00100214" w:rsidRPr="00136693">
        <w:rPr>
          <w:rFonts w:ascii="Angsana New" w:hAnsi="Angsana New" w:cs="Angsana New" w:hint="cs"/>
          <w:i/>
          <w:iCs/>
          <w:spacing w:val="-4"/>
          <w:sz w:val="30"/>
          <w:szCs w:val="30"/>
        </w:rPr>
        <w:t>5</w:t>
      </w:r>
      <w:r w:rsidRPr="00136693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: </w:t>
      </w:r>
      <w:r w:rsidR="00E0333B" w:rsidRPr="00136693">
        <w:rPr>
          <w:rFonts w:ascii="Angsana New" w:hAnsi="Angsana New" w:cs="Angsana New" w:hint="cs"/>
          <w:i/>
          <w:iCs/>
          <w:spacing w:val="-4"/>
          <w:sz w:val="30"/>
          <w:szCs w:val="30"/>
        </w:rPr>
        <w:t>1</w:t>
      </w:r>
      <w:r w:rsidR="00100214" w:rsidRPr="00136693">
        <w:rPr>
          <w:rFonts w:ascii="Angsana New" w:hAnsi="Angsana New" w:cs="Angsana New" w:hint="cs"/>
          <w:i/>
          <w:iCs/>
          <w:spacing w:val="-4"/>
          <w:sz w:val="30"/>
          <w:szCs w:val="30"/>
        </w:rPr>
        <w:t>14</w:t>
      </w:r>
      <w:r w:rsidRPr="00136693">
        <w:rPr>
          <w:rFonts w:ascii="Angsana New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14:paraId="3471295A" w14:textId="4AAAE40A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br w:type="page"/>
      </w:r>
    </w:p>
    <w:p w14:paraId="744C3CF5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lastRenderedPageBreak/>
        <w:t>รายได้อื่น</w:t>
      </w:r>
    </w:p>
    <w:p w14:paraId="2BCB65F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1080"/>
        <w:gridCol w:w="270"/>
        <w:gridCol w:w="1058"/>
        <w:gridCol w:w="270"/>
        <w:gridCol w:w="1006"/>
        <w:gridCol w:w="236"/>
        <w:gridCol w:w="1005"/>
      </w:tblGrid>
      <w:tr w:rsidR="008B2DBF" w:rsidRPr="00136693" w14:paraId="7AA06F16" w14:textId="77777777" w:rsidTr="003E6F58">
        <w:tc>
          <w:tcPr>
            <w:tcW w:w="3240" w:type="dxa"/>
          </w:tcPr>
          <w:p w14:paraId="35144C7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540F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8" w:type="dxa"/>
            <w:gridSpan w:val="3"/>
          </w:tcPr>
          <w:p w14:paraId="385B6E7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A8F644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7" w:type="dxa"/>
            <w:gridSpan w:val="3"/>
          </w:tcPr>
          <w:p w14:paraId="3AFC42EE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450D97C9" w14:textId="77777777" w:rsidTr="003E6F58">
        <w:tc>
          <w:tcPr>
            <w:tcW w:w="3240" w:type="dxa"/>
          </w:tcPr>
          <w:p w14:paraId="77D29BE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B39899" w14:textId="024B08BF" w:rsidR="008B2DBF" w:rsidRPr="00136693" w:rsidRDefault="00B109E0" w:rsidP="00B10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5F221E4" w14:textId="38BBD3CF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50AE86B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E831A61" w14:textId="3B7AB8C0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697B5FB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52D479C" w14:textId="61E852C0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520F507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C64E0B6" w14:textId="19573163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1F0D3043" w14:textId="77777777" w:rsidTr="003E6F58">
        <w:tc>
          <w:tcPr>
            <w:tcW w:w="3240" w:type="dxa"/>
          </w:tcPr>
          <w:p w14:paraId="3584C2A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B4E57" w14:textId="3F41E9AD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5" w:type="dxa"/>
            <w:gridSpan w:val="7"/>
          </w:tcPr>
          <w:p w14:paraId="35692DC2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26A" w:rsidRPr="00136693" w14:paraId="403CC0B4" w14:textId="77777777" w:rsidTr="003E6F58">
        <w:tc>
          <w:tcPr>
            <w:tcW w:w="3240" w:type="dxa"/>
          </w:tcPr>
          <w:p w14:paraId="58014A70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รายได้จากการให้เช่าโรงงาน</w:t>
            </w:r>
          </w:p>
        </w:tc>
        <w:tc>
          <w:tcPr>
            <w:tcW w:w="1080" w:type="dxa"/>
          </w:tcPr>
          <w:p w14:paraId="44918B32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95D535" w14:textId="628713AE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8,892</w:t>
            </w:r>
          </w:p>
        </w:tc>
        <w:tc>
          <w:tcPr>
            <w:tcW w:w="270" w:type="dxa"/>
          </w:tcPr>
          <w:p w14:paraId="75211623" w14:textId="77777777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115B2C49" w14:textId="03757161" w:rsidR="003C126A" w:rsidRPr="003C126A" w:rsidRDefault="003C126A" w:rsidP="005B5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13,044</w:t>
            </w:r>
          </w:p>
        </w:tc>
        <w:tc>
          <w:tcPr>
            <w:tcW w:w="270" w:type="dxa"/>
          </w:tcPr>
          <w:p w14:paraId="71BEB1D3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BB8EC88" w14:textId="7B427225" w:rsidR="003C126A" w:rsidRPr="003C126A" w:rsidRDefault="003C126A" w:rsidP="005B56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13,60</w:t>
            </w:r>
            <w:r w:rsidR="00735E5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056E111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00523D6" w14:textId="437267FE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18,284</w:t>
            </w:r>
          </w:p>
        </w:tc>
      </w:tr>
      <w:tr w:rsidR="003C126A" w:rsidRPr="00136693" w14:paraId="116B5A13" w14:textId="77777777" w:rsidTr="003E6F58">
        <w:tc>
          <w:tcPr>
            <w:tcW w:w="3240" w:type="dxa"/>
          </w:tcPr>
          <w:p w14:paraId="1640B1FB" w14:textId="478E2322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  <w:r w:rsidR="0051422E">
              <w:rPr>
                <w:rFonts w:ascii="Angsana New" w:hAnsi="Angsana New" w:cs="Angsana New" w:hint="cs"/>
                <w:sz w:val="30"/>
                <w:szCs w:val="30"/>
                <w:cs/>
              </w:rPr>
              <w:t>จากบริษัทร่วม</w:t>
            </w:r>
          </w:p>
        </w:tc>
        <w:tc>
          <w:tcPr>
            <w:tcW w:w="1080" w:type="dxa"/>
          </w:tcPr>
          <w:p w14:paraId="4AF89EC9" w14:textId="4A673CD7" w:rsidR="003C126A" w:rsidRPr="00136693" w:rsidRDefault="005B56EE" w:rsidP="00423532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4, </w:t>
            </w:r>
            <w:r w:rsidR="00423532"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3EF06321" w14:textId="5E0EA724" w:rsidR="003C126A" w:rsidRPr="003C126A" w:rsidRDefault="0051422E" w:rsidP="00514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17C839" w14:textId="77777777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56690760" w14:textId="4F5AE902" w:rsidR="003C126A" w:rsidRPr="003C126A" w:rsidRDefault="003C126A" w:rsidP="0033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4CD175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C0C3858" w14:textId="6DA9D1C8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19,500</w:t>
            </w:r>
          </w:p>
        </w:tc>
        <w:tc>
          <w:tcPr>
            <w:tcW w:w="236" w:type="dxa"/>
          </w:tcPr>
          <w:p w14:paraId="1BDA3C59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E49D489" w14:textId="26E1E09E" w:rsidR="003C126A" w:rsidRPr="003C126A" w:rsidRDefault="003C126A" w:rsidP="00334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C126A" w:rsidRPr="00136693" w14:paraId="65296D97" w14:textId="77777777" w:rsidTr="003E6F58">
        <w:tc>
          <w:tcPr>
            <w:tcW w:w="3240" w:type="dxa"/>
          </w:tcPr>
          <w:p w14:paraId="1C716C36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465105F8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5ED755" w14:textId="3401421F" w:rsidR="003C126A" w:rsidRPr="003C126A" w:rsidRDefault="0051422E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2,965</w:t>
            </w:r>
          </w:p>
        </w:tc>
        <w:tc>
          <w:tcPr>
            <w:tcW w:w="270" w:type="dxa"/>
          </w:tcPr>
          <w:p w14:paraId="2A77A25C" w14:textId="77777777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4A9C6C07" w14:textId="5FE71498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2,531</w:t>
            </w:r>
          </w:p>
        </w:tc>
        <w:tc>
          <w:tcPr>
            <w:tcW w:w="270" w:type="dxa"/>
          </w:tcPr>
          <w:p w14:paraId="6DE922C1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3E73AA1" w14:textId="14C56D86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1,80</w:t>
            </w:r>
            <w:r w:rsidR="00735E5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8C0F758" w14:textId="77777777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DDDE867" w14:textId="5EAAF2D3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1,200</w:t>
            </w:r>
          </w:p>
        </w:tc>
      </w:tr>
      <w:tr w:rsidR="003C126A" w:rsidRPr="00136693" w14:paraId="19710234" w14:textId="77777777" w:rsidTr="003E6F58">
        <w:tc>
          <w:tcPr>
            <w:tcW w:w="3240" w:type="dxa"/>
          </w:tcPr>
          <w:p w14:paraId="015E2036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3066FBE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F9815F" w14:textId="5F3263FD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11,857</w:t>
            </w:r>
          </w:p>
        </w:tc>
        <w:tc>
          <w:tcPr>
            <w:tcW w:w="270" w:type="dxa"/>
          </w:tcPr>
          <w:p w14:paraId="16E50B71" w14:textId="77777777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4BBE6" w14:textId="569D2D9E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15,575 </w:t>
            </w:r>
          </w:p>
        </w:tc>
        <w:tc>
          <w:tcPr>
            <w:tcW w:w="270" w:type="dxa"/>
          </w:tcPr>
          <w:p w14:paraId="26D95C32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BB2A488" w14:textId="66EBDC1D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34,914</w:t>
            </w:r>
          </w:p>
        </w:tc>
        <w:tc>
          <w:tcPr>
            <w:tcW w:w="236" w:type="dxa"/>
          </w:tcPr>
          <w:p w14:paraId="0F5EE25B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61E74BB" w14:textId="16F6E5C9" w:rsidR="003C126A" w:rsidRPr="003C126A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19,484</w:t>
            </w:r>
          </w:p>
        </w:tc>
      </w:tr>
    </w:tbl>
    <w:p w14:paraId="1F6E375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</w:rPr>
      </w:pPr>
    </w:p>
    <w:p w14:paraId="624D01A1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36693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3F446A36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9"/>
        <w:gridCol w:w="1071"/>
        <w:gridCol w:w="1080"/>
        <w:gridCol w:w="279"/>
        <w:gridCol w:w="1071"/>
        <w:gridCol w:w="270"/>
        <w:gridCol w:w="990"/>
        <w:gridCol w:w="270"/>
        <w:gridCol w:w="961"/>
      </w:tblGrid>
      <w:tr w:rsidR="008B2DBF" w:rsidRPr="00136693" w14:paraId="5784F65F" w14:textId="77777777" w:rsidTr="005B56EE">
        <w:tc>
          <w:tcPr>
            <w:tcW w:w="3249" w:type="dxa"/>
          </w:tcPr>
          <w:p w14:paraId="3EAB629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FF25E4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017835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16674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</w:tcPr>
          <w:p w14:paraId="13845A32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13C12083" w14:textId="77777777" w:rsidTr="005B56EE">
        <w:tc>
          <w:tcPr>
            <w:tcW w:w="3249" w:type="dxa"/>
          </w:tcPr>
          <w:p w14:paraId="22EC7BE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55AC54E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0" w:right="-109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650207E" w14:textId="1563E7ED" w:rsidR="008B2DBF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9" w:type="dxa"/>
          </w:tcPr>
          <w:p w14:paraId="2AFB75D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E47A72" w14:textId="4403F775" w:rsidR="008B2DBF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73A29E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6554A2" w14:textId="353DFDB7" w:rsidR="008B2DBF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6CB80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5CDC8AAE" w14:textId="74B304CC" w:rsidR="008B2DBF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16899808" w14:textId="77777777" w:rsidTr="005B56EE">
        <w:tc>
          <w:tcPr>
            <w:tcW w:w="3249" w:type="dxa"/>
          </w:tcPr>
          <w:p w14:paraId="7308F942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A4F579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21" w:type="dxa"/>
            <w:gridSpan w:val="7"/>
          </w:tcPr>
          <w:p w14:paraId="10E0AE4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26A" w:rsidRPr="00136693" w14:paraId="241085DB" w14:textId="77777777" w:rsidTr="005B56EE">
        <w:tc>
          <w:tcPr>
            <w:tcW w:w="3249" w:type="dxa"/>
          </w:tcPr>
          <w:p w14:paraId="379A2906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71" w:type="dxa"/>
          </w:tcPr>
          <w:p w14:paraId="302494E9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highlight w:val="magenta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080" w:type="dxa"/>
          </w:tcPr>
          <w:p w14:paraId="06717E4C" w14:textId="19283E2C" w:rsidR="003C126A" w:rsidRPr="003C126A" w:rsidRDefault="003C126A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88,50</w:t>
            </w:r>
            <w:r w:rsidR="00735E5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4B06E04F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1D8011A" w14:textId="010CE902" w:rsidR="003C126A" w:rsidRPr="003C126A" w:rsidRDefault="003C126A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85,549</w:t>
            </w:r>
          </w:p>
        </w:tc>
        <w:tc>
          <w:tcPr>
            <w:tcW w:w="270" w:type="dxa"/>
          </w:tcPr>
          <w:p w14:paraId="36AF2A72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C35BF" w14:textId="675390E5" w:rsidR="003C126A" w:rsidRPr="003C126A" w:rsidRDefault="003C126A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68,494</w:t>
            </w:r>
          </w:p>
        </w:tc>
        <w:tc>
          <w:tcPr>
            <w:tcW w:w="270" w:type="dxa"/>
          </w:tcPr>
          <w:p w14:paraId="7EA6D486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6134077F" w14:textId="40BA99CC" w:rsidR="003C126A" w:rsidRPr="003C126A" w:rsidRDefault="003C126A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67,820</w:t>
            </w:r>
          </w:p>
        </w:tc>
      </w:tr>
      <w:tr w:rsidR="003C126A" w:rsidRPr="00136693" w14:paraId="7FD8B969" w14:textId="77777777" w:rsidTr="005B56EE">
        <w:tc>
          <w:tcPr>
            <w:tcW w:w="3249" w:type="dxa"/>
          </w:tcPr>
          <w:p w14:paraId="28EBD98F" w14:textId="77777777" w:rsidR="003C126A" w:rsidRPr="00136693" w:rsidRDefault="003C126A" w:rsidP="003C12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71" w:type="dxa"/>
          </w:tcPr>
          <w:p w14:paraId="7B0602DC" w14:textId="77777777" w:rsidR="003C126A" w:rsidRPr="00136693" w:rsidRDefault="003C126A" w:rsidP="003C126A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magenta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10, 11</w:t>
            </w:r>
          </w:p>
        </w:tc>
        <w:tc>
          <w:tcPr>
            <w:tcW w:w="1080" w:type="dxa"/>
          </w:tcPr>
          <w:p w14:paraId="30A8AFCD" w14:textId="259D59E6" w:rsidR="003C126A" w:rsidRPr="004C65A7" w:rsidRDefault="003C126A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C65A7">
              <w:rPr>
                <w:rFonts w:ascii="Angsana New" w:hAnsi="Angsana New" w:cs="Angsana New" w:hint="cs"/>
                <w:sz w:val="30"/>
                <w:szCs w:val="30"/>
              </w:rPr>
              <w:t>19,3</w:t>
            </w:r>
            <w:r w:rsidR="00735E5E" w:rsidRPr="004C65A7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79" w:type="dxa"/>
          </w:tcPr>
          <w:p w14:paraId="526D2B4E" w14:textId="77777777" w:rsidR="003C126A" w:rsidRPr="004C65A7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71" w:type="dxa"/>
          </w:tcPr>
          <w:p w14:paraId="41233563" w14:textId="44D13186" w:rsidR="003C126A" w:rsidRPr="004C65A7" w:rsidRDefault="003C126A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C65A7">
              <w:rPr>
                <w:rFonts w:ascii="Angsana New" w:hAnsi="Angsana New" w:cs="Angsana New" w:hint="cs"/>
                <w:sz w:val="30"/>
                <w:szCs w:val="30"/>
              </w:rPr>
              <w:t>23,817</w:t>
            </w:r>
          </w:p>
        </w:tc>
        <w:tc>
          <w:tcPr>
            <w:tcW w:w="270" w:type="dxa"/>
          </w:tcPr>
          <w:p w14:paraId="7EC3FFF0" w14:textId="77777777" w:rsidR="003C126A" w:rsidRPr="004C65A7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403E8662" w14:textId="6055A418" w:rsidR="003C126A" w:rsidRPr="004C65A7" w:rsidRDefault="003C126A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C65A7">
              <w:rPr>
                <w:rFonts w:ascii="Angsana New" w:hAnsi="Angsana New" w:cs="Angsana New" w:hint="cs"/>
                <w:sz w:val="30"/>
                <w:szCs w:val="30"/>
              </w:rPr>
              <w:t>13,</w:t>
            </w:r>
            <w:r w:rsidR="00735E5E" w:rsidRPr="004C65A7">
              <w:rPr>
                <w:rFonts w:ascii="Angsana New" w:hAnsi="Angsana New" w:cs="Angsana New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39B64288" w14:textId="77777777" w:rsidR="003C126A" w:rsidRPr="004C65A7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20232896" w14:textId="7D2D1E8B" w:rsidR="003C126A" w:rsidRPr="003C126A" w:rsidRDefault="003C126A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16,940</w:t>
            </w:r>
          </w:p>
        </w:tc>
      </w:tr>
      <w:tr w:rsidR="003C126A" w:rsidRPr="00136693" w14:paraId="5FBA53D6" w14:textId="77777777" w:rsidTr="005B56EE">
        <w:tc>
          <w:tcPr>
            <w:tcW w:w="3249" w:type="dxa"/>
          </w:tcPr>
          <w:p w14:paraId="384DF6D1" w14:textId="77777777" w:rsidR="003C126A" w:rsidRPr="00136693" w:rsidRDefault="003C126A" w:rsidP="003C126A">
            <w:pPr>
              <w:spacing w:line="240" w:lineRule="auto"/>
              <w:ind w:left="252" w:hanging="252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71" w:type="dxa"/>
          </w:tcPr>
          <w:p w14:paraId="22028B91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B0F2C5" w14:textId="46F9C377" w:rsidR="003C126A" w:rsidRPr="003C126A" w:rsidRDefault="003C126A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1,933</w:t>
            </w:r>
          </w:p>
        </w:tc>
        <w:tc>
          <w:tcPr>
            <w:tcW w:w="279" w:type="dxa"/>
          </w:tcPr>
          <w:p w14:paraId="5D5E5924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78E914C" w14:textId="1F79AFA0" w:rsidR="003C126A" w:rsidRPr="003C126A" w:rsidRDefault="003C126A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2,425</w:t>
            </w:r>
          </w:p>
        </w:tc>
        <w:tc>
          <w:tcPr>
            <w:tcW w:w="270" w:type="dxa"/>
          </w:tcPr>
          <w:p w14:paraId="0368D493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AFB536" w14:textId="1A5360F9" w:rsidR="003C126A" w:rsidRPr="003C126A" w:rsidRDefault="003C126A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1,130</w:t>
            </w:r>
          </w:p>
        </w:tc>
        <w:tc>
          <w:tcPr>
            <w:tcW w:w="270" w:type="dxa"/>
          </w:tcPr>
          <w:p w14:paraId="5AC7C018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3C212CA4" w14:textId="439CA88E" w:rsidR="003C126A" w:rsidRPr="003C126A" w:rsidRDefault="003C126A" w:rsidP="005B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1,649</w:t>
            </w:r>
          </w:p>
        </w:tc>
      </w:tr>
    </w:tbl>
    <w:p w14:paraId="0A2F24CB" w14:textId="463FD729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  <w:cs/>
        </w:rPr>
      </w:pPr>
      <w:r w:rsidRPr="00136693">
        <w:rPr>
          <w:rFonts w:ascii="Angsana New" w:hAnsi="Angsana New" w:hint="cs"/>
          <w:b/>
          <w:sz w:val="30"/>
          <w:szCs w:val="30"/>
        </w:rPr>
        <w:br w:type="page"/>
      </w:r>
      <w:r w:rsidRPr="001A3BD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4DA3306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8" w:type="dxa"/>
        <w:tblInd w:w="450" w:type="dxa"/>
        <w:tblLook w:val="01E0" w:firstRow="1" w:lastRow="1" w:firstColumn="1" w:lastColumn="1" w:noHBand="0" w:noVBand="0"/>
      </w:tblPr>
      <w:tblGrid>
        <w:gridCol w:w="3314"/>
        <w:gridCol w:w="807"/>
        <w:gridCol w:w="1094"/>
        <w:gridCol w:w="270"/>
        <w:gridCol w:w="1094"/>
        <w:gridCol w:w="270"/>
        <w:gridCol w:w="1094"/>
        <w:gridCol w:w="270"/>
        <w:gridCol w:w="1085"/>
      </w:tblGrid>
      <w:tr w:rsidR="008B2DBF" w:rsidRPr="00136693" w14:paraId="1DE9D2F2" w14:textId="77777777" w:rsidTr="003E6F58">
        <w:tc>
          <w:tcPr>
            <w:tcW w:w="3314" w:type="dxa"/>
          </w:tcPr>
          <w:p w14:paraId="0883A84C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07" w:type="dxa"/>
          </w:tcPr>
          <w:p w14:paraId="3DDC21C8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4108DC02" w14:textId="77777777" w:rsidR="008B2DBF" w:rsidRPr="00136693" w:rsidRDefault="008B2DBF" w:rsidP="003E6F58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ED1737" w14:textId="77777777" w:rsidR="008B2DBF" w:rsidRPr="00136693" w:rsidRDefault="008B2DBF" w:rsidP="003E6F58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9" w:type="dxa"/>
            <w:gridSpan w:val="3"/>
          </w:tcPr>
          <w:p w14:paraId="21A04E55" w14:textId="77777777" w:rsidR="008B2DBF" w:rsidRPr="00136693" w:rsidRDefault="008B2DBF" w:rsidP="003E6F58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648F8A77" w14:textId="77777777" w:rsidTr="003E6F58">
        <w:tc>
          <w:tcPr>
            <w:tcW w:w="3314" w:type="dxa"/>
          </w:tcPr>
          <w:p w14:paraId="2E4E4D01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7" w:type="dxa"/>
          </w:tcPr>
          <w:p w14:paraId="0CECF6F5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9CAD570" w14:textId="5F9F04A2" w:rsidR="008B2DBF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56B31F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2C69539C" w14:textId="230553BB" w:rsidR="008B2DBF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FB9510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63664CB6" w14:textId="2365D76C" w:rsidR="008B2DBF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699D3C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65E8E8D" w14:textId="1D0FD5F0" w:rsidR="008B2DBF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5FA0043C" w14:textId="77777777" w:rsidTr="003E6F58">
        <w:tc>
          <w:tcPr>
            <w:tcW w:w="3314" w:type="dxa"/>
          </w:tcPr>
          <w:p w14:paraId="71BFEFDD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7" w:type="dxa"/>
          </w:tcPr>
          <w:p w14:paraId="6B61DC0E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77" w:type="dxa"/>
            <w:gridSpan w:val="7"/>
          </w:tcPr>
          <w:p w14:paraId="2443FF2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136693" w14:paraId="6CE7FE3B" w14:textId="77777777" w:rsidTr="003E6F58">
        <w:tc>
          <w:tcPr>
            <w:tcW w:w="4121" w:type="dxa"/>
            <w:gridSpan w:val="2"/>
          </w:tcPr>
          <w:p w14:paraId="18CF4AD0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6375DF4F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4BA0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C629B8E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662B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035CEF0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0997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E1C40A0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126A" w:rsidRPr="00136693" w14:paraId="4E2B28A0" w14:textId="77777777" w:rsidTr="003E6F58">
        <w:tc>
          <w:tcPr>
            <w:tcW w:w="3314" w:type="dxa"/>
          </w:tcPr>
          <w:p w14:paraId="1B1121E9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สำหรับงวดปัจจุบัน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07" w:type="dxa"/>
          </w:tcPr>
          <w:p w14:paraId="7B4EA083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1270BCA0" w14:textId="273D94E9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10,76</w:t>
            </w:r>
            <w:r w:rsidR="0003079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01037F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63EFC98B" w14:textId="3484FE7A" w:rsidR="003C126A" w:rsidRPr="003C126A" w:rsidRDefault="003C126A" w:rsidP="0000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11,386</w:t>
            </w:r>
          </w:p>
        </w:tc>
        <w:tc>
          <w:tcPr>
            <w:tcW w:w="270" w:type="dxa"/>
          </w:tcPr>
          <w:p w14:paraId="0113D25C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079C65F" w14:textId="04267E54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9,59</w:t>
            </w:r>
            <w:r w:rsidR="00735E5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BC1823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CF6ABD6" w14:textId="57E20415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10,513</w:t>
            </w:r>
          </w:p>
        </w:tc>
      </w:tr>
      <w:tr w:rsidR="003C126A" w:rsidRPr="00136693" w14:paraId="7A3C7C69" w14:textId="77777777" w:rsidTr="003E6F58">
        <w:tc>
          <w:tcPr>
            <w:tcW w:w="3314" w:type="dxa"/>
          </w:tcPr>
          <w:p w14:paraId="68C273F0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807" w:type="dxa"/>
          </w:tcPr>
          <w:p w14:paraId="06E6BB06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5CA179D1" w14:textId="14C38FF2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(186)</w:t>
            </w:r>
          </w:p>
        </w:tc>
        <w:tc>
          <w:tcPr>
            <w:tcW w:w="270" w:type="dxa"/>
          </w:tcPr>
          <w:p w14:paraId="39CB404F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456EFA6E" w14:textId="1E96FC8C" w:rsidR="003C126A" w:rsidRPr="003C126A" w:rsidRDefault="003C126A" w:rsidP="0000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(184)</w:t>
            </w:r>
          </w:p>
        </w:tc>
        <w:tc>
          <w:tcPr>
            <w:tcW w:w="270" w:type="dxa"/>
            <w:shd w:val="clear" w:color="auto" w:fill="auto"/>
          </w:tcPr>
          <w:p w14:paraId="4D8A1EBC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46C9E4CB" w14:textId="216349FF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(186)</w:t>
            </w:r>
          </w:p>
        </w:tc>
        <w:tc>
          <w:tcPr>
            <w:tcW w:w="270" w:type="dxa"/>
            <w:shd w:val="clear" w:color="auto" w:fill="auto"/>
          </w:tcPr>
          <w:p w14:paraId="4A5B190F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3DD4212" w14:textId="0A754B8D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(184)</w:t>
            </w:r>
          </w:p>
        </w:tc>
      </w:tr>
      <w:tr w:rsidR="003C126A" w:rsidRPr="00136693" w14:paraId="07A23A6C" w14:textId="77777777" w:rsidTr="003E6F58">
        <w:tc>
          <w:tcPr>
            <w:tcW w:w="3314" w:type="dxa"/>
            <w:shd w:val="clear" w:color="auto" w:fill="auto"/>
          </w:tcPr>
          <w:p w14:paraId="7D7DBA1B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B59A8A6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19A7D87A" w14:textId="401E3D89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10,58</w:t>
            </w:r>
            <w:r w:rsidR="0003079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7287093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45739058" w14:textId="198D91DA" w:rsidR="003C126A" w:rsidRPr="003C126A" w:rsidRDefault="003C126A" w:rsidP="0000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11,202</w:t>
            </w:r>
          </w:p>
        </w:tc>
        <w:tc>
          <w:tcPr>
            <w:tcW w:w="270" w:type="dxa"/>
            <w:shd w:val="clear" w:color="auto" w:fill="auto"/>
          </w:tcPr>
          <w:p w14:paraId="7D754ABE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17C165DE" w14:textId="7A5358BD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9,4</w:t>
            </w:r>
            <w:r w:rsidR="00735E5E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16DBF73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1A569BC3" w14:textId="4D352612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10,329</w:t>
            </w:r>
          </w:p>
        </w:tc>
      </w:tr>
      <w:tr w:rsidR="003C126A" w:rsidRPr="00136693" w14:paraId="1A282A7C" w14:textId="77777777" w:rsidTr="003E6F58">
        <w:tc>
          <w:tcPr>
            <w:tcW w:w="3314" w:type="dxa"/>
            <w:shd w:val="clear" w:color="auto" w:fill="auto"/>
          </w:tcPr>
          <w:p w14:paraId="75A7E5A6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07" w:type="dxa"/>
            <w:shd w:val="clear" w:color="auto" w:fill="auto"/>
          </w:tcPr>
          <w:p w14:paraId="4521F5C9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42DEE9D3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BD1A44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DA5A201" w14:textId="77777777" w:rsidR="003C126A" w:rsidRPr="003C126A" w:rsidRDefault="003C126A" w:rsidP="0000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44F194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2DF4A64A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9C3176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2247C6" w14:textId="77777777" w:rsidR="003C126A" w:rsidRPr="003C126A" w:rsidRDefault="003C126A" w:rsidP="003C12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126A" w:rsidRPr="00136693" w14:paraId="6AF197DE" w14:textId="77777777" w:rsidTr="003E6F58">
        <w:tc>
          <w:tcPr>
            <w:tcW w:w="3314" w:type="dxa"/>
            <w:shd w:val="clear" w:color="auto" w:fill="auto"/>
          </w:tcPr>
          <w:p w14:paraId="11F28954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</w:p>
        </w:tc>
        <w:tc>
          <w:tcPr>
            <w:tcW w:w="807" w:type="dxa"/>
            <w:shd w:val="clear" w:color="auto" w:fill="auto"/>
          </w:tcPr>
          <w:p w14:paraId="208B0A6C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111B9FD6" w14:textId="17B96816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</w:t>
            </w:r>
            <w:r w:rsidR="00735E5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3079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CF9CF9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16C5DA32" w14:textId="2E778678" w:rsidR="003C126A" w:rsidRPr="003C126A" w:rsidRDefault="003C126A" w:rsidP="0000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615</w:t>
            </w:r>
          </w:p>
        </w:tc>
        <w:tc>
          <w:tcPr>
            <w:tcW w:w="270" w:type="dxa"/>
            <w:shd w:val="clear" w:color="auto" w:fill="auto"/>
          </w:tcPr>
          <w:p w14:paraId="3F506CA2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0B644CBC" w14:textId="54DC2804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(9</w:t>
            </w:r>
            <w:r w:rsidR="00735E5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E07F85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88E623" w14:textId="7162C70B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470</w:t>
            </w:r>
          </w:p>
        </w:tc>
      </w:tr>
      <w:tr w:rsidR="003C126A" w:rsidRPr="00136693" w14:paraId="0B1FDF68" w14:textId="77777777" w:rsidTr="00446020">
        <w:tc>
          <w:tcPr>
            <w:tcW w:w="3314" w:type="dxa"/>
            <w:shd w:val="clear" w:color="auto" w:fill="auto"/>
          </w:tcPr>
          <w:p w14:paraId="515C009B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19015F2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6C460" w14:textId="7A28F0C6" w:rsidR="003C126A" w:rsidRPr="003C126A" w:rsidRDefault="003C126A" w:rsidP="003C126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C85A16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D536" w14:textId="77777777" w:rsidR="003C126A" w:rsidRPr="003C126A" w:rsidRDefault="003C126A" w:rsidP="003C126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E43C93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4C9F0" w14:textId="77777777" w:rsidR="003C126A" w:rsidRPr="003C126A" w:rsidRDefault="003C126A" w:rsidP="003C126A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F3E3CF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7846C" w14:textId="77777777" w:rsidR="003C126A" w:rsidRPr="003C126A" w:rsidRDefault="003C126A" w:rsidP="003C12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C126A" w:rsidRPr="00136693" w14:paraId="3C1ABF67" w14:textId="77777777" w:rsidTr="003E6F58">
        <w:tc>
          <w:tcPr>
            <w:tcW w:w="3314" w:type="dxa"/>
            <w:shd w:val="clear" w:color="auto" w:fill="auto"/>
          </w:tcPr>
          <w:p w14:paraId="60CA46C9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07" w:type="dxa"/>
            <w:shd w:val="clear" w:color="auto" w:fill="auto"/>
          </w:tcPr>
          <w:p w14:paraId="4B0A7B17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6C20F4AC" w14:textId="4F8CB4F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10,4</w:t>
            </w:r>
            <w:r w:rsidR="00735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7576A16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7F8DB4B7" w14:textId="3A05F8D7" w:rsidR="003C126A" w:rsidRPr="003C126A" w:rsidRDefault="003C126A" w:rsidP="0000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11,817</w:t>
            </w:r>
          </w:p>
        </w:tc>
        <w:tc>
          <w:tcPr>
            <w:tcW w:w="270" w:type="dxa"/>
            <w:shd w:val="clear" w:color="auto" w:fill="auto"/>
          </w:tcPr>
          <w:p w14:paraId="7A5AD1CE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092FB976" w14:textId="12281318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9,311</w:t>
            </w:r>
          </w:p>
        </w:tc>
        <w:tc>
          <w:tcPr>
            <w:tcW w:w="270" w:type="dxa"/>
            <w:shd w:val="clear" w:color="auto" w:fill="auto"/>
          </w:tcPr>
          <w:p w14:paraId="06EA8D75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6F416DB6" w14:textId="61FEFD3A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10,799</w:t>
            </w:r>
          </w:p>
        </w:tc>
      </w:tr>
    </w:tbl>
    <w:p w14:paraId="692D95A0" w14:textId="77777777" w:rsidR="008B2DBF" w:rsidRPr="00136693" w:rsidRDefault="008B2DBF" w:rsidP="008B2DBF">
      <w:pPr>
        <w:rPr>
          <w:rFonts w:ascii="Angsana New" w:hAnsi="Angsana New" w:cs="Angsana New"/>
          <w:sz w:val="32"/>
          <w:szCs w:val="32"/>
        </w:rPr>
      </w:pPr>
    </w:p>
    <w:tbl>
      <w:tblPr>
        <w:tblW w:w="9302" w:type="dxa"/>
        <w:tblInd w:w="450" w:type="dxa"/>
        <w:tblLook w:val="01E0" w:firstRow="1" w:lastRow="1" w:firstColumn="1" w:lastColumn="1" w:noHBand="0" w:noVBand="0"/>
      </w:tblPr>
      <w:tblGrid>
        <w:gridCol w:w="3735"/>
        <w:gridCol w:w="356"/>
        <w:gridCol w:w="1029"/>
        <w:gridCol w:w="268"/>
        <w:gridCol w:w="1148"/>
        <w:gridCol w:w="272"/>
        <w:gridCol w:w="1078"/>
        <w:gridCol w:w="268"/>
        <w:gridCol w:w="1148"/>
      </w:tblGrid>
      <w:tr w:rsidR="008B2DBF" w:rsidRPr="00136693" w14:paraId="710DCC0B" w14:textId="77777777" w:rsidTr="00004988">
        <w:tc>
          <w:tcPr>
            <w:tcW w:w="3735" w:type="dxa"/>
          </w:tcPr>
          <w:p w14:paraId="14D218B5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356" w:type="dxa"/>
          </w:tcPr>
          <w:p w14:paraId="5B0A9BB6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41048BA7" w14:textId="77777777" w:rsidR="008B2DBF" w:rsidRPr="00136693" w:rsidRDefault="008B2DBF" w:rsidP="003E6F58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666E6D24" w14:textId="77777777" w:rsidR="008B2DBF" w:rsidRPr="00136693" w:rsidRDefault="008B2DBF" w:rsidP="003E6F58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4" w:type="dxa"/>
            <w:gridSpan w:val="3"/>
          </w:tcPr>
          <w:p w14:paraId="355DF85D" w14:textId="77777777" w:rsidR="008B2DBF" w:rsidRPr="00136693" w:rsidRDefault="008B2DBF" w:rsidP="003E6F58">
            <w:pPr>
              <w:pStyle w:val="BodyText"/>
              <w:spacing w:after="0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56783F28" w14:textId="77777777" w:rsidTr="00004988">
        <w:tc>
          <w:tcPr>
            <w:tcW w:w="3735" w:type="dxa"/>
          </w:tcPr>
          <w:p w14:paraId="3959AE0B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56" w:type="dxa"/>
          </w:tcPr>
          <w:p w14:paraId="4076B323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24C32912" w14:textId="30F492D7" w:rsidR="008B2DBF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6E0B6BD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4734B17B" w14:textId="460DD684" w:rsidR="008B2DBF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4B89932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7DE0B7D" w14:textId="7390B9AA" w:rsidR="008B2DBF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1C6BA49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6895D0CD" w14:textId="4093E01B" w:rsidR="008B2DBF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781A6725" w14:textId="77777777" w:rsidTr="00004988">
        <w:tc>
          <w:tcPr>
            <w:tcW w:w="3735" w:type="dxa"/>
          </w:tcPr>
          <w:p w14:paraId="5E1BD6F1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56" w:type="dxa"/>
          </w:tcPr>
          <w:p w14:paraId="6D11CD97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11" w:type="dxa"/>
            <w:gridSpan w:val="7"/>
          </w:tcPr>
          <w:p w14:paraId="5F09053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26A" w:rsidRPr="00136693" w14:paraId="25B7BD05" w14:textId="77777777" w:rsidTr="00004988">
        <w:tc>
          <w:tcPr>
            <w:tcW w:w="3735" w:type="dxa"/>
          </w:tcPr>
          <w:p w14:paraId="27F3F7EB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กำไรจากการประมาณตามหลัก   </w:t>
            </w:r>
          </w:p>
          <w:p w14:paraId="557AC76A" w14:textId="2A29D0A2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356" w:type="dxa"/>
          </w:tcPr>
          <w:p w14:paraId="62410D90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232CE2A6" w14:textId="77777777" w:rsid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768B5BAD" w14:textId="5A5FAAEB" w:rsidR="003C126A" w:rsidRPr="003C126A" w:rsidRDefault="003C126A" w:rsidP="0033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B48E92B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BE875BF" w14:textId="77777777" w:rsid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259DAF82" w14:textId="0BFFB5A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2,885</w:t>
            </w:r>
          </w:p>
        </w:tc>
        <w:tc>
          <w:tcPr>
            <w:tcW w:w="272" w:type="dxa"/>
          </w:tcPr>
          <w:p w14:paraId="2D62C6A6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4814C5F2" w14:textId="77777777" w:rsid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58D3D3FC" w14:textId="4FFA156D" w:rsidR="003C126A" w:rsidRPr="003C126A" w:rsidRDefault="003C126A" w:rsidP="0033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178517F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11CFC1F" w14:textId="77777777" w:rsid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EBEB878" w14:textId="5FFABC77" w:rsidR="003C126A" w:rsidRPr="003C126A" w:rsidRDefault="003C126A" w:rsidP="0000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1,897</w:t>
            </w:r>
          </w:p>
        </w:tc>
      </w:tr>
      <w:tr w:rsidR="003C126A" w:rsidRPr="00136693" w14:paraId="6D5C5201" w14:textId="77777777" w:rsidTr="00004988">
        <w:tc>
          <w:tcPr>
            <w:tcW w:w="3735" w:type="dxa"/>
            <w:shd w:val="clear" w:color="auto" w:fill="auto"/>
          </w:tcPr>
          <w:p w14:paraId="14DB322D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356" w:type="dxa"/>
          </w:tcPr>
          <w:p w14:paraId="38209528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5506EAD5" w14:textId="43816DAF" w:rsidR="003C126A" w:rsidRPr="003C126A" w:rsidRDefault="003C126A" w:rsidP="0033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56BDC47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15EE3CAE" w14:textId="264C4F4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(577)</w:t>
            </w:r>
          </w:p>
        </w:tc>
        <w:tc>
          <w:tcPr>
            <w:tcW w:w="272" w:type="dxa"/>
            <w:shd w:val="clear" w:color="auto" w:fill="auto"/>
          </w:tcPr>
          <w:p w14:paraId="6F9A8B1E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shd w:val="clear" w:color="auto" w:fill="auto"/>
          </w:tcPr>
          <w:p w14:paraId="16D7E8AD" w14:textId="588A1355" w:rsidR="003C126A" w:rsidRPr="003C126A" w:rsidRDefault="003C126A" w:rsidP="0033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405E22D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0C2D46E" w14:textId="658E9AD1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(379)</w:t>
            </w:r>
          </w:p>
        </w:tc>
      </w:tr>
      <w:tr w:rsidR="003C126A" w:rsidRPr="00136693" w14:paraId="5DE42DA8" w14:textId="77777777" w:rsidTr="00004988">
        <w:trPr>
          <w:trHeight w:val="50"/>
        </w:trPr>
        <w:tc>
          <w:tcPr>
            <w:tcW w:w="3735" w:type="dxa"/>
            <w:shd w:val="clear" w:color="auto" w:fill="auto"/>
          </w:tcPr>
          <w:p w14:paraId="09C2EC99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356" w:type="dxa"/>
            <w:shd w:val="clear" w:color="auto" w:fill="auto"/>
          </w:tcPr>
          <w:p w14:paraId="15FB635B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F4F41" w14:textId="03474445" w:rsidR="003C126A" w:rsidRPr="003C126A" w:rsidRDefault="001A3BDC" w:rsidP="001A3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4306F78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115ED" w14:textId="6CEDC28F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2,308</w:t>
            </w:r>
          </w:p>
        </w:tc>
        <w:tc>
          <w:tcPr>
            <w:tcW w:w="272" w:type="dxa"/>
            <w:shd w:val="clear" w:color="auto" w:fill="auto"/>
          </w:tcPr>
          <w:p w14:paraId="7322FBF0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81409" w14:textId="784DEBBF" w:rsidR="003C126A" w:rsidRPr="003C126A" w:rsidRDefault="003C126A" w:rsidP="00334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C955BD6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0EDEB" w14:textId="74B45931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1,518</w:t>
            </w:r>
          </w:p>
        </w:tc>
      </w:tr>
    </w:tbl>
    <w:p w14:paraId="15B86558" w14:textId="77777777" w:rsidR="008B2DBF" w:rsidRPr="00136693" w:rsidRDefault="008B2DBF" w:rsidP="008B2DBF">
      <w:pPr>
        <w:rPr>
          <w:rFonts w:ascii="Angsana New" w:hAnsi="Angsana New" w:cs="Angsana New"/>
          <w:sz w:val="32"/>
          <w:szCs w:val="32"/>
          <w:cs/>
        </w:rPr>
      </w:pPr>
    </w:p>
    <w:p w14:paraId="5E14963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  <w:r w:rsidRPr="00136693">
        <w:rPr>
          <w:rFonts w:ascii="Angsana New" w:hAnsi="Angsana New" w:cs="Angsana New" w:hint="cs"/>
          <w:sz w:val="32"/>
          <w:szCs w:val="32"/>
          <w:cs/>
        </w:rPr>
        <w:br w:type="page"/>
      </w:r>
    </w:p>
    <w:tbl>
      <w:tblPr>
        <w:tblW w:w="930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969"/>
        <w:gridCol w:w="236"/>
        <w:gridCol w:w="1092"/>
        <w:gridCol w:w="270"/>
        <w:gridCol w:w="908"/>
        <w:gridCol w:w="270"/>
        <w:gridCol w:w="1130"/>
      </w:tblGrid>
      <w:tr w:rsidR="008B2DBF" w:rsidRPr="00136693" w14:paraId="41AAB6B1" w14:textId="77777777" w:rsidTr="003E6F58">
        <w:tc>
          <w:tcPr>
            <w:tcW w:w="4428" w:type="dxa"/>
            <w:shd w:val="clear" w:color="auto" w:fill="auto"/>
          </w:tcPr>
          <w:p w14:paraId="56D4A7F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การกระทบยอดเพื่อหาอัตราภาษีที่แท้จริง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75" w:type="dxa"/>
            <w:gridSpan w:val="7"/>
            <w:shd w:val="clear" w:color="auto" w:fill="auto"/>
          </w:tcPr>
          <w:p w14:paraId="373D31C2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2DBF" w:rsidRPr="00136693" w14:paraId="2893DB45" w14:textId="77777777" w:rsidTr="003E6F58">
        <w:tc>
          <w:tcPr>
            <w:tcW w:w="4428" w:type="dxa"/>
            <w:shd w:val="clear" w:color="auto" w:fill="auto"/>
          </w:tcPr>
          <w:p w14:paraId="4D2F8EA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shd w:val="clear" w:color="auto" w:fill="auto"/>
          </w:tcPr>
          <w:p w14:paraId="347F604D" w14:textId="6A659488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59E2B17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14:paraId="6FE7BEE9" w14:textId="3D7EE94E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3611EB52" w14:textId="77777777" w:rsidTr="003E6F58">
        <w:tc>
          <w:tcPr>
            <w:tcW w:w="4428" w:type="dxa"/>
            <w:shd w:val="clear" w:color="auto" w:fill="auto"/>
          </w:tcPr>
          <w:p w14:paraId="4B4FABD3" w14:textId="77777777" w:rsidR="008B2DBF" w:rsidRPr="00136693" w:rsidRDefault="008B2DBF" w:rsidP="003E6F5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4A7F9B9D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C81A756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4FD44C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nil"/>
            </w:tcBorders>
            <w:shd w:val="clear" w:color="auto" w:fill="auto"/>
          </w:tcPr>
          <w:p w14:paraId="7344DC36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3C0F3DC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C581CA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B503BCA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012774B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F7759F4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40C2BA16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969ACAC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C126A" w:rsidRPr="00136693" w14:paraId="2B141249" w14:textId="77777777" w:rsidTr="003E6F58">
        <w:tc>
          <w:tcPr>
            <w:tcW w:w="4428" w:type="dxa"/>
            <w:shd w:val="clear" w:color="auto" w:fill="auto"/>
          </w:tcPr>
          <w:p w14:paraId="687D8267" w14:textId="77777777" w:rsidR="003C126A" w:rsidRPr="00136693" w:rsidRDefault="003C126A" w:rsidP="003C12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69" w:type="dxa"/>
            <w:shd w:val="clear" w:color="auto" w:fill="auto"/>
          </w:tcPr>
          <w:p w14:paraId="32008C8D" w14:textId="77777777" w:rsidR="003C126A" w:rsidRPr="00136693" w:rsidRDefault="003C126A" w:rsidP="003C126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1CBC9C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</w:tcPr>
          <w:p w14:paraId="1B7CA024" w14:textId="71F4B444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57,590</w:t>
            </w:r>
          </w:p>
        </w:tc>
        <w:tc>
          <w:tcPr>
            <w:tcW w:w="270" w:type="dxa"/>
            <w:shd w:val="clear" w:color="auto" w:fill="auto"/>
          </w:tcPr>
          <w:p w14:paraId="17183509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16B75757" w14:textId="77777777" w:rsidR="003C126A" w:rsidRPr="00136693" w:rsidRDefault="003C126A" w:rsidP="003C126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9E5982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5FDC8CD8" w14:textId="2368113E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64,059</w:t>
            </w:r>
          </w:p>
        </w:tc>
      </w:tr>
      <w:tr w:rsidR="003C126A" w:rsidRPr="00136693" w14:paraId="0C71966B" w14:textId="77777777" w:rsidTr="003E6F58">
        <w:tc>
          <w:tcPr>
            <w:tcW w:w="4428" w:type="dxa"/>
            <w:shd w:val="clear" w:color="auto" w:fill="auto"/>
          </w:tcPr>
          <w:p w14:paraId="3C0E4FDD" w14:textId="77777777" w:rsidR="003C126A" w:rsidRPr="00136693" w:rsidRDefault="003C126A" w:rsidP="003C12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69" w:type="dxa"/>
            <w:shd w:val="clear" w:color="auto" w:fill="auto"/>
          </w:tcPr>
          <w:p w14:paraId="0C1AA6DB" w14:textId="59869B7D" w:rsidR="003C126A" w:rsidRPr="00136693" w:rsidRDefault="003C126A" w:rsidP="003C126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57FE3AA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64DF53B" w14:textId="53B493A1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11,518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C5B7AB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14:paraId="3723EFCA" w14:textId="0795BE71" w:rsidR="003C126A" w:rsidRPr="00136693" w:rsidRDefault="003C126A" w:rsidP="003C126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B2FBF6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78F592" w14:textId="1DE03F31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12,812</w:t>
            </w:r>
          </w:p>
        </w:tc>
      </w:tr>
      <w:tr w:rsidR="003C126A" w:rsidRPr="00136693" w14:paraId="4F690BFD" w14:textId="77777777" w:rsidTr="003E6F58">
        <w:tc>
          <w:tcPr>
            <w:tcW w:w="4428" w:type="dxa"/>
            <w:shd w:val="clear" w:color="auto" w:fill="auto"/>
          </w:tcPr>
          <w:p w14:paraId="7CA43912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69" w:type="dxa"/>
            <w:shd w:val="clear" w:color="auto" w:fill="auto"/>
          </w:tcPr>
          <w:p w14:paraId="432E5C34" w14:textId="77777777" w:rsidR="003C126A" w:rsidRPr="00136693" w:rsidRDefault="003C126A" w:rsidP="003C126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9409AF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</w:tcBorders>
            <w:shd w:val="clear" w:color="auto" w:fill="auto"/>
          </w:tcPr>
          <w:p w14:paraId="1E4473C4" w14:textId="72EB8156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(6</w:t>
            </w:r>
            <w:r w:rsidR="002A307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35E5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319DCFA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</w:tcBorders>
            <w:shd w:val="clear" w:color="auto" w:fill="auto"/>
          </w:tcPr>
          <w:p w14:paraId="523F3431" w14:textId="77777777" w:rsidR="003C126A" w:rsidRPr="00136693" w:rsidRDefault="003C126A" w:rsidP="003C126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DC21FAE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7B4634EB" w14:textId="738C9DCF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(703)</w:t>
            </w:r>
          </w:p>
        </w:tc>
      </w:tr>
      <w:tr w:rsidR="003C126A" w:rsidRPr="00136693" w14:paraId="6B27D65D" w14:textId="77777777" w:rsidTr="003E6F58">
        <w:tc>
          <w:tcPr>
            <w:tcW w:w="4428" w:type="dxa"/>
            <w:shd w:val="clear" w:color="auto" w:fill="auto"/>
          </w:tcPr>
          <w:p w14:paraId="0BFDC30D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969" w:type="dxa"/>
            <w:shd w:val="clear" w:color="auto" w:fill="auto"/>
          </w:tcPr>
          <w:p w14:paraId="213090E8" w14:textId="77777777" w:rsidR="003C126A" w:rsidRPr="00136693" w:rsidRDefault="003C126A" w:rsidP="003C126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33DD2F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</w:tcBorders>
            <w:shd w:val="clear" w:color="auto" w:fill="auto"/>
          </w:tcPr>
          <w:p w14:paraId="63B94A29" w14:textId="1F09F90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(2</w:t>
            </w:r>
            <w:r w:rsidR="00735E5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65EEAEC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</w:tcBorders>
            <w:shd w:val="clear" w:color="auto" w:fill="auto"/>
          </w:tcPr>
          <w:p w14:paraId="12674C62" w14:textId="77777777" w:rsidR="003C126A" w:rsidRPr="00136693" w:rsidRDefault="003C126A" w:rsidP="003C126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EA0D9E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71191AD8" w14:textId="2F8CF2B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(25)</w:t>
            </w:r>
          </w:p>
        </w:tc>
      </w:tr>
      <w:tr w:rsidR="003C126A" w:rsidRPr="00136693" w14:paraId="79DD0E67" w14:textId="77777777" w:rsidTr="003E6F58">
        <w:tc>
          <w:tcPr>
            <w:tcW w:w="4428" w:type="dxa"/>
            <w:shd w:val="clear" w:color="auto" w:fill="auto"/>
          </w:tcPr>
          <w:p w14:paraId="72579E66" w14:textId="77777777" w:rsidR="003C126A" w:rsidRPr="00136693" w:rsidRDefault="003C126A" w:rsidP="003C126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0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969" w:type="dxa"/>
            <w:shd w:val="clear" w:color="auto" w:fill="auto"/>
          </w:tcPr>
          <w:p w14:paraId="2664AF8F" w14:textId="77777777" w:rsidR="003C126A" w:rsidRPr="00136693" w:rsidRDefault="003C126A" w:rsidP="003C126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AFC834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15A06921" w14:textId="431DE64E" w:rsidR="003C126A" w:rsidRPr="003C126A" w:rsidRDefault="00735E5E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45EDE2BE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2205F00" w14:textId="77777777" w:rsidR="003C126A" w:rsidRPr="00136693" w:rsidRDefault="003C126A" w:rsidP="003C126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E963E2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1AA9A9A0" w14:textId="631CA65C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64</w:t>
            </w:r>
          </w:p>
        </w:tc>
      </w:tr>
      <w:tr w:rsidR="003C126A" w:rsidRPr="00136693" w14:paraId="395768CC" w14:textId="77777777" w:rsidTr="003E6F58">
        <w:tc>
          <w:tcPr>
            <w:tcW w:w="4428" w:type="dxa"/>
            <w:shd w:val="clear" w:color="auto" w:fill="auto"/>
          </w:tcPr>
          <w:p w14:paraId="307E76DC" w14:textId="77777777" w:rsidR="003C126A" w:rsidRPr="00136693" w:rsidRDefault="003C126A" w:rsidP="003C126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0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69" w:type="dxa"/>
            <w:shd w:val="clear" w:color="auto" w:fill="auto"/>
          </w:tcPr>
          <w:p w14:paraId="7EA2B00F" w14:textId="77777777" w:rsidR="003C126A" w:rsidRPr="00136693" w:rsidRDefault="003C126A" w:rsidP="003C126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491CFF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9EA2BB2" w14:textId="190DBC0F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(2</w:t>
            </w:r>
            <w:r w:rsidR="002A3076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9B02F5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10CD7328" w14:textId="77777777" w:rsidR="003C126A" w:rsidRPr="00136693" w:rsidRDefault="003C126A" w:rsidP="003C126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C78CA4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666B3183" w14:textId="3BEB130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(147)</w:t>
            </w:r>
          </w:p>
        </w:tc>
      </w:tr>
      <w:tr w:rsidR="003C126A" w:rsidRPr="00136693" w14:paraId="523AAEB8" w14:textId="77777777" w:rsidTr="003E6F58">
        <w:tc>
          <w:tcPr>
            <w:tcW w:w="4428" w:type="dxa"/>
            <w:shd w:val="clear" w:color="auto" w:fill="auto"/>
          </w:tcPr>
          <w:p w14:paraId="48139AFA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69" w:type="dxa"/>
            <w:tcBorders>
              <w:bottom w:val="nil"/>
            </w:tcBorders>
            <w:shd w:val="clear" w:color="auto" w:fill="auto"/>
          </w:tcPr>
          <w:p w14:paraId="332D5132" w14:textId="77777777" w:rsidR="003C126A" w:rsidRPr="00136693" w:rsidRDefault="003C126A" w:rsidP="003C126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90C5FA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907E75C" w14:textId="550B6D1D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(186)</w:t>
            </w:r>
          </w:p>
        </w:tc>
        <w:tc>
          <w:tcPr>
            <w:tcW w:w="270" w:type="dxa"/>
            <w:shd w:val="clear" w:color="auto" w:fill="auto"/>
          </w:tcPr>
          <w:p w14:paraId="0F435851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14:paraId="259FCF21" w14:textId="77777777" w:rsidR="003C126A" w:rsidRPr="00136693" w:rsidRDefault="003C126A" w:rsidP="003C126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D9E533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083AC8EC" w14:textId="43528C61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(184)</w:t>
            </w:r>
          </w:p>
        </w:tc>
      </w:tr>
      <w:tr w:rsidR="003C126A" w:rsidRPr="00136693" w14:paraId="7A61018F" w14:textId="77777777" w:rsidTr="003E6F58">
        <w:tc>
          <w:tcPr>
            <w:tcW w:w="4428" w:type="dxa"/>
            <w:tcBorders>
              <w:bottom w:val="nil"/>
            </w:tcBorders>
            <w:shd w:val="clear" w:color="auto" w:fill="auto"/>
          </w:tcPr>
          <w:p w14:paraId="304DB065" w14:textId="77777777" w:rsidR="003C126A" w:rsidRPr="00136693" w:rsidRDefault="003C126A" w:rsidP="003C126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9" w:type="dxa"/>
            <w:tcBorders>
              <w:top w:val="nil"/>
              <w:bottom w:val="nil"/>
            </w:tcBorders>
            <w:shd w:val="clear" w:color="auto" w:fill="auto"/>
          </w:tcPr>
          <w:p w14:paraId="2F74ED95" w14:textId="7A164B84" w:rsidR="003C126A" w:rsidRPr="00136693" w:rsidRDefault="003C126A" w:rsidP="003C126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CB2D45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47621" w14:textId="036AB213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10,4</w:t>
            </w:r>
            <w:r w:rsidR="00735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847D19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shd w:val="clear" w:color="auto" w:fill="auto"/>
          </w:tcPr>
          <w:p w14:paraId="5BBFE8E5" w14:textId="4608F220" w:rsidR="003C126A" w:rsidRPr="00136693" w:rsidRDefault="003C126A" w:rsidP="003C126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567799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723B0" w14:textId="377E79D5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11,817</w:t>
            </w:r>
          </w:p>
        </w:tc>
      </w:tr>
    </w:tbl>
    <w:p w14:paraId="7685B6FE" w14:textId="77777777" w:rsidR="008B2DBF" w:rsidRPr="00136693" w:rsidRDefault="008B2DBF" w:rsidP="008B2DBF">
      <w:pPr>
        <w:spacing w:line="240" w:lineRule="auto"/>
        <w:rPr>
          <w:rFonts w:ascii="Angsana New" w:hAnsi="Angsana New" w:cs="Angsana New"/>
          <w:sz w:val="32"/>
          <w:szCs w:val="32"/>
        </w:rPr>
      </w:pPr>
    </w:p>
    <w:tbl>
      <w:tblPr>
        <w:tblW w:w="93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8"/>
        <w:gridCol w:w="990"/>
        <w:gridCol w:w="236"/>
        <w:gridCol w:w="1083"/>
        <w:gridCol w:w="270"/>
        <w:gridCol w:w="891"/>
        <w:gridCol w:w="270"/>
        <w:gridCol w:w="1147"/>
      </w:tblGrid>
      <w:tr w:rsidR="008B2DBF" w:rsidRPr="00136693" w14:paraId="58051879" w14:textId="77777777" w:rsidTr="003E6F58">
        <w:tc>
          <w:tcPr>
            <w:tcW w:w="4418" w:type="dxa"/>
            <w:shd w:val="clear" w:color="auto" w:fill="auto"/>
          </w:tcPr>
          <w:p w14:paraId="02CA2BC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87" w:type="dxa"/>
            <w:gridSpan w:val="7"/>
            <w:shd w:val="clear" w:color="auto" w:fill="auto"/>
          </w:tcPr>
          <w:p w14:paraId="20FE54B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1FA0589F" w14:textId="77777777" w:rsidTr="003E6F58">
        <w:tc>
          <w:tcPr>
            <w:tcW w:w="4418" w:type="dxa"/>
            <w:shd w:val="clear" w:color="auto" w:fill="auto"/>
          </w:tcPr>
          <w:p w14:paraId="5688AD9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09" w:type="dxa"/>
            <w:gridSpan w:val="3"/>
            <w:shd w:val="clear" w:color="auto" w:fill="auto"/>
          </w:tcPr>
          <w:p w14:paraId="5477D584" w14:textId="08A7FAF9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446FF20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14:paraId="02B61DC2" w14:textId="5478B336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4434E436" w14:textId="77777777" w:rsidTr="003E6F58">
        <w:tc>
          <w:tcPr>
            <w:tcW w:w="4418" w:type="dxa"/>
            <w:shd w:val="clear" w:color="auto" w:fill="auto"/>
          </w:tcPr>
          <w:p w14:paraId="657487A1" w14:textId="77777777" w:rsidR="008B2DBF" w:rsidRPr="00136693" w:rsidRDefault="008B2DBF" w:rsidP="003E6F5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84215A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0048D1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FF672E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CA42213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FBC1847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1DFC52D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74036729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199744C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70F70B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664B011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FC358DD" w14:textId="77777777" w:rsidR="008B2DBF" w:rsidRPr="00136693" w:rsidRDefault="008B2DBF" w:rsidP="003E6F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632C" w:rsidRPr="00136693" w14:paraId="2E6694B6" w14:textId="77777777" w:rsidTr="003E6F58">
        <w:trPr>
          <w:trHeight w:val="452"/>
        </w:trPr>
        <w:tc>
          <w:tcPr>
            <w:tcW w:w="4418" w:type="dxa"/>
            <w:shd w:val="clear" w:color="auto" w:fill="auto"/>
          </w:tcPr>
          <w:p w14:paraId="3C23C1DC" w14:textId="77777777" w:rsidR="00E2632C" w:rsidRPr="00136693" w:rsidRDefault="00E2632C" w:rsidP="00E2632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2D0F162" w14:textId="77777777" w:rsidR="00E2632C" w:rsidRPr="00136693" w:rsidRDefault="00E2632C" w:rsidP="00E2632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C91BFC" w14:textId="77777777" w:rsidR="00E2632C" w:rsidRPr="00136693" w:rsidRDefault="00E2632C" w:rsidP="00E2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12437528" w14:textId="6C65FCA5" w:rsidR="00E2632C" w:rsidRPr="00136693" w:rsidRDefault="00562111" w:rsidP="00E2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66,868</w:t>
            </w:r>
          </w:p>
        </w:tc>
        <w:tc>
          <w:tcPr>
            <w:tcW w:w="270" w:type="dxa"/>
            <w:shd w:val="clear" w:color="auto" w:fill="auto"/>
          </w:tcPr>
          <w:p w14:paraId="40F23481" w14:textId="77777777" w:rsidR="00E2632C" w:rsidRPr="00136693" w:rsidRDefault="00E2632C" w:rsidP="00E2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26D522D0" w14:textId="77777777" w:rsidR="00E2632C" w:rsidRPr="00136693" w:rsidRDefault="00E2632C" w:rsidP="00E2632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A55942" w14:textId="77777777" w:rsidR="00E2632C" w:rsidRPr="00136693" w:rsidRDefault="00E2632C" w:rsidP="00E2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14:paraId="375E0EB2" w14:textId="34FAC8B7" w:rsidR="00E2632C" w:rsidRPr="00136693" w:rsidRDefault="00E2632C" w:rsidP="00E2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Cs w:val="22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54,925</w:t>
            </w:r>
          </w:p>
        </w:tc>
      </w:tr>
      <w:tr w:rsidR="00E2632C" w:rsidRPr="00136693" w14:paraId="36788903" w14:textId="77777777" w:rsidTr="00562111">
        <w:tc>
          <w:tcPr>
            <w:tcW w:w="4418" w:type="dxa"/>
            <w:shd w:val="clear" w:color="auto" w:fill="auto"/>
          </w:tcPr>
          <w:p w14:paraId="3063DFFC" w14:textId="77777777" w:rsidR="00E2632C" w:rsidRPr="00136693" w:rsidRDefault="00E2632C" w:rsidP="00E2632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294A689" w14:textId="4702CD9D" w:rsidR="00E2632C" w:rsidRPr="00136693" w:rsidRDefault="00562111" w:rsidP="00E2632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BC57D09" w14:textId="77777777" w:rsidR="00E2632C" w:rsidRPr="00136693" w:rsidRDefault="00E2632C" w:rsidP="00E2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025A7CA5" w14:textId="4D3D063C" w:rsidR="00E2632C" w:rsidRPr="00136693" w:rsidRDefault="00562111" w:rsidP="00E2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13,374</w:t>
            </w:r>
          </w:p>
        </w:tc>
        <w:tc>
          <w:tcPr>
            <w:tcW w:w="270" w:type="dxa"/>
            <w:shd w:val="clear" w:color="auto" w:fill="auto"/>
          </w:tcPr>
          <w:p w14:paraId="646C7D29" w14:textId="77777777" w:rsidR="00E2632C" w:rsidRPr="00136693" w:rsidRDefault="00E2632C" w:rsidP="00E2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310A8915" w14:textId="67FB84FD" w:rsidR="00E2632C" w:rsidRPr="00136693" w:rsidRDefault="00E2632C" w:rsidP="00E2632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C39A66B" w14:textId="77777777" w:rsidR="00E2632C" w:rsidRPr="00136693" w:rsidRDefault="00E2632C" w:rsidP="00E2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14:paraId="4AB25520" w14:textId="57AEA495" w:rsidR="00E2632C" w:rsidRPr="00136693" w:rsidRDefault="00E2632C" w:rsidP="00E2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Cs w:val="22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10,985</w:t>
            </w:r>
          </w:p>
        </w:tc>
      </w:tr>
      <w:tr w:rsidR="00562111" w:rsidRPr="00136693" w14:paraId="29862A7C" w14:textId="77777777" w:rsidTr="00562111">
        <w:tc>
          <w:tcPr>
            <w:tcW w:w="4418" w:type="dxa"/>
            <w:shd w:val="clear" w:color="auto" w:fill="auto"/>
          </w:tcPr>
          <w:p w14:paraId="10381D4F" w14:textId="5510BBA9" w:rsidR="00562111" w:rsidRPr="00136693" w:rsidRDefault="00562111" w:rsidP="00562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53C917AB" w14:textId="77777777" w:rsidR="00562111" w:rsidRDefault="00562111" w:rsidP="005621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9DEF42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9F0A5A6" w14:textId="72EA0170" w:rsidR="00562111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(3,900)</w:t>
            </w:r>
          </w:p>
        </w:tc>
        <w:tc>
          <w:tcPr>
            <w:tcW w:w="270" w:type="dxa"/>
            <w:shd w:val="clear" w:color="auto" w:fill="auto"/>
          </w:tcPr>
          <w:p w14:paraId="400F8FA5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30068B94" w14:textId="77777777" w:rsidR="00562111" w:rsidRPr="00136693" w:rsidRDefault="00562111" w:rsidP="0056211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25700E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54880E8" w14:textId="1F07928C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62111" w:rsidRPr="00136693" w14:paraId="399DF23F" w14:textId="77777777" w:rsidTr="003E6F58">
        <w:tc>
          <w:tcPr>
            <w:tcW w:w="4418" w:type="dxa"/>
            <w:shd w:val="clear" w:color="auto" w:fill="auto"/>
          </w:tcPr>
          <w:p w14:paraId="14BC0CA3" w14:textId="77777777" w:rsidR="00562111" w:rsidRPr="00136693" w:rsidRDefault="00562111" w:rsidP="0056211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990" w:type="dxa"/>
            <w:shd w:val="clear" w:color="auto" w:fill="auto"/>
          </w:tcPr>
          <w:p w14:paraId="0D3D94BF" w14:textId="77777777" w:rsidR="00562111" w:rsidRPr="00136693" w:rsidRDefault="00562111" w:rsidP="005621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801A76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383E7BF" w14:textId="19E6A7A6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  <w:tc>
          <w:tcPr>
            <w:tcW w:w="270" w:type="dxa"/>
            <w:shd w:val="clear" w:color="auto" w:fill="auto"/>
          </w:tcPr>
          <w:p w14:paraId="565E8425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03005FA7" w14:textId="77777777" w:rsidR="00562111" w:rsidRPr="00136693" w:rsidRDefault="00562111" w:rsidP="0056211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6245D6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51DF71E" w14:textId="55B1580C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(25)</w:t>
            </w:r>
          </w:p>
        </w:tc>
      </w:tr>
      <w:tr w:rsidR="00562111" w:rsidRPr="00136693" w14:paraId="4144A7E9" w14:textId="77777777" w:rsidTr="003E6F58">
        <w:tc>
          <w:tcPr>
            <w:tcW w:w="4418" w:type="dxa"/>
            <w:shd w:val="clear" w:color="auto" w:fill="auto"/>
          </w:tcPr>
          <w:p w14:paraId="7B632523" w14:textId="77777777" w:rsidR="00562111" w:rsidRPr="00136693" w:rsidRDefault="00562111" w:rsidP="0056211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2594B025" w14:textId="77777777" w:rsidR="00562111" w:rsidRPr="00136693" w:rsidRDefault="00562111" w:rsidP="005621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363BCE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FA128CD" w14:textId="43B3F414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24A70795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36DAA111" w14:textId="77777777" w:rsidR="00562111" w:rsidRPr="00136693" w:rsidRDefault="00562111" w:rsidP="0056211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61DD04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168EC78" w14:textId="792A08BE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23</w:t>
            </w:r>
          </w:p>
        </w:tc>
      </w:tr>
      <w:tr w:rsidR="00562111" w:rsidRPr="00136693" w14:paraId="252E1AC7" w14:textId="77777777" w:rsidTr="003E6F58">
        <w:tc>
          <w:tcPr>
            <w:tcW w:w="4418" w:type="dxa"/>
            <w:shd w:val="clear" w:color="auto" w:fill="auto"/>
          </w:tcPr>
          <w:p w14:paraId="01EA7A34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90" w:type="dxa"/>
            <w:shd w:val="clear" w:color="auto" w:fill="auto"/>
          </w:tcPr>
          <w:p w14:paraId="1B5EC73A" w14:textId="77777777" w:rsidR="00562111" w:rsidRPr="00136693" w:rsidRDefault="00562111" w:rsidP="005621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0DC79A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1AF2D06" w14:textId="1126F812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(186)</w:t>
            </w:r>
          </w:p>
        </w:tc>
        <w:tc>
          <w:tcPr>
            <w:tcW w:w="270" w:type="dxa"/>
            <w:shd w:val="clear" w:color="auto" w:fill="auto"/>
          </w:tcPr>
          <w:p w14:paraId="085EFD00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3F1C96DB" w14:textId="77777777" w:rsidR="00562111" w:rsidRPr="00136693" w:rsidRDefault="00562111" w:rsidP="0056211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D42FB1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53674DD" w14:textId="3F9DC6EE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(184)</w:t>
            </w:r>
          </w:p>
        </w:tc>
      </w:tr>
      <w:tr w:rsidR="00562111" w:rsidRPr="00136693" w14:paraId="61BBB2CD" w14:textId="77777777" w:rsidTr="003E6F58">
        <w:tc>
          <w:tcPr>
            <w:tcW w:w="4418" w:type="dxa"/>
            <w:shd w:val="clear" w:color="auto" w:fill="auto"/>
          </w:tcPr>
          <w:p w14:paraId="74C60B9F" w14:textId="77777777" w:rsidR="00562111" w:rsidRPr="00136693" w:rsidRDefault="00562111" w:rsidP="0056211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CB8CFF7" w14:textId="26741883" w:rsidR="00562111" w:rsidRPr="00136693" w:rsidRDefault="00B109E0" w:rsidP="0056211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090F24A7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DE021" w14:textId="0D8E5029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9,311</w:t>
            </w:r>
          </w:p>
        </w:tc>
        <w:tc>
          <w:tcPr>
            <w:tcW w:w="270" w:type="dxa"/>
            <w:shd w:val="clear" w:color="auto" w:fill="auto"/>
          </w:tcPr>
          <w:p w14:paraId="3A8C1413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2AEAFEAF" w14:textId="54B5844B" w:rsidR="00562111" w:rsidRPr="00136693" w:rsidRDefault="00562111" w:rsidP="0056211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4395AFD" w14:textId="77777777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46676" w14:textId="09C55F0D" w:rsidR="00562111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317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10,799</w:t>
            </w:r>
          </w:p>
        </w:tc>
      </w:tr>
    </w:tbl>
    <w:p w14:paraId="78C75F1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 w:firstLine="540"/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13975EBB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36693">
        <w:rPr>
          <w:rFonts w:ascii="Angsana New" w:hAnsi="Angsana New" w:cs="Angsana New" w:hint="cs"/>
          <w:i/>
          <w:iCs/>
          <w:sz w:val="28"/>
          <w:szCs w:val="28"/>
          <w:cs/>
        </w:rPr>
        <w:br w:type="page"/>
      </w: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8B2DBF" w:rsidRPr="00136693" w14:paraId="7653EB01" w14:textId="77777777" w:rsidTr="003E6F58">
        <w:tc>
          <w:tcPr>
            <w:tcW w:w="3627" w:type="dxa"/>
          </w:tcPr>
          <w:p w14:paraId="3119E51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497706F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2DBF" w:rsidRPr="00136693" w14:paraId="070CED8D" w14:textId="77777777" w:rsidTr="003E6F58">
        <w:trPr>
          <w:trHeight w:val="362"/>
        </w:trPr>
        <w:tc>
          <w:tcPr>
            <w:tcW w:w="3627" w:type="dxa"/>
            <w:vMerge w:val="restart"/>
          </w:tcPr>
          <w:p w14:paraId="0C6B7011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0B6E27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31AC21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14:paraId="4495353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B283E2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14:paraId="41E6161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14:paraId="32EA7714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บันทึกเป็น (รายจ่าย)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/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14:paraId="67E7045E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14:paraId="249F7CA4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57D680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B2DBF" w:rsidRPr="00136693" w14:paraId="58A64F80" w14:textId="77777777" w:rsidTr="003E6F58">
        <w:trPr>
          <w:trHeight w:val="857"/>
        </w:trPr>
        <w:tc>
          <w:tcPr>
            <w:tcW w:w="3627" w:type="dxa"/>
            <w:vMerge/>
          </w:tcPr>
          <w:p w14:paraId="1601EA41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14:paraId="628483A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10BB4E7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CBD4EC4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14:paraId="0583AFD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FE721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676C077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14:paraId="3668418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2DBF" w:rsidRPr="00136693" w14:paraId="1745EAC9" w14:textId="77777777" w:rsidTr="003E6F58">
        <w:tc>
          <w:tcPr>
            <w:tcW w:w="3627" w:type="dxa"/>
          </w:tcPr>
          <w:p w14:paraId="7F44C69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0C82F6E2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136693" w14:paraId="7C9DC0B1" w14:textId="77777777" w:rsidTr="003E6F58">
        <w:trPr>
          <w:trHeight w:hRule="exact" w:val="432"/>
        </w:trPr>
        <w:tc>
          <w:tcPr>
            <w:tcW w:w="3627" w:type="dxa"/>
            <w:vAlign w:val="center"/>
          </w:tcPr>
          <w:p w14:paraId="704CDAB6" w14:textId="38A71FAF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75" w:type="dxa"/>
            <w:vAlign w:val="center"/>
          </w:tcPr>
          <w:p w14:paraId="4F6F7313" w14:textId="77777777" w:rsidR="008B2DBF" w:rsidRPr="00136693" w:rsidRDefault="008B2DBF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19E7C98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381E7AC8" w14:textId="77777777" w:rsidR="008B2DBF" w:rsidRPr="00136693" w:rsidRDefault="008B2DBF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45920E7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A4FFF7A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A08E90D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62E1699E" w14:textId="77777777" w:rsidR="008B2DBF" w:rsidRPr="00136693" w:rsidRDefault="008B2DBF" w:rsidP="003E6F58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136693" w14:paraId="5733613F" w14:textId="77777777" w:rsidTr="003E6F58">
        <w:trPr>
          <w:trHeight w:hRule="exact" w:val="432"/>
        </w:trPr>
        <w:tc>
          <w:tcPr>
            <w:tcW w:w="3627" w:type="dxa"/>
            <w:vAlign w:val="center"/>
          </w:tcPr>
          <w:p w14:paraId="4AF62E8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6163BDFE" w14:textId="77777777" w:rsidR="008B2DBF" w:rsidRPr="00136693" w:rsidRDefault="008B2DBF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A7CA804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2B468D20" w14:textId="77777777" w:rsidR="008B2DBF" w:rsidRPr="00136693" w:rsidRDefault="008B2DBF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CA0DF23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29D2BBD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2A3CC52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10E25DC1" w14:textId="77777777" w:rsidR="008B2DBF" w:rsidRPr="00136693" w:rsidRDefault="008B2DBF" w:rsidP="003E6F58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33B" w:rsidRPr="00136693" w14:paraId="1CEAD352" w14:textId="77777777" w:rsidTr="003E6F58">
        <w:trPr>
          <w:trHeight w:val="288"/>
        </w:trPr>
        <w:tc>
          <w:tcPr>
            <w:tcW w:w="3627" w:type="dxa"/>
          </w:tcPr>
          <w:p w14:paraId="69268733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14:paraId="061D9D27" w14:textId="5B3587FB" w:rsidR="00E0333B" w:rsidRPr="00136693" w:rsidRDefault="00562111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876</w:t>
            </w:r>
          </w:p>
        </w:tc>
        <w:tc>
          <w:tcPr>
            <w:tcW w:w="269" w:type="dxa"/>
            <w:vAlign w:val="bottom"/>
          </w:tcPr>
          <w:p w14:paraId="39228AAE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7D2F00CF" w14:textId="030EDE04" w:rsidR="00E0333B" w:rsidRPr="00136693" w:rsidRDefault="00562111" w:rsidP="0003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11</w:t>
            </w:r>
            <w:r w:rsidR="00735E5E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69" w:type="dxa"/>
            <w:vAlign w:val="bottom"/>
          </w:tcPr>
          <w:p w14:paraId="0F3F0FF8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01545FDC" w14:textId="1F1F708D" w:rsidR="00E0333B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CEE2855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778DFB33" w14:textId="25521C1C" w:rsidR="00E0333B" w:rsidRPr="00136693" w:rsidRDefault="00562111" w:rsidP="00030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9</w:t>
            </w:r>
            <w:r w:rsidR="00735E5E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86</w:t>
            </w:r>
          </w:p>
        </w:tc>
      </w:tr>
      <w:tr w:rsidR="00E0333B" w:rsidRPr="00136693" w14:paraId="3FE6CDBA" w14:textId="77777777" w:rsidTr="003E6F58">
        <w:trPr>
          <w:trHeight w:val="288"/>
        </w:trPr>
        <w:tc>
          <w:tcPr>
            <w:tcW w:w="3627" w:type="dxa"/>
          </w:tcPr>
          <w:p w14:paraId="77B9AF5A" w14:textId="0D26DEC3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="00422E2D"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ไม่หมุนเวียน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br/>
              <w:t xml:space="preserve">  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989033D" w14:textId="11ACD3A2" w:rsidR="00E0333B" w:rsidRPr="00136693" w:rsidRDefault="00562111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4,425</w:t>
            </w:r>
          </w:p>
        </w:tc>
        <w:tc>
          <w:tcPr>
            <w:tcW w:w="269" w:type="dxa"/>
            <w:vAlign w:val="bottom"/>
          </w:tcPr>
          <w:p w14:paraId="084DF23C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152AEAE" w14:textId="5E8A93EE" w:rsidR="00E0333B" w:rsidRPr="00906301" w:rsidRDefault="00562111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</w:t>
            </w:r>
            <w:r w:rsidR="0090630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vAlign w:val="bottom"/>
          </w:tcPr>
          <w:p w14:paraId="4C041C9B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CA4684" w14:textId="142D8F57" w:rsidR="00E0333B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F00187B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1B8216A" w14:textId="7454A650" w:rsidR="00E0333B" w:rsidRPr="00136693" w:rsidRDefault="00562111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4,48</w:t>
            </w:r>
            <w:r w:rsidR="00906301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</w:t>
            </w:r>
          </w:p>
        </w:tc>
      </w:tr>
      <w:tr w:rsidR="00E0333B" w:rsidRPr="00136693" w14:paraId="38D9A82D" w14:textId="77777777" w:rsidTr="003E6F58">
        <w:trPr>
          <w:trHeight w:val="288"/>
        </w:trPr>
        <w:tc>
          <w:tcPr>
            <w:tcW w:w="3627" w:type="dxa"/>
          </w:tcPr>
          <w:p w14:paraId="146F39E8" w14:textId="77777777" w:rsidR="00E0333B" w:rsidRPr="00136693" w:rsidRDefault="00E0333B" w:rsidP="00E0333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D2AE3" w14:textId="0039E8B5" w:rsidR="00E0333B" w:rsidRPr="00136693" w:rsidRDefault="00562111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5,301</w:t>
            </w:r>
          </w:p>
        </w:tc>
        <w:tc>
          <w:tcPr>
            <w:tcW w:w="269" w:type="dxa"/>
            <w:vAlign w:val="bottom"/>
          </w:tcPr>
          <w:p w14:paraId="36330362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593ED" w14:textId="69C0CB4F" w:rsidR="00E0333B" w:rsidRPr="00136693" w:rsidRDefault="00562111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735E5E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6</w:t>
            </w:r>
            <w:r w:rsidR="00906301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69" w:type="dxa"/>
            <w:vAlign w:val="bottom"/>
          </w:tcPr>
          <w:p w14:paraId="7CD8D651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2DEDC" w14:textId="32E0C656" w:rsidR="00E0333B" w:rsidRPr="00136693" w:rsidRDefault="00562111" w:rsidP="00562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44C5418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30312" w14:textId="57F0FF1F" w:rsidR="00E0333B" w:rsidRPr="00136693" w:rsidRDefault="00562111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5,4</w:t>
            </w:r>
            <w:r w:rsidR="00735E5E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6</w:t>
            </w:r>
            <w:r w:rsidR="00906301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8</w:t>
            </w:r>
          </w:p>
        </w:tc>
      </w:tr>
    </w:tbl>
    <w:p w14:paraId="111589A3" w14:textId="5F79EDD6" w:rsidR="008B2DBF" w:rsidRPr="00136693" w:rsidRDefault="008B2DBF" w:rsidP="008B2DBF">
      <w:pPr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E0333B" w:rsidRPr="00136693" w14:paraId="0918674C" w14:textId="77777777" w:rsidTr="003E6F58">
        <w:trPr>
          <w:trHeight w:hRule="exact" w:val="432"/>
        </w:trPr>
        <w:tc>
          <w:tcPr>
            <w:tcW w:w="3627" w:type="dxa"/>
            <w:vAlign w:val="center"/>
          </w:tcPr>
          <w:p w14:paraId="3BF76D92" w14:textId="4271BB3C" w:rsidR="00E0333B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75" w:type="dxa"/>
            <w:vAlign w:val="center"/>
          </w:tcPr>
          <w:p w14:paraId="1E3347F8" w14:textId="77777777" w:rsidR="00E0333B" w:rsidRPr="00136693" w:rsidRDefault="00E0333B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05CA4F9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6D31C0EB" w14:textId="77777777" w:rsidR="00E0333B" w:rsidRPr="00136693" w:rsidRDefault="00E0333B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8C2D6C2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5B58CCB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E72A0E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2F451A8D" w14:textId="77777777" w:rsidR="00E0333B" w:rsidRPr="00136693" w:rsidRDefault="00E0333B" w:rsidP="003E6F58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33B" w:rsidRPr="00136693" w14:paraId="626094E1" w14:textId="77777777" w:rsidTr="003E6F58">
        <w:trPr>
          <w:trHeight w:hRule="exact" w:val="432"/>
        </w:trPr>
        <w:tc>
          <w:tcPr>
            <w:tcW w:w="3627" w:type="dxa"/>
            <w:vAlign w:val="center"/>
          </w:tcPr>
          <w:p w14:paraId="083F7A72" w14:textId="77777777" w:rsidR="00E0333B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064924DC" w14:textId="77777777" w:rsidR="00E0333B" w:rsidRPr="00136693" w:rsidRDefault="00E0333B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F17BD4D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0CC6015A" w14:textId="77777777" w:rsidR="00E0333B" w:rsidRPr="00136693" w:rsidRDefault="00E0333B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32E8D06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BE4E2EA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6E20CA4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490BBD0E" w14:textId="77777777" w:rsidR="00E0333B" w:rsidRPr="00136693" w:rsidRDefault="00E0333B" w:rsidP="003E6F58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0214" w:rsidRPr="00136693" w14:paraId="41626479" w14:textId="77777777" w:rsidTr="003E6F58">
        <w:trPr>
          <w:trHeight w:val="288"/>
        </w:trPr>
        <w:tc>
          <w:tcPr>
            <w:tcW w:w="3627" w:type="dxa"/>
          </w:tcPr>
          <w:p w14:paraId="2E3C70ED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14:paraId="5FC5113B" w14:textId="141B813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895</w:t>
            </w:r>
          </w:p>
        </w:tc>
        <w:tc>
          <w:tcPr>
            <w:tcW w:w="269" w:type="dxa"/>
            <w:vAlign w:val="bottom"/>
          </w:tcPr>
          <w:p w14:paraId="2632FC2C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0D00E181" w14:textId="64C26B42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(19)</w:t>
            </w:r>
          </w:p>
        </w:tc>
        <w:tc>
          <w:tcPr>
            <w:tcW w:w="269" w:type="dxa"/>
            <w:vAlign w:val="bottom"/>
          </w:tcPr>
          <w:p w14:paraId="75D7CA35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27543DE" w14:textId="52579397" w:rsidR="00100214" w:rsidRPr="00136693" w:rsidRDefault="00100214" w:rsidP="0038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7B99C27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46A84B6D" w14:textId="3744F1C4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876</w:t>
            </w:r>
          </w:p>
        </w:tc>
      </w:tr>
      <w:tr w:rsidR="00100214" w:rsidRPr="00136693" w14:paraId="6E5F8622" w14:textId="77777777" w:rsidTr="003E6F58">
        <w:trPr>
          <w:trHeight w:val="288"/>
        </w:trPr>
        <w:tc>
          <w:tcPr>
            <w:tcW w:w="3627" w:type="dxa"/>
          </w:tcPr>
          <w:p w14:paraId="76B5418F" w14:textId="26C7218E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br/>
              <w:t xml:space="preserve">   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2A0EF5B" w14:textId="5822E315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5,021</w:t>
            </w:r>
          </w:p>
        </w:tc>
        <w:tc>
          <w:tcPr>
            <w:tcW w:w="269" w:type="dxa"/>
            <w:vAlign w:val="bottom"/>
          </w:tcPr>
          <w:p w14:paraId="130B38D3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08FA40F" w14:textId="20DDB59D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(19)</w:t>
            </w:r>
          </w:p>
        </w:tc>
        <w:tc>
          <w:tcPr>
            <w:tcW w:w="269" w:type="dxa"/>
            <w:vAlign w:val="bottom"/>
          </w:tcPr>
          <w:p w14:paraId="1195B024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92FCA4" w14:textId="62F23BB9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(577)</w:t>
            </w:r>
          </w:p>
        </w:tc>
        <w:tc>
          <w:tcPr>
            <w:tcW w:w="236" w:type="dxa"/>
            <w:vAlign w:val="bottom"/>
          </w:tcPr>
          <w:p w14:paraId="3FF2F5D2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6CD55C0" w14:textId="093AD996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4,425</w:t>
            </w:r>
          </w:p>
        </w:tc>
      </w:tr>
      <w:tr w:rsidR="00100214" w:rsidRPr="00136693" w14:paraId="3B5FE196" w14:textId="77777777" w:rsidTr="003E6F58">
        <w:trPr>
          <w:trHeight w:val="288"/>
        </w:trPr>
        <w:tc>
          <w:tcPr>
            <w:tcW w:w="3627" w:type="dxa"/>
          </w:tcPr>
          <w:p w14:paraId="61A9A8F5" w14:textId="77777777" w:rsidR="00100214" w:rsidRPr="00136693" w:rsidRDefault="00100214" w:rsidP="0010021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39A57" w14:textId="49A8FA65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bidi="ar-SA"/>
              </w:rPr>
              <w:t>5,916</w:t>
            </w:r>
          </w:p>
        </w:tc>
        <w:tc>
          <w:tcPr>
            <w:tcW w:w="269" w:type="dxa"/>
            <w:vAlign w:val="bottom"/>
          </w:tcPr>
          <w:p w14:paraId="1F04E58E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74C49" w14:textId="38861275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bidi="ar-SA"/>
              </w:rPr>
              <w:t>(38)</w:t>
            </w:r>
          </w:p>
        </w:tc>
        <w:tc>
          <w:tcPr>
            <w:tcW w:w="269" w:type="dxa"/>
            <w:vAlign w:val="bottom"/>
          </w:tcPr>
          <w:p w14:paraId="59663BDF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3D26C" w14:textId="3FA2DBA5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bidi="ar-SA"/>
              </w:rPr>
              <w:t>(577)</w:t>
            </w:r>
          </w:p>
        </w:tc>
        <w:tc>
          <w:tcPr>
            <w:tcW w:w="236" w:type="dxa"/>
            <w:vAlign w:val="bottom"/>
          </w:tcPr>
          <w:p w14:paraId="0D7C4F1B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3786D" w14:textId="22ABEA4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bidi="ar-SA"/>
              </w:rPr>
              <w:t>5,301</w:t>
            </w:r>
          </w:p>
        </w:tc>
      </w:tr>
    </w:tbl>
    <w:p w14:paraId="685E1839" w14:textId="77777777" w:rsidR="00E0333B" w:rsidRPr="00136693" w:rsidRDefault="00E0333B" w:rsidP="00E0333B">
      <w:pPr>
        <w:rPr>
          <w:rFonts w:ascii="Angsana New" w:hAnsi="Angsana New" w:cs="Angsana New"/>
          <w:sz w:val="28"/>
          <w:szCs w:val="28"/>
          <w:cs/>
        </w:rPr>
      </w:pPr>
    </w:p>
    <w:p w14:paraId="5E99CE17" w14:textId="77777777" w:rsidR="008B2DBF" w:rsidRPr="00136693" w:rsidRDefault="008B2DBF" w:rsidP="008B2DBF">
      <w:pPr>
        <w:rPr>
          <w:rFonts w:ascii="Angsana New" w:hAnsi="Angsana New" w:cs="Angsana New"/>
        </w:rPr>
      </w:pPr>
      <w:r w:rsidRPr="00136693">
        <w:rPr>
          <w:rFonts w:ascii="Angsana New" w:hAnsi="Angsana New" w:cs="Angsana New" w:hint="cs"/>
        </w:rPr>
        <w:br w:type="page"/>
      </w: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8B2DBF" w:rsidRPr="00136693" w14:paraId="61DECEE1" w14:textId="77777777" w:rsidTr="003E6F58">
        <w:tc>
          <w:tcPr>
            <w:tcW w:w="3627" w:type="dxa"/>
          </w:tcPr>
          <w:p w14:paraId="4D843D1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65289B6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2856182E" w14:textId="77777777" w:rsidTr="003E6F58">
        <w:trPr>
          <w:trHeight w:val="362"/>
        </w:trPr>
        <w:tc>
          <w:tcPr>
            <w:tcW w:w="3627" w:type="dxa"/>
            <w:vMerge w:val="restart"/>
          </w:tcPr>
          <w:p w14:paraId="3BB36F5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DC45CF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13028B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Merge w:val="restart"/>
          </w:tcPr>
          <w:p w14:paraId="4F9676A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A52C8C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9" w:type="dxa"/>
            <w:vMerge w:val="restart"/>
          </w:tcPr>
          <w:p w14:paraId="34ED212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14:paraId="081EC5F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บันทึกเป็น (รายจ่าย)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/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14:paraId="1F9D6FE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 w:val="restart"/>
          </w:tcPr>
          <w:p w14:paraId="75DB6661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CF3998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B2DBF" w:rsidRPr="00136693" w14:paraId="141538D8" w14:textId="77777777" w:rsidTr="003E6F58">
        <w:trPr>
          <w:trHeight w:val="857"/>
        </w:trPr>
        <w:tc>
          <w:tcPr>
            <w:tcW w:w="3627" w:type="dxa"/>
            <w:vMerge/>
          </w:tcPr>
          <w:p w14:paraId="09EA567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14:paraId="7E04883E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0EEBB161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3009DA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9" w:type="dxa"/>
          </w:tcPr>
          <w:p w14:paraId="49ACA0C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9FCF7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53E7511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Merge/>
          </w:tcPr>
          <w:p w14:paraId="6C1F9E9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2DBF" w:rsidRPr="00136693" w14:paraId="78FCA261" w14:textId="77777777" w:rsidTr="003E6F58">
        <w:tc>
          <w:tcPr>
            <w:tcW w:w="3627" w:type="dxa"/>
          </w:tcPr>
          <w:p w14:paraId="0D326C5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62733672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136693" w14:paraId="30FDE34C" w14:textId="77777777" w:rsidTr="003E6F58">
        <w:trPr>
          <w:trHeight w:hRule="exact" w:val="432"/>
        </w:trPr>
        <w:tc>
          <w:tcPr>
            <w:tcW w:w="3627" w:type="dxa"/>
            <w:vAlign w:val="center"/>
          </w:tcPr>
          <w:p w14:paraId="0EEE63D2" w14:textId="2BE45D58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75" w:type="dxa"/>
            <w:vAlign w:val="center"/>
          </w:tcPr>
          <w:p w14:paraId="6A781713" w14:textId="77777777" w:rsidR="008B2DBF" w:rsidRPr="00136693" w:rsidRDefault="008B2DBF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C1A1F0D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312605D2" w14:textId="77777777" w:rsidR="008B2DBF" w:rsidRPr="00136693" w:rsidRDefault="008B2DBF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ABA29CD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2E24F26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F034F0D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6CFC9570" w14:textId="77777777" w:rsidR="008B2DBF" w:rsidRPr="00136693" w:rsidRDefault="008B2DBF" w:rsidP="003E6F58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2DBF" w:rsidRPr="00136693" w14:paraId="5D9664D6" w14:textId="77777777" w:rsidTr="003E6F58">
        <w:trPr>
          <w:trHeight w:hRule="exact" w:val="432"/>
        </w:trPr>
        <w:tc>
          <w:tcPr>
            <w:tcW w:w="3627" w:type="dxa"/>
            <w:vAlign w:val="center"/>
          </w:tcPr>
          <w:p w14:paraId="1705ACF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4FC8FE62" w14:textId="77777777" w:rsidR="008B2DBF" w:rsidRPr="00136693" w:rsidRDefault="008B2DBF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CD3C519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133D4593" w14:textId="77777777" w:rsidR="008B2DBF" w:rsidRPr="00136693" w:rsidRDefault="008B2DBF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0A2C4B0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F6054D3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DA30807" w14:textId="77777777" w:rsidR="008B2DBF" w:rsidRPr="00136693" w:rsidRDefault="008B2DBF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5277EB9A" w14:textId="77777777" w:rsidR="008B2DBF" w:rsidRPr="00136693" w:rsidRDefault="008B2DBF" w:rsidP="003E6F58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33B" w:rsidRPr="00136693" w14:paraId="3C82BE79" w14:textId="77777777" w:rsidTr="003E6F58">
        <w:trPr>
          <w:trHeight w:val="288"/>
        </w:trPr>
        <w:tc>
          <w:tcPr>
            <w:tcW w:w="3627" w:type="dxa"/>
          </w:tcPr>
          <w:p w14:paraId="6DA7432D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14:paraId="44C90298" w14:textId="1F9C3023" w:rsidR="00E0333B" w:rsidRPr="00136693" w:rsidRDefault="00F84CB9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173</w:t>
            </w:r>
          </w:p>
        </w:tc>
        <w:tc>
          <w:tcPr>
            <w:tcW w:w="269" w:type="dxa"/>
            <w:vAlign w:val="bottom"/>
          </w:tcPr>
          <w:p w14:paraId="6E7554C3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2641AAFD" w14:textId="3840C431" w:rsidR="00E0333B" w:rsidRPr="00136693" w:rsidRDefault="00F84CB9" w:rsidP="00F8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735E5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  <w:vAlign w:val="bottom"/>
          </w:tcPr>
          <w:p w14:paraId="40495FFC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59F4299A" w14:textId="48804CB4" w:rsidR="00E0333B" w:rsidRPr="00136693" w:rsidRDefault="00F84CB9" w:rsidP="00F8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6ECD7BC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471CF228" w14:textId="02FC74EE" w:rsidR="00E0333B" w:rsidRPr="00136693" w:rsidRDefault="00F84CB9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29</w:t>
            </w:r>
            <w:r w:rsidR="00735E5E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5</w:t>
            </w:r>
          </w:p>
        </w:tc>
      </w:tr>
      <w:tr w:rsidR="00E0333B" w:rsidRPr="00136693" w14:paraId="5823DC7F" w14:textId="77777777" w:rsidTr="003E6F58">
        <w:trPr>
          <w:trHeight w:val="288"/>
        </w:trPr>
        <w:tc>
          <w:tcPr>
            <w:tcW w:w="3627" w:type="dxa"/>
          </w:tcPr>
          <w:p w14:paraId="7ED20EE8" w14:textId="34058646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="00422E2D"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ไม่หมุนเวียน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B92CA26" w14:textId="66436907" w:rsidR="00E0333B" w:rsidRPr="00136693" w:rsidRDefault="00F84CB9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3,766</w:t>
            </w:r>
          </w:p>
        </w:tc>
        <w:tc>
          <w:tcPr>
            <w:tcW w:w="269" w:type="dxa"/>
            <w:vAlign w:val="bottom"/>
          </w:tcPr>
          <w:p w14:paraId="2961F4FD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E0057F1" w14:textId="6C5AB3EA" w:rsidR="00E0333B" w:rsidRPr="00136693" w:rsidRDefault="00F84CB9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(23)</w:t>
            </w:r>
          </w:p>
        </w:tc>
        <w:tc>
          <w:tcPr>
            <w:tcW w:w="269" w:type="dxa"/>
            <w:vAlign w:val="bottom"/>
          </w:tcPr>
          <w:p w14:paraId="5E3A7DB5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F57BB3" w14:textId="7D0B7C87" w:rsidR="00E0333B" w:rsidRPr="00136693" w:rsidRDefault="00F84CB9" w:rsidP="00F8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8972791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9D5BF97" w14:textId="4AD81B95" w:rsidR="00E0333B" w:rsidRPr="00136693" w:rsidRDefault="00F84CB9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3,743</w:t>
            </w:r>
          </w:p>
        </w:tc>
      </w:tr>
      <w:tr w:rsidR="00E0333B" w:rsidRPr="00136693" w14:paraId="28445ACA" w14:textId="77777777" w:rsidTr="003E6F58">
        <w:trPr>
          <w:trHeight w:val="288"/>
        </w:trPr>
        <w:tc>
          <w:tcPr>
            <w:tcW w:w="3627" w:type="dxa"/>
          </w:tcPr>
          <w:p w14:paraId="72CEC967" w14:textId="77777777" w:rsidR="00E0333B" w:rsidRPr="00136693" w:rsidRDefault="00E0333B" w:rsidP="00E0333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16963" w14:textId="6C52D3D8" w:rsidR="00E0333B" w:rsidRPr="00136693" w:rsidRDefault="00F84CB9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3,939</w:t>
            </w:r>
          </w:p>
        </w:tc>
        <w:tc>
          <w:tcPr>
            <w:tcW w:w="269" w:type="dxa"/>
            <w:vAlign w:val="bottom"/>
          </w:tcPr>
          <w:p w14:paraId="71049CE8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454FC" w14:textId="2660AC7F" w:rsidR="00E0333B" w:rsidRPr="00136693" w:rsidRDefault="00F84CB9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9</w:t>
            </w:r>
            <w:r w:rsidR="00735E5E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69" w:type="dxa"/>
            <w:vAlign w:val="bottom"/>
          </w:tcPr>
          <w:p w14:paraId="163D3D43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3F487" w14:textId="3CB53530" w:rsidR="00E0333B" w:rsidRPr="00136693" w:rsidRDefault="00F84CB9" w:rsidP="00F8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3A8B9EF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1C5F6" w14:textId="71D889ED" w:rsidR="00E0333B" w:rsidRPr="00136693" w:rsidRDefault="00F84CB9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4,03</w:t>
            </w:r>
            <w:r w:rsidR="00735E5E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8</w:t>
            </w:r>
          </w:p>
        </w:tc>
      </w:tr>
    </w:tbl>
    <w:p w14:paraId="615BCAED" w14:textId="15B2FFF2" w:rsidR="008B2DBF" w:rsidRPr="00136693" w:rsidRDefault="008B2DBF" w:rsidP="008B2DBF">
      <w:pPr>
        <w:tabs>
          <w:tab w:val="clear" w:pos="454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450" w:type="dxa"/>
        <w:tblLook w:val="01E0" w:firstRow="1" w:lastRow="1" w:firstColumn="1" w:lastColumn="1" w:noHBand="0" w:noVBand="0"/>
      </w:tblPr>
      <w:tblGrid>
        <w:gridCol w:w="3627"/>
        <w:gridCol w:w="1275"/>
        <w:gridCol w:w="269"/>
        <w:gridCol w:w="1116"/>
        <w:gridCol w:w="269"/>
        <w:gridCol w:w="1134"/>
        <w:gridCol w:w="236"/>
        <w:gridCol w:w="1371"/>
      </w:tblGrid>
      <w:tr w:rsidR="00E0333B" w:rsidRPr="00136693" w14:paraId="1B68BDF8" w14:textId="77777777" w:rsidTr="003E6F58">
        <w:trPr>
          <w:trHeight w:hRule="exact" w:val="432"/>
        </w:trPr>
        <w:tc>
          <w:tcPr>
            <w:tcW w:w="3627" w:type="dxa"/>
            <w:vAlign w:val="center"/>
          </w:tcPr>
          <w:p w14:paraId="050735CB" w14:textId="3E865391" w:rsidR="00E0333B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100214"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75" w:type="dxa"/>
            <w:vAlign w:val="center"/>
          </w:tcPr>
          <w:p w14:paraId="00A75895" w14:textId="77777777" w:rsidR="00E0333B" w:rsidRPr="00136693" w:rsidRDefault="00E0333B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EFE0992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62C1FDC8" w14:textId="77777777" w:rsidR="00E0333B" w:rsidRPr="00136693" w:rsidRDefault="00E0333B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731BB88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9F438B5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9304B9A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1CD1103D" w14:textId="77777777" w:rsidR="00E0333B" w:rsidRPr="00136693" w:rsidRDefault="00E0333B" w:rsidP="003E6F58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333B" w:rsidRPr="00136693" w14:paraId="2ADDFCF1" w14:textId="77777777" w:rsidTr="003E6F58">
        <w:trPr>
          <w:trHeight w:hRule="exact" w:val="432"/>
        </w:trPr>
        <w:tc>
          <w:tcPr>
            <w:tcW w:w="3627" w:type="dxa"/>
            <w:vAlign w:val="center"/>
          </w:tcPr>
          <w:p w14:paraId="1C4C835A" w14:textId="77777777" w:rsidR="00E0333B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center"/>
          </w:tcPr>
          <w:p w14:paraId="3E57C646" w14:textId="77777777" w:rsidR="00E0333B" w:rsidRPr="00136693" w:rsidRDefault="00E0333B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85E3635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615273BB" w14:textId="77777777" w:rsidR="00E0333B" w:rsidRPr="00136693" w:rsidRDefault="00E0333B" w:rsidP="003E6F58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32EBD07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3168532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20085DD" w14:textId="77777777" w:rsidR="00E0333B" w:rsidRPr="00136693" w:rsidRDefault="00E0333B" w:rsidP="003E6F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591C39B0" w14:textId="77777777" w:rsidR="00E0333B" w:rsidRPr="00136693" w:rsidRDefault="00E0333B" w:rsidP="003E6F58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0214" w:rsidRPr="00136693" w14:paraId="025509B3" w14:textId="77777777" w:rsidTr="003E6F58">
        <w:trPr>
          <w:trHeight w:val="288"/>
        </w:trPr>
        <w:tc>
          <w:tcPr>
            <w:tcW w:w="3627" w:type="dxa"/>
          </w:tcPr>
          <w:p w14:paraId="213D6186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75" w:type="dxa"/>
            <w:vAlign w:val="bottom"/>
          </w:tcPr>
          <w:p w14:paraId="4AD31F74" w14:textId="47B0BE6F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149</w:t>
            </w:r>
          </w:p>
        </w:tc>
        <w:tc>
          <w:tcPr>
            <w:tcW w:w="269" w:type="dxa"/>
            <w:vAlign w:val="bottom"/>
          </w:tcPr>
          <w:p w14:paraId="206A93D0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33B550E7" w14:textId="5C6D603D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24</w:t>
            </w:r>
          </w:p>
        </w:tc>
        <w:tc>
          <w:tcPr>
            <w:tcW w:w="269" w:type="dxa"/>
            <w:vAlign w:val="bottom"/>
          </w:tcPr>
          <w:p w14:paraId="4DED8C8D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2D35E6DF" w14:textId="2BA607D3" w:rsidR="00100214" w:rsidRPr="00136693" w:rsidRDefault="00100214" w:rsidP="00F8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7E6D733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vAlign w:val="bottom"/>
          </w:tcPr>
          <w:p w14:paraId="3DDA7F5E" w14:textId="21427CA0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173</w:t>
            </w:r>
          </w:p>
        </w:tc>
      </w:tr>
      <w:tr w:rsidR="00100214" w:rsidRPr="00136693" w14:paraId="73F936AD" w14:textId="77777777" w:rsidTr="003E6F58">
        <w:trPr>
          <w:trHeight w:val="288"/>
        </w:trPr>
        <w:tc>
          <w:tcPr>
            <w:tcW w:w="3627" w:type="dxa"/>
          </w:tcPr>
          <w:p w14:paraId="1361D59F" w14:textId="6A11E722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B4CF414" w14:textId="23BB2E64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4,260</w:t>
            </w:r>
          </w:p>
        </w:tc>
        <w:tc>
          <w:tcPr>
            <w:tcW w:w="269" w:type="dxa"/>
            <w:vAlign w:val="bottom"/>
          </w:tcPr>
          <w:p w14:paraId="423C8067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616C0CB" w14:textId="229150F5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(115)</w:t>
            </w:r>
          </w:p>
        </w:tc>
        <w:tc>
          <w:tcPr>
            <w:tcW w:w="269" w:type="dxa"/>
            <w:vAlign w:val="bottom"/>
          </w:tcPr>
          <w:p w14:paraId="51EEE943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778E0C" w14:textId="6F554293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(379)</w:t>
            </w:r>
          </w:p>
        </w:tc>
        <w:tc>
          <w:tcPr>
            <w:tcW w:w="236" w:type="dxa"/>
            <w:vAlign w:val="bottom"/>
          </w:tcPr>
          <w:p w14:paraId="669152F9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0291AE2" w14:textId="42E5F0D1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lang w:val="en-GB" w:bidi="ar-SA"/>
              </w:rPr>
              <w:t>3,766</w:t>
            </w:r>
          </w:p>
        </w:tc>
      </w:tr>
      <w:tr w:rsidR="00100214" w:rsidRPr="00136693" w14:paraId="5E2C42F7" w14:textId="77777777" w:rsidTr="003E6F58">
        <w:trPr>
          <w:trHeight w:val="288"/>
        </w:trPr>
        <w:tc>
          <w:tcPr>
            <w:tcW w:w="3627" w:type="dxa"/>
          </w:tcPr>
          <w:p w14:paraId="3AB37E50" w14:textId="77777777" w:rsidR="00100214" w:rsidRPr="00136693" w:rsidRDefault="00100214" w:rsidP="0010021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19975" w14:textId="5F1AF95A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bidi="ar-SA"/>
              </w:rPr>
              <w:t>4,409</w:t>
            </w:r>
          </w:p>
        </w:tc>
        <w:tc>
          <w:tcPr>
            <w:tcW w:w="269" w:type="dxa"/>
            <w:vAlign w:val="bottom"/>
          </w:tcPr>
          <w:p w14:paraId="3F68E18A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14246" w14:textId="3A566E7C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bidi="ar-SA"/>
              </w:rPr>
              <w:t>(91)</w:t>
            </w:r>
          </w:p>
        </w:tc>
        <w:tc>
          <w:tcPr>
            <w:tcW w:w="269" w:type="dxa"/>
            <w:vAlign w:val="bottom"/>
          </w:tcPr>
          <w:p w14:paraId="06785ACA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FA550" w14:textId="4D5F5CE3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bidi="ar-SA"/>
              </w:rPr>
              <w:t>(379)</w:t>
            </w:r>
          </w:p>
        </w:tc>
        <w:tc>
          <w:tcPr>
            <w:tcW w:w="236" w:type="dxa"/>
            <w:vAlign w:val="bottom"/>
          </w:tcPr>
          <w:p w14:paraId="6EB5D529" w14:textId="77777777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F83B3" w14:textId="3E1D1EA2" w:rsidR="00100214" w:rsidRPr="00136693" w:rsidRDefault="00100214" w:rsidP="0010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 w:bidi="ar-SA"/>
              </w:rPr>
              <w:t>3,939</w:t>
            </w:r>
          </w:p>
        </w:tc>
      </w:tr>
    </w:tbl>
    <w:p w14:paraId="50A3BF87" w14:textId="77777777" w:rsidR="008B2DBF" w:rsidRPr="00136693" w:rsidRDefault="008B2DBF" w:rsidP="008B2DBF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4F78645" w14:textId="2CAE9308" w:rsidR="008B2DBF" w:rsidRPr="00136693" w:rsidRDefault="008B2DBF" w:rsidP="008B2DBF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136693">
        <w:rPr>
          <w:rFonts w:ascii="Angsana New" w:hAnsi="Angsana New" w:cs="Angsana New" w:hint="cs"/>
          <w:sz w:val="30"/>
          <w:szCs w:val="30"/>
        </w:rPr>
        <w:t xml:space="preserve">31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36693">
        <w:rPr>
          <w:rFonts w:ascii="Angsana New" w:hAnsi="Angsana New" w:cs="Angsana New" w:hint="cs"/>
          <w:sz w:val="30"/>
          <w:szCs w:val="30"/>
        </w:rPr>
        <w:t>256</w:t>
      </w:r>
      <w:r w:rsidR="00100214" w:rsidRPr="00136693">
        <w:rPr>
          <w:rFonts w:ascii="Angsana New" w:hAnsi="Angsana New" w:cs="Angsana New" w:hint="cs"/>
          <w:sz w:val="30"/>
          <w:szCs w:val="30"/>
        </w:rPr>
        <w:t>6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บริษัทย่อยยังมิได้รับรู้ขาดทุนทางภาษียกไปจำนวน </w:t>
      </w:r>
      <w:r w:rsidR="00B109E0">
        <w:rPr>
          <w:rFonts w:ascii="Angsana New" w:hAnsi="Angsana New" w:cs="Angsana New"/>
          <w:sz w:val="30"/>
          <w:szCs w:val="30"/>
        </w:rPr>
        <w:t>4</w:t>
      </w:r>
      <w:r w:rsidR="00BD54E5">
        <w:rPr>
          <w:rFonts w:ascii="Angsana New" w:hAnsi="Angsana New" w:cs="Angsana New"/>
          <w:sz w:val="30"/>
          <w:szCs w:val="30"/>
        </w:rPr>
        <w:t>.</w:t>
      </w:r>
      <w:r w:rsidR="00B109E0">
        <w:rPr>
          <w:rFonts w:ascii="Angsana New" w:hAnsi="Angsana New" w:cs="Angsana New"/>
          <w:sz w:val="30"/>
          <w:szCs w:val="30"/>
        </w:rPr>
        <w:t>3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100214" w:rsidRPr="00136693">
        <w:rPr>
          <w:rFonts w:ascii="Angsana New" w:hAnsi="Angsana New" w:cs="Angsana New" w:hint="cs"/>
          <w:i/>
          <w:iCs/>
          <w:sz w:val="30"/>
          <w:szCs w:val="30"/>
        </w:rPr>
        <w:t>5</w:t>
      </w:r>
      <w:r w:rsidRPr="00136693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="00BD54E5">
        <w:rPr>
          <w:rFonts w:ascii="Angsana New" w:hAnsi="Angsana New" w:cs="Angsana New"/>
          <w:i/>
          <w:iCs/>
          <w:sz w:val="30"/>
          <w:szCs w:val="30"/>
        </w:rPr>
        <w:t>5</w:t>
      </w:r>
      <w:r w:rsidRPr="00136693">
        <w:rPr>
          <w:rFonts w:ascii="Angsana New" w:hAnsi="Angsana New" w:cs="Angsana New" w:hint="cs"/>
          <w:i/>
          <w:iCs/>
          <w:sz w:val="30"/>
          <w:szCs w:val="30"/>
        </w:rPr>
        <w:t>.</w:t>
      </w:r>
      <w:r w:rsidR="00BD54E5">
        <w:rPr>
          <w:rFonts w:ascii="Angsana New" w:hAnsi="Angsana New" w:cs="Angsana New"/>
          <w:i/>
          <w:iCs/>
          <w:sz w:val="30"/>
          <w:szCs w:val="30"/>
        </w:rPr>
        <w:t>5</w:t>
      </w:r>
      <w:r w:rsidRPr="00136693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136693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ซึ่งจะสิ้นสุดในปี </w:t>
      </w:r>
      <w:r w:rsidRPr="00136693">
        <w:rPr>
          <w:rFonts w:ascii="Angsana New" w:hAnsi="Angsana New" w:cs="Angsana New" w:hint="cs"/>
          <w:sz w:val="30"/>
          <w:szCs w:val="30"/>
        </w:rPr>
        <w:t xml:space="preserve">2568 </w:t>
      </w:r>
      <w:r w:rsidRPr="00136693">
        <w:rPr>
          <w:rFonts w:ascii="Angsana New" w:hAnsi="Angsana New" w:cs="Angsana New" w:hint="cs"/>
          <w:sz w:val="30"/>
          <w:szCs w:val="30"/>
          <w:cs/>
        </w:rPr>
        <w:t>เป็นสินทรัพย์ภาษีเงินได้รอการตัดบัญชี เนื่องจากยังไม่มีความเป็นไปได้ค่อนข้างแน่ว่าบริษัทย่อยจะมีกำไรทางภาษีเพียงพอที่จะใช้ประโยชน์ทางภาษีดังกล่าว</w:t>
      </w:r>
    </w:p>
    <w:p w14:paraId="16E6D1F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br w:type="page"/>
      </w:r>
    </w:p>
    <w:p w14:paraId="3010F254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  <w:cs/>
        </w:rPr>
      </w:pPr>
      <w:r w:rsidRPr="00136693">
        <w:rPr>
          <w:rFonts w:ascii="Angsana New" w:hAnsi="Angsana New" w:hint="cs"/>
          <w:bCs/>
          <w:sz w:val="30"/>
          <w:szCs w:val="30"/>
          <w:cs/>
        </w:rPr>
        <w:lastRenderedPageBreak/>
        <w:t>กำไรต่อหุ้น</w:t>
      </w:r>
    </w:p>
    <w:p w14:paraId="152D49F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5"/>
        <w:gridCol w:w="1125"/>
        <w:gridCol w:w="270"/>
        <w:gridCol w:w="1125"/>
        <w:gridCol w:w="270"/>
        <w:gridCol w:w="1107"/>
        <w:gridCol w:w="270"/>
        <w:gridCol w:w="1098"/>
      </w:tblGrid>
      <w:tr w:rsidR="008B2DBF" w:rsidRPr="00136693" w14:paraId="5C1232BD" w14:textId="77777777" w:rsidTr="003E6F58">
        <w:tc>
          <w:tcPr>
            <w:tcW w:w="4005" w:type="dxa"/>
          </w:tcPr>
          <w:p w14:paraId="057AA30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CE1744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5F7AF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</w:tcPr>
          <w:p w14:paraId="7EFD722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1D0076FC" w14:textId="77777777" w:rsidTr="003E6F58">
        <w:tc>
          <w:tcPr>
            <w:tcW w:w="4005" w:type="dxa"/>
          </w:tcPr>
          <w:p w14:paraId="41316962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1FA49D96" w14:textId="4FDA5347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3E33D3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256DF33" w14:textId="5DEC3750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BD6E2F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338E5EF" w14:textId="23F53EC8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D9A1AB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1BFE89" w14:textId="1E865D4E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033F0E0E" w14:textId="77777777" w:rsidTr="003E6F58">
        <w:tc>
          <w:tcPr>
            <w:tcW w:w="4005" w:type="dxa"/>
          </w:tcPr>
          <w:p w14:paraId="35E1514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1FF7DF52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8B2DBF" w:rsidRPr="00136693" w14:paraId="716C2667" w14:textId="77777777" w:rsidTr="003E6F58">
        <w:tc>
          <w:tcPr>
            <w:tcW w:w="4005" w:type="dxa"/>
          </w:tcPr>
          <w:p w14:paraId="250AEA9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2ED6122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265" w:type="dxa"/>
            <w:gridSpan w:val="7"/>
          </w:tcPr>
          <w:p w14:paraId="6583193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B2DBF" w:rsidRPr="00136693" w14:paraId="653EDEF8" w14:textId="77777777" w:rsidTr="003E6F58">
        <w:tc>
          <w:tcPr>
            <w:tcW w:w="4005" w:type="dxa"/>
          </w:tcPr>
          <w:p w14:paraId="5D0A372D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1125" w:type="dxa"/>
          </w:tcPr>
          <w:p w14:paraId="6BF399A1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99EF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835202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F8D0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73027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35C4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268457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126A" w:rsidRPr="00136693" w14:paraId="24CBD29C" w14:textId="77777777" w:rsidTr="00907256">
        <w:tc>
          <w:tcPr>
            <w:tcW w:w="4005" w:type="dxa"/>
          </w:tcPr>
          <w:p w14:paraId="37FCB506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ผู้ถือหุ้นสามัญของบริษัท </w:t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74B9745A" w14:textId="63AB55CF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46,8</w:t>
            </w:r>
            <w:r w:rsidR="005B1825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09B1A459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7EFAA359" w14:textId="1F6FA49F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52,109</w:t>
            </w:r>
          </w:p>
        </w:tc>
        <w:tc>
          <w:tcPr>
            <w:tcW w:w="270" w:type="dxa"/>
            <w:vAlign w:val="bottom"/>
          </w:tcPr>
          <w:p w14:paraId="7059964C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37E7E350" w14:textId="190B371D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57,557</w:t>
            </w:r>
          </w:p>
        </w:tc>
        <w:tc>
          <w:tcPr>
            <w:tcW w:w="270" w:type="dxa"/>
            <w:vAlign w:val="bottom"/>
          </w:tcPr>
          <w:p w14:paraId="560837B9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144E8EE0" w14:textId="747DD818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44,126</w:t>
            </w:r>
          </w:p>
        </w:tc>
      </w:tr>
      <w:tr w:rsidR="003C126A" w:rsidRPr="00136693" w14:paraId="398B232E" w14:textId="77777777" w:rsidTr="00907256">
        <w:tc>
          <w:tcPr>
            <w:tcW w:w="4005" w:type="dxa"/>
          </w:tcPr>
          <w:p w14:paraId="3A5B7D18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DAD410" w14:textId="1AD7F739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199,000</w:t>
            </w:r>
          </w:p>
        </w:tc>
        <w:tc>
          <w:tcPr>
            <w:tcW w:w="270" w:type="dxa"/>
            <w:vAlign w:val="bottom"/>
          </w:tcPr>
          <w:p w14:paraId="00065B8F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F32617" w14:textId="69B431AC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199,000</w:t>
            </w:r>
          </w:p>
        </w:tc>
        <w:tc>
          <w:tcPr>
            <w:tcW w:w="270" w:type="dxa"/>
            <w:vAlign w:val="bottom"/>
          </w:tcPr>
          <w:p w14:paraId="2108E91F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E40433" w14:textId="40E27AA9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199,000</w:t>
            </w:r>
          </w:p>
        </w:tc>
        <w:tc>
          <w:tcPr>
            <w:tcW w:w="270" w:type="dxa"/>
            <w:vAlign w:val="bottom"/>
          </w:tcPr>
          <w:p w14:paraId="5F81FA28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66C473" w14:textId="4F354A94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199,000</w:t>
            </w:r>
          </w:p>
        </w:tc>
      </w:tr>
      <w:tr w:rsidR="003C126A" w:rsidRPr="00136693" w14:paraId="2DAF36D0" w14:textId="77777777" w:rsidTr="003E6F58">
        <w:tc>
          <w:tcPr>
            <w:tcW w:w="4005" w:type="dxa"/>
          </w:tcPr>
          <w:p w14:paraId="29D1666B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6152CE04" w14:textId="4A7AFA50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14:paraId="40B663AB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301A6666" w14:textId="6FC8A430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270" w:type="dxa"/>
          </w:tcPr>
          <w:p w14:paraId="7FD71145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78BE8970" w14:textId="7F4FC0D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270" w:type="dxa"/>
          </w:tcPr>
          <w:p w14:paraId="40AB73D1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0C86E295" w14:textId="48253595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0.22</w:t>
            </w:r>
          </w:p>
        </w:tc>
      </w:tr>
    </w:tbl>
    <w:p w14:paraId="35D68462" w14:textId="77777777" w:rsidR="008B2DBF" w:rsidRPr="00136693" w:rsidRDefault="008B2DBF" w:rsidP="008B2D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01A16DA3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  <w:cs/>
        </w:rPr>
      </w:pPr>
      <w:r w:rsidRPr="00136693"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28F7A503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282"/>
        <w:gridCol w:w="231"/>
        <w:gridCol w:w="1367"/>
      </w:tblGrid>
      <w:tr w:rsidR="008B2DBF" w:rsidRPr="00136693" w14:paraId="1E6D4007" w14:textId="77777777" w:rsidTr="003E6F58">
        <w:trPr>
          <w:tblHeader/>
        </w:trPr>
        <w:tc>
          <w:tcPr>
            <w:tcW w:w="2970" w:type="dxa"/>
            <w:vAlign w:val="bottom"/>
          </w:tcPr>
          <w:p w14:paraId="3F8230A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91E78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86BE84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</w:tcPr>
          <w:p w14:paraId="5EBADB8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1840F6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024EA71A" w14:textId="77777777" w:rsidR="008B2DBF" w:rsidRPr="00136693" w:rsidDel="00D43E7A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B2DBF" w:rsidRPr="00136693" w14:paraId="664FB00A" w14:textId="77777777" w:rsidTr="003E6F58">
        <w:trPr>
          <w:tblHeader/>
        </w:trPr>
        <w:tc>
          <w:tcPr>
            <w:tcW w:w="2970" w:type="dxa"/>
          </w:tcPr>
          <w:p w14:paraId="603E0D22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78AB1D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D61CF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721F39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C8BBD9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37F5A88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2DBF" w:rsidRPr="00136693" w14:paraId="2799EEEC" w14:textId="77777777" w:rsidTr="003E6F58">
        <w:trPr>
          <w:tblHeader/>
        </w:trPr>
        <w:tc>
          <w:tcPr>
            <w:tcW w:w="2970" w:type="dxa"/>
          </w:tcPr>
          <w:p w14:paraId="1A215DC8" w14:textId="7D87E7F1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BB3F7B" w:rsidRPr="001366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0D17759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06AA3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12BE19E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1F4F67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4DA0A9A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B2DBF" w:rsidRPr="00136693" w14:paraId="6DB49268" w14:textId="77777777" w:rsidTr="003E6F58">
        <w:tc>
          <w:tcPr>
            <w:tcW w:w="2970" w:type="dxa"/>
          </w:tcPr>
          <w:p w14:paraId="576F997E" w14:textId="0CFF699F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136693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BB3F7B" w:rsidRPr="0013669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F6054BB" w14:textId="5685C469" w:rsidR="008B2DBF" w:rsidRPr="00136693" w:rsidRDefault="00211B77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136693">
              <w:rPr>
                <w:rFonts w:ascii="Angsana New" w:hAnsi="Angsana New" w:hint="cs"/>
                <w:sz w:val="30"/>
                <w:szCs w:val="30"/>
              </w:rPr>
              <w:t>27</w:t>
            </w:r>
            <w:r w:rsidR="008B2DBF" w:rsidRPr="0013669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B2DBF" w:rsidRPr="0013669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8B2DBF" w:rsidRPr="0013669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5D9F8198" w14:textId="7F1C3AA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13669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82" w:type="dxa"/>
          </w:tcPr>
          <w:p w14:paraId="4B3B8134" w14:textId="1D0D82CF" w:rsidR="008B2DBF" w:rsidRPr="00136693" w:rsidRDefault="00796962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693">
              <w:rPr>
                <w:rFonts w:ascii="Angsana New" w:hAnsi="Angsana New" w:hint="cs"/>
                <w:sz w:val="30"/>
                <w:szCs w:val="30"/>
              </w:rPr>
              <w:t>0.089</w:t>
            </w:r>
          </w:p>
        </w:tc>
        <w:tc>
          <w:tcPr>
            <w:tcW w:w="231" w:type="dxa"/>
          </w:tcPr>
          <w:p w14:paraId="44D891B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</w:tcPr>
          <w:p w14:paraId="4359F90F" w14:textId="5B360244" w:rsidR="008B2DBF" w:rsidRPr="00136693" w:rsidRDefault="00796962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693">
              <w:rPr>
                <w:rFonts w:ascii="Angsana New" w:hAnsi="Angsana New" w:hint="cs"/>
                <w:sz w:val="30"/>
                <w:szCs w:val="30"/>
              </w:rPr>
              <w:t>17.71</w:t>
            </w:r>
          </w:p>
        </w:tc>
      </w:tr>
      <w:tr w:rsidR="008B2DBF" w:rsidRPr="00136693" w14:paraId="67B3830B" w14:textId="77777777" w:rsidTr="003E6F58">
        <w:tc>
          <w:tcPr>
            <w:tcW w:w="2970" w:type="dxa"/>
          </w:tcPr>
          <w:p w14:paraId="43619771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FBA70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43EE11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0F10EE4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792B7A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</w:tcPr>
          <w:p w14:paraId="729C0D34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0333B" w:rsidRPr="00136693" w14:paraId="05A9967B" w14:textId="77777777" w:rsidTr="003E6F58">
        <w:tc>
          <w:tcPr>
            <w:tcW w:w="2970" w:type="dxa"/>
          </w:tcPr>
          <w:p w14:paraId="6CB72046" w14:textId="2C2B96FE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BB3F7B" w:rsidRPr="001366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485E111E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BC3971F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9895753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4E80DE7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</w:tcPr>
          <w:p w14:paraId="756A2F68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3F7B" w:rsidRPr="00136693" w14:paraId="19E0F613" w14:textId="77777777" w:rsidTr="003E6F58">
        <w:tc>
          <w:tcPr>
            <w:tcW w:w="2970" w:type="dxa"/>
          </w:tcPr>
          <w:p w14:paraId="55FE9D29" w14:textId="4F6F2080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136693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</w:tcPr>
          <w:p w14:paraId="23E01BBE" w14:textId="7EAD7035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693">
              <w:rPr>
                <w:rFonts w:ascii="Angsana New" w:hAnsi="Angsana New" w:hint="cs"/>
                <w:sz w:val="30"/>
                <w:szCs w:val="30"/>
              </w:rPr>
              <w:t xml:space="preserve">27 </w:t>
            </w: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13669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67950670" w14:textId="1DD5E8D7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13669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5B24DC4A" w14:textId="1B0C9934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hint="cs"/>
                <w:sz w:val="30"/>
                <w:szCs w:val="30"/>
              </w:rPr>
              <w:t>0.11</w:t>
            </w:r>
          </w:p>
        </w:tc>
        <w:tc>
          <w:tcPr>
            <w:tcW w:w="231" w:type="dxa"/>
          </w:tcPr>
          <w:p w14:paraId="3023E869" w14:textId="77777777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</w:tcPr>
          <w:p w14:paraId="6C97E2B4" w14:textId="2DD4A66A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hint="cs"/>
                <w:sz w:val="30"/>
                <w:szCs w:val="30"/>
              </w:rPr>
              <w:t>21.89</w:t>
            </w:r>
          </w:p>
        </w:tc>
      </w:tr>
    </w:tbl>
    <w:p w14:paraId="664CF2EB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31100E2B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136693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4FFC579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EB84E9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t>(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ก)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 xml:space="preserve">มูลค่าตามบัญชีและมูลค่ายุติธรรม  </w:t>
      </w:r>
    </w:p>
    <w:p w14:paraId="1FAC96F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3B27F824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สินทรัพย์ทางการเงินและหนี้สินทางการเงินส่วนใหญ่ของกลุ่มบริษัทจัดอยู่ในประเภทระยะสั้น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07674D5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10E579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br w:type="page"/>
      </w:r>
    </w:p>
    <w:p w14:paraId="3E43586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lastRenderedPageBreak/>
        <w:t>(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ข)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ab/>
        <w:t xml:space="preserve">นโยบายการจัดการความเสี่ยงทางด้านการเงิน     </w:t>
      </w:r>
    </w:p>
    <w:p w14:paraId="38A26C3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4A1F225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27748C8A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D40616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69E65D86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59ED01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78A2109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C62816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A0C7BC7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t>.1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      ความเสี่ยงด้านเครดิต</w:t>
      </w:r>
    </w:p>
    <w:p w14:paraId="7BF5764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12C68A36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65B0F0F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24"/>
          <w:szCs w:val="24"/>
        </w:rPr>
      </w:pPr>
    </w:p>
    <w:p w14:paraId="5019FCAA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</w:rPr>
        <w:t>(</w:t>
      </w:r>
      <w:r w:rsidRPr="00136693">
        <w:rPr>
          <w:rFonts w:ascii="Angsana New" w:hAnsi="Angsana New" w:cs="Angsana New" w:hint="cs"/>
          <w:sz w:val="30"/>
          <w:szCs w:val="30"/>
          <w:cs/>
        </w:rPr>
        <w:t>ข</w:t>
      </w:r>
      <w:r w:rsidRPr="00136693">
        <w:rPr>
          <w:rFonts w:ascii="Angsana New" w:hAnsi="Angsana New" w:cs="Angsana New" w:hint="cs"/>
          <w:sz w:val="30"/>
          <w:szCs w:val="30"/>
        </w:rPr>
        <w:t>.1.1</w:t>
      </w:r>
      <w:proofErr w:type="gramStart"/>
      <w:r w:rsidRPr="00136693">
        <w:rPr>
          <w:rFonts w:ascii="Angsana New" w:hAnsi="Angsana New" w:cs="Angsana New" w:hint="cs"/>
          <w:sz w:val="30"/>
          <w:szCs w:val="30"/>
        </w:rPr>
        <w:t>)</w:t>
      </w:r>
      <w:r w:rsidRPr="00136693">
        <w:rPr>
          <w:rFonts w:ascii="Angsana New" w:hAnsi="Angsana New" w:cs="Angsana New" w:hint="cs"/>
          <w:i/>
          <w:iCs/>
          <w:sz w:val="30"/>
          <w:szCs w:val="30"/>
        </w:rPr>
        <w:t xml:space="preserve">  </w:t>
      </w:r>
      <w:r w:rsidRPr="00136693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  <w:proofErr w:type="gramEnd"/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</w:t>
      </w:r>
    </w:p>
    <w:p w14:paraId="0FFEEF0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4224E79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1CD6467B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14:paraId="635AAB5B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คณะกรรมการบริษัท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ยอดขายที่เกินกว่าวงเงินดังกล่าวต้องได้รับการอนุมัติจากคณะกรรมการบริษัท </w:t>
      </w:r>
    </w:p>
    <w:p w14:paraId="286CB79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28"/>
          <w:szCs w:val="28"/>
        </w:rPr>
      </w:pPr>
    </w:p>
    <w:p w14:paraId="6DCD286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Pr="00136693">
        <w:rPr>
          <w:rFonts w:ascii="Angsana New" w:hAnsi="Angsana New" w:cs="Angsana New" w:hint="cs"/>
          <w:sz w:val="30"/>
          <w:szCs w:val="30"/>
        </w:rPr>
        <w:t>12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เดือนและมีการติดตามยอดคงค้างของลูกหนี้การค้าอย่างสม่ำเสมอ </w:t>
      </w:r>
      <w:bookmarkStart w:id="2" w:name="_Hlk59433075"/>
      <w:r w:rsidRPr="00136693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"/>
      <w:r w:rsidRPr="00136693">
        <w:rPr>
          <w:rFonts w:ascii="Angsana New" w:hAnsi="Angsana New" w:cs="Angsana New" w:hint="cs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292CE0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04F5E23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136693">
        <w:rPr>
          <w:rFonts w:ascii="Angsana New" w:hAnsi="Angsana New" w:cs="Angsana New" w:hint="cs"/>
          <w:sz w:val="30"/>
          <w:szCs w:val="30"/>
        </w:rPr>
        <w:t xml:space="preserve">6 </w:t>
      </w:r>
    </w:p>
    <w:p w14:paraId="67F345F1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ACF2E1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36693">
        <w:rPr>
          <w:rFonts w:ascii="Angsana New" w:hAnsi="Angsana New" w:cs="Angsana New" w:hint="cs"/>
          <w:sz w:val="30"/>
          <w:szCs w:val="30"/>
        </w:rPr>
        <w:t>(</w:t>
      </w:r>
      <w:r w:rsidRPr="00136693">
        <w:rPr>
          <w:rFonts w:ascii="Angsana New" w:hAnsi="Angsana New" w:cs="Angsana New" w:hint="cs"/>
          <w:sz w:val="30"/>
          <w:szCs w:val="30"/>
          <w:cs/>
        </w:rPr>
        <w:t>ข</w:t>
      </w:r>
      <w:r w:rsidRPr="00136693">
        <w:rPr>
          <w:rFonts w:ascii="Angsana New" w:hAnsi="Angsana New" w:cs="Angsana New" w:hint="cs"/>
          <w:sz w:val="30"/>
          <w:szCs w:val="30"/>
        </w:rPr>
        <w:t>.1.2</w:t>
      </w:r>
      <w:proofErr w:type="gramStart"/>
      <w:r w:rsidRPr="00136693">
        <w:rPr>
          <w:rFonts w:ascii="Angsana New" w:hAnsi="Angsana New" w:cs="Angsana New" w:hint="cs"/>
          <w:sz w:val="30"/>
          <w:szCs w:val="30"/>
        </w:rPr>
        <w:t>)</w:t>
      </w:r>
      <w:r w:rsidRPr="00136693">
        <w:rPr>
          <w:rFonts w:ascii="Angsana New" w:hAnsi="Angsana New" w:cs="Angsana New" w:hint="cs"/>
          <w:i/>
          <w:iCs/>
          <w:sz w:val="30"/>
          <w:szCs w:val="30"/>
        </w:rPr>
        <w:t xml:space="preserve">  </w:t>
      </w:r>
      <w:r w:rsidRPr="00136693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</w:t>
      </w:r>
      <w:proofErr w:type="gramEnd"/>
      <w:r w:rsidRPr="00136693">
        <w:rPr>
          <w:rFonts w:ascii="Angsana New" w:hAnsi="Angsana New" w:cs="Angsana New" w:hint="cs"/>
          <w:sz w:val="30"/>
          <w:szCs w:val="30"/>
          <w:cs/>
        </w:rPr>
        <w:t xml:space="preserve"> และสินทรัพย์ทางการเงินหมุนเวียนอื่น</w:t>
      </w:r>
    </w:p>
    <w:p w14:paraId="792794F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7E8A0677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 มีจำกัดเนื่องจากคู่สัญญาเป็นธนาคารและสถาบันการเงิน</w:t>
      </w:r>
      <w:r w:rsidRPr="00136693">
        <w:rPr>
          <w:rFonts w:ascii="Angsana New" w:hAnsi="Angsana New" w:cs="Angsana New" w:hint="cs"/>
          <w:sz w:val="30"/>
          <w:szCs w:val="30"/>
        </w:rPr>
        <w:t xml:space="preserve"> </w:t>
      </w:r>
      <w:r w:rsidRPr="00136693">
        <w:rPr>
          <w:rFonts w:ascii="Angsana New" w:hAnsi="Angsana New" w:cs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1026FB7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402"/>
        <w:gridCol w:w="7"/>
        <w:gridCol w:w="1079"/>
        <w:gridCol w:w="270"/>
        <w:gridCol w:w="1085"/>
        <w:gridCol w:w="7"/>
        <w:gridCol w:w="263"/>
        <w:gridCol w:w="7"/>
        <w:gridCol w:w="1066"/>
        <w:gridCol w:w="270"/>
        <w:gridCol w:w="1004"/>
      </w:tblGrid>
      <w:tr w:rsidR="008B2DBF" w:rsidRPr="00136693" w14:paraId="1C49DCD2" w14:textId="77777777" w:rsidTr="003E6F58">
        <w:tc>
          <w:tcPr>
            <w:tcW w:w="3409" w:type="dxa"/>
            <w:gridSpan w:val="2"/>
          </w:tcPr>
          <w:p w14:paraId="428AD8C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ab/>
            </w:r>
          </w:p>
          <w:p w14:paraId="63AB397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41" w:type="dxa"/>
            <w:gridSpan w:val="4"/>
          </w:tcPr>
          <w:p w14:paraId="3AC9392B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4A2E86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gridSpan w:val="2"/>
          </w:tcPr>
          <w:p w14:paraId="08BACA0E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00E640A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/</w:t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br/>
            </w: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35866E27" w14:textId="77777777" w:rsidTr="00E0333B">
        <w:tc>
          <w:tcPr>
            <w:tcW w:w="3409" w:type="dxa"/>
            <w:gridSpan w:val="2"/>
          </w:tcPr>
          <w:p w14:paraId="58A91B9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A9430C7" w14:textId="048944E6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203E60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</w:tcPr>
          <w:p w14:paraId="3A05BAEC" w14:textId="79E87F18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08E0C59B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20984EE" w14:textId="72BC9BE5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3D6C16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796868B9" w14:textId="24246B17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309A9F25" w14:textId="77777777" w:rsidTr="003E6F58">
        <w:tc>
          <w:tcPr>
            <w:tcW w:w="3402" w:type="dxa"/>
          </w:tcPr>
          <w:p w14:paraId="013CAC3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  <w:gridSpan w:val="4"/>
            <w:hideMark/>
          </w:tcPr>
          <w:p w14:paraId="0FA71F29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gridSpan w:val="2"/>
          </w:tcPr>
          <w:p w14:paraId="19631A5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47" w:type="dxa"/>
            <w:gridSpan w:val="4"/>
            <w:hideMark/>
          </w:tcPr>
          <w:p w14:paraId="09F5AA8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333B" w:rsidRPr="00136693" w14:paraId="60E4313C" w14:textId="77777777" w:rsidTr="003E6F58">
        <w:tc>
          <w:tcPr>
            <w:tcW w:w="3409" w:type="dxa"/>
            <w:gridSpan w:val="2"/>
            <w:hideMark/>
          </w:tcPr>
          <w:p w14:paraId="36D817D6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079" w:type="dxa"/>
          </w:tcPr>
          <w:p w14:paraId="1B173038" w14:textId="6937E31D" w:rsidR="00E0333B" w:rsidRPr="00136693" w:rsidRDefault="004B30B9" w:rsidP="00E0333B">
            <w:pPr>
              <w:tabs>
                <w:tab w:val="clear" w:pos="227"/>
                <w:tab w:val="decimal" w:pos="35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C126A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3A18A71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hideMark/>
          </w:tcPr>
          <w:p w14:paraId="4748F06F" w14:textId="2B4D92B1" w:rsidR="00E0333B" w:rsidRPr="00136693" w:rsidRDefault="00BB3F7B" w:rsidP="00E0333B">
            <w:pPr>
              <w:tabs>
                <w:tab w:val="clear" w:pos="227"/>
                <w:tab w:val="decimal" w:pos="35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0.45</w:t>
            </w:r>
          </w:p>
        </w:tc>
        <w:tc>
          <w:tcPr>
            <w:tcW w:w="270" w:type="dxa"/>
            <w:gridSpan w:val="2"/>
          </w:tcPr>
          <w:p w14:paraId="543CB4EE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F5E9CD" w14:textId="589F61CE" w:rsidR="00E0333B" w:rsidRPr="00136693" w:rsidRDefault="003C126A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52,914</w:t>
            </w:r>
          </w:p>
        </w:tc>
        <w:tc>
          <w:tcPr>
            <w:tcW w:w="270" w:type="dxa"/>
          </w:tcPr>
          <w:p w14:paraId="7017210E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25C1025" w14:textId="74021ECF" w:rsidR="00E0333B" w:rsidRPr="00136693" w:rsidRDefault="00BB3F7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52,588</w:t>
            </w:r>
          </w:p>
        </w:tc>
      </w:tr>
    </w:tbl>
    <w:p w14:paraId="2D41A3D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4A36344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</w:rPr>
        <w:br w:type="page"/>
      </w:r>
    </w:p>
    <w:p w14:paraId="1C819B0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(ข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t>.2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      ความเสี่ยงด้านสภาพคล่อง</w:t>
      </w:r>
    </w:p>
    <w:p w14:paraId="3326588E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1200BB6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56E33F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0FCB4A7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(ข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</w:rPr>
        <w:t>.3</w:t>
      </w:r>
      <w:r w:rsidRPr="0013669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      ความเสี่ยงด้านตลาด</w:t>
      </w:r>
    </w:p>
    <w:p w14:paraId="04F48DA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4E9F72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136693">
        <w:rPr>
          <w:rFonts w:ascii="Angsana New" w:hAnsi="Angsana New" w:cs="Angsana New" w:hint="cs"/>
          <w:sz w:val="30"/>
          <w:szCs w:val="30"/>
        </w:rPr>
        <w:br/>
      </w:r>
      <w:r w:rsidRPr="00136693">
        <w:rPr>
          <w:rFonts w:ascii="Angsana New" w:hAnsi="Angsana New" w:cs="Angsana New" w:hint="cs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0EBBB70A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269B7A0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6693">
        <w:rPr>
          <w:rFonts w:ascii="Angsana New" w:hAnsi="Angsana New" w:cs="Angsana New" w:hint="cs"/>
          <w:sz w:val="30"/>
          <w:szCs w:val="30"/>
        </w:rPr>
        <w:t>(</w:t>
      </w:r>
      <w:r w:rsidRPr="00136693">
        <w:rPr>
          <w:rFonts w:ascii="Angsana New" w:hAnsi="Angsana New" w:cs="Angsana New" w:hint="cs"/>
          <w:sz w:val="30"/>
          <w:szCs w:val="30"/>
          <w:cs/>
        </w:rPr>
        <w:t>ข</w:t>
      </w:r>
      <w:r w:rsidRPr="00136693">
        <w:rPr>
          <w:rFonts w:ascii="Angsana New" w:hAnsi="Angsana New" w:cs="Angsana New" w:hint="cs"/>
          <w:sz w:val="30"/>
          <w:szCs w:val="30"/>
        </w:rPr>
        <w:t>.3.1</w:t>
      </w:r>
      <w:r w:rsidRPr="00136693">
        <w:rPr>
          <w:rFonts w:ascii="Angsana New" w:hAnsi="Angsana New" w:cs="Angsana New" w:hint="cs"/>
          <w:sz w:val="30"/>
          <w:szCs w:val="30"/>
          <w:cs/>
        </w:rPr>
        <w:t>)   ความเสี่ยงด้านอัตราแลกเปลี่ยน</w:t>
      </w:r>
    </w:p>
    <w:p w14:paraId="3CB6496B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82B74F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36693">
        <w:rPr>
          <w:rFonts w:ascii="Angsana New" w:eastAsia="Cordia New" w:hAnsi="Angsana New" w:cs="Angsana New" w:hint="cs"/>
          <w:sz w:val="30"/>
          <w:szCs w:val="30"/>
          <w:cs/>
        </w:rPr>
        <w:t xml:space="preserve">บริษัทมีความเสี่ยงด้านอัตราแลกเปลี่ยนที่เกี่ยวข้องกับการซื้อขายสินค้าและค่าใช้จ่ายที่เป็นเงินตราต่างประเทศ </w:t>
      </w:r>
    </w:p>
    <w:p w14:paraId="76334BE5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846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306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8B2DBF" w:rsidRPr="00136693" w14:paraId="4E991776" w14:textId="77777777" w:rsidTr="003E6F58">
        <w:trPr>
          <w:cantSplit/>
          <w:tblHeader/>
        </w:trPr>
        <w:tc>
          <w:tcPr>
            <w:tcW w:w="3060" w:type="dxa"/>
          </w:tcPr>
          <w:p w14:paraId="28F38F6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" w:name="_Hlk62834655"/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270" w:type="dxa"/>
          </w:tcPr>
          <w:p w14:paraId="22D1E632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978DC5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9B6B7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D384C3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DBF" w:rsidRPr="00136693" w14:paraId="24D7E022" w14:textId="77777777" w:rsidTr="003E6F58">
        <w:trPr>
          <w:cantSplit/>
          <w:tblHeader/>
        </w:trPr>
        <w:tc>
          <w:tcPr>
            <w:tcW w:w="3060" w:type="dxa"/>
          </w:tcPr>
          <w:p w14:paraId="6225F5F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55AC8DE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0" w:right="-109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D8E44F" w14:textId="4930E5F7" w:rsidR="008B2DBF" w:rsidRPr="00136693" w:rsidRDefault="00E0333B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BB879D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E4E81" w14:textId="498E15FB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2674BE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97A9B" w14:textId="7D71E96F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AC1877D" w14:textId="77777777" w:rsidR="008B2DBF" w:rsidRPr="00136693" w:rsidRDefault="008B2DBF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77B7ED" w14:textId="7F8064B8" w:rsidR="008B2DBF" w:rsidRPr="00136693" w:rsidRDefault="00E0333B" w:rsidP="003E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8B2DBF" w:rsidRPr="00136693" w14:paraId="22720E44" w14:textId="77777777" w:rsidTr="003E6F58">
        <w:trPr>
          <w:cantSplit/>
          <w:tblHeader/>
        </w:trPr>
        <w:tc>
          <w:tcPr>
            <w:tcW w:w="3060" w:type="dxa"/>
          </w:tcPr>
          <w:p w14:paraId="08BE3486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1A6B1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89475A4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DBF" w:rsidRPr="00136693" w14:paraId="43746956" w14:textId="77777777" w:rsidTr="003E6F58">
        <w:tc>
          <w:tcPr>
            <w:tcW w:w="3060" w:type="dxa"/>
          </w:tcPr>
          <w:p w14:paraId="0C99F995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0A08896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8CA1DF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A8CE1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56B554D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4425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B61D58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87DCC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EBCFA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3"/>
      <w:tr w:rsidR="003C126A" w:rsidRPr="00136693" w14:paraId="27B503E6" w14:textId="77777777" w:rsidTr="003E6F58">
        <w:tc>
          <w:tcPr>
            <w:tcW w:w="3060" w:type="dxa"/>
          </w:tcPr>
          <w:p w14:paraId="63F9E0A8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42C73C3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1B471" w14:textId="34402F5A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17541A29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07C58D6" w14:textId="53EAFCD5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D68B73A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0549E95E" w14:textId="78F25A22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7F8A5E96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B9D78" w14:textId="258FE2E9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26</w:t>
            </w:r>
          </w:p>
        </w:tc>
      </w:tr>
      <w:tr w:rsidR="003C126A" w:rsidRPr="00136693" w14:paraId="74039269" w14:textId="77777777" w:rsidTr="003E6F58">
        <w:tc>
          <w:tcPr>
            <w:tcW w:w="3060" w:type="dxa"/>
          </w:tcPr>
          <w:p w14:paraId="66635968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0C69D63B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4C5B0B" w14:textId="1C00B9B2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334D8505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FF4EA5B" w14:textId="603BAFEA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1CF8139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009D2B39" w14:textId="6CD8A076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288FD012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E1C61" w14:textId="45B2AABD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</w:p>
        </w:tc>
      </w:tr>
      <w:tr w:rsidR="003C126A" w:rsidRPr="00136693" w14:paraId="2623A709" w14:textId="77777777" w:rsidTr="003E6F58">
        <w:tc>
          <w:tcPr>
            <w:tcW w:w="3060" w:type="dxa"/>
          </w:tcPr>
          <w:p w14:paraId="0B279C78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09AA4E1C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34995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AC8EB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AEADFDF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B5BA2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61725B9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2" w:right="-169" w:firstLine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F1C2C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8A876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2" w:right="-169" w:firstLine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126A" w:rsidRPr="00136693" w14:paraId="57AEDC61" w14:textId="77777777" w:rsidTr="003E6F58">
        <w:tc>
          <w:tcPr>
            <w:tcW w:w="3060" w:type="dxa"/>
          </w:tcPr>
          <w:p w14:paraId="40CBDAF6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79BEF46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73D73" w14:textId="37EB7AA4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63D49A2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683E920F" w14:textId="4E118F72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3762ADB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756F27F" w14:textId="12B8ECF9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DA1AAEF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76086" w14:textId="34DC5546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21</w:t>
            </w:r>
          </w:p>
        </w:tc>
      </w:tr>
      <w:tr w:rsidR="003C126A" w:rsidRPr="00136693" w14:paraId="35B7FA6A" w14:textId="77777777" w:rsidTr="003E6F58">
        <w:tc>
          <w:tcPr>
            <w:tcW w:w="3060" w:type="dxa"/>
          </w:tcPr>
          <w:p w14:paraId="6A495E10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1BAA6A13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B421B5" w14:textId="03C03BDF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3,093</w:t>
            </w:r>
          </w:p>
        </w:tc>
        <w:tc>
          <w:tcPr>
            <w:tcW w:w="270" w:type="dxa"/>
          </w:tcPr>
          <w:p w14:paraId="607E0F8B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F272BD3" w14:textId="32FA86CD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1,630</w:t>
            </w:r>
          </w:p>
        </w:tc>
        <w:tc>
          <w:tcPr>
            <w:tcW w:w="270" w:type="dxa"/>
          </w:tcPr>
          <w:p w14:paraId="7CC91FCE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AD62017" w14:textId="501246AE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3,093</w:t>
            </w:r>
          </w:p>
        </w:tc>
        <w:tc>
          <w:tcPr>
            <w:tcW w:w="270" w:type="dxa"/>
          </w:tcPr>
          <w:p w14:paraId="1399EEBF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8C771" w14:textId="586E8094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1,630</w:t>
            </w:r>
          </w:p>
        </w:tc>
      </w:tr>
      <w:tr w:rsidR="003C126A" w:rsidRPr="00136693" w14:paraId="2CDAF6AB" w14:textId="77777777" w:rsidTr="003E6F58">
        <w:tc>
          <w:tcPr>
            <w:tcW w:w="3060" w:type="dxa"/>
          </w:tcPr>
          <w:p w14:paraId="6E0E8F78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FA2DC10" w14:textId="77777777" w:rsidR="003C126A" w:rsidRPr="00136693" w:rsidRDefault="003C126A" w:rsidP="003C1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13A30" w14:textId="22478C8D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(2,496)</w:t>
            </w:r>
          </w:p>
        </w:tc>
        <w:tc>
          <w:tcPr>
            <w:tcW w:w="270" w:type="dxa"/>
          </w:tcPr>
          <w:p w14:paraId="0C821E41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6CF5CC8" w14:textId="30E7C15C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(1,230)</w:t>
            </w:r>
          </w:p>
        </w:tc>
        <w:tc>
          <w:tcPr>
            <w:tcW w:w="270" w:type="dxa"/>
          </w:tcPr>
          <w:p w14:paraId="0C275534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BFC58C5" w14:textId="45F1A703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(2,496)</w:t>
            </w:r>
          </w:p>
        </w:tc>
        <w:tc>
          <w:tcPr>
            <w:tcW w:w="270" w:type="dxa"/>
          </w:tcPr>
          <w:p w14:paraId="7AE67633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16D4C" w14:textId="51E19353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126A">
              <w:rPr>
                <w:rFonts w:ascii="Angsana New" w:hAnsi="Angsana New" w:cs="Angsana New" w:hint="cs"/>
                <w:sz w:val="30"/>
                <w:szCs w:val="30"/>
              </w:rPr>
              <w:t>(1,230)</w:t>
            </w:r>
          </w:p>
        </w:tc>
      </w:tr>
      <w:tr w:rsidR="003C126A" w:rsidRPr="00136693" w14:paraId="4BF395AF" w14:textId="77777777" w:rsidTr="003E6F58">
        <w:tc>
          <w:tcPr>
            <w:tcW w:w="3060" w:type="dxa"/>
          </w:tcPr>
          <w:p w14:paraId="6735D3E9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170F9107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270" w:type="dxa"/>
          </w:tcPr>
          <w:p w14:paraId="4B3B64ED" w14:textId="77777777" w:rsidR="003C126A" w:rsidRPr="00136693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FFE1CB" w14:textId="77777777" w:rsidR="000D11E6" w:rsidRDefault="000D11E6" w:rsidP="000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1002A9C" w14:textId="63562CC1" w:rsidR="003C126A" w:rsidRPr="003C126A" w:rsidRDefault="003C126A" w:rsidP="000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70" w:type="dxa"/>
          </w:tcPr>
          <w:p w14:paraId="6E6F6ECC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C6C510" w14:textId="77777777" w:rsidR="000D11E6" w:rsidRDefault="000D11E6" w:rsidP="000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AB154CF" w14:textId="2286285A" w:rsidR="003C126A" w:rsidRPr="003C126A" w:rsidRDefault="003C126A" w:rsidP="000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14:paraId="000F8CED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F6C89D" w14:textId="77777777" w:rsidR="000D11E6" w:rsidRDefault="000D11E6" w:rsidP="000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044AA5A" w14:textId="5782AB69" w:rsidR="003C126A" w:rsidRPr="003C126A" w:rsidRDefault="003C126A" w:rsidP="000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70" w:type="dxa"/>
          </w:tcPr>
          <w:p w14:paraId="0547FDB7" w14:textId="77777777" w:rsidR="003C126A" w:rsidRPr="003C126A" w:rsidRDefault="003C126A" w:rsidP="003C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3B1217" w14:textId="77777777" w:rsidR="000D11E6" w:rsidRDefault="000D11E6" w:rsidP="000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A4BE094" w14:textId="787B1755" w:rsidR="003C126A" w:rsidRPr="003C126A" w:rsidRDefault="003C126A" w:rsidP="000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C1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459</w:t>
            </w:r>
          </w:p>
        </w:tc>
      </w:tr>
    </w:tbl>
    <w:p w14:paraId="5AC2479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6A41771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</w:rPr>
        <w:br w:type="page"/>
      </w:r>
    </w:p>
    <w:p w14:paraId="6C81DA1C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6693">
        <w:rPr>
          <w:rFonts w:ascii="Angsana New" w:hAnsi="Angsana New" w:cs="Angsana New" w:hint="cs"/>
          <w:sz w:val="30"/>
          <w:szCs w:val="30"/>
        </w:rPr>
        <w:lastRenderedPageBreak/>
        <w:t>(</w:t>
      </w:r>
      <w:r w:rsidRPr="00136693">
        <w:rPr>
          <w:rFonts w:ascii="Angsana New" w:hAnsi="Angsana New" w:cs="Angsana New" w:hint="cs"/>
          <w:sz w:val="30"/>
          <w:szCs w:val="30"/>
          <w:cs/>
        </w:rPr>
        <w:t>ข</w:t>
      </w:r>
      <w:r w:rsidRPr="00136693">
        <w:rPr>
          <w:rFonts w:ascii="Angsana New" w:hAnsi="Angsana New" w:cs="Angsana New" w:hint="cs"/>
          <w:sz w:val="30"/>
          <w:szCs w:val="30"/>
        </w:rPr>
        <w:t>.3.2</w:t>
      </w:r>
      <w:r w:rsidRPr="00136693">
        <w:rPr>
          <w:rFonts w:ascii="Angsana New" w:hAnsi="Angsana New" w:cs="Angsana New" w:hint="cs"/>
          <w:sz w:val="30"/>
          <w:szCs w:val="30"/>
          <w:cs/>
        </w:rPr>
        <w:t>)   ความเสี่ยงด้านอัตราดอกเบี้ย</w:t>
      </w:r>
    </w:p>
    <w:p w14:paraId="4C994594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 w:cs="Angsana New"/>
          <w:sz w:val="30"/>
          <w:szCs w:val="30"/>
        </w:rPr>
      </w:pPr>
    </w:p>
    <w:p w14:paraId="2F0F1DB3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246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กลุ่มบริษัทไม่มีความเสี่ยงที่มีสาระสำคัญด้านอัตราดอกเบี้ยของกระแสเงินสดที่เกิดจากเงินกู้ยืม </w:t>
      </w:r>
    </w:p>
    <w:p w14:paraId="71F33B2F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4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B326E24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136693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14:paraId="78B81C7D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A29D734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231C008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9A0BA17" w14:textId="20752054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136693">
        <w:rPr>
          <w:rFonts w:ascii="Angsana New" w:hAnsi="Angsana New" w:hint="cs"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60FCD42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ordia New" w:hAnsi="Angsana New" w:cs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52"/>
      </w:tblGrid>
      <w:tr w:rsidR="008B2DBF" w:rsidRPr="00136693" w14:paraId="1EEE5071" w14:textId="77777777" w:rsidTr="003E6F58">
        <w:tc>
          <w:tcPr>
            <w:tcW w:w="3960" w:type="dxa"/>
          </w:tcPr>
          <w:p w14:paraId="57425310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67970D8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EAD4C1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1AF0B221" w14:textId="77777777" w:rsidR="008B2DBF" w:rsidRPr="00136693" w:rsidRDefault="008B2DBF" w:rsidP="003E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33B" w:rsidRPr="00136693" w14:paraId="1F7C7C2B" w14:textId="77777777" w:rsidTr="003E6F58">
        <w:tc>
          <w:tcPr>
            <w:tcW w:w="3960" w:type="dxa"/>
          </w:tcPr>
          <w:p w14:paraId="3790B839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82CE3" w14:textId="6420D9EE" w:rsidR="00E0333B" w:rsidRPr="00136693" w:rsidRDefault="00E0333B" w:rsidP="00E03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DED38F" w14:textId="77777777" w:rsidR="00E0333B" w:rsidRPr="00136693" w:rsidRDefault="00E0333B" w:rsidP="00E03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66FFA5" w14:textId="56130099" w:rsidR="00E0333B" w:rsidRPr="00136693" w:rsidRDefault="00E0333B" w:rsidP="00E03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6A4FF4" w14:textId="77777777" w:rsidR="00E0333B" w:rsidRPr="00136693" w:rsidRDefault="00E0333B" w:rsidP="00E03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8A3CF3" w14:textId="02EF0F71" w:rsidR="00E0333B" w:rsidRPr="00136693" w:rsidRDefault="00E0333B" w:rsidP="00E03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851130B" w14:textId="77777777" w:rsidR="00E0333B" w:rsidRPr="00136693" w:rsidRDefault="00E0333B" w:rsidP="00E03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543B87" w14:textId="50046F38" w:rsidR="00E0333B" w:rsidRPr="00136693" w:rsidRDefault="00E0333B" w:rsidP="00E03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B3F7B" w:rsidRPr="00136693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E0333B" w:rsidRPr="00136693" w14:paraId="32361A21" w14:textId="77777777" w:rsidTr="003E6F58">
        <w:tc>
          <w:tcPr>
            <w:tcW w:w="3960" w:type="dxa"/>
          </w:tcPr>
          <w:p w14:paraId="05B43419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14:paraId="6D3F5894" w14:textId="77777777" w:rsidR="00E0333B" w:rsidRPr="00136693" w:rsidRDefault="00E0333B" w:rsidP="00E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36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F7B" w:rsidRPr="00136693" w14:paraId="328E871C" w14:textId="77777777" w:rsidTr="003E6F58">
        <w:tc>
          <w:tcPr>
            <w:tcW w:w="3960" w:type="dxa"/>
          </w:tcPr>
          <w:p w14:paraId="4238939E" w14:textId="77777777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80" w:type="dxa"/>
          </w:tcPr>
          <w:p w14:paraId="0F83FF19" w14:textId="77777777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E2EBC" w14:textId="77777777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7B3B52B" w14:textId="77777777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A086A" w14:textId="77777777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161A386" w14:textId="77777777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B1D6E" w14:textId="77777777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34BEF4" w14:textId="77777777" w:rsidR="00BB3F7B" w:rsidRPr="00136693" w:rsidRDefault="00BB3F7B" w:rsidP="00BB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E3E" w:rsidRPr="00136693" w14:paraId="6AA56641" w14:textId="77777777" w:rsidTr="003E6F58">
        <w:tc>
          <w:tcPr>
            <w:tcW w:w="3960" w:type="dxa"/>
          </w:tcPr>
          <w:p w14:paraId="20E20960" w14:textId="77777777" w:rsidR="00D75E3E" w:rsidRPr="00136693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80" w:type="dxa"/>
          </w:tcPr>
          <w:p w14:paraId="1A8E774D" w14:textId="1D0FDA9C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75E3E">
              <w:rPr>
                <w:rFonts w:ascii="Angsana New" w:hAnsi="Angsana New" w:cs="Angsana New" w:hint="cs"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66838D20" w14:textId="77777777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FCA01C1" w14:textId="7D47D473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75E3E">
              <w:rPr>
                <w:rFonts w:ascii="Angsana New" w:hAnsi="Angsana New" w:cs="Angsana New" w:hint="cs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3B22FFD" w14:textId="77777777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5E7E5CF" w14:textId="47AE2B39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75E3E">
              <w:rPr>
                <w:rFonts w:ascii="Angsana New" w:hAnsi="Angsana New" w:cs="Angsana New" w:hint="cs"/>
                <w:sz w:val="30"/>
                <w:szCs w:val="30"/>
              </w:rPr>
              <w:t>252</w:t>
            </w:r>
          </w:p>
        </w:tc>
        <w:tc>
          <w:tcPr>
            <w:tcW w:w="270" w:type="dxa"/>
          </w:tcPr>
          <w:p w14:paraId="6C681B6D" w14:textId="77777777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F10DA5" w14:textId="13FB43FB" w:rsidR="00D75E3E" w:rsidRPr="00D75E3E" w:rsidRDefault="00D75E3E" w:rsidP="0058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75E3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75E3E" w:rsidRPr="00136693" w14:paraId="094C09C6" w14:textId="77777777" w:rsidTr="003E6F58">
        <w:tc>
          <w:tcPr>
            <w:tcW w:w="3960" w:type="dxa"/>
          </w:tcPr>
          <w:p w14:paraId="6650BA6E" w14:textId="77777777" w:rsidR="00D75E3E" w:rsidRPr="00136693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14:paraId="420D009A" w14:textId="296B9F45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75E3E">
              <w:rPr>
                <w:rFonts w:ascii="Angsana New" w:hAnsi="Angsana New" w:cs="Angsana New" w:hint="cs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14:paraId="07DCEA57" w14:textId="77777777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6CFA4" w14:textId="7B6BA1CF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75E3E">
              <w:rPr>
                <w:rFonts w:ascii="Angsana New" w:hAnsi="Angsana New" w:cs="Angsana New" w:hint="cs"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14:paraId="23289DB9" w14:textId="77777777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77F32" w14:textId="6B2B7330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75E3E">
              <w:rPr>
                <w:rFonts w:ascii="Angsana New" w:hAnsi="Angsana New" w:cs="Angsana New" w:hint="cs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14:paraId="34179BD3" w14:textId="77777777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C1AE65" w14:textId="76470303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75E3E">
              <w:rPr>
                <w:rFonts w:ascii="Angsana New" w:hAnsi="Angsana New" w:cs="Angsana New" w:hint="cs"/>
                <w:sz w:val="30"/>
                <w:szCs w:val="30"/>
              </w:rPr>
              <w:t>2,580</w:t>
            </w:r>
          </w:p>
        </w:tc>
      </w:tr>
      <w:tr w:rsidR="00D75E3E" w:rsidRPr="00136693" w14:paraId="0B5FA85A" w14:textId="77777777" w:rsidTr="003E6F58">
        <w:tc>
          <w:tcPr>
            <w:tcW w:w="3960" w:type="dxa"/>
          </w:tcPr>
          <w:p w14:paraId="451FA36E" w14:textId="77777777" w:rsidR="00D75E3E" w:rsidRPr="00136693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CD9D22" w14:textId="1D4B8666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5E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3,808</w:t>
            </w:r>
          </w:p>
        </w:tc>
        <w:tc>
          <w:tcPr>
            <w:tcW w:w="270" w:type="dxa"/>
          </w:tcPr>
          <w:p w14:paraId="101209F4" w14:textId="77777777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149EFF" w14:textId="59E7DE51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5E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3,406</w:t>
            </w:r>
          </w:p>
        </w:tc>
        <w:tc>
          <w:tcPr>
            <w:tcW w:w="270" w:type="dxa"/>
          </w:tcPr>
          <w:p w14:paraId="75246FCE" w14:textId="77777777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E22381" w14:textId="2F48A690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5E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2,832</w:t>
            </w:r>
          </w:p>
        </w:tc>
        <w:tc>
          <w:tcPr>
            <w:tcW w:w="270" w:type="dxa"/>
          </w:tcPr>
          <w:p w14:paraId="2B78D478" w14:textId="77777777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57BD9CE" w14:textId="2E3C2474" w:rsidR="00D75E3E" w:rsidRPr="00D75E3E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5E3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2,580</w:t>
            </w:r>
          </w:p>
        </w:tc>
      </w:tr>
      <w:tr w:rsidR="00D75E3E" w:rsidRPr="00136693" w14:paraId="2DD1538D" w14:textId="77777777" w:rsidTr="003E6F58">
        <w:tc>
          <w:tcPr>
            <w:tcW w:w="3960" w:type="dxa"/>
          </w:tcPr>
          <w:p w14:paraId="6FCA497A" w14:textId="77777777" w:rsidR="00D75E3E" w:rsidRPr="00136693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E71C3C8" w14:textId="77777777" w:rsidR="00D75E3E" w:rsidRPr="00136693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0B03E" w14:textId="77777777" w:rsidR="00D75E3E" w:rsidRPr="00136693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25F32B" w14:textId="77777777" w:rsidR="00D75E3E" w:rsidRPr="00136693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E9EBF" w14:textId="77777777" w:rsidR="00D75E3E" w:rsidRPr="00136693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4CF555" w14:textId="77777777" w:rsidR="00D75E3E" w:rsidRPr="00136693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C7F97" w14:textId="77777777" w:rsidR="00D75E3E" w:rsidRPr="00136693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267A929" w14:textId="77777777" w:rsidR="00D75E3E" w:rsidRPr="00136693" w:rsidRDefault="00D75E3E" w:rsidP="00D7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27F10E7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30"/>
          <w:tab w:val="left" w:pos="1080"/>
        </w:tabs>
        <w:spacing w:after="0" w:line="240" w:lineRule="auto"/>
        <w:ind w:left="2340" w:right="14"/>
        <w:jc w:val="thaiDistribute"/>
        <w:rPr>
          <w:rFonts w:ascii="Angsana New" w:hAnsi="Angsana New" w:cs="Angsana New"/>
          <w:sz w:val="30"/>
          <w:szCs w:val="30"/>
        </w:rPr>
      </w:pPr>
    </w:p>
    <w:p w14:paraId="6FB84F19" w14:textId="77777777" w:rsidR="008B2DBF" w:rsidRPr="00136693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</w:rPr>
        <w:br w:type="page"/>
      </w:r>
    </w:p>
    <w:p w14:paraId="0CBF627A" w14:textId="77777777" w:rsidR="008B2DBF" w:rsidRPr="00136693" w:rsidRDefault="008B2DBF" w:rsidP="008B2DBF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30"/>
          <w:tab w:val="left" w:pos="1080"/>
        </w:tabs>
        <w:spacing w:after="0" w:line="240" w:lineRule="auto"/>
        <w:ind w:left="1071" w:right="14" w:hanging="531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ค้ำ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Pr="00136693">
        <w:rPr>
          <w:rFonts w:ascii="Angsana New" w:hAnsi="Angsana New" w:cs="Angsana New" w:hint="cs"/>
          <w:sz w:val="30"/>
          <w:szCs w:val="30"/>
        </w:rPr>
        <w:br/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(หมายเหตุข้อ </w:t>
      </w:r>
      <w:r w:rsidRPr="00136693">
        <w:rPr>
          <w:rFonts w:ascii="Angsana New" w:hAnsi="Angsana New" w:cs="Angsana New" w:hint="cs"/>
          <w:i/>
          <w:iCs/>
          <w:sz w:val="30"/>
          <w:szCs w:val="30"/>
        </w:rPr>
        <w:t>12</w:t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13669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531A77B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810"/>
        </w:tabs>
        <w:spacing w:after="0" w:line="240" w:lineRule="auto"/>
        <w:ind w:left="1071" w:right="14"/>
        <w:jc w:val="thaiDistribute"/>
        <w:rPr>
          <w:rFonts w:ascii="Angsana New" w:hAnsi="Angsana New" w:cs="Angsana New"/>
          <w:sz w:val="24"/>
          <w:szCs w:val="24"/>
        </w:rPr>
      </w:pPr>
    </w:p>
    <w:p w14:paraId="7CF2E642" w14:textId="77777777" w:rsidR="008B2DBF" w:rsidRPr="00136693" w:rsidRDefault="008B2DBF" w:rsidP="008B2DBF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1071" w:right="14" w:hanging="531"/>
        <w:jc w:val="thaiDistribute"/>
        <w:rPr>
          <w:rFonts w:ascii="Angsana New" w:hAnsi="Angsana New" w:cs="Angsana New"/>
          <w:sz w:val="30"/>
          <w:szCs w:val="30"/>
        </w:rPr>
      </w:pPr>
      <w:r w:rsidRPr="00136693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สัญญาสินเชื่อดังกล่าวมีการค้ำประกันโดยเงินฝากธนาคารของกลุ่มบริษัท </w:t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(หมายเหตุข้อ </w:t>
      </w:r>
      <w:r w:rsidRPr="00136693">
        <w:rPr>
          <w:rFonts w:ascii="Angsana New" w:hAnsi="Angsana New" w:cs="Angsana New" w:hint="cs"/>
          <w:i/>
          <w:iCs/>
          <w:sz w:val="30"/>
          <w:szCs w:val="30"/>
        </w:rPr>
        <w:t>12</w:t>
      </w:r>
      <w:r w:rsidRPr="0013669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</w:p>
    <w:p w14:paraId="0D78643F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450"/>
          <w:tab w:val="left" w:pos="630"/>
        </w:tabs>
        <w:spacing w:after="0"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5EAA7883" w14:textId="77777777" w:rsidR="008B2DBF" w:rsidRPr="00136693" w:rsidRDefault="008B2DBF" w:rsidP="008B2DBF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sz w:val="28"/>
          <w:szCs w:val="28"/>
        </w:rPr>
      </w:pPr>
      <w:r w:rsidRPr="00136693">
        <w:rPr>
          <w:rFonts w:ascii="Angsana New" w:hAnsi="Angsana New" w:hint="cs"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4CDE1933" w14:textId="77777777" w:rsidR="008B2DBF" w:rsidRPr="00136693" w:rsidRDefault="008B2DBF" w:rsidP="008B2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747"/>
          <w:tab w:val="left" w:pos="810"/>
        </w:tabs>
        <w:spacing w:after="0" w:line="240" w:lineRule="auto"/>
        <w:ind w:right="14"/>
        <w:jc w:val="thaiDistribute"/>
        <w:rPr>
          <w:rFonts w:ascii="Angsana New" w:hAnsi="Angsana New" w:cs="Angsana New"/>
          <w:sz w:val="24"/>
          <w:szCs w:val="24"/>
        </w:rPr>
      </w:pPr>
    </w:p>
    <w:p w14:paraId="70B667E9" w14:textId="77777777" w:rsidR="00406523" w:rsidRDefault="00406523" w:rsidP="008B2DBF">
      <w:pPr>
        <w:pStyle w:val="a"/>
        <w:ind w:left="540"/>
        <w:jc w:val="thaiDistribute"/>
        <w:rPr>
          <w:rFonts w:ascii="Angsana New" w:hAnsi="Angsana New" w:cs="Angsana New"/>
          <w:i/>
          <w:iCs/>
        </w:rPr>
      </w:pPr>
      <w:r w:rsidRPr="00406523">
        <w:rPr>
          <w:rFonts w:ascii="Angsana New" w:hAnsi="Angsana New" w:cs="Angsana New" w:hint="cs"/>
          <w:i/>
          <w:iCs/>
          <w:cs/>
        </w:rPr>
        <w:t>บริษัท</w:t>
      </w:r>
    </w:p>
    <w:p w14:paraId="116856FD" w14:textId="1C4A7D52" w:rsidR="00406523" w:rsidRPr="00406523" w:rsidRDefault="00406523" w:rsidP="008B2DBF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406523">
        <w:rPr>
          <w:rFonts w:ascii="Angsana New" w:hAnsi="Angsana New" w:cs="Angsana New" w:hint="cs"/>
          <w:i/>
          <w:iCs/>
          <w:cs/>
        </w:rPr>
        <w:t xml:space="preserve"> </w:t>
      </w:r>
    </w:p>
    <w:p w14:paraId="7F798AAC" w14:textId="5A1E6D74" w:rsidR="008B2DBF" w:rsidRPr="00136693" w:rsidRDefault="008B2DBF" w:rsidP="008B2DBF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136693">
        <w:rPr>
          <w:rFonts w:ascii="Angsana New" w:hAnsi="Angsana New" w:cs="Angsana New" w:hint="cs"/>
          <w:cs/>
        </w:rPr>
        <w:t xml:space="preserve">เมื่อวันที่ </w:t>
      </w:r>
      <w:r w:rsidRPr="00E84901">
        <w:rPr>
          <w:rFonts w:ascii="Angsana New" w:hAnsi="Angsana New" w:cs="Angsana New" w:hint="cs"/>
          <w:lang w:val="en-US"/>
        </w:rPr>
        <w:t>2</w:t>
      </w:r>
      <w:r w:rsidR="00E84901" w:rsidRPr="00E84901">
        <w:rPr>
          <w:rFonts w:ascii="Angsana New" w:hAnsi="Angsana New" w:cs="Angsana New"/>
          <w:lang w:val="en-US"/>
        </w:rPr>
        <w:t>7</w:t>
      </w:r>
      <w:r w:rsidRPr="00E84901">
        <w:rPr>
          <w:rFonts w:ascii="Angsana New" w:hAnsi="Angsana New" w:cs="Angsana New" w:hint="cs"/>
          <w:cs/>
        </w:rPr>
        <w:t xml:space="preserve"> กุมภาพันธ์ </w:t>
      </w:r>
      <w:r w:rsidRPr="00E84901">
        <w:rPr>
          <w:rFonts w:ascii="Angsana New" w:hAnsi="Angsana New" w:cs="Angsana New" w:hint="cs"/>
          <w:lang w:val="en-US"/>
        </w:rPr>
        <w:t>256</w:t>
      </w:r>
      <w:r w:rsidR="00657E2A" w:rsidRPr="00E84901">
        <w:rPr>
          <w:rFonts w:ascii="Angsana New" w:hAnsi="Angsana New" w:cs="Angsana New" w:hint="cs"/>
          <w:lang w:val="en-US"/>
        </w:rPr>
        <w:t>7</w:t>
      </w:r>
      <w:r w:rsidRPr="00E84901">
        <w:rPr>
          <w:rFonts w:ascii="Angsana New" w:hAnsi="Angsana New" w:cs="Angsana New" w:hint="cs"/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</w:t>
      </w:r>
      <w:r w:rsidRPr="00E84901">
        <w:rPr>
          <w:rFonts w:ascii="Angsana New" w:hAnsi="Angsana New" w:cs="Angsana New" w:hint="cs"/>
          <w:cs/>
          <w:lang w:val="en-US"/>
        </w:rPr>
        <w:t>ที่จะจัดขึ้นในเดือน</w:t>
      </w:r>
      <w:r w:rsidRPr="00E84901">
        <w:rPr>
          <w:rFonts w:ascii="Angsana New" w:hAnsi="Angsana New" w:cs="Angsana New" w:hint="cs"/>
          <w:cs/>
        </w:rPr>
        <w:t xml:space="preserve">เมษายน </w:t>
      </w:r>
      <w:r w:rsidRPr="00E84901">
        <w:rPr>
          <w:rFonts w:ascii="Angsana New" w:hAnsi="Angsana New" w:cs="Angsana New" w:hint="cs"/>
          <w:lang w:val="en-US"/>
        </w:rPr>
        <w:t>256</w:t>
      </w:r>
      <w:r w:rsidR="00657E2A" w:rsidRPr="00E84901">
        <w:rPr>
          <w:rFonts w:ascii="Angsana New" w:hAnsi="Angsana New" w:cs="Angsana New" w:hint="cs"/>
          <w:lang w:val="en-US"/>
        </w:rPr>
        <w:t>7</w:t>
      </w:r>
      <w:r w:rsidRPr="00136693">
        <w:rPr>
          <w:rFonts w:ascii="Angsana New" w:hAnsi="Angsana New" w:cs="Angsana New" w:hint="cs"/>
          <w:cs/>
        </w:rPr>
        <w:t xml:space="preserve"> เพื่ออนุมัติจ่ายเงินปันผลประจำปี </w:t>
      </w:r>
      <w:r w:rsidRPr="00136693">
        <w:rPr>
          <w:rFonts w:ascii="Angsana New" w:hAnsi="Angsana New" w:cs="Angsana New" w:hint="cs"/>
          <w:lang w:val="en-US"/>
        </w:rPr>
        <w:t>256</w:t>
      </w:r>
      <w:r w:rsidR="00657E2A" w:rsidRPr="00136693">
        <w:rPr>
          <w:rFonts w:ascii="Angsana New" w:hAnsi="Angsana New" w:cs="Angsana New" w:hint="cs"/>
          <w:lang w:val="en-US"/>
        </w:rPr>
        <w:t>6</w:t>
      </w:r>
      <w:r w:rsidR="007A7A46" w:rsidRPr="00136693">
        <w:rPr>
          <w:rFonts w:ascii="Angsana New" w:hAnsi="Angsana New" w:cs="Angsana New" w:hint="cs"/>
          <w:lang w:val="en-US"/>
        </w:rPr>
        <w:t xml:space="preserve"> </w:t>
      </w:r>
      <w:r w:rsidRPr="00136693">
        <w:rPr>
          <w:rFonts w:ascii="Angsana New" w:hAnsi="Angsana New" w:cs="Angsana New" w:hint="cs"/>
          <w:cs/>
        </w:rPr>
        <w:t xml:space="preserve">ในอัตราหุ้นละ </w:t>
      </w:r>
      <w:r w:rsidR="00E126B7">
        <w:rPr>
          <w:rFonts w:ascii="Angsana New" w:hAnsi="Angsana New" w:cs="Angsana New"/>
          <w:lang w:val="en-US"/>
        </w:rPr>
        <w:t>0.116</w:t>
      </w:r>
      <w:r w:rsidRPr="00136693">
        <w:rPr>
          <w:rFonts w:ascii="Angsana New" w:hAnsi="Angsana New" w:cs="Angsana New" w:hint="cs"/>
          <w:cs/>
        </w:rPr>
        <w:t xml:space="preserve"> บาท </w:t>
      </w:r>
      <w:r w:rsidRPr="00136693">
        <w:rPr>
          <w:rFonts w:ascii="Angsana New" w:hAnsi="Angsana New" w:cs="Angsana New" w:hint="cs"/>
          <w:cs/>
          <w:lang w:val="en-US"/>
        </w:rPr>
        <w:t xml:space="preserve">เป็นจำนวนเงิน </w:t>
      </w:r>
      <w:r w:rsidR="00E126B7">
        <w:rPr>
          <w:rFonts w:ascii="Angsana New" w:hAnsi="Angsana New" w:cs="Angsana New"/>
          <w:lang w:val="en-US"/>
        </w:rPr>
        <w:t>23</w:t>
      </w:r>
      <w:r w:rsidR="00E126B7">
        <w:rPr>
          <w:rFonts w:ascii="Angsana New" w:hAnsi="Angsana New" w:cs="Angsana New"/>
          <w:lang w:val="en-US"/>
        </w:rPr>
        <w:t>.</w:t>
      </w:r>
      <w:r w:rsidR="00E126B7">
        <w:rPr>
          <w:rFonts w:ascii="Angsana New" w:hAnsi="Angsana New" w:cs="Angsana New"/>
          <w:lang w:val="en-US"/>
        </w:rPr>
        <w:t>08</w:t>
      </w:r>
      <w:r w:rsidRPr="00136693">
        <w:rPr>
          <w:rFonts w:ascii="Angsana New" w:hAnsi="Angsana New" w:cs="Angsana New" w:hint="cs"/>
          <w:lang w:val="en-US"/>
        </w:rPr>
        <w:t xml:space="preserve"> </w:t>
      </w:r>
      <w:r w:rsidRPr="00136693">
        <w:rPr>
          <w:rFonts w:ascii="Angsana New" w:hAnsi="Angsana New" w:cs="Angsana New" w:hint="cs"/>
          <w:cs/>
          <w:lang w:val="en-US"/>
        </w:rPr>
        <w:t xml:space="preserve">ล้านบาท </w:t>
      </w:r>
    </w:p>
    <w:p w14:paraId="74C9DDD2" w14:textId="268BFD8F" w:rsidR="008B2DBF" w:rsidRDefault="008B2DBF" w:rsidP="008B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38B2399" w14:textId="20BD4D88" w:rsidR="00C30A66" w:rsidRPr="00C30A66" w:rsidRDefault="00C30A66" w:rsidP="00C30A66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C30A66">
        <w:rPr>
          <w:rFonts w:ascii="Angsana New" w:hAnsi="Angsana New" w:cs="Angsana New" w:hint="cs"/>
          <w:i/>
          <w:iCs/>
          <w:cs/>
        </w:rPr>
        <w:t>บริษัทร่วม</w:t>
      </w:r>
    </w:p>
    <w:p w14:paraId="7D3B2D92" w14:textId="1FF61A07" w:rsidR="008B2DBF" w:rsidRDefault="008B2DBF" w:rsidP="00C30A66">
      <w:pPr>
        <w:pStyle w:val="a"/>
        <w:ind w:left="540"/>
        <w:jc w:val="thaiDistribute"/>
        <w:rPr>
          <w:rFonts w:ascii="Angsana New" w:hAnsi="Angsana New" w:cs="Angsana New"/>
        </w:rPr>
      </w:pPr>
    </w:p>
    <w:p w14:paraId="3F513B9C" w14:textId="42A2B9DC" w:rsidR="00C30A66" w:rsidRPr="00AD45ED" w:rsidRDefault="00AD45ED" w:rsidP="00C30A66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AD45ED">
        <w:rPr>
          <w:rFonts w:ascii="Angsana New" w:hAnsi="Angsana New" w:cs="Angsana New" w:hint="cs"/>
          <w:cs/>
          <w:lang w:val="en-US"/>
        </w:rPr>
        <w:t>เมื่อวันที่</w:t>
      </w:r>
      <w:r w:rsidRPr="00AD45ED">
        <w:rPr>
          <w:rFonts w:ascii="Angsana New" w:hAnsi="Angsana New" w:cs="Angsana New" w:hint="eastAsia"/>
          <w:lang w:val="en-US"/>
        </w:rPr>
        <w:t> </w:t>
      </w:r>
      <w:r w:rsidRPr="00AD45ED">
        <w:rPr>
          <w:rFonts w:ascii="Angsana New" w:hAnsi="Angsana New" w:cs="Angsana New"/>
          <w:lang w:val="en-US"/>
        </w:rPr>
        <w:t xml:space="preserve">19 </w:t>
      </w:r>
      <w:r w:rsidRPr="00AD45ED">
        <w:rPr>
          <w:rFonts w:ascii="Angsana New" w:hAnsi="Angsana New" w:cs="Angsana New" w:hint="cs"/>
          <w:cs/>
          <w:lang w:val="en-US"/>
        </w:rPr>
        <w:t>กุมภาพันธ์</w:t>
      </w:r>
      <w:r w:rsidRPr="00AD45ED">
        <w:rPr>
          <w:rFonts w:ascii="Angsana New" w:hAnsi="Angsana New" w:cs="Angsana New" w:hint="eastAsia"/>
          <w:lang w:val="en-US"/>
        </w:rPr>
        <w:t> </w:t>
      </w:r>
      <w:r w:rsidRPr="00AD45ED">
        <w:rPr>
          <w:rFonts w:ascii="Angsana New" w:hAnsi="Angsana New" w:cs="Angsana New"/>
          <w:lang w:val="en-US"/>
        </w:rPr>
        <w:t xml:space="preserve">2567 </w:t>
      </w:r>
      <w:r w:rsidR="00406523">
        <w:rPr>
          <w:rFonts w:ascii="Angsana New" w:hAnsi="Angsana New" w:cs="Angsana New" w:hint="cs"/>
          <w:cs/>
          <w:lang w:val="en-US"/>
        </w:rPr>
        <w:t>ที่</w:t>
      </w:r>
      <w:r w:rsidR="00406523" w:rsidRPr="00136693">
        <w:rPr>
          <w:rFonts w:ascii="Angsana New" w:hAnsi="Angsana New" w:cs="Angsana New" w:hint="cs"/>
          <w:cs/>
        </w:rPr>
        <w:t>ประชุมคณะกรรมการบริษัท</w:t>
      </w:r>
      <w:r w:rsidR="00113F44">
        <w:rPr>
          <w:rFonts w:ascii="Angsana New" w:hAnsi="Angsana New" w:cs="Angsana New" w:hint="cs"/>
          <w:cs/>
        </w:rPr>
        <w:t>ร่วม</w:t>
      </w:r>
      <w:r w:rsidRPr="00AD45ED">
        <w:rPr>
          <w:rFonts w:ascii="Angsana New" w:hAnsi="Angsana New" w:cs="Angsana New" w:hint="cs"/>
          <w:cs/>
          <w:lang w:val="en-US"/>
        </w:rPr>
        <w:t>ได้</w:t>
      </w:r>
      <w:r w:rsidR="00406523">
        <w:rPr>
          <w:rFonts w:ascii="Angsana New" w:hAnsi="Angsana New" w:cs="Angsana New" w:hint="cs"/>
          <w:cs/>
          <w:lang w:val="en-US"/>
        </w:rPr>
        <w:t>มีมติอนุมัติ</w:t>
      </w:r>
      <w:r w:rsidRPr="00AD45ED">
        <w:rPr>
          <w:rFonts w:ascii="Angsana New" w:hAnsi="Angsana New" w:cs="Angsana New" w:hint="cs"/>
          <w:cs/>
          <w:lang w:val="en-US"/>
        </w:rPr>
        <w:t>จ่ายเงินปันผลระหว่างกาลให้แก่ผู้ถือหุ้นในอัตราหุ้นละ</w:t>
      </w:r>
      <w:r w:rsidRPr="00AD45ED">
        <w:rPr>
          <w:rFonts w:ascii="Angsana New" w:hAnsi="Angsana New" w:cs="Angsana New"/>
          <w:cs/>
          <w:lang w:val="en-US"/>
        </w:rPr>
        <w:t xml:space="preserve"> </w:t>
      </w:r>
      <w:r w:rsidRPr="00AD45ED">
        <w:rPr>
          <w:rFonts w:ascii="Angsana New" w:hAnsi="Angsana New" w:cs="Angsana New"/>
          <w:lang w:val="en-US"/>
        </w:rPr>
        <w:t xml:space="preserve">10 </w:t>
      </w:r>
      <w:r w:rsidRPr="00AD45ED">
        <w:rPr>
          <w:rFonts w:ascii="Angsana New" w:hAnsi="Angsana New" w:cs="Angsana New" w:hint="cs"/>
          <w:cs/>
          <w:lang w:val="en-US"/>
        </w:rPr>
        <w:t>บาทเป็นจำนวนเงินรวม</w:t>
      </w:r>
      <w:r w:rsidRPr="00AD45ED">
        <w:rPr>
          <w:rFonts w:ascii="Angsana New" w:hAnsi="Angsana New" w:cs="Angsana New" w:hint="eastAsia"/>
          <w:lang w:val="en-US"/>
        </w:rPr>
        <w:t> </w:t>
      </w:r>
      <w:r w:rsidRPr="00AD45ED">
        <w:rPr>
          <w:rFonts w:ascii="Angsana New" w:hAnsi="Angsana New" w:cs="Angsana New"/>
          <w:lang w:val="en-US"/>
        </w:rPr>
        <w:t xml:space="preserve">100 </w:t>
      </w:r>
      <w:r w:rsidRPr="00AD45ED">
        <w:rPr>
          <w:rFonts w:ascii="Angsana New" w:hAnsi="Angsana New" w:cs="Angsana New" w:hint="cs"/>
          <w:cs/>
          <w:lang w:val="en-US"/>
        </w:rPr>
        <w:t>ล้าน</w:t>
      </w:r>
      <w:r w:rsidRPr="00E126B7">
        <w:rPr>
          <w:rFonts w:ascii="Angsana New" w:hAnsi="Angsana New" w:cs="Angsana New" w:hint="cs"/>
          <w:cs/>
          <w:lang w:val="en-US"/>
        </w:rPr>
        <w:t>บาท</w:t>
      </w:r>
      <w:r w:rsidRPr="00E126B7">
        <w:rPr>
          <w:rFonts w:ascii="Angsana New" w:hAnsi="Angsana New" w:cs="Angsana New"/>
          <w:cs/>
          <w:lang w:val="en-US"/>
        </w:rPr>
        <w:t xml:space="preserve"> </w:t>
      </w:r>
      <w:r w:rsidR="00C147A1" w:rsidRPr="00E126B7">
        <w:rPr>
          <w:rFonts w:ascii="Angsana New" w:hAnsi="Angsana New" w:cs="Angsana New" w:hint="cs"/>
          <w:cs/>
          <w:lang w:val="en-US"/>
        </w:rPr>
        <w:t>โดยบริษัทร่วมจ่ายเงินปันผลระหว่างกาลให้แก่ผู้ถือหุ้นในเดือนกุมภาพันธ์</w:t>
      </w:r>
      <w:r w:rsidR="00C147A1" w:rsidRPr="00E126B7">
        <w:rPr>
          <w:rFonts w:ascii="Angsana New" w:hAnsi="Angsana New" w:cs="Angsana New"/>
          <w:cs/>
          <w:lang w:val="en-US"/>
        </w:rPr>
        <w:t xml:space="preserve"> </w:t>
      </w:r>
      <w:r w:rsidR="00C147A1" w:rsidRPr="00E126B7">
        <w:rPr>
          <w:rFonts w:ascii="Angsana New" w:hAnsi="Angsana New" w:cs="Angsana New"/>
          <w:lang w:val="en-US"/>
        </w:rPr>
        <w:t>2567</w:t>
      </w:r>
    </w:p>
    <w:sectPr w:rsidR="00C30A66" w:rsidRPr="00AD45ED" w:rsidSect="0093430D">
      <w:headerReference w:type="default" r:id="rId23"/>
      <w:footerReference w:type="default" r:id="rId24"/>
      <w:footerReference w:type="first" r:id="rId2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81087" w14:textId="77777777" w:rsidR="00DF7B06" w:rsidRDefault="00DF7B06">
      <w:r>
        <w:separator/>
      </w:r>
    </w:p>
  </w:endnote>
  <w:endnote w:type="continuationSeparator" w:id="0">
    <w:p w14:paraId="4009DEFD" w14:textId="77777777" w:rsidR="00DF7B06" w:rsidRDefault="00DF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67A05" w14:textId="77777777" w:rsidR="008B2DBF" w:rsidRPr="00227A42" w:rsidRDefault="008B2DBF" w:rsidP="00CD2BA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  <w:lang w:val="en-US"/>
      </w:rPr>
    </w:pPr>
    <w:r w:rsidRPr="00E103AA">
      <w:rPr>
        <w:rStyle w:val="PageNumber"/>
        <w:rFonts w:ascii="Angsana New" w:hAnsi="Angsana New"/>
        <w:sz w:val="30"/>
        <w:szCs w:val="30"/>
      </w:rPr>
      <w:fldChar w:fldCharType="begin"/>
    </w:r>
    <w:r w:rsidRPr="00E103A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03A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AB67FA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103AA">
      <w:rPr>
        <w:rStyle w:val="PageNumber"/>
        <w:rFonts w:ascii="Angsana New" w:hAnsi="Angsana New"/>
        <w:sz w:val="30"/>
        <w:szCs w:val="30"/>
      </w:rPr>
      <w:fldChar w:fldCharType="end"/>
    </w:r>
  </w:p>
  <w:p w14:paraId="39E3C2F8" w14:textId="77777777" w:rsidR="008B2DBF" w:rsidRPr="00CD2BA0" w:rsidRDefault="008B2D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D3FAF" w14:textId="1E9452C8" w:rsidR="008B2DBF" w:rsidRPr="003A624E" w:rsidRDefault="008B2DBF" w:rsidP="009649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292C5B">
      <w:rPr>
        <w:rFonts w:ascii="Angsana New" w:hAnsi="Angsana New"/>
        <w:noProof/>
        <w:sz w:val="30"/>
        <w:szCs w:val="30"/>
      </w:rPr>
      <w:t>CPRT3-Ye'23-set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 xml:space="preserve"> </w:t>
    </w:r>
    <w:r>
      <w:rPr>
        <w:rFonts w:ascii="Angsana New" w:hAnsi="Angsana New" w:hint="cs"/>
        <w:sz w:val="30"/>
        <w:szCs w:val="30"/>
        <w:cs/>
      </w:rPr>
      <w:t xml:space="preserve">    </w:t>
    </w:r>
    <w:r w:rsidRPr="003D7EA3">
      <w:rPr>
        <w:rFonts w:ascii="Angsana New" w:hAnsi="Angsana New" w:cs="Angsana New"/>
        <w:sz w:val="30"/>
        <w:szCs w:val="30"/>
        <w:cs/>
      </w:rPr>
      <w:t xml:space="preserve">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D08BB" w14:textId="77777777" w:rsidR="008B2DBF" w:rsidRPr="00CC37F9" w:rsidRDefault="008B2DBF">
    <w:pPr>
      <w:pStyle w:val="Footer"/>
      <w:jc w:val="center"/>
      <w:rPr>
        <w:rFonts w:ascii="Angsana New" w:hAnsi="Angsana New"/>
        <w:sz w:val="30"/>
        <w:szCs w:val="30"/>
      </w:rPr>
    </w:pPr>
    <w:r w:rsidRPr="00CC37F9">
      <w:rPr>
        <w:rFonts w:ascii="Angsana New" w:hAnsi="Angsana New"/>
        <w:sz w:val="30"/>
        <w:szCs w:val="30"/>
      </w:rPr>
      <w:fldChar w:fldCharType="begin"/>
    </w:r>
    <w:r w:rsidRPr="00CC37F9">
      <w:rPr>
        <w:rFonts w:ascii="Angsana New" w:hAnsi="Angsana New"/>
        <w:sz w:val="30"/>
        <w:szCs w:val="30"/>
      </w:rPr>
      <w:instrText xml:space="preserve"> PAGE   \* MERGEFORMAT </w:instrText>
    </w:r>
    <w:r w:rsidRPr="00CC37F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AB67FA">
      <w:rPr>
        <w:rFonts w:ascii="Angsana New" w:hAnsi="Angsana New"/>
        <w:noProof/>
        <w:sz w:val="30"/>
        <w:szCs w:val="30"/>
        <w:lang w:val="en-US"/>
      </w:rPr>
      <w:t>3</w:t>
    </w:r>
    <w:r w:rsidRPr="00CC37F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48646" w14:textId="77777777" w:rsidR="008B2DBF" w:rsidRPr="00CC37F9" w:rsidRDefault="008B2DBF">
    <w:pPr>
      <w:pStyle w:val="Footer"/>
      <w:jc w:val="center"/>
      <w:rPr>
        <w:rFonts w:ascii="Angsana New" w:hAnsi="Angsana New"/>
        <w:sz w:val="30"/>
        <w:szCs w:val="30"/>
      </w:rPr>
    </w:pPr>
    <w:r w:rsidRPr="00CC37F9">
      <w:rPr>
        <w:rFonts w:ascii="Angsana New" w:hAnsi="Angsana New"/>
        <w:sz w:val="30"/>
        <w:szCs w:val="30"/>
      </w:rPr>
      <w:fldChar w:fldCharType="begin"/>
    </w:r>
    <w:r w:rsidRPr="00CC37F9">
      <w:rPr>
        <w:rFonts w:ascii="Angsana New" w:hAnsi="Angsana New"/>
        <w:sz w:val="30"/>
        <w:szCs w:val="30"/>
      </w:rPr>
      <w:instrText xml:space="preserve"> PAGE   \* MERGEFORMAT </w:instrText>
    </w:r>
    <w:r w:rsidRPr="00CC37F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CC37F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A04F" w14:textId="77777777" w:rsidR="008B2DBF" w:rsidRPr="00963920" w:rsidRDefault="008B2DBF" w:rsidP="0001067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639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639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639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49</w:t>
    </w:r>
    <w:r w:rsidRPr="009639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267D0EA" w14:textId="77777777" w:rsidR="008B2DBF" w:rsidRPr="0001067C" w:rsidRDefault="008B2DBF" w:rsidP="0096392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33CAD" w14:textId="052C0D92" w:rsidR="008B2DBF" w:rsidRPr="003A624E" w:rsidRDefault="008B2DBF" w:rsidP="00365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4040"/>
      </w:tabs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292C5B">
      <w:rPr>
        <w:rFonts w:ascii="Angsana New" w:hAnsi="Angsana New"/>
        <w:noProof/>
        <w:sz w:val="30"/>
        <w:szCs w:val="30"/>
      </w:rPr>
      <w:t>CPRT3-Ye'23-set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C9EE7" w14:textId="77777777" w:rsidR="00B80919" w:rsidRPr="007C62FA" w:rsidRDefault="00B80919" w:rsidP="0001067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C62F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C62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68</w:t>
    </w:r>
    <w:r w:rsidRPr="007C62F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E8D01F" w14:textId="77777777" w:rsidR="00B80919" w:rsidRPr="0001067C" w:rsidRDefault="00B80919" w:rsidP="007C62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19C19" w14:textId="6355B5EA" w:rsidR="00B80919" w:rsidRPr="003A624E" w:rsidRDefault="00B80919">
    <w:pPr>
      <w:rPr>
        <w:rFonts w:ascii="Angsana New" w:hAnsi="Angsana New"/>
        <w:sz w:val="30"/>
        <w:szCs w:val="30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 w:rsidRPr="00376A71">
      <w:rPr>
        <w:rFonts w:ascii="Angsana New" w:hAnsi="Angsana New"/>
        <w:sz w:val="30"/>
        <w:szCs w:val="30"/>
      </w:rPr>
      <w:fldChar w:fldCharType="separate"/>
    </w:r>
    <w:r w:rsidR="00292C5B">
      <w:rPr>
        <w:rFonts w:ascii="Angsana New" w:hAnsi="Angsana New"/>
        <w:noProof/>
        <w:sz w:val="30"/>
        <w:szCs w:val="30"/>
      </w:rPr>
      <w:t>CPRT3-Ye'23-set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ab/>
      <w:t xml:space="preserve">                                               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AB67FA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D7EA3">
      <w:rPr>
        <w:rStyle w:val="PageNumber"/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EACD8" w14:textId="77777777" w:rsidR="00DF7B06" w:rsidRDefault="00DF7B06">
      <w:r>
        <w:separator/>
      </w:r>
    </w:p>
  </w:footnote>
  <w:footnote w:type="continuationSeparator" w:id="0">
    <w:p w14:paraId="5FA7469C" w14:textId="77777777" w:rsidR="00DF7B06" w:rsidRDefault="00DF7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E3C95" w14:textId="13E7775E" w:rsidR="008B2DBF" w:rsidRPr="00B97AC9" w:rsidRDefault="008B2D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5CA3C8E7" w14:textId="77777777" w:rsidR="008B2DBF" w:rsidRPr="00B97AC9" w:rsidRDefault="008B2DBF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25F1CFD" w14:textId="1BD82599" w:rsidR="008B2DBF" w:rsidRDefault="008B2D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 w:rsidR="00860992">
      <w:rPr>
        <w:rFonts w:ascii="Angsana New" w:hAnsi="Angsana New" w:cs="Angsana New"/>
        <w:b/>
        <w:bCs/>
        <w:sz w:val="32"/>
        <w:szCs w:val="32"/>
      </w:rPr>
      <w:t>6</w:t>
    </w:r>
  </w:p>
  <w:p w14:paraId="7F86CF55" w14:textId="77777777" w:rsidR="008B2DBF" w:rsidRDefault="008B2D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16"/>
        <w:szCs w:val="16"/>
      </w:rPr>
    </w:pPr>
    <w:r w:rsidRPr="005739E3">
      <w:rPr>
        <w:rFonts w:ascii="Angsana New" w:hAnsi="Angsana New" w:cs="Angsana New"/>
        <w:b/>
        <w:bCs/>
        <w:sz w:val="16"/>
        <w:szCs w:val="16"/>
        <w:cs/>
      </w:rPr>
      <w:tab/>
    </w:r>
  </w:p>
  <w:p w14:paraId="71CCDA59" w14:textId="77777777" w:rsidR="008B2DBF" w:rsidRPr="005739E3" w:rsidRDefault="008B2D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0126" w14:textId="77777777" w:rsidR="008B2DBF" w:rsidRPr="003333FB" w:rsidRDefault="008B2D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14:paraId="2455F7EE" w14:textId="77777777" w:rsidR="008B2DBF" w:rsidRPr="003333FB" w:rsidRDefault="008B2D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3333F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115393C" w14:textId="77777777" w:rsidR="008B2DBF" w:rsidRDefault="008B2D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3333FB">
      <w:rPr>
        <w:rFonts w:ascii="Angsana New" w:hAnsi="Angsana New" w:cs="Angsana New"/>
        <w:b/>
        <w:bCs/>
        <w:sz w:val="32"/>
        <w:szCs w:val="32"/>
        <w:cs/>
      </w:rPr>
      <w:t xml:space="preserve">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</w:t>
    </w:r>
    <w:r w:rsidRPr="00AB67FA">
      <w:rPr>
        <w:rFonts w:ascii="Angsana New" w:hAnsi="Angsana New" w:cs="Angsana New" w:hint="cs"/>
        <w:b/>
        <w:bCs/>
        <w:sz w:val="32"/>
        <w:szCs w:val="32"/>
      </w:rPr>
      <w:t>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3333FB">
      <w:rPr>
        <w:rFonts w:ascii="Angsana New" w:hAnsi="Angsana New" w:cs="Angsana New"/>
        <w:b/>
        <w:bCs/>
        <w:sz w:val="32"/>
        <w:szCs w:val="32"/>
        <w:cs/>
      </w:rPr>
      <w:t>54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9 </w:t>
    </w:r>
    <w:r w:rsidRPr="003333FB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3333FB">
      <w:rPr>
        <w:rFonts w:ascii="Angsana New" w:hAnsi="Angsana New" w:cs="Angsana New"/>
        <w:b/>
        <w:bCs/>
        <w:sz w:val="32"/>
        <w:szCs w:val="32"/>
        <w:cs/>
      </w:rPr>
      <w:t>54</w:t>
    </w:r>
    <w:r>
      <w:rPr>
        <w:rFonts w:ascii="Angsana New" w:hAnsi="Angsana New" w:cs="Angsana New" w:hint="cs"/>
        <w:b/>
        <w:bCs/>
        <w:sz w:val="32"/>
        <w:szCs w:val="32"/>
        <w:cs/>
      </w:rPr>
      <w:t>8</w:t>
    </w:r>
  </w:p>
  <w:p w14:paraId="7641691E" w14:textId="77777777" w:rsidR="008B2DBF" w:rsidRPr="003333FB" w:rsidRDefault="008B2DBF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EFDE" w14:textId="77777777" w:rsidR="008B2DBF" w:rsidRPr="00B97AC9" w:rsidRDefault="008B2DBF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67C51141" w14:textId="77777777" w:rsidR="008B2DBF" w:rsidRPr="00B97AC9" w:rsidRDefault="008B2DBF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E33E353" w14:textId="1ACBB06A" w:rsidR="008B2DBF" w:rsidRDefault="008B2DBF" w:rsidP="009C65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 w:rsidR="00860992">
      <w:rPr>
        <w:rFonts w:ascii="Angsana New" w:hAnsi="Angsana New" w:cs="Angsana New"/>
        <w:b/>
        <w:bCs/>
        <w:sz w:val="32"/>
        <w:szCs w:val="32"/>
      </w:rPr>
      <w:t>6</w:t>
    </w:r>
  </w:p>
  <w:p w14:paraId="77A4B287" w14:textId="77777777" w:rsidR="008B2DBF" w:rsidRDefault="008B2D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90"/>
        <w:tab w:val="left" w:pos="194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>
      <w:rPr>
        <w:rFonts w:ascii="Angsana New" w:hAnsi="Angsana New" w:cs="Angsana New"/>
        <w:b/>
        <w:bCs/>
        <w:sz w:val="32"/>
        <w:szCs w:val="32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7C57B" w14:textId="77777777" w:rsidR="008B2DBF" w:rsidRPr="00B97AC9" w:rsidRDefault="008B2DBF" w:rsidP="005E6C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B97AC9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B97AC9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5FFFD94C" w14:textId="77777777" w:rsidR="008B2DBF" w:rsidRPr="00B97AC9" w:rsidRDefault="008B2DBF" w:rsidP="005E6C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68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97AC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5401BBD" w14:textId="0B2CA3CA" w:rsidR="008B2DBF" w:rsidRDefault="008B2DBF" w:rsidP="005E6C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95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 w:rsidR="00813781">
      <w:rPr>
        <w:rFonts w:ascii="Angsana New" w:hAnsi="Angsana New" w:cs="Angsana New"/>
        <w:b/>
        <w:bCs/>
        <w:sz w:val="32"/>
        <w:szCs w:val="32"/>
      </w:rPr>
      <w:t>6</w:t>
    </w:r>
  </w:p>
  <w:p w14:paraId="3775076A" w14:textId="77777777" w:rsidR="008B2DBF" w:rsidRDefault="008B2DBF" w:rsidP="00B61D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90"/>
        <w:tab w:val="left" w:pos="194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ab/>
    </w:r>
    <w:r>
      <w:rPr>
        <w:rFonts w:ascii="Angsana New" w:hAnsi="Angsana New" w:cs="Angsana New"/>
        <w:b/>
        <w:bCs/>
        <w:sz w:val="32"/>
        <w:szCs w:val="32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7761E" w14:textId="77777777" w:rsidR="008B2DBF" w:rsidRPr="006C5AD5" w:rsidRDefault="008B2D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AD5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ซีพีอาร์ โกมุ อินดัสเตรียล </w:t>
    </w:r>
    <w:r w:rsidRPr="006C5AD5">
      <w:rPr>
        <w:rFonts w:ascii="Angsana New" w:hAnsi="Angsana New" w:cs="Angsana New" w:hint="cs"/>
        <w:b/>
        <w:bCs/>
        <w:sz w:val="32"/>
        <w:szCs w:val="32"/>
        <w:cs/>
      </w:rPr>
      <w:t>จำกัด (มหาชน) และบริษัทย่อย</w:t>
    </w:r>
  </w:p>
  <w:p w14:paraId="550B35FD" w14:textId="77777777" w:rsidR="008B2DBF" w:rsidRPr="006C5AD5" w:rsidRDefault="008B2D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6C5AD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A2303A0" w14:textId="14E790B8" w:rsidR="008B2DBF" w:rsidRDefault="008B2D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B269F0">
      <w:rPr>
        <w:rFonts w:ascii="Angsana New" w:hAnsi="Angsana New" w:cs="Angsana New"/>
        <w:b/>
        <w:bCs/>
        <w:sz w:val="32"/>
        <w:szCs w:val="32"/>
      </w:rPr>
      <w:t>6</w:t>
    </w:r>
  </w:p>
  <w:p w14:paraId="1C4EED5D" w14:textId="77777777" w:rsidR="008B2DBF" w:rsidRDefault="008B2DBF" w:rsidP="006C5A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B8B2A" w14:textId="77777777" w:rsidR="00B80919" w:rsidRPr="003333FB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ซีพีอาร์ โกมุ อินดัสเตรียล จำกัด (มหาชน) และบริษัทย่อย</w:t>
    </w:r>
  </w:p>
  <w:p w14:paraId="16C6B063" w14:textId="77777777" w:rsidR="00B80919" w:rsidRPr="003333FB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3333F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F698F9E" w14:textId="1D2913C5" w:rsidR="00B80919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B67FA">
      <w:rPr>
        <w:rFonts w:ascii="Angsana New" w:hAnsi="Angsana New" w:cs="Angsana New"/>
        <w:b/>
        <w:bCs/>
        <w:sz w:val="32"/>
        <w:szCs w:val="32"/>
      </w:rPr>
      <w:t>31</w:t>
    </w:r>
    <w:r w:rsidRPr="00FE325A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AB67FA">
      <w:rPr>
        <w:rFonts w:ascii="Angsana New" w:hAnsi="Angsana New" w:cs="Angsana New"/>
        <w:b/>
        <w:bCs/>
        <w:sz w:val="32"/>
        <w:szCs w:val="32"/>
      </w:rPr>
      <w:t>2</w:t>
    </w:r>
    <w:r w:rsidRPr="00FE325A">
      <w:rPr>
        <w:rFonts w:ascii="Angsana New" w:hAnsi="Angsana New" w:cs="Angsana New"/>
        <w:b/>
        <w:bCs/>
        <w:sz w:val="32"/>
        <w:szCs w:val="32"/>
      </w:rPr>
      <w:t>5</w:t>
    </w:r>
    <w:r w:rsidRPr="00AB67FA">
      <w:rPr>
        <w:rFonts w:ascii="Angsana New" w:hAnsi="Angsana New" w:cs="Angsana New"/>
        <w:b/>
        <w:bCs/>
        <w:sz w:val="32"/>
        <w:szCs w:val="32"/>
      </w:rPr>
      <w:t>6</w:t>
    </w:r>
    <w:r w:rsidR="007E7EB8">
      <w:rPr>
        <w:rFonts w:ascii="Angsana New" w:hAnsi="Angsana New" w:cs="Angsana New"/>
        <w:b/>
        <w:bCs/>
        <w:sz w:val="32"/>
        <w:szCs w:val="32"/>
      </w:rPr>
      <w:t>6</w:t>
    </w:r>
  </w:p>
  <w:p w14:paraId="6FB78F71" w14:textId="77777777" w:rsidR="00B80919" w:rsidRPr="00603A8F" w:rsidRDefault="00B80919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18A5440"/>
    <w:lvl w:ilvl="0" w:tplc="AC92F7BC">
      <w:start w:val="1"/>
      <w:numFmt w:val="thaiLetters"/>
      <w:lvlText w:val="(%1)"/>
      <w:lvlJc w:val="left"/>
      <w:pPr>
        <w:ind w:left="252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90629"/>
    <w:multiLevelType w:val="hybridMultilevel"/>
    <w:tmpl w:val="14CE6ADA"/>
    <w:lvl w:ilvl="0" w:tplc="CB9CD89A">
      <w:start w:val="1"/>
      <w:numFmt w:val="thaiLetters"/>
      <w:lvlText w:val="(%1)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332EA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27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8" w15:restartNumberingAfterBreak="0">
    <w:nsid w:val="160E41B9"/>
    <w:multiLevelType w:val="hybridMultilevel"/>
    <w:tmpl w:val="868C0F66"/>
    <w:lvl w:ilvl="0" w:tplc="05748C7A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9DA046E"/>
    <w:multiLevelType w:val="hybridMultilevel"/>
    <w:tmpl w:val="3D463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1EB37CC1"/>
    <w:multiLevelType w:val="hybridMultilevel"/>
    <w:tmpl w:val="7868A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677A88"/>
    <w:multiLevelType w:val="hybridMultilevel"/>
    <w:tmpl w:val="1CCAB944"/>
    <w:lvl w:ilvl="0" w:tplc="EDB27BF4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6D70B90"/>
    <w:multiLevelType w:val="singleLevel"/>
    <w:tmpl w:val="D1507D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2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2" w:hanging="360"/>
      </w:pPr>
      <w:rPr>
        <w:rFonts w:ascii="Wingdings" w:hAnsi="Wingdings" w:hint="default"/>
      </w:rPr>
    </w:lvl>
  </w:abstractNum>
  <w:abstractNum w:abstractNumId="33" w15:restartNumberingAfterBreak="0">
    <w:nsid w:val="48C62853"/>
    <w:multiLevelType w:val="hybridMultilevel"/>
    <w:tmpl w:val="F3D01266"/>
    <w:lvl w:ilvl="0" w:tplc="DCC4EDEA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86611"/>
    <w:multiLevelType w:val="hybridMultilevel"/>
    <w:tmpl w:val="9B90493E"/>
    <w:lvl w:ilvl="0" w:tplc="9C60BD7A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6E114E"/>
    <w:multiLevelType w:val="hybridMultilevel"/>
    <w:tmpl w:val="81285B5A"/>
    <w:lvl w:ilvl="0" w:tplc="2C8E8BC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15DA8"/>
    <w:multiLevelType w:val="hybridMultilevel"/>
    <w:tmpl w:val="E466D2B4"/>
    <w:lvl w:ilvl="0" w:tplc="0F20B4F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D622705"/>
    <w:multiLevelType w:val="hybridMultilevel"/>
    <w:tmpl w:val="162C01E6"/>
    <w:lvl w:ilvl="0" w:tplc="35CE681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13478750">
    <w:abstractNumId w:val="6"/>
  </w:num>
  <w:num w:numId="2" w16cid:durableId="321199697">
    <w:abstractNumId w:val="5"/>
  </w:num>
  <w:num w:numId="3" w16cid:durableId="638802644">
    <w:abstractNumId w:val="9"/>
  </w:num>
  <w:num w:numId="4" w16cid:durableId="1853836993">
    <w:abstractNumId w:val="7"/>
  </w:num>
  <w:num w:numId="5" w16cid:durableId="108739418">
    <w:abstractNumId w:val="8"/>
  </w:num>
  <w:num w:numId="6" w16cid:durableId="1086922444">
    <w:abstractNumId w:val="3"/>
  </w:num>
  <w:num w:numId="7" w16cid:durableId="1382745956">
    <w:abstractNumId w:val="2"/>
  </w:num>
  <w:num w:numId="8" w16cid:durableId="337077464">
    <w:abstractNumId w:val="0"/>
  </w:num>
  <w:num w:numId="9" w16cid:durableId="970479203">
    <w:abstractNumId w:val="1"/>
  </w:num>
  <w:num w:numId="10" w16cid:durableId="474030312">
    <w:abstractNumId w:val="4"/>
  </w:num>
  <w:num w:numId="11" w16cid:durableId="1634672140">
    <w:abstractNumId w:val="29"/>
  </w:num>
  <w:num w:numId="12" w16cid:durableId="904293609">
    <w:abstractNumId w:val="23"/>
  </w:num>
  <w:num w:numId="13" w16cid:durableId="898788656">
    <w:abstractNumId w:val="35"/>
  </w:num>
  <w:num w:numId="14" w16cid:durableId="754017266">
    <w:abstractNumId w:val="25"/>
  </w:num>
  <w:num w:numId="15" w16cid:durableId="1767992231">
    <w:abstractNumId w:val="30"/>
  </w:num>
  <w:num w:numId="16" w16cid:durableId="1953631212">
    <w:abstractNumId w:val="10"/>
  </w:num>
  <w:num w:numId="17" w16cid:durableId="721291281">
    <w:abstractNumId w:val="31"/>
  </w:num>
  <w:num w:numId="18" w16cid:durableId="1519538894">
    <w:abstractNumId w:val="14"/>
  </w:num>
  <w:num w:numId="19" w16cid:durableId="295837122">
    <w:abstractNumId w:val="20"/>
  </w:num>
  <w:num w:numId="20" w16cid:durableId="823861550">
    <w:abstractNumId w:val="36"/>
  </w:num>
  <w:num w:numId="21" w16cid:durableId="214506045">
    <w:abstractNumId w:val="12"/>
  </w:num>
  <w:num w:numId="22" w16cid:durableId="312805063">
    <w:abstractNumId w:val="17"/>
  </w:num>
  <w:num w:numId="23" w16cid:durableId="62029111">
    <w:abstractNumId w:val="19"/>
  </w:num>
  <w:num w:numId="24" w16cid:durableId="610556751">
    <w:abstractNumId w:val="34"/>
  </w:num>
  <w:num w:numId="25" w16cid:durableId="353457472">
    <w:abstractNumId w:val="40"/>
  </w:num>
  <w:num w:numId="26" w16cid:durableId="1910385098">
    <w:abstractNumId w:val="21"/>
  </w:num>
  <w:num w:numId="27" w16cid:durableId="2052531025">
    <w:abstractNumId w:val="16"/>
  </w:num>
  <w:num w:numId="28" w16cid:durableId="122312499">
    <w:abstractNumId w:val="38"/>
  </w:num>
  <w:num w:numId="29" w16cid:durableId="1161854263">
    <w:abstractNumId w:val="24"/>
  </w:num>
  <w:num w:numId="30" w16cid:durableId="2035185314">
    <w:abstractNumId w:val="28"/>
  </w:num>
  <w:num w:numId="31" w16cid:durableId="1678843087">
    <w:abstractNumId w:val="42"/>
  </w:num>
  <w:num w:numId="32" w16cid:durableId="138115489">
    <w:abstractNumId w:val="41"/>
  </w:num>
  <w:num w:numId="33" w16cid:durableId="1121729716">
    <w:abstractNumId w:val="11"/>
  </w:num>
  <w:num w:numId="34" w16cid:durableId="344983112">
    <w:abstractNumId w:val="32"/>
  </w:num>
  <w:num w:numId="35" w16cid:durableId="1960719176">
    <w:abstractNumId w:val="15"/>
  </w:num>
  <w:num w:numId="36" w16cid:durableId="851339731">
    <w:abstractNumId w:val="18"/>
  </w:num>
  <w:num w:numId="37" w16cid:durableId="781533083">
    <w:abstractNumId w:val="27"/>
  </w:num>
  <w:num w:numId="38" w16cid:durableId="340855436">
    <w:abstractNumId w:val="22"/>
  </w:num>
  <w:num w:numId="39" w16cid:durableId="16783846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253686">
    <w:abstractNumId w:val="26"/>
  </w:num>
  <w:num w:numId="41" w16cid:durableId="2043901733">
    <w:abstractNumId w:val="37"/>
  </w:num>
  <w:num w:numId="42" w16cid:durableId="28650501">
    <w:abstractNumId w:val="39"/>
  </w:num>
  <w:num w:numId="43" w16cid:durableId="1321613971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5C"/>
    <w:rsid w:val="00000211"/>
    <w:rsid w:val="000002F7"/>
    <w:rsid w:val="000005E0"/>
    <w:rsid w:val="00000E53"/>
    <w:rsid w:val="00000ECD"/>
    <w:rsid w:val="00001EFC"/>
    <w:rsid w:val="00001FC2"/>
    <w:rsid w:val="00002743"/>
    <w:rsid w:val="00002B72"/>
    <w:rsid w:val="0000306D"/>
    <w:rsid w:val="00003078"/>
    <w:rsid w:val="000031C2"/>
    <w:rsid w:val="00003210"/>
    <w:rsid w:val="00003D2D"/>
    <w:rsid w:val="00004213"/>
    <w:rsid w:val="00004828"/>
    <w:rsid w:val="00004988"/>
    <w:rsid w:val="00007385"/>
    <w:rsid w:val="000078D5"/>
    <w:rsid w:val="0000791F"/>
    <w:rsid w:val="00007DDF"/>
    <w:rsid w:val="000100ED"/>
    <w:rsid w:val="000101F6"/>
    <w:rsid w:val="00010395"/>
    <w:rsid w:val="0001044E"/>
    <w:rsid w:val="0001067C"/>
    <w:rsid w:val="00010CFF"/>
    <w:rsid w:val="00011020"/>
    <w:rsid w:val="00011144"/>
    <w:rsid w:val="0001117E"/>
    <w:rsid w:val="00011421"/>
    <w:rsid w:val="00011578"/>
    <w:rsid w:val="000116C0"/>
    <w:rsid w:val="00011893"/>
    <w:rsid w:val="000119D1"/>
    <w:rsid w:val="00012070"/>
    <w:rsid w:val="00012E63"/>
    <w:rsid w:val="00012F56"/>
    <w:rsid w:val="0001332C"/>
    <w:rsid w:val="00013703"/>
    <w:rsid w:val="000141ED"/>
    <w:rsid w:val="000151AE"/>
    <w:rsid w:val="000151D8"/>
    <w:rsid w:val="00015F65"/>
    <w:rsid w:val="000160B7"/>
    <w:rsid w:val="00016193"/>
    <w:rsid w:val="00016295"/>
    <w:rsid w:val="00016718"/>
    <w:rsid w:val="00016B4D"/>
    <w:rsid w:val="00017181"/>
    <w:rsid w:val="000175D6"/>
    <w:rsid w:val="000179B4"/>
    <w:rsid w:val="00020FCE"/>
    <w:rsid w:val="00022ABC"/>
    <w:rsid w:val="000232B4"/>
    <w:rsid w:val="00023C0F"/>
    <w:rsid w:val="00023F5A"/>
    <w:rsid w:val="00024533"/>
    <w:rsid w:val="00024625"/>
    <w:rsid w:val="00024FE9"/>
    <w:rsid w:val="000253F0"/>
    <w:rsid w:val="00025724"/>
    <w:rsid w:val="00025857"/>
    <w:rsid w:val="00025861"/>
    <w:rsid w:val="00025B80"/>
    <w:rsid w:val="000261FC"/>
    <w:rsid w:val="00026205"/>
    <w:rsid w:val="0002621E"/>
    <w:rsid w:val="00026287"/>
    <w:rsid w:val="0002665F"/>
    <w:rsid w:val="000272AE"/>
    <w:rsid w:val="0002754D"/>
    <w:rsid w:val="00027B2A"/>
    <w:rsid w:val="000306E5"/>
    <w:rsid w:val="0003079C"/>
    <w:rsid w:val="00030838"/>
    <w:rsid w:val="00030888"/>
    <w:rsid w:val="00030A15"/>
    <w:rsid w:val="00030ED0"/>
    <w:rsid w:val="00030EDF"/>
    <w:rsid w:val="000313CF"/>
    <w:rsid w:val="000318C9"/>
    <w:rsid w:val="00031C26"/>
    <w:rsid w:val="00031E46"/>
    <w:rsid w:val="00031EBE"/>
    <w:rsid w:val="00032759"/>
    <w:rsid w:val="0003288D"/>
    <w:rsid w:val="00032B80"/>
    <w:rsid w:val="00032D9F"/>
    <w:rsid w:val="00032DBF"/>
    <w:rsid w:val="0003304A"/>
    <w:rsid w:val="00033654"/>
    <w:rsid w:val="00033732"/>
    <w:rsid w:val="00033DC6"/>
    <w:rsid w:val="00033EE0"/>
    <w:rsid w:val="000349CA"/>
    <w:rsid w:val="00034BAE"/>
    <w:rsid w:val="00034D01"/>
    <w:rsid w:val="00034F45"/>
    <w:rsid w:val="00034FA5"/>
    <w:rsid w:val="00035539"/>
    <w:rsid w:val="0003586C"/>
    <w:rsid w:val="0003592A"/>
    <w:rsid w:val="00036CE9"/>
    <w:rsid w:val="00036E66"/>
    <w:rsid w:val="00037F0E"/>
    <w:rsid w:val="00040362"/>
    <w:rsid w:val="00040CC6"/>
    <w:rsid w:val="000413B1"/>
    <w:rsid w:val="0004152B"/>
    <w:rsid w:val="00041561"/>
    <w:rsid w:val="00041953"/>
    <w:rsid w:val="00041E66"/>
    <w:rsid w:val="0004204E"/>
    <w:rsid w:val="00042386"/>
    <w:rsid w:val="0004247F"/>
    <w:rsid w:val="00042964"/>
    <w:rsid w:val="00042F2E"/>
    <w:rsid w:val="000430EB"/>
    <w:rsid w:val="000431FE"/>
    <w:rsid w:val="0004329B"/>
    <w:rsid w:val="000432B0"/>
    <w:rsid w:val="000432E7"/>
    <w:rsid w:val="00043B4F"/>
    <w:rsid w:val="00043D5F"/>
    <w:rsid w:val="000440FD"/>
    <w:rsid w:val="000450D8"/>
    <w:rsid w:val="00045683"/>
    <w:rsid w:val="00045CEA"/>
    <w:rsid w:val="00046A32"/>
    <w:rsid w:val="00046E0B"/>
    <w:rsid w:val="00046FA8"/>
    <w:rsid w:val="000470D5"/>
    <w:rsid w:val="00047672"/>
    <w:rsid w:val="000477A1"/>
    <w:rsid w:val="00047A02"/>
    <w:rsid w:val="00050E40"/>
    <w:rsid w:val="00051B93"/>
    <w:rsid w:val="00051FBB"/>
    <w:rsid w:val="00052158"/>
    <w:rsid w:val="00052409"/>
    <w:rsid w:val="00052586"/>
    <w:rsid w:val="00052D6D"/>
    <w:rsid w:val="000530C6"/>
    <w:rsid w:val="000533BE"/>
    <w:rsid w:val="00053CEC"/>
    <w:rsid w:val="00053E82"/>
    <w:rsid w:val="000544E9"/>
    <w:rsid w:val="00054BE1"/>
    <w:rsid w:val="00054F8E"/>
    <w:rsid w:val="00055FD7"/>
    <w:rsid w:val="00055FFE"/>
    <w:rsid w:val="0005633C"/>
    <w:rsid w:val="000565D3"/>
    <w:rsid w:val="00056929"/>
    <w:rsid w:val="00056FAB"/>
    <w:rsid w:val="000578E3"/>
    <w:rsid w:val="000601E3"/>
    <w:rsid w:val="000603FA"/>
    <w:rsid w:val="00060449"/>
    <w:rsid w:val="00060541"/>
    <w:rsid w:val="00060633"/>
    <w:rsid w:val="0006101A"/>
    <w:rsid w:val="000618F3"/>
    <w:rsid w:val="00062C76"/>
    <w:rsid w:val="00062CD6"/>
    <w:rsid w:val="0006335B"/>
    <w:rsid w:val="0006359D"/>
    <w:rsid w:val="000636E7"/>
    <w:rsid w:val="000637D4"/>
    <w:rsid w:val="0006388C"/>
    <w:rsid w:val="00063CC2"/>
    <w:rsid w:val="000641C8"/>
    <w:rsid w:val="00064441"/>
    <w:rsid w:val="00065979"/>
    <w:rsid w:val="00065F25"/>
    <w:rsid w:val="000661F5"/>
    <w:rsid w:val="0006658F"/>
    <w:rsid w:val="000669C9"/>
    <w:rsid w:val="00066F95"/>
    <w:rsid w:val="0006766F"/>
    <w:rsid w:val="0006794A"/>
    <w:rsid w:val="00067EBC"/>
    <w:rsid w:val="000701B6"/>
    <w:rsid w:val="0007037B"/>
    <w:rsid w:val="00070492"/>
    <w:rsid w:val="00071C70"/>
    <w:rsid w:val="00071D02"/>
    <w:rsid w:val="00071F4D"/>
    <w:rsid w:val="000722BF"/>
    <w:rsid w:val="00072807"/>
    <w:rsid w:val="000729A9"/>
    <w:rsid w:val="00072BAC"/>
    <w:rsid w:val="0007341F"/>
    <w:rsid w:val="00073671"/>
    <w:rsid w:val="00073E02"/>
    <w:rsid w:val="00074427"/>
    <w:rsid w:val="0007459A"/>
    <w:rsid w:val="00074EC5"/>
    <w:rsid w:val="0007542A"/>
    <w:rsid w:val="00075AB2"/>
    <w:rsid w:val="00075BAD"/>
    <w:rsid w:val="00075C12"/>
    <w:rsid w:val="0007652C"/>
    <w:rsid w:val="00076B45"/>
    <w:rsid w:val="000772BB"/>
    <w:rsid w:val="000774C8"/>
    <w:rsid w:val="000774D3"/>
    <w:rsid w:val="00077AB0"/>
    <w:rsid w:val="00080317"/>
    <w:rsid w:val="0008060A"/>
    <w:rsid w:val="00080D1B"/>
    <w:rsid w:val="00080F90"/>
    <w:rsid w:val="000812E5"/>
    <w:rsid w:val="00082143"/>
    <w:rsid w:val="00082382"/>
    <w:rsid w:val="00082469"/>
    <w:rsid w:val="00083E52"/>
    <w:rsid w:val="0008452D"/>
    <w:rsid w:val="0008469D"/>
    <w:rsid w:val="00084871"/>
    <w:rsid w:val="0008587D"/>
    <w:rsid w:val="00085A32"/>
    <w:rsid w:val="00085CE3"/>
    <w:rsid w:val="00087274"/>
    <w:rsid w:val="000873EB"/>
    <w:rsid w:val="00087839"/>
    <w:rsid w:val="00087C5A"/>
    <w:rsid w:val="00087C92"/>
    <w:rsid w:val="000905E1"/>
    <w:rsid w:val="00090D0E"/>
    <w:rsid w:val="00090D75"/>
    <w:rsid w:val="00090F6B"/>
    <w:rsid w:val="00091425"/>
    <w:rsid w:val="000915FF"/>
    <w:rsid w:val="00091684"/>
    <w:rsid w:val="000918AF"/>
    <w:rsid w:val="00092120"/>
    <w:rsid w:val="000922F6"/>
    <w:rsid w:val="000925F6"/>
    <w:rsid w:val="00092B2F"/>
    <w:rsid w:val="00092B67"/>
    <w:rsid w:val="0009359A"/>
    <w:rsid w:val="00093C46"/>
    <w:rsid w:val="00093FF7"/>
    <w:rsid w:val="00094560"/>
    <w:rsid w:val="000946AB"/>
    <w:rsid w:val="00094BE3"/>
    <w:rsid w:val="00095234"/>
    <w:rsid w:val="00096A00"/>
    <w:rsid w:val="00096B3B"/>
    <w:rsid w:val="00096DF9"/>
    <w:rsid w:val="00096E9F"/>
    <w:rsid w:val="000974E4"/>
    <w:rsid w:val="000976F6"/>
    <w:rsid w:val="00097766"/>
    <w:rsid w:val="00097D83"/>
    <w:rsid w:val="00097D9C"/>
    <w:rsid w:val="000A028F"/>
    <w:rsid w:val="000A03F1"/>
    <w:rsid w:val="000A06A9"/>
    <w:rsid w:val="000A092A"/>
    <w:rsid w:val="000A0EF1"/>
    <w:rsid w:val="000A2564"/>
    <w:rsid w:val="000A26F1"/>
    <w:rsid w:val="000A2743"/>
    <w:rsid w:val="000A3693"/>
    <w:rsid w:val="000A375D"/>
    <w:rsid w:val="000A3C1C"/>
    <w:rsid w:val="000A3E1A"/>
    <w:rsid w:val="000A3F68"/>
    <w:rsid w:val="000A4004"/>
    <w:rsid w:val="000A45DA"/>
    <w:rsid w:val="000A4F25"/>
    <w:rsid w:val="000A500B"/>
    <w:rsid w:val="000A5457"/>
    <w:rsid w:val="000A5C3C"/>
    <w:rsid w:val="000A659A"/>
    <w:rsid w:val="000A65FD"/>
    <w:rsid w:val="000A6610"/>
    <w:rsid w:val="000A6ADF"/>
    <w:rsid w:val="000A731E"/>
    <w:rsid w:val="000A7520"/>
    <w:rsid w:val="000B069A"/>
    <w:rsid w:val="000B091C"/>
    <w:rsid w:val="000B0EBC"/>
    <w:rsid w:val="000B1953"/>
    <w:rsid w:val="000B1C3C"/>
    <w:rsid w:val="000B1DDC"/>
    <w:rsid w:val="000B1E3F"/>
    <w:rsid w:val="000B1E96"/>
    <w:rsid w:val="000B24A9"/>
    <w:rsid w:val="000B24ED"/>
    <w:rsid w:val="000B292C"/>
    <w:rsid w:val="000B2F4F"/>
    <w:rsid w:val="000B30C8"/>
    <w:rsid w:val="000B3783"/>
    <w:rsid w:val="000B480E"/>
    <w:rsid w:val="000B4C7D"/>
    <w:rsid w:val="000B4D1A"/>
    <w:rsid w:val="000B4DC7"/>
    <w:rsid w:val="000B51E3"/>
    <w:rsid w:val="000B6226"/>
    <w:rsid w:val="000B6482"/>
    <w:rsid w:val="000B70E6"/>
    <w:rsid w:val="000B75A5"/>
    <w:rsid w:val="000B7743"/>
    <w:rsid w:val="000C01F8"/>
    <w:rsid w:val="000C06C4"/>
    <w:rsid w:val="000C1A9E"/>
    <w:rsid w:val="000C21AE"/>
    <w:rsid w:val="000C243C"/>
    <w:rsid w:val="000C2526"/>
    <w:rsid w:val="000C28C8"/>
    <w:rsid w:val="000C374F"/>
    <w:rsid w:val="000C3E33"/>
    <w:rsid w:val="000C40C6"/>
    <w:rsid w:val="000C4B30"/>
    <w:rsid w:val="000C4FA9"/>
    <w:rsid w:val="000C5349"/>
    <w:rsid w:val="000C5525"/>
    <w:rsid w:val="000C6292"/>
    <w:rsid w:val="000C6657"/>
    <w:rsid w:val="000C6E21"/>
    <w:rsid w:val="000C6FDD"/>
    <w:rsid w:val="000C7E5A"/>
    <w:rsid w:val="000D02CE"/>
    <w:rsid w:val="000D04A2"/>
    <w:rsid w:val="000D0539"/>
    <w:rsid w:val="000D0DCE"/>
    <w:rsid w:val="000D11E6"/>
    <w:rsid w:val="000D1AC7"/>
    <w:rsid w:val="000D1F62"/>
    <w:rsid w:val="000D265D"/>
    <w:rsid w:val="000D2AAE"/>
    <w:rsid w:val="000D2B2E"/>
    <w:rsid w:val="000D2DBD"/>
    <w:rsid w:val="000D3075"/>
    <w:rsid w:val="000D3E0F"/>
    <w:rsid w:val="000D3F13"/>
    <w:rsid w:val="000D4135"/>
    <w:rsid w:val="000D430A"/>
    <w:rsid w:val="000D4764"/>
    <w:rsid w:val="000D5BD0"/>
    <w:rsid w:val="000D5D3B"/>
    <w:rsid w:val="000D6344"/>
    <w:rsid w:val="000D664F"/>
    <w:rsid w:val="000D6CD0"/>
    <w:rsid w:val="000E087D"/>
    <w:rsid w:val="000E099A"/>
    <w:rsid w:val="000E11C9"/>
    <w:rsid w:val="000E148E"/>
    <w:rsid w:val="000E15A3"/>
    <w:rsid w:val="000E2187"/>
    <w:rsid w:val="000E2912"/>
    <w:rsid w:val="000E2DA3"/>
    <w:rsid w:val="000E2E4F"/>
    <w:rsid w:val="000E30C9"/>
    <w:rsid w:val="000E3D9F"/>
    <w:rsid w:val="000E48EA"/>
    <w:rsid w:val="000E569B"/>
    <w:rsid w:val="000E588E"/>
    <w:rsid w:val="000E5A51"/>
    <w:rsid w:val="000E627D"/>
    <w:rsid w:val="000E6935"/>
    <w:rsid w:val="000E6BA5"/>
    <w:rsid w:val="000E7137"/>
    <w:rsid w:val="000E79F0"/>
    <w:rsid w:val="000F03B9"/>
    <w:rsid w:val="000F098F"/>
    <w:rsid w:val="000F18ED"/>
    <w:rsid w:val="000F1A11"/>
    <w:rsid w:val="000F209F"/>
    <w:rsid w:val="000F2142"/>
    <w:rsid w:val="000F24AB"/>
    <w:rsid w:val="000F264D"/>
    <w:rsid w:val="000F2A7E"/>
    <w:rsid w:val="000F2D00"/>
    <w:rsid w:val="000F32D3"/>
    <w:rsid w:val="000F38B1"/>
    <w:rsid w:val="000F390F"/>
    <w:rsid w:val="000F39FC"/>
    <w:rsid w:val="000F3B62"/>
    <w:rsid w:val="000F3D3A"/>
    <w:rsid w:val="000F475E"/>
    <w:rsid w:val="000F4889"/>
    <w:rsid w:val="000F4B3C"/>
    <w:rsid w:val="000F4C59"/>
    <w:rsid w:val="000F4D43"/>
    <w:rsid w:val="000F5778"/>
    <w:rsid w:val="000F5CB6"/>
    <w:rsid w:val="000F66F1"/>
    <w:rsid w:val="000F6784"/>
    <w:rsid w:val="000F6974"/>
    <w:rsid w:val="000F69FC"/>
    <w:rsid w:val="000F7258"/>
    <w:rsid w:val="000F7453"/>
    <w:rsid w:val="000F7A47"/>
    <w:rsid w:val="000F7C54"/>
    <w:rsid w:val="000F7DE6"/>
    <w:rsid w:val="000F7F2E"/>
    <w:rsid w:val="0010004F"/>
    <w:rsid w:val="00100069"/>
    <w:rsid w:val="00100214"/>
    <w:rsid w:val="00100ACF"/>
    <w:rsid w:val="00100E35"/>
    <w:rsid w:val="001010E8"/>
    <w:rsid w:val="00101246"/>
    <w:rsid w:val="001017B6"/>
    <w:rsid w:val="001019B0"/>
    <w:rsid w:val="00101EC9"/>
    <w:rsid w:val="00101EDA"/>
    <w:rsid w:val="001026C4"/>
    <w:rsid w:val="00102AF5"/>
    <w:rsid w:val="001030D7"/>
    <w:rsid w:val="001032CC"/>
    <w:rsid w:val="001037CD"/>
    <w:rsid w:val="00103894"/>
    <w:rsid w:val="00103B60"/>
    <w:rsid w:val="00104346"/>
    <w:rsid w:val="00104408"/>
    <w:rsid w:val="00104C83"/>
    <w:rsid w:val="00105193"/>
    <w:rsid w:val="00105610"/>
    <w:rsid w:val="00105655"/>
    <w:rsid w:val="00105B0D"/>
    <w:rsid w:val="00105CF6"/>
    <w:rsid w:val="00105FDD"/>
    <w:rsid w:val="00106A8E"/>
    <w:rsid w:val="00106D33"/>
    <w:rsid w:val="00106FC9"/>
    <w:rsid w:val="00106FD3"/>
    <w:rsid w:val="001102E1"/>
    <w:rsid w:val="00110720"/>
    <w:rsid w:val="0011101D"/>
    <w:rsid w:val="0011183E"/>
    <w:rsid w:val="00111B89"/>
    <w:rsid w:val="00111FB5"/>
    <w:rsid w:val="0011200A"/>
    <w:rsid w:val="001121B5"/>
    <w:rsid w:val="00113012"/>
    <w:rsid w:val="001135F8"/>
    <w:rsid w:val="00113DD4"/>
    <w:rsid w:val="00113F44"/>
    <w:rsid w:val="00114770"/>
    <w:rsid w:val="00114AA3"/>
    <w:rsid w:val="00114F11"/>
    <w:rsid w:val="001150C7"/>
    <w:rsid w:val="0011538C"/>
    <w:rsid w:val="001165DD"/>
    <w:rsid w:val="0011666A"/>
    <w:rsid w:val="00116B75"/>
    <w:rsid w:val="00117183"/>
    <w:rsid w:val="001171F1"/>
    <w:rsid w:val="00117EAE"/>
    <w:rsid w:val="001205E4"/>
    <w:rsid w:val="00120694"/>
    <w:rsid w:val="0012145F"/>
    <w:rsid w:val="00121746"/>
    <w:rsid w:val="001228C6"/>
    <w:rsid w:val="00122E61"/>
    <w:rsid w:val="00122FAE"/>
    <w:rsid w:val="001240B9"/>
    <w:rsid w:val="0012432B"/>
    <w:rsid w:val="001245DC"/>
    <w:rsid w:val="001251B9"/>
    <w:rsid w:val="00125537"/>
    <w:rsid w:val="001262BE"/>
    <w:rsid w:val="00126313"/>
    <w:rsid w:val="0012686A"/>
    <w:rsid w:val="00126A7B"/>
    <w:rsid w:val="00126C6D"/>
    <w:rsid w:val="0012766F"/>
    <w:rsid w:val="0012793A"/>
    <w:rsid w:val="0013096C"/>
    <w:rsid w:val="00130DFC"/>
    <w:rsid w:val="00130E8E"/>
    <w:rsid w:val="00131B10"/>
    <w:rsid w:val="00131C9E"/>
    <w:rsid w:val="00132D81"/>
    <w:rsid w:val="00133ACB"/>
    <w:rsid w:val="00134E04"/>
    <w:rsid w:val="001353F4"/>
    <w:rsid w:val="0013647E"/>
    <w:rsid w:val="0013657F"/>
    <w:rsid w:val="00136693"/>
    <w:rsid w:val="00136E08"/>
    <w:rsid w:val="001371DB"/>
    <w:rsid w:val="0013739A"/>
    <w:rsid w:val="001403DD"/>
    <w:rsid w:val="001419BC"/>
    <w:rsid w:val="00141B56"/>
    <w:rsid w:val="00141BB1"/>
    <w:rsid w:val="00141DCB"/>
    <w:rsid w:val="00142345"/>
    <w:rsid w:val="00142D3A"/>
    <w:rsid w:val="001439D1"/>
    <w:rsid w:val="00144151"/>
    <w:rsid w:val="00144858"/>
    <w:rsid w:val="001452C6"/>
    <w:rsid w:val="0014549F"/>
    <w:rsid w:val="00146071"/>
    <w:rsid w:val="00146A99"/>
    <w:rsid w:val="0014766F"/>
    <w:rsid w:val="00147774"/>
    <w:rsid w:val="00147F82"/>
    <w:rsid w:val="00150599"/>
    <w:rsid w:val="00150D76"/>
    <w:rsid w:val="00152136"/>
    <w:rsid w:val="00152A3B"/>
    <w:rsid w:val="001530E1"/>
    <w:rsid w:val="001537D1"/>
    <w:rsid w:val="00153C56"/>
    <w:rsid w:val="0015403E"/>
    <w:rsid w:val="0015427E"/>
    <w:rsid w:val="0015440C"/>
    <w:rsid w:val="00154939"/>
    <w:rsid w:val="00154E9E"/>
    <w:rsid w:val="00154F65"/>
    <w:rsid w:val="00154FA1"/>
    <w:rsid w:val="0015717E"/>
    <w:rsid w:val="00157C72"/>
    <w:rsid w:val="00160692"/>
    <w:rsid w:val="001618E6"/>
    <w:rsid w:val="00161E7B"/>
    <w:rsid w:val="001625B3"/>
    <w:rsid w:val="0016260F"/>
    <w:rsid w:val="00162E92"/>
    <w:rsid w:val="00163DCC"/>
    <w:rsid w:val="001654EF"/>
    <w:rsid w:val="001657AD"/>
    <w:rsid w:val="00165806"/>
    <w:rsid w:val="00165C37"/>
    <w:rsid w:val="00165C8B"/>
    <w:rsid w:val="0016621A"/>
    <w:rsid w:val="00166A2E"/>
    <w:rsid w:val="00167512"/>
    <w:rsid w:val="00167B7D"/>
    <w:rsid w:val="00167C4A"/>
    <w:rsid w:val="00170519"/>
    <w:rsid w:val="0017060C"/>
    <w:rsid w:val="00170711"/>
    <w:rsid w:val="00170E18"/>
    <w:rsid w:val="001715B2"/>
    <w:rsid w:val="00171685"/>
    <w:rsid w:val="001717F0"/>
    <w:rsid w:val="00171BB3"/>
    <w:rsid w:val="0017221D"/>
    <w:rsid w:val="00172671"/>
    <w:rsid w:val="00172D1A"/>
    <w:rsid w:val="0017306B"/>
    <w:rsid w:val="00173272"/>
    <w:rsid w:val="00173A63"/>
    <w:rsid w:val="00173B30"/>
    <w:rsid w:val="0017496B"/>
    <w:rsid w:val="00174D90"/>
    <w:rsid w:val="00174FAD"/>
    <w:rsid w:val="0017558E"/>
    <w:rsid w:val="0017567F"/>
    <w:rsid w:val="00175A3E"/>
    <w:rsid w:val="00175AE3"/>
    <w:rsid w:val="001761B7"/>
    <w:rsid w:val="00176482"/>
    <w:rsid w:val="00176887"/>
    <w:rsid w:val="00177358"/>
    <w:rsid w:val="00177959"/>
    <w:rsid w:val="00177AE7"/>
    <w:rsid w:val="00177C58"/>
    <w:rsid w:val="00180FDD"/>
    <w:rsid w:val="001813D1"/>
    <w:rsid w:val="001814D7"/>
    <w:rsid w:val="001822CA"/>
    <w:rsid w:val="00182335"/>
    <w:rsid w:val="0018283F"/>
    <w:rsid w:val="0018289B"/>
    <w:rsid w:val="00182D4D"/>
    <w:rsid w:val="001835AF"/>
    <w:rsid w:val="00183E11"/>
    <w:rsid w:val="00184662"/>
    <w:rsid w:val="00184DEE"/>
    <w:rsid w:val="00184FE0"/>
    <w:rsid w:val="001857EA"/>
    <w:rsid w:val="001858CC"/>
    <w:rsid w:val="00185A26"/>
    <w:rsid w:val="00185B17"/>
    <w:rsid w:val="001861F7"/>
    <w:rsid w:val="00186D03"/>
    <w:rsid w:val="001872B6"/>
    <w:rsid w:val="00187E37"/>
    <w:rsid w:val="00187F2D"/>
    <w:rsid w:val="0019065D"/>
    <w:rsid w:val="00190EFD"/>
    <w:rsid w:val="001913CC"/>
    <w:rsid w:val="001919B4"/>
    <w:rsid w:val="00191AC4"/>
    <w:rsid w:val="0019214F"/>
    <w:rsid w:val="001926BD"/>
    <w:rsid w:val="001931C8"/>
    <w:rsid w:val="0019342A"/>
    <w:rsid w:val="00193F1F"/>
    <w:rsid w:val="001940B9"/>
    <w:rsid w:val="0019421F"/>
    <w:rsid w:val="0019422C"/>
    <w:rsid w:val="00194418"/>
    <w:rsid w:val="00194D09"/>
    <w:rsid w:val="0019597A"/>
    <w:rsid w:val="00195AB9"/>
    <w:rsid w:val="00195D10"/>
    <w:rsid w:val="00195E1F"/>
    <w:rsid w:val="00195F58"/>
    <w:rsid w:val="0019641C"/>
    <w:rsid w:val="00196562"/>
    <w:rsid w:val="00196AD5"/>
    <w:rsid w:val="0019741F"/>
    <w:rsid w:val="00197CAB"/>
    <w:rsid w:val="00197FC6"/>
    <w:rsid w:val="001A185C"/>
    <w:rsid w:val="001A1865"/>
    <w:rsid w:val="001A190C"/>
    <w:rsid w:val="001A25BC"/>
    <w:rsid w:val="001A2868"/>
    <w:rsid w:val="001A2BD3"/>
    <w:rsid w:val="001A3BDC"/>
    <w:rsid w:val="001A3CE3"/>
    <w:rsid w:val="001A51FB"/>
    <w:rsid w:val="001A5337"/>
    <w:rsid w:val="001A55C6"/>
    <w:rsid w:val="001A55E7"/>
    <w:rsid w:val="001A56C3"/>
    <w:rsid w:val="001A5835"/>
    <w:rsid w:val="001A6847"/>
    <w:rsid w:val="001A6DEE"/>
    <w:rsid w:val="001A7307"/>
    <w:rsid w:val="001B038B"/>
    <w:rsid w:val="001B095E"/>
    <w:rsid w:val="001B0EA8"/>
    <w:rsid w:val="001B243D"/>
    <w:rsid w:val="001B303E"/>
    <w:rsid w:val="001B3335"/>
    <w:rsid w:val="001B3B83"/>
    <w:rsid w:val="001B3E5E"/>
    <w:rsid w:val="001B4381"/>
    <w:rsid w:val="001B45C7"/>
    <w:rsid w:val="001B5EDE"/>
    <w:rsid w:val="001B5F48"/>
    <w:rsid w:val="001B632C"/>
    <w:rsid w:val="001B63F9"/>
    <w:rsid w:val="001B6509"/>
    <w:rsid w:val="001B666D"/>
    <w:rsid w:val="001B72AF"/>
    <w:rsid w:val="001B737C"/>
    <w:rsid w:val="001B7FAD"/>
    <w:rsid w:val="001B7FE6"/>
    <w:rsid w:val="001C11B5"/>
    <w:rsid w:val="001C1C36"/>
    <w:rsid w:val="001C2249"/>
    <w:rsid w:val="001C33BA"/>
    <w:rsid w:val="001C345B"/>
    <w:rsid w:val="001C37CF"/>
    <w:rsid w:val="001C3834"/>
    <w:rsid w:val="001C3909"/>
    <w:rsid w:val="001C3BE8"/>
    <w:rsid w:val="001C43BB"/>
    <w:rsid w:val="001C4864"/>
    <w:rsid w:val="001C488E"/>
    <w:rsid w:val="001C48AC"/>
    <w:rsid w:val="001C524A"/>
    <w:rsid w:val="001C55CD"/>
    <w:rsid w:val="001C65D8"/>
    <w:rsid w:val="001C6608"/>
    <w:rsid w:val="001C6824"/>
    <w:rsid w:val="001C6DDE"/>
    <w:rsid w:val="001C6F7E"/>
    <w:rsid w:val="001D0C58"/>
    <w:rsid w:val="001D0DCD"/>
    <w:rsid w:val="001D1C74"/>
    <w:rsid w:val="001D2294"/>
    <w:rsid w:val="001D2737"/>
    <w:rsid w:val="001D2780"/>
    <w:rsid w:val="001D3347"/>
    <w:rsid w:val="001D4172"/>
    <w:rsid w:val="001D470D"/>
    <w:rsid w:val="001D4D26"/>
    <w:rsid w:val="001D5956"/>
    <w:rsid w:val="001D5DFB"/>
    <w:rsid w:val="001D6071"/>
    <w:rsid w:val="001D6446"/>
    <w:rsid w:val="001D6EF1"/>
    <w:rsid w:val="001D7087"/>
    <w:rsid w:val="001D781D"/>
    <w:rsid w:val="001E0523"/>
    <w:rsid w:val="001E0C6B"/>
    <w:rsid w:val="001E0F8E"/>
    <w:rsid w:val="001E1608"/>
    <w:rsid w:val="001E2329"/>
    <w:rsid w:val="001E2919"/>
    <w:rsid w:val="001E2A6A"/>
    <w:rsid w:val="001E2F3F"/>
    <w:rsid w:val="001E313F"/>
    <w:rsid w:val="001E46DC"/>
    <w:rsid w:val="001E4A8A"/>
    <w:rsid w:val="001E4E56"/>
    <w:rsid w:val="001E4F2D"/>
    <w:rsid w:val="001E558B"/>
    <w:rsid w:val="001E57AD"/>
    <w:rsid w:val="001E58A6"/>
    <w:rsid w:val="001E6544"/>
    <w:rsid w:val="001E6AF9"/>
    <w:rsid w:val="001E7135"/>
    <w:rsid w:val="001E7F66"/>
    <w:rsid w:val="001F0960"/>
    <w:rsid w:val="001F12C4"/>
    <w:rsid w:val="001F1461"/>
    <w:rsid w:val="001F1879"/>
    <w:rsid w:val="001F1979"/>
    <w:rsid w:val="001F1D92"/>
    <w:rsid w:val="001F1E07"/>
    <w:rsid w:val="001F2310"/>
    <w:rsid w:val="001F2A1B"/>
    <w:rsid w:val="001F2B80"/>
    <w:rsid w:val="001F2D39"/>
    <w:rsid w:val="001F318E"/>
    <w:rsid w:val="001F3200"/>
    <w:rsid w:val="001F34E1"/>
    <w:rsid w:val="001F3522"/>
    <w:rsid w:val="001F4850"/>
    <w:rsid w:val="001F4DC8"/>
    <w:rsid w:val="001F5149"/>
    <w:rsid w:val="001F5A21"/>
    <w:rsid w:val="001F5A91"/>
    <w:rsid w:val="001F6005"/>
    <w:rsid w:val="001F6207"/>
    <w:rsid w:val="001F63A0"/>
    <w:rsid w:val="001F65A8"/>
    <w:rsid w:val="001F771A"/>
    <w:rsid w:val="001F7828"/>
    <w:rsid w:val="001F7850"/>
    <w:rsid w:val="001F7BC1"/>
    <w:rsid w:val="0020006A"/>
    <w:rsid w:val="0020010C"/>
    <w:rsid w:val="00200461"/>
    <w:rsid w:val="00200857"/>
    <w:rsid w:val="00200C10"/>
    <w:rsid w:val="00200D0A"/>
    <w:rsid w:val="00200EB1"/>
    <w:rsid w:val="002011B4"/>
    <w:rsid w:val="0020122F"/>
    <w:rsid w:val="00201783"/>
    <w:rsid w:val="00201CA6"/>
    <w:rsid w:val="00202698"/>
    <w:rsid w:val="00203058"/>
    <w:rsid w:val="002033F4"/>
    <w:rsid w:val="0020392A"/>
    <w:rsid w:val="00203962"/>
    <w:rsid w:val="00203989"/>
    <w:rsid w:val="00203EB9"/>
    <w:rsid w:val="00203F10"/>
    <w:rsid w:val="00203FFD"/>
    <w:rsid w:val="002049D3"/>
    <w:rsid w:val="00205136"/>
    <w:rsid w:val="00206AC8"/>
    <w:rsid w:val="002074F2"/>
    <w:rsid w:val="00207F4D"/>
    <w:rsid w:val="002102F6"/>
    <w:rsid w:val="00210B43"/>
    <w:rsid w:val="00211B77"/>
    <w:rsid w:val="0021205A"/>
    <w:rsid w:val="00212A9D"/>
    <w:rsid w:val="0021356F"/>
    <w:rsid w:val="0021407A"/>
    <w:rsid w:val="00214856"/>
    <w:rsid w:val="002148AC"/>
    <w:rsid w:val="00214ACF"/>
    <w:rsid w:val="00215416"/>
    <w:rsid w:val="00216389"/>
    <w:rsid w:val="00216B85"/>
    <w:rsid w:val="00217319"/>
    <w:rsid w:val="002174DD"/>
    <w:rsid w:val="002174EC"/>
    <w:rsid w:val="002175F1"/>
    <w:rsid w:val="00217DD7"/>
    <w:rsid w:val="00220DBD"/>
    <w:rsid w:val="0022139E"/>
    <w:rsid w:val="00221999"/>
    <w:rsid w:val="00221F83"/>
    <w:rsid w:val="00222246"/>
    <w:rsid w:val="00222397"/>
    <w:rsid w:val="002235FA"/>
    <w:rsid w:val="00223609"/>
    <w:rsid w:val="0022377C"/>
    <w:rsid w:val="002239C2"/>
    <w:rsid w:val="00223F5E"/>
    <w:rsid w:val="00224477"/>
    <w:rsid w:val="002248A4"/>
    <w:rsid w:val="002248B5"/>
    <w:rsid w:val="002249ED"/>
    <w:rsid w:val="00225386"/>
    <w:rsid w:val="00225533"/>
    <w:rsid w:val="00225579"/>
    <w:rsid w:val="00225584"/>
    <w:rsid w:val="002257BB"/>
    <w:rsid w:val="00226474"/>
    <w:rsid w:val="002267A4"/>
    <w:rsid w:val="00226A58"/>
    <w:rsid w:val="00226F38"/>
    <w:rsid w:val="002274C0"/>
    <w:rsid w:val="00227A42"/>
    <w:rsid w:val="0023038C"/>
    <w:rsid w:val="002305BD"/>
    <w:rsid w:val="00230F78"/>
    <w:rsid w:val="00231742"/>
    <w:rsid w:val="00231A11"/>
    <w:rsid w:val="00231A25"/>
    <w:rsid w:val="00231BB7"/>
    <w:rsid w:val="00231C17"/>
    <w:rsid w:val="00231D58"/>
    <w:rsid w:val="0023211D"/>
    <w:rsid w:val="002325FD"/>
    <w:rsid w:val="0023289F"/>
    <w:rsid w:val="00232A25"/>
    <w:rsid w:val="00232CE3"/>
    <w:rsid w:val="00233108"/>
    <w:rsid w:val="0023332E"/>
    <w:rsid w:val="00233337"/>
    <w:rsid w:val="00233AF7"/>
    <w:rsid w:val="00233F84"/>
    <w:rsid w:val="00234AFD"/>
    <w:rsid w:val="00234B94"/>
    <w:rsid w:val="00235067"/>
    <w:rsid w:val="00235EB0"/>
    <w:rsid w:val="00235EFB"/>
    <w:rsid w:val="00236163"/>
    <w:rsid w:val="002365F9"/>
    <w:rsid w:val="00236A66"/>
    <w:rsid w:val="00237601"/>
    <w:rsid w:val="00237C6C"/>
    <w:rsid w:val="0024090E"/>
    <w:rsid w:val="00240AE7"/>
    <w:rsid w:val="00240C05"/>
    <w:rsid w:val="00241197"/>
    <w:rsid w:val="0024122C"/>
    <w:rsid w:val="00241454"/>
    <w:rsid w:val="00241604"/>
    <w:rsid w:val="00241693"/>
    <w:rsid w:val="00241885"/>
    <w:rsid w:val="00241B3E"/>
    <w:rsid w:val="00241CFE"/>
    <w:rsid w:val="00242756"/>
    <w:rsid w:val="00242CED"/>
    <w:rsid w:val="00242F02"/>
    <w:rsid w:val="002432AD"/>
    <w:rsid w:val="0024366A"/>
    <w:rsid w:val="00243D75"/>
    <w:rsid w:val="00244CD0"/>
    <w:rsid w:val="00244D30"/>
    <w:rsid w:val="00245950"/>
    <w:rsid w:val="00245B3B"/>
    <w:rsid w:val="00245C3A"/>
    <w:rsid w:val="00245D67"/>
    <w:rsid w:val="0024794E"/>
    <w:rsid w:val="00247AF8"/>
    <w:rsid w:val="002506AB"/>
    <w:rsid w:val="00250CCB"/>
    <w:rsid w:val="00250D25"/>
    <w:rsid w:val="00250F22"/>
    <w:rsid w:val="0025105A"/>
    <w:rsid w:val="00251745"/>
    <w:rsid w:val="002517C5"/>
    <w:rsid w:val="00251B8E"/>
    <w:rsid w:val="002520E0"/>
    <w:rsid w:val="00252446"/>
    <w:rsid w:val="00252DA2"/>
    <w:rsid w:val="00252F89"/>
    <w:rsid w:val="00252F9F"/>
    <w:rsid w:val="00253182"/>
    <w:rsid w:val="0025340D"/>
    <w:rsid w:val="00253546"/>
    <w:rsid w:val="002535BF"/>
    <w:rsid w:val="002538A6"/>
    <w:rsid w:val="002545E4"/>
    <w:rsid w:val="00254BA9"/>
    <w:rsid w:val="00255080"/>
    <w:rsid w:val="00255176"/>
    <w:rsid w:val="002554AD"/>
    <w:rsid w:val="00256445"/>
    <w:rsid w:val="00256723"/>
    <w:rsid w:val="00256DB9"/>
    <w:rsid w:val="002605BB"/>
    <w:rsid w:val="0026199B"/>
    <w:rsid w:val="00262AAD"/>
    <w:rsid w:val="00262C09"/>
    <w:rsid w:val="0026355B"/>
    <w:rsid w:val="00263C42"/>
    <w:rsid w:val="00263E61"/>
    <w:rsid w:val="00263F97"/>
    <w:rsid w:val="00264FAF"/>
    <w:rsid w:val="00267008"/>
    <w:rsid w:val="00267C1D"/>
    <w:rsid w:val="00267E56"/>
    <w:rsid w:val="00267FE1"/>
    <w:rsid w:val="0027035D"/>
    <w:rsid w:val="00270951"/>
    <w:rsid w:val="00270ECE"/>
    <w:rsid w:val="00271044"/>
    <w:rsid w:val="00273193"/>
    <w:rsid w:val="00273D94"/>
    <w:rsid w:val="00274450"/>
    <w:rsid w:val="00274AB2"/>
    <w:rsid w:val="00275653"/>
    <w:rsid w:val="0027626C"/>
    <w:rsid w:val="002764BA"/>
    <w:rsid w:val="00276F30"/>
    <w:rsid w:val="002777E5"/>
    <w:rsid w:val="00277E06"/>
    <w:rsid w:val="00280984"/>
    <w:rsid w:val="002809A3"/>
    <w:rsid w:val="00280DBE"/>
    <w:rsid w:val="0028148D"/>
    <w:rsid w:val="002814EC"/>
    <w:rsid w:val="002816B0"/>
    <w:rsid w:val="00281B65"/>
    <w:rsid w:val="00281DFC"/>
    <w:rsid w:val="00282386"/>
    <w:rsid w:val="0028247A"/>
    <w:rsid w:val="00282B9F"/>
    <w:rsid w:val="00282DFF"/>
    <w:rsid w:val="00282F87"/>
    <w:rsid w:val="002833B3"/>
    <w:rsid w:val="00283743"/>
    <w:rsid w:val="00284A73"/>
    <w:rsid w:val="00285248"/>
    <w:rsid w:val="00285A24"/>
    <w:rsid w:val="00285A9C"/>
    <w:rsid w:val="00286B1C"/>
    <w:rsid w:val="00286D05"/>
    <w:rsid w:val="00287153"/>
    <w:rsid w:val="00287A16"/>
    <w:rsid w:val="00287B4D"/>
    <w:rsid w:val="00287E69"/>
    <w:rsid w:val="00291316"/>
    <w:rsid w:val="00291E9D"/>
    <w:rsid w:val="002921F7"/>
    <w:rsid w:val="002923AB"/>
    <w:rsid w:val="0029262B"/>
    <w:rsid w:val="00292B93"/>
    <w:rsid w:val="00292C5B"/>
    <w:rsid w:val="00293C12"/>
    <w:rsid w:val="002947AD"/>
    <w:rsid w:val="002952E8"/>
    <w:rsid w:val="002954EB"/>
    <w:rsid w:val="00295783"/>
    <w:rsid w:val="00296267"/>
    <w:rsid w:val="002968A4"/>
    <w:rsid w:val="00297AB6"/>
    <w:rsid w:val="002A0A9C"/>
    <w:rsid w:val="002A1B44"/>
    <w:rsid w:val="002A1C72"/>
    <w:rsid w:val="002A3076"/>
    <w:rsid w:val="002A31FD"/>
    <w:rsid w:val="002A368B"/>
    <w:rsid w:val="002A3704"/>
    <w:rsid w:val="002A4048"/>
    <w:rsid w:val="002A4193"/>
    <w:rsid w:val="002A45EC"/>
    <w:rsid w:val="002A512A"/>
    <w:rsid w:val="002A51C7"/>
    <w:rsid w:val="002A6378"/>
    <w:rsid w:val="002A6969"/>
    <w:rsid w:val="002A6BDB"/>
    <w:rsid w:val="002A78EB"/>
    <w:rsid w:val="002A7C70"/>
    <w:rsid w:val="002A7CAF"/>
    <w:rsid w:val="002B0260"/>
    <w:rsid w:val="002B101B"/>
    <w:rsid w:val="002B1460"/>
    <w:rsid w:val="002B1DB7"/>
    <w:rsid w:val="002B1F7C"/>
    <w:rsid w:val="002B206E"/>
    <w:rsid w:val="002B2636"/>
    <w:rsid w:val="002B26FC"/>
    <w:rsid w:val="002B2AFC"/>
    <w:rsid w:val="002B31BE"/>
    <w:rsid w:val="002B331D"/>
    <w:rsid w:val="002B3723"/>
    <w:rsid w:val="002B3CA3"/>
    <w:rsid w:val="002B434C"/>
    <w:rsid w:val="002B467C"/>
    <w:rsid w:val="002B4681"/>
    <w:rsid w:val="002B5549"/>
    <w:rsid w:val="002B55C7"/>
    <w:rsid w:val="002B638A"/>
    <w:rsid w:val="002B6493"/>
    <w:rsid w:val="002B671E"/>
    <w:rsid w:val="002B6900"/>
    <w:rsid w:val="002B6A2A"/>
    <w:rsid w:val="002B7051"/>
    <w:rsid w:val="002C081B"/>
    <w:rsid w:val="002C0D88"/>
    <w:rsid w:val="002C1149"/>
    <w:rsid w:val="002C11F3"/>
    <w:rsid w:val="002C19DB"/>
    <w:rsid w:val="002C1D30"/>
    <w:rsid w:val="002C22B6"/>
    <w:rsid w:val="002C2304"/>
    <w:rsid w:val="002C29DE"/>
    <w:rsid w:val="002C2A94"/>
    <w:rsid w:val="002C2AB4"/>
    <w:rsid w:val="002C3179"/>
    <w:rsid w:val="002C3640"/>
    <w:rsid w:val="002C3D5C"/>
    <w:rsid w:val="002C3DB6"/>
    <w:rsid w:val="002C3E2F"/>
    <w:rsid w:val="002C40A3"/>
    <w:rsid w:val="002C4438"/>
    <w:rsid w:val="002C475E"/>
    <w:rsid w:val="002C48E4"/>
    <w:rsid w:val="002C51BA"/>
    <w:rsid w:val="002C556B"/>
    <w:rsid w:val="002C5D30"/>
    <w:rsid w:val="002C631E"/>
    <w:rsid w:val="002C65D4"/>
    <w:rsid w:val="002C6B4E"/>
    <w:rsid w:val="002C6BA1"/>
    <w:rsid w:val="002C6FCF"/>
    <w:rsid w:val="002C7926"/>
    <w:rsid w:val="002C797C"/>
    <w:rsid w:val="002C7C11"/>
    <w:rsid w:val="002D0953"/>
    <w:rsid w:val="002D0B6C"/>
    <w:rsid w:val="002D1399"/>
    <w:rsid w:val="002D1636"/>
    <w:rsid w:val="002D1D55"/>
    <w:rsid w:val="002D1D77"/>
    <w:rsid w:val="002D1F02"/>
    <w:rsid w:val="002D2A48"/>
    <w:rsid w:val="002D3CC7"/>
    <w:rsid w:val="002D477E"/>
    <w:rsid w:val="002D4A99"/>
    <w:rsid w:val="002D4B05"/>
    <w:rsid w:val="002D512F"/>
    <w:rsid w:val="002D6044"/>
    <w:rsid w:val="002D60FD"/>
    <w:rsid w:val="002D63AB"/>
    <w:rsid w:val="002D6B2D"/>
    <w:rsid w:val="002D6B6F"/>
    <w:rsid w:val="002D7547"/>
    <w:rsid w:val="002D7A78"/>
    <w:rsid w:val="002E0951"/>
    <w:rsid w:val="002E0E2F"/>
    <w:rsid w:val="002E1005"/>
    <w:rsid w:val="002E1CA4"/>
    <w:rsid w:val="002E23CD"/>
    <w:rsid w:val="002E27DC"/>
    <w:rsid w:val="002E2C6A"/>
    <w:rsid w:val="002E304D"/>
    <w:rsid w:val="002E3919"/>
    <w:rsid w:val="002E3D77"/>
    <w:rsid w:val="002E40A8"/>
    <w:rsid w:val="002E4D5F"/>
    <w:rsid w:val="002E503A"/>
    <w:rsid w:val="002E55A7"/>
    <w:rsid w:val="002E56C6"/>
    <w:rsid w:val="002E5B9D"/>
    <w:rsid w:val="002E5EB5"/>
    <w:rsid w:val="002E5EC9"/>
    <w:rsid w:val="002E651F"/>
    <w:rsid w:val="002E6527"/>
    <w:rsid w:val="002E6AF4"/>
    <w:rsid w:val="002E7118"/>
    <w:rsid w:val="002E733C"/>
    <w:rsid w:val="002E7534"/>
    <w:rsid w:val="002E7773"/>
    <w:rsid w:val="002F0DD0"/>
    <w:rsid w:val="002F1466"/>
    <w:rsid w:val="002F1730"/>
    <w:rsid w:val="002F23E3"/>
    <w:rsid w:val="002F254D"/>
    <w:rsid w:val="002F266D"/>
    <w:rsid w:val="002F28AE"/>
    <w:rsid w:val="002F28BB"/>
    <w:rsid w:val="002F39AA"/>
    <w:rsid w:val="002F3B3A"/>
    <w:rsid w:val="002F3CB9"/>
    <w:rsid w:val="002F3CC4"/>
    <w:rsid w:val="002F3D93"/>
    <w:rsid w:val="002F40A8"/>
    <w:rsid w:val="002F43F6"/>
    <w:rsid w:val="002F464F"/>
    <w:rsid w:val="002F5038"/>
    <w:rsid w:val="002F52E3"/>
    <w:rsid w:val="002F5477"/>
    <w:rsid w:val="002F5BE8"/>
    <w:rsid w:val="002F6275"/>
    <w:rsid w:val="002F6422"/>
    <w:rsid w:val="002F684E"/>
    <w:rsid w:val="002F6C8D"/>
    <w:rsid w:val="002F6F63"/>
    <w:rsid w:val="00300699"/>
    <w:rsid w:val="0030076D"/>
    <w:rsid w:val="00300A59"/>
    <w:rsid w:val="003010B6"/>
    <w:rsid w:val="0030161A"/>
    <w:rsid w:val="00301BC4"/>
    <w:rsid w:val="00301D25"/>
    <w:rsid w:val="0030249A"/>
    <w:rsid w:val="00302EF7"/>
    <w:rsid w:val="00303003"/>
    <w:rsid w:val="0030321A"/>
    <w:rsid w:val="00303335"/>
    <w:rsid w:val="00303B5B"/>
    <w:rsid w:val="00303E2E"/>
    <w:rsid w:val="00304308"/>
    <w:rsid w:val="00304388"/>
    <w:rsid w:val="00304A11"/>
    <w:rsid w:val="0030521B"/>
    <w:rsid w:val="00306A62"/>
    <w:rsid w:val="00306E91"/>
    <w:rsid w:val="003072B3"/>
    <w:rsid w:val="00307392"/>
    <w:rsid w:val="00310130"/>
    <w:rsid w:val="00310256"/>
    <w:rsid w:val="003102FB"/>
    <w:rsid w:val="00310DED"/>
    <w:rsid w:val="0031179E"/>
    <w:rsid w:val="00311B6C"/>
    <w:rsid w:val="00314844"/>
    <w:rsid w:val="00314896"/>
    <w:rsid w:val="00315B93"/>
    <w:rsid w:val="00315F26"/>
    <w:rsid w:val="00316208"/>
    <w:rsid w:val="00316BF1"/>
    <w:rsid w:val="00317275"/>
    <w:rsid w:val="00317AA9"/>
    <w:rsid w:val="00317CAF"/>
    <w:rsid w:val="00317D50"/>
    <w:rsid w:val="00317F44"/>
    <w:rsid w:val="00320461"/>
    <w:rsid w:val="00320479"/>
    <w:rsid w:val="003205B2"/>
    <w:rsid w:val="003205D2"/>
    <w:rsid w:val="00320665"/>
    <w:rsid w:val="00320D76"/>
    <w:rsid w:val="00321119"/>
    <w:rsid w:val="0032136A"/>
    <w:rsid w:val="00321C0B"/>
    <w:rsid w:val="00321D70"/>
    <w:rsid w:val="00322B5E"/>
    <w:rsid w:val="0032336C"/>
    <w:rsid w:val="003234EB"/>
    <w:rsid w:val="00324BCF"/>
    <w:rsid w:val="003252EB"/>
    <w:rsid w:val="00325A47"/>
    <w:rsid w:val="00325BAC"/>
    <w:rsid w:val="00325F46"/>
    <w:rsid w:val="00326929"/>
    <w:rsid w:val="00326CEB"/>
    <w:rsid w:val="003273E4"/>
    <w:rsid w:val="003274AB"/>
    <w:rsid w:val="003274E0"/>
    <w:rsid w:val="00327A4E"/>
    <w:rsid w:val="00327B54"/>
    <w:rsid w:val="00327F30"/>
    <w:rsid w:val="00330826"/>
    <w:rsid w:val="00330B41"/>
    <w:rsid w:val="0033123B"/>
    <w:rsid w:val="003318AF"/>
    <w:rsid w:val="00331B57"/>
    <w:rsid w:val="00331ECE"/>
    <w:rsid w:val="003321D0"/>
    <w:rsid w:val="00332DD1"/>
    <w:rsid w:val="00332F6F"/>
    <w:rsid w:val="003333FB"/>
    <w:rsid w:val="00333531"/>
    <w:rsid w:val="00333780"/>
    <w:rsid w:val="00333CB4"/>
    <w:rsid w:val="003344A6"/>
    <w:rsid w:val="00334898"/>
    <w:rsid w:val="0033491F"/>
    <w:rsid w:val="003349B0"/>
    <w:rsid w:val="003350A7"/>
    <w:rsid w:val="0033586D"/>
    <w:rsid w:val="00335DE4"/>
    <w:rsid w:val="003362E9"/>
    <w:rsid w:val="00336345"/>
    <w:rsid w:val="003365BB"/>
    <w:rsid w:val="003369A8"/>
    <w:rsid w:val="00336C7D"/>
    <w:rsid w:val="00336F84"/>
    <w:rsid w:val="00336FF3"/>
    <w:rsid w:val="00337787"/>
    <w:rsid w:val="003379D1"/>
    <w:rsid w:val="00337D92"/>
    <w:rsid w:val="003408B4"/>
    <w:rsid w:val="00340AFE"/>
    <w:rsid w:val="00340C9E"/>
    <w:rsid w:val="00340E0B"/>
    <w:rsid w:val="00340EF6"/>
    <w:rsid w:val="003411E7"/>
    <w:rsid w:val="003414C6"/>
    <w:rsid w:val="003416E1"/>
    <w:rsid w:val="00341DD3"/>
    <w:rsid w:val="00341F2E"/>
    <w:rsid w:val="00342217"/>
    <w:rsid w:val="00342AAA"/>
    <w:rsid w:val="00342D12"/>
    <w:rsid w:val="00343A33"/>
    <w:rsid w:val="003446CE"/>
    <w:rsid w:val="00345661"/>
    <w:rsid w:val="00345796"/>
    <w:rsid w:val="003458BB"/>
    <w:rsid w:val="00345C24"/>
    <w:rsid w:val="003460EC"/>
    <w:rsid w:val="003461AA"/>
    <w:rsid w:val="003467EB"/>
    <w:rsid w:val="00346917"/>
    <w:rsid w:val="00346D6D"/>
    <w:rsid w:val="00346F57"/>
    <w:rsid w:val="0034746D"/>
    <w:rsid w:val="00347CEF"/>
    <w:rsid w:val="00350825"/>
    <w:rsid w:val="00350AEB"/>
    <w:rsid w:val="00350CCE"/>
    <w:rsid w:val="0035124D"/>
    <w:rsid w:val="003515CD"/>
    <w:rsid w:val="00351C26"/>
    <w:rsid w:val="00352043"/>
    <w:rsid w:val="003523CB"/>
    <w:rsid w:val="0035281D"/>
    <w:rsid w:val="00352A74"/>
    <w:rsid w:val="00352FF1"/>
    <w:rsid w:val="00353049"/>
    <w:rsid w:val="003530DC"/>
    <w:rsid w:val="003531E4"/>
    <w:rsid w:val="0035329E"/>
    <w:rsid w:val="003532A5"/>
    <w:rsid w:val="00353580"/>
    <w:rsid w:val="00353685"/>
    <w:rsid w:val="00353DA8"/>
    <w:rsid w:val="00353E88"/>
    <w:rsid w:val="00354A6D"/>
    <w:rsid w:val="00354FA2"/>
    <w:rsid w:val="00355896"/>
    <w:rsid w:val="00355F08"/>
    <w:rsid w:val="00356097"/>
    <w:rsid w:val="00356890"/>
    <w:rsid w:val="00356A72"/>
    <w:rsid w:val="0035703F"/>
    <w:rsid w:val="00357070"/>
    <w:rsid w:val="00357220"/>
    <w:rsid w:val="00357F79"/>
    <w:rsid w:val="00360D59"/>
    <w:rsid w:val="00360E60"/>
    <w:rsid w:val="00360F68"/>
    <w:rsid w:val="0036172A"/>
    <w:rsid w:val="00361779"/>
    <w:rsid w:val="00361994"/>
    <w:rsid w:val="00361BBC"/>
    <w:rsid w:val="00361F0B"/>
    <w:rsid w:val="003622A5"/>
    <w:rsid w:val="003622E6"/>
    <w:rsid w:val="0036284F"/>
    <w:rsid w:val="00362A5D"/>
    <w:rsid w:val="00362BEF"/>
    <w:rsid w:val="00362D87"/>
    <w:rsid w:val="0036328F"/>
    <w:rsid w:val="00363750"/>
    <w:rsid w:val="00363D15"/>
    <w:rsid w:val="00363E3D"/>
    <w:rsid w:val="00364060"/>
    <w:rsid w:val="003641A1"/>
    <w:rsid w:val="00364258"/>
    <w:rsid w:val="00364288"/>
    <w:rsid w:val="00364778"/>
    <w:rsid w:val="003649CD"/>
    <w:rsid w:val="00365770"/>
    <w:rsid w:val="0036577E"/>
    <w:rsid w:val="003659B1"/>
    <w:rsid w:val="00366F2C"/>
    <w:rsid w:val="003674B7"/>
    <w:rsid w:val="00367590"/>
    <w:rsid w:val="00370B80"/>
    <w:rsid w:val="0037140C"/>
    <w:rsid w:val="00371CD8"/>
    <w:rsid w:val="00371F60"/>
    <w:rsid w:val="0037255D"/>
    <w:rsid w:val="00372EA6"/>
    <w:rsid w:val="00372F4D"/>
    <w:rsid w:val="00372F68"/>
    <w:rsid w:val="003735DE"/>
    <w:rsid w:val="00373656"/>
    <w:rsid w:val="003736AE"/>
    <w:rsid w:val="00373B4D"/>
    <w:rsid w:val="00373DE7"/>
    <w:rsid w:val="00376856"/>
    <w:rsid w:val="00376A71"/>
    <w:rsid w:val="00376E64"/>
    <w:rsid w:val="0037758E"/>
    <w:rsid w:val="003779AF"/>
    <w:rsid w:val="00377B60"/>
    <w:rsid w:val="003806F6"/>
    <w:rsid w:val="0038094D"/>
    <w:rsid w:val="003815D7"/>
    <w:rsid w:val="003818EB"/>
    <w:rsid w:val="00381AE5"/>
    <w:rsid w:val="003823D1"/>
    <w:rsid w:val="00382466"/>
    <w:rsid w:val="00382768"/>
    <w:rsid w:val="00382E9D"/>
    <w:rsid w:val="00382FB9"/>
    <w:rsid w:val="003836D1"/>
    <w:rsid w:val="003848E6"/>
    <w:rsid w:val="00384BA5"/>
    <w:rsid w:val="003856AD"/>
    <w:rsid w:val="00385CA3"/>
    <w:rsid w:val="00386B74"/>
    <w:rsid w:val="00386EDC"/>
    <w:rsid w:val="00387871"/>
    <w:rsid w:val="003879C3"/>
    <w:rsid w:val="00387EF6"/>
    <w:rsid w:val="00390036"/>
    <w:rsid w:val="00390159"/>
    <w:rsid w:val="00390906"/>
    <w:rsid w:val="00390EFB"/>
    <w:rsid w:val="0039132F"/>
    <w:rsid w:val="003915ED"/>
    <w:rsid w:val="00391C5C"/>
    <w:rsid w:val="00391E85"/>
    <w:rsid w:val="00392096"/>
    <w:rsid w:val="003922E6"/>
    <w:rsid w:val="00392977"/>
    <w:rsid w:val="003931F8"/>
    <w:rsid w:val="003933C8"/>
    <w:rsid w:val="00393DE2"/>
    <w:rsid w:val="00394490"/>
    <w:rsid w:val="00394B30"/>
    <w:rsid w:val="0039543B"/>
    <w:rsid w:val="0039564D"/>
    <w:rsid w:val="0039623F"/>
    <w:rsid w:val="003965E3"/>
    <w:rsid w:val="0039694C"/>
    <w:rsid w:val="00396D73"/>
    <w:rsid w:val="003970A0"/>
    <w:rsid w:val="00397583"/>
    <w:rsid w:val="003975E3"/>
    <w:rsid w:val="00397D8C"/>
    <w:rsid w:val="00397F5F"/>
    <w:rsid w:val="003A046F"/>
    <w:rsid w:val="003A1220"/>
    <w:rsid w:val="003A1309"/>
    <w:rsid w:val="003A1474"/>
    <w:rsid w:val="003A17C7"/>
    <w:rsid w:val="003A198A"/>
    <w:rsid w:val="003A1F9D"/>
    <w:rsid w:val="003A1FE0"/>
    <w:rsid w:val="003A22E2"/>
    <w:rsid w:val="003A2A3B"/>
    <w:rsid w:val="003A2B78"/>
    <w:rsid w:val="003A3AE3"/>
    <w:rsid w:val="003A3CA0"/>
    <w:rsid w:val="003A4077"/>
    <w:rsid w:val="003A43B7"/>
    <w:rsid w:val="003A4C33"/>
    <w:rsid w:val="003A5291"/>
    <w:rsid w:val="003A5474"/>
    <w:rsid w:val="003A552B"/>
    <w:rsid w:val="003A57C6"/>
    <w:rsid w:val="003A5BE8"/>
    <w:rsid w:val="003A624E"/>
    <w:rsid w:val="003A69B9"/>
    <w:rsid w:val="003A7787"/>
    <w:rsid w:val="003B00D5"/>
    <w:rsid w:val="003B08F0"/>
    <w:rsid w:val="003B11D2"/>
    <w:rsid w:val="003B18B1"/>
    <w:rsid w:val="003B1CB6"/>
    <w:rsid w:val="003B204F"/>
    <w:rsid w:val="003B2363"/>
    <w:rsid w:val="003B26AA"/>
    <w:rsid w:val="003B2D9D"/>
    <w:rsid w:val="003B307E"/>
    <w:rsid w:val="003B3BC0"/>
    <w:rsid w:val="003B3CC3"/>
    <w:rsid w:val="003B3F78"/>
    <w:rsid w:val="003B49D0"/>
    <w:rsid w:val="003B5201"/>
    <w:rsid w:val="003B5673"/>
    <w:rsid w:val="003B59D8"/>
    <w:rsid w:val="003B5A46"/>
    <w:rsid w:val="003B5B86"/>
    <w:rsid w:val="003B6204"/>
    <w:rsid w:val="003B6228"/>
    <w:rsid w:val="003B6299"/>
    <w:rsid w:val="003B6907"/>
    <w:rsid w:val="003B6ACB"/>
    <w:rsid w:val="003B73B0"/>
    <w:rsid w:val="003B792E"/>
    <w:rsid w:val="003B7B4B"/>
    <w:rsid w:val="003B7E0E"/>
    <w:rsid w:val="003C02F2"/>
    <w:rsid w:val="003C09EE"/>
    <w:rsid w:val="003C0B2E"/>
    <w:rsid w:val="003C126A"/>
    <w:rsid w:val="003C13C7"/>
    <w:rsid w:val="003C15FB"/>
    <w:rsid w:val="003C176C"/>
    <w:rsid w:val="003C1888"/>
    <w:rsid w:val="003C194F"/>
    <w:rsid w:val="003C19F7"/>
    <w:rsid w:val="003C1F63"/>
    <w:rsid w:val="003C2108"/>
    <w:rsid w:val="003C2423"/>
    <w:rsid w:val="003C2F10"/>
    <w:rsid w:val="003C2F49"/>
    <w:rsid w:val="003C3317"/>
    <w:rsid w:val="003C3839"/>
    <w:rsid w:val="003C3B0C"/>
    <w:rsid w:val="003C3FBD"/>
    <w:rsid w:val="003C41B5"/>
    <w:rsid w:val="003C44D3"/>
    <w:rsid w:val="003C48D1"/>
    <w:rsid w:val="003C48F6"/>
    <w:rsid w:val="003C49BF"/>
    <w:rsid w:val="003C4CDE"/>
    <w:rsid w:val="003C5837"/>
    <w:rsid w:val="003C5A87"/>
    <w:rsid w:val="003C5B68"/>
    <w:rsid w:val="003C6181"/>
    <w:rsid w:val="003C62A0"/>
    <w:rsid w:val="003C6344"/>
    <w:rsid w:val="003C6DF9"/>
    <w:rsid w:val="003C6EE5"/>
    <w:rsid w:val="003C6F88"/>
    <w:rsid w:val="003C7988"/>
    <w:rsid w:val="003D0251"/>
    <w:rsid w:val="003D02D7"/>
    <w:rsid w:val="003D08D6"/>
    <w:rsid w:val="003D14F9"/>
    <w:rsid w:val="003D1FAF"/>
    <w:rsid w:val="003D2E90"/>
    <w:rsid w:val="003D39D3"/>
    <w:rsid w:val="003D3AA0"/>
    <w:rsid w:val="003D3FF3"/>
    <w:rsid w:val="003D53EF"/>
    <w:rsid w:val="003D5578"/>
    <w:rsid w:val="003D58D6"/>
    <w:rsid w:val="003D640C"/>
    <w:rsid w:val="003D6FD1"/>
    <w:rsid w:val="003D7144"/>
    <w:rsid w:val="003D7EA3"/>
    <w:rsid w:val="003E028C"/>
    <w:rsid w:val="003E09DC"/>
    <w:rsid w:val="003E0CFA"/>
    <w:rsid w:val="003E1044"/>
    <w:rsid w:val="003E14E0"/>
    <w:rsid w:val="003E1599"/>
    <w:rsid w:val="003E1958"/>
    <w:rsid w:val="003E2201"/>
    <w:rsid w:val="003E3334"/>
    <w:rsid w:val="003E3E67"/>
    <w:rsid w:val="003E3E74"/>
    <w:rsid w:val="003E499C"/>
    <w:rsid w:val="003E4CF2"/>
    <w:rsid w:val="003E4D03"/>
    <w:rsid w:val="003E527E"/>
    <w:rsid w:val="003E5C57"/>
    <w:rsid w:val="003E6891"/>
    <w:rsid w:val="003E6DF7"/>
    <w:rsid w:val="003E7314"/>
    <w:rsid w:val="003E7801"/>
    <w:rsid w:val="003E7A83"/>
    <w:rsid w:val="003E7AA5"/>
    <w:rsid w:val="003E7B6F"/>
    <w:rsid w:val="003F0776"/>
    <w:rsid w:val="003F0939"/>
    <w:rsid w:val="003F0B96"/>
    <w:rsid w:val="003F0C2C"/>
    <w:rsid w:val="003F0CD0"/>
    <w:rsid w:val="003F10A6"/>
    <w:rsid w:val="003F112D"/>
    <w:rsid w:val="003F1734"/>
    <w:rsid w:val="003F1E3D"/>
    <w:rsid w:val="003F1EA1"/>
    <w:rsid w:val="003F2B6E"/>
    <w:rsid w:val="003F2E25"/>
    <w:rsid w:val="003F2EBA"/>
    <w:rsid w:val="003F362D"/>
    <w:rsid w:val="003F3762"/>
    <w:rsid w:val="003F381E"/>
    <w:rsid w:val="003F38F7"/>
    <w:rsid w:val="003F3945"/>
    <w:rsid w:val="003F3B94"/>
    <w:rsid w:val="003F3B9F"/>
    <w:rsid w:val="003F3CA1"/>
    <w:rsid w:val="003F3D94"/>
    <w:rsid w:val="003F4202"/>
    <w:rsid w:val="003F4574"/>
    <w:rsid w:val="003F49E0"/>
    <w:rsid w:val="003F5322"/>
    <w:rsid w:val="003F5817"/>
    <w:rsid w:val="003F5E30"/>
    <w:rsid w:val="003F5EEF"/>
    <w:rsid w:val="003F6677"/>
    <w:rsid w:val="003F685A"/>
    <w:rsid w:val="003F6869"/>
    <w:rsid w:val="003F6CD9"/>
    <w:rsid w:val="003F7DFD"/>
    <w:rsid w:val="003F7EC7"/>
    <w:rsid w:val="004001BF"/>
    <w:rsid w:val="004002E3"/>
    <w:rsid w:val="00400E8E"/>
    <w:rsid w:val="00401341"/>
    <w:rsid w:val="004020D9"/>
    <w:rsid w:val="004023BB"/>
    <w:rsid w:val="004023E1"/>
    <w:rsid w:val="00402682"/>
    <w:rsid w:val="004027F4"/>
    <w:rsid w:val="004029CF"/>
    <w:rsid w:val="00402DD1"/>
    <w:rsid w:val="00402E8A"/>
    <w:rsid w:val="004031E5"/>
    <w:rsid w:val="004035A9"/>
    <w:rsid w:val="00403860"/>
    <w:rsid w:val="00403A97"/>
    <w:rsid w:val="00403DC7"/>
    <w:rsid w:val="0040478B"/>
    <w:rsid w:val="00404F40"/>
    <w:rsid w:val="0040533B"/>
    <w:rsid w:val="0040585E"/>
    <w:rsid w:val="00405DF3"/>
    <w:rsid w:val="00406523"/>
    <w:rsid w:val="00406778"/>
    <w:rsid w:val="0040682B"/>
    <w:rsid w:val="00406A80"/>
    <w:rsid w:val="00406F19"/>
    <w:rsid w:val="00407118"/>
    <w:rsid w:val="00407A67"/>
    <w:rsid w:val="00407D1F"/>
    <w:rsid w:val="00412739"/>
    <w:rsid w:val="00413246"/>
    <w:rsid w:val="0041341F"/>
    <w:rsid w:val="00413860"/>
    <w:rsid w:val="004139A9"/>
    <w:rsid w:val="0041442F"/>
    <w:rsid w:val="0041467E"/>
    <w:rsid w:val="0041472D"/>
    <w:rsid w:val="0041490D"/>
    <w:rsid w:val="00414FF2"/>
    <w:rsid w:val="004156F9"/>
    <w:rsid w:val="00415893"/>
    <w:rsid w:val="00415A7C"/>
    <w:rsid w:val="00415B25"/>
    <w:rsid w:val="004167B4"/>
    <w:rsid w:val="00416CE0"/>
    <w:rsid w:val="0041709C"/>
    <w:rsid w:val="00417383"/>
    <w:rsid w:val="0041775E"/>
    <w:rsid w:val="0042030C"/>
    <w:rsid w:val="00420A71"/>
    <w:rsid w:val="00420C54"/>
    <w:rsid w:val="00420FDF"/>
    <w:rsid w:val="00421219"/>
    <w:rsid w:val="00421AA5"/>
    <w:rsid w:val="00421E39"/>
    <w:rsid w:val="004226ED"/>
    <w:rsid w:val="004227D4"/>
    <w:rsid w:val="00422CA3"/>
    <w:rsid w:val="00422E2D"/>
    <w:rsid w:val="00422FF2"/>
    <w:rsid w:val="00423532"/>
    <w:rsid w:val="0042356A"/>
    <w:rsid w:val="00423665"/>
    <w:rsid w:val="0042380B"/>
    <w:rsid w:val="00423EB7"/>
    <w:rsid w:val="004246BA"/>
    <w:rsid w:val="004249FF"/>
    <w:rsid w:val="0042542F"/>
    <w:rsid w:val="004255B7"/>
    <w:rsid w:val="00425B2D"/>
    <w:rsid w:val="0042606A"/>
    <w:rsid w:val="004260BF"/>
    <w:rsid w:val="0042619A"/>
    <w:rsid w:val="00427039"/>
    <w:rsid w:val="00427277"/>
    <w:rsid w:val="00427592"/>
    <w:rsid w:val="0043012E"/>
    <w:rsid w:val="0043036B"/>
    <w:rsid w:val="00430396"/>
    <w:rsid w:val="004314AC"/>
    <w:rsid w:val="0043195A"/>
    <w:rsid w:val="004319EB"/>
    <w:rsid w:val="0043314A"/>
    <w:rsid w:val="0043353C"/>
    <w:rsid w:val="00433B9A"/>
    <w:rsid w:val="00433F1D"/>
    <w:rsid w:val="00434001"/>
    <w:rsid w:val="004340BE"/>
    <w:rsid w:val="00434743"/>
    <w:rsid w:val="0043478A"/>
    <w:rsid w:val="00434EB8"/>
    <w:rsid w:val="00435E15"/>
    <w:rsid w:val="004368B9"/>
    <w:rsid w:val="0043690B"/>
    <w:rsid w:val="00436B27"/>
    <w:rsid w:val="00436D23"/>
    <w:rsid w:val="00437792"/>
    <w:rsid w:val="0044046D"/>
    <w:rsid w:val="004417A2"/>
    <w:rsid w:val="00441925"/>
    <w:rsid w:val="0044192A"/>
    <w:rsid w:val="00441F07"/>
    <w:rsid w:val="004424A9"/>
    <w:rsid w:val="004429C7"/>
    <w:rsid w:val="00442A77"/>
    <w:rsid w:val="00442B06"/>
    <w:rsid w:val="00442B28"/>
    <w:rsid w:val="00442F56"/>
    <w:rsid w:val="004431F9"/>
    <w:rsid w:val="00443716"/>
    <w:rsid w:val="004437E6"/>
    <w:rsid w:val="004438A0"/>
    <w:rsid w:val="00443A27"/>
    <w:rsid w:val="00444F56"/>
    <w:rsid w:val="00445DA7"/>
    <w:rsid w:val="00445F78"/>
    <w:rsid w:val="00446320"/>
    <w:rsid w:val="00446926"/>
    <w:rsid w:val="0044694B"/>
    <w:rsid w:val="00447316"/>
    <w:rsid w:val="00447686"/>
    <w:rsid w:val="004476E4"/>
    <w:rsid w:val="00450AFB"/>
    <w:rsid w:val="00450FDD"/>
    <w:rsid w:val="00451340"/>
    <w:rsid w:val="0045219C"/>
    <w:rsid w:val="00452282"/>
    <w:rsid w:val="0045253F"/>
    <w:rsid w:val="0045275F"/>
    <w:rsid w:val="00453262"/>
    <w:rsid w:val="00453281"/>
    <w:rsid w:val="00453314"/>
    <w:rsid w:val="004534D0"/>
    <w:rsid w:val="00453D27"/>
    <w:rsid w:val="004556C3"/>
    <w:rsid w:val="00456BD1"/>
    <w:rsid w:val="00456D11"/>
    <w:rsid w:val="00456F1B"/>
    <w:rsid w:val="004570F4"/>
    <w:rsid w:val="004572F2"/>
    <w:rsid w:val="00457D84"/>
    <w:rsid w:val="00457E7F"/>
    <w:rsid w:val="00457E96"/>
    <w:rsid w:val="00460166"/>
    <w:rsid w:val="0046030B"/>
    <w:rsid w:val="004608C7"/>
    <w:rsid w:val="00460BCF"/>
    <w:rsid w:val="004614B6"/>
    <w:rsid w:val="00461CD7"/>
    <w:rsid w:val="00461F76"/>
    <w:rsid w:val="0046209B"/>
    <w:rsid w:val="004624B6"/>
    <w:rsid w:val="00462756"/>
    <w:rsid w:val="00462840"/>
    <w:rsid w:val="004628F1"/>
    <w:rsid w:val="00462E78"/>
    <w:rsid w:val="00463A7B"/>
    <w:rsid w:val="00463A99"/>
    <w:rsid w:val="00464117"/>
    <w:rsid w:val="00464DEF"/>
    <w:rsid w:val="00464E60"/>
    <w:rsid w:val="00465266"/>
    <w:rsid w:val="00465343"/>
    <w:rsid w:val="0046546C"/>
    <w:rsid w:val="00465504"/>
    <w:rsid w:val="0046590C"/>
    <w:rsid w:val="00465C47"/>
    <w:rsid w:val="00465F6E"/>
    <w:rsid w:val="004665EF"/>
    <w:rsid w:val="00466707"/>
    <w:rsid w:val="00466B8E"/>
    <w:rsid w:val="00466D54"/>
    <w:rsid w:val="00467085"/>
    <w:rsid w:val="004675E0"/>
    <w:rsid w:val="004679BA"/>
    <w:rsid w:val="00467AC3"/>
    <w:rsid w:val="00467F04"/>
    <w:rsid w:val="00471F41"/>
    <w:rsid w:val="004722D1"/>
    <w:rsid w:val="004725BA"/>
    <w:rsid w:val="0047268C"/>
    <w:rsid w:val="00472A7D"/>
    <w:rsid w:val="004732E6"/>
    <w:rsid w:val="00473B69"/>
    <w:rsid w:val="00474009"/>
    <w:rsid w:val="0047462A"/>
    <w:rsid w:val="004747FA"/>
    <w:rsid w:val="004748BA"/>
    <w:rsid w:val="00474956"/>
    <w:rsid w:val="00474D84"/>
    <w:rsid w:val="00475372"/>
    <w:rsid w:val="004755B4"/>
    <w:rsid w:val="004759B1"/>
    <w:rsid w:val="004759C5"/>
    <w:rsid w:val="00475AC6"/>
    <w:rsid w:val="0047619A"/>
    <w:rsid w:val="0047763D"/>
    <w:rsid w:val="0047768F"/>
    <w:rsid w:val="00477C3C"/>
    <w:rsid w:val="00480351"/>
    <w:rsid w:val="00480A34"/>
    <w:rsid w:val="00480F04"/>
    <w:rsid w:val="00481246"/>
    <w:rsid w:val="00481C11"/>
    <w:rsid w:val="00481C7C"/>
    <w:rsid w:val="00481D6B"/>
    <w:rsid w:val="00481E8E"/>
    <w:rsid w:val="00482007"/>
    <w:rsid w:val="0048294B"/>
    <w:rsid w:val="004833E7"/>
    <w:rsid w:val="0048373B"/>
    <w:rsid w:val="00483AFE"/>
    <w:rsid w:val="00483E0F"/>
    <w:rsid w:val="00484C33"/>
    <w:rsid w:val="00484C83"/>
    <w:rsid w:val="0048518A"/>
    <w:rsid w:val="00486ADB"/>
    <w:rsid w:val="00486D20"/>
    <w:rsid w:val="00486EF6"/>
    <w:rsid w:val="0048788D"/>
    <w:rsid w:val="004901DD"/>
    <w:rsid w:val="00490B18"/>
    <w:rsid w:val="00491390"/>
    <w:rsid w:val="004918B9"/>
    <w:rsid w:val="00492C77"/>
    <w:rsid w:val="00492D1F"/>
    <w:rsid w:val="00493003"/>
    <w:rsid w:val="00493439"/>
    <w:rsid w:val="00493735"/>
    <w:rsid w:val="0049466D"/>
    <w:rsid w:val="004946F7"/>
    <w:rsid w:val="004954C1"/>
    <w:rsid w:val="00495E9D"/>
    <w:rsid w:val="004960B6"/>
    <w:rsid w:val="00496387"/>
    <w:rsid w:val="004969EC"/>
    <w:rsid w:val="00496B8E"/>
    <w:rsid w:val="00496BD7"/>
    <w:rsid w:val="00496CF5"/>
    <w:rsid w:val="0049760F"/>
    <w:rsid w:val="0049780B"/>
    <w:rsid w:val="00497BB9"/>
    <w:rsid w:val="00497FD2"/>
    <w:rsid w:val="004A0071"/>
    <w:rsid w:val="004A0231"/>
    <w:rsid w:val="004A050A"/>
    <w:rsid w:val="004A0800"/>
    <w:rsid w:val="004A0A71"/>
    <w:rsid w:val="004A0C21"/>
    <w:rsid w:val="004A1ADC"/>
    <w:rsid w:val="004A1FB9"/>
    <w:rsid w:val="004A2384"/>
    <w:rsid w:val="004A2438"/>
    <w:rsid w:val="004A245F"/>
    <w:rsid w:val="004A2DF4"/>
    <w:rsid w:val="004A2F1C"/>
    <w:rsid w:val="004A3149"/>
    <w:rsid w:val="004A373C"/>
    <w:rsid w:val="004A416F"/>
    <w:rsid w:val="004A448C"/>
    <w:rsid w:val="004A4DA9"/>
    <w:rsid w:val="004A4F3E"/>
    <w:rsid w:val="004A6535"/>
    <w:rsid w:val="004A65B7"/>
    <w:rsid w:val="004A677E"/>
    <w:rsid w:val="004A6D91"/>
    <w:rsid w:val="004A6F24"/>
    <w:rsid w:val="004A7B45"/>
    <w:rsid w:val="004A7BA2"/>
    <w:rsid w:val="004A7C35"/>
    <w:rsid w:val="004B045A"/>
    <w:rsid w:val="004B0751"/>
    <w:rsid w:val="004B10CD"/>
    <w:rsid w:val="004B149D"/>
    <w:rsid w:val="004B186F"/>
    <w:rsid w:val="004B18E3"/>
    <w:rsid w:val="004B1A19"/>
    <w:rsid w:val="004B2048"/>
    <w:rsid w:val="004B224C"/>
    <w:rsid w:val="004B2372"/>
    <w:rsid w:val="004B252F"/>
    <w:rsid w:val="004B25DD"/>
    <w:rsid w:val="004B285F"/>
    <w:rsid w:val="004B2E30"/>
    <w:rsid w:val="004B30B9"/>
    <w:rsid w:val="004B3385"/>
    <w:rsid w:val="004B358A"/>
    <w:rsid w:val="004B35F0"/>
    <w:rsid w:val="004B3B21"/>
    <w:rsid w:val="004B3EE9"/>
    <w:rsid w:val="004B42B1"/>
    <w:rsid w:val="004B4A74"/>
    <w:rsid w:val="004B4F83"/>
    <w:rsid w:val="004B6080"/>
    <w:rsid w:val="004B61CA"/>
    <w:rsid w:val="004B6657"/>
    <w:rsid w:val="004B6C35"/>
    <w:rsid w:val="004B6D83"/>
    <w:rsid w:val="004B7C7C"/>
    <w:rsid w:val="004B7D45"/>
    <w:rsid w:val="004C0967"/>
    <w:rsid w:val="004C0E54"/>
    <w:rsid w:val="004C1295"/>
    <w:rsid w:val="004C1E5D"/>
    <w:rsid w:val="004C22FC"/>
    <w:rsid w:val="004C2FBF"/>
    <w:rsid w:val="004C336A"/>
    <w:rsid w:val="004C3382"/>
    <w:rsid w:val="004C3401"/>
    <w:rsid w:val="004C3BDB"/>
    <w:rsid w:val="004C417D"/>
    <w:rsid w:val="004C4274"/>
    <w:rsid w:val="004C51E6"/>
    <w:rsid w:val="004C5674"/>
    <w:rsid w:val="004C5919"/>
    <w:rsid w:val="004C5A44"/>
    <w:rsid w:val="004C65A7"/>
    <w:rsid w:val="004C6F4C"/>
    <w:rsid w:val="004C707E"/>
    <w:rsid w:val="004C719E"/>
    <w:rsid w:val="004C7438"/>
    <w:rsid w:val="004C7D46"/>
    <w:rsid w:val="004C7F0D"/>
    <w:rsid w:val="004D037C"/>
    <w:rsid w:val="004D0A41"/>
    <w:rsid w:val="004D0FD8"/>
    <w:rsid w:val="004D129C"/>
    <w:rsid w:val="004D16A6"/>
    <w:rsid w:val="004D23D7"/>
    <w:rsid w:val="004D25C4"/>
    <w:rsid w:val="004D268E"/>
    <w:rsid w:val="004D28D7"/>
    <w:rsid w:val="004D2A1E"/>
    <w:rsid w:val="004D3468"/>
    <w:rsid w:val="004D34B0"/>
    <w:rsid w:val="004D401D"/>
    <w:rsid w:val="004D41A3"/>
    <w:rsid w:val="004D471C"/>
    <w:rsid w:val="004D4751"/>
    <w:rsid w:val="004D49F6"/>
    <w:rsid w:val="004D4BEA"/>
    <w:rsid w:val="004D4ED5"/>
    <w:rsid w:val="004D54D1"/>
    <w:rsid w:val="004D5994"/>
    <w:rsid w:val="004D5995"/>
    <w:rsid w:val="004D68BF"/>
    <w:rsid w:val="004D694F"/>
    <w:rsid w:val="004D6F13"/>
    <w:rsid w:val="004D7468"/>
    <w:rsid w:val="004D7E41"/>
    <w:rsid w:val="004D7F64"/>
    <w:rsid w:val="004E03F2"/>
    <w:rsid w:val="004E0C56"/>
    <w:rsid w:val="004E125A"/>
    <w:rsid w:val="004E1AA7"/>
    <w:rsid w:val="004E1DB3"/>
    <w:rsid w:val="004E26C7"/>
    <w:rsid w:val="004E2B95"/>
    <w:rsid w:val="004E30E5"/>
    <w:rsid w:val="004E34DA"/>
    <w:rsid w:val="004E37FE"/>
    <w:rsid w:val="004E3A47"/>
    <w:rsid w:val="004E3DC6"/>
    <w:rsid w:val="004E3EAD"/>
    <w:rsid w:val="004E41D6"/>
    <w:rsid w:val="004E421A"/>
    <w:rsid w:val="004E4FB3"/>
    <w:rsid w:val="004E5170"/>
    <w:rsid w:val="004E527A"/>
    <w:rsid w:val="004E57CE"/>
    <w:rsid w:val="004E58C3"/>
    <w:rsid w:val="004E5B2C"/>
    <w:rsid w:val="004E6055"/>
    <w:rsid w:val="004E62C7"/>
    <w:rsid w:val="004E63C2"/>
    <w:rsid w:val="004E6721"/>
    <w:rsid w:val="004E6791"/>
    <w:rsid w:val="004E69BA"/>
    <w:rsid w:val="004E6C37"/>
    <w:rsid w:val="004E71F6"/>
    <w:rsid w:val="004E7CF3"/>
    <w:rsid w:val="004E7DFA"/>
    <w:rsid w:val="004F01BE"/>
    <w:rsid w:val="004F0217"/>
    <w:rsid w:val="004F035F"/>
    <w:rsid w:val="004F074B"/>
    <w:rsid w:val="004F0A02"/>
    <w:rsid w:val="004F0CFD"/>
    <w:rsid w:val="004F0FCF"/>
    <w:rsid w:val="004F1154"/>
    <w:rsid w:val="004F11D7"/>
    <w:rsid w:val="004F12AA"/>
    <w:rsid w:val="004F13C0"/>
    <w:rsid w:val="004F20ED"/>
    <w:rsid w:val="004F3223"/>
    <w:rsid w:val="004F3A40"/>
    <w:rsid w:val="004F3D94"/>
    <w:rsid w:val="004F3FAD"/>
    <w:rsid w:val="004F4B8F"/>
    <w:rsid w:val="004F4C79"/>
    <w:rsid w:val="004F4E44"/>
    <w:rsid w:val="004F5365"/>
    <w:rsid w:val="004F537E"/>
    <w:rsid w:val="004F556C"/>
    <w:rsid w:val="004F5972"/>
    <w:rsid w:val="004F59C4"/>
    <w:rsid w:val="004F60DE"/>
    <w:rsid w:val="004F6143"/>
    <w:rsid w:val="004F6824"/>
    <w:rsid w:val="004F720C"/>
    <w:rsid w:val="004F7408"/>
    <w:rsid w:val="004F7F7C"/>
    <w:rsid w:val="004F7FF4"/>
    <w:rsid w:val="00500107"/>
    <w:rsid w:val="00501335"/>
    <w:rsid w:val="005014C8"/>
    <w:rsid w:val="0050152D"/>
    <w:rsid w:val="00502C7D"/>
    <w:rsid w:val="005034FA"/>
    <w:rsid w:val="00503853"/>
    <w:rsid w:val="005047CB"/>
    <w:rsid w:val="0050494D"/>
    <w:rsid w:val="005049AF"/>
    <w:rsid w:val="00504C1E"/>
    <w:rsid w:val="005056DB"/>
    <w:rsid w:val="0050618C"/>
    <w:rsid w:val="005063E2"/>
    <w:rsid w:val="00506460"/>
    <w:rsid w:val="005064F3"/>
    <w:rsid w:val="00506E8C"/>
    <w:rsid w:val="005073FC"/>
    <w:rsid w:val="005074AA"/>
    <w:rsid w:val="0050761F"/>
    <w:rsid w:val="00507B75"/>
    <w:rsid w:val="00510506"/>
    <w:rsid w:val="00510E70"/>
    <w:rsid w:val="0051109D"/>
    <w:rsid w:val="00511B5C"/>
    <w:rsid w:val="005122AC"/>
    <w:rsid w:val="00512695"/>
    <w:rsid w:val="00512804"/>
    <w:rsid w:val="00512E6F"/>
    <w:rsid w:val="00513169"/>
    <w:rsid w:val="00513296"/>
    <w:rsid w:val="005134BA"/>
    <w:rsid w:val="005137E2"/>
    <w:rsid w:val="005139A9"/>
    <w:rsid w:val="00513AC6"/>
    <w:rsid w:val="00513C12"/>
    <w:rsid w:val="00513E78"/>
    <w:rsid w:val="0051422E"/>
    <w:rsid w:val="005143A3"/>
    <w:rsid w:val="00514491"/>
    <w:rsid w:val="00514EAB"/>
    <w:rsid w:val="005151E4"/>
    <w:rsid w:val="00515BA2"/>
    <w:rsid w:val="005170D7"/>
    <w:rsid w:val="0051750E"/>
    <w:rsid w:val="00517654"/>
    <w:rsid w:val="005179EC"/>
    <w:rsid w:val="00520990"/>
    <w:rsid w:val="0052114F"/>
    <w:rsid w:val="00521201"/>
    <w:rsid w:val="00521A14"/>
    <w:rsid w:val="00522424"/>
    <w:rsid w:val="00522573"/>
    <w:rsid w:val="0052415A"/>
    <w:rsid w:val="005242EB"/>
    <w:rsid w:val="0052487A"/>
    <w:rsid w:val="00524CA7"/>
    <w:rsid w:val="00524EA2"/>
    <w:rsid w:val="00525CAD"/>
    <w:rsid w:val="00525FB5"/>
    <w:rsid w:val="00526219"/>
    <w:rsid w:val="00526705"/>
    <w:rsid w:val="005268F6"/>
    <w:rsid w:val="00527861"/>
    <w:rsid w:val="00527865"/>
    <w:rsid w:val="0053059A"/>
    <w:rsid w:val="00530769"/>
    <w:rsid w:val="00530CDE"/>
    <w:rsid w:val="005316FF"/>
    <w:rsid w:val="00531B5D"/>
    <w:rsid w:val="00531BF4"/>
    <w:rsid w:val="00531DFD"/>
    <w:rsid w:val="0053221E"/>
    <w:rsid w:val="00532267"/>
    <w:rsid w:val="0053270A"/>
    <w:rsid w:val="00532B2C"/>
    <w:rsid w:val="00532BD5"/>
    <w:rsid w:val="00532BE1"/>
    <w:rsid w:val="0053367A"/>
    <w:rsid w:val="005339AC"/>
    <w:rsid w:val="00533ACA"/>
    <w:rsid w:val="00534073"/>
    <w:rsid w:val="00535E04"/>
    <w:rsid w:val="00535FFF"/>
    <w:rsid w:val="00536539"/>
    <w:rsid w:val="00536E30"/>
    <w:rsid w:val="00537B9B"/>
    <w:rsid w:val="0054034B"/>
    <w:rsid w:val="00540A43"/>
    <w:rsid w:val="00540A80"/>
    <w:rsid w:val="00540F40"/>
    <w:rsid w:val="005410AD"/>
    <w:rsid w:val="00542676"/>
    <w:rsid w:val="00542A94"/>
    <w:rsid w:val="00542DE2"/>
    <w:rsid w:val="0054320F"/>
    <w:rsid w:val="00543E0C"/>
    <w:rsid w:val="00544158"/>
    <w:rsid w:val="005447A1"/>
    <w:rsid w:val="00544A36"/>
    <w:rsid w:val="00544CB7"/>
    <w:rsid w:val="00545839"/>
    <w:rsid w:val="00545AA5"/>
    <w:rsid w:val="00545D9B"/>
    <w:rsid w:val="0054643E"/>
    <w:rsid w:val="00547047"/>
    <w:rsid w:val="00547285"/>
    <w:rsid w:val="00547E34"/>
    <w:rsid w:val="005504E1"/>
    <w:rsid w:val="00550D05"/>
    <w:rsid w:val="00550E7B"/>
    <w:rsid w:val="00550F70"/>
    <w:rsid w:val="0055100D"/>
    <w:rsid w:val="005515E6"/>
    <w:rsid w:val="00551690"/>
    <w:rsid w:val="00551B4C"/>
    <w:rsid w:val="005524E1"/>
    <w:rsid w:val="00553466"/>
    <w:rsid w:val="00554A59"/>
    <w:rsid w:val="00554D8B"/>
    <w:rsid w:val="00554F0D"/>
    <w:rsid w:val="00555E4C"/>
    <w:rsid w:val="00555EC6"/>
    <w:rsid w:val="00555F04"/>
    <w:rsid w:val="00556758"/>
    <w:rsid w:val="00556857"/>
    <w:rsid w:val="005568CB"/>
    <w:rsid w:val="0055697B"/>
    <w:rsid w:val="00556F4D"/>
    <w:rsid w:val="00557775"/>
    <w:rsid w:val="005601C2"/>
    <w:rsid w:val="0056082B"/>
    <w:rsid w:val="005613BB"/>
    <w:rsid w:val="00561E16"/>
    <w:rsid w:val="005620DF"/>
    <w:rsid w:val="00562111"/>
    <w:rsid w:val="00562A75"/>
    <w:rsid w:val="00562BCC"/>
    <w:rsid w:val="00562BEB"/>
    <w:rsid w:val="00563059"/>
    <w:rsid w:val="0056343E"/>
    <w:rsid w:val="005637E8"/>
    <w:rsid w:val="00563AB5"/>
    <w:rsid w:val="00563E08"/>
    <w:rsid w:val="005641D6"/>
    <w:rsid w:val="00564B40"/>
    <w:rsid w:val="00564BAF"/>
    <w:rsid w:val="00564F29"/>
    <w:rsid w:val="00564FC2"/>
    <w:rsid w:val="005653DB"/>
    <w:rsid w:val="00565838"/>
    <w:rsid w:val="00565D1E"/>
    <w:rsid w:val="00565DD5"/>
    <w:rsid w:val="00565EC2"/>
    <w:rsid w:val="005679B4"/>
    <w:rsid w:val="00567EC5"/>
    <w:rsid w:val="005703FC"/>
    <w:rsid w:val="00571593"/>
    <w:rsid w:val="0057178F"/>
    <w:rsid w:val="00571A44"/>
    <w:rsid w:val="00571BF3"/>
    <w:rsid w:val="00571DB1"/>
    <w:rsid w:val="00572076"/>
    <w:rsid w:val="00572286"/>
    <w:rsid w:val="00572345"/>
    <w:rsid w:val="00572433"/>
    <w:rsid w:val="00572A54"/>
    <w:rsid w:val="00572CE8"/>
    <w:rsid w:val="005739E3"/>
    <w:rsid w:val="00574610"/>
    <w:rsid w:val="00574C51"/>
    <w:rsid w:val="00575524"/>
    <w:rsid w:val="00575D5A"/>
    <w:rsid w:val="00576EF8"/>
    <w:rsid w:val="00576F21"/>
    <w:rsid w:val="00580336"/>
    <w:rsid w:val="00580F6D"/>
    <w:rsid w:val="005812CC"/>
    <w:rsid w:val="005814A6"/>
    <w:rsid w:val="00581624"/>
    <w:rsid w:val="00581B01"/>
    <w:rsid w:val="00582D9D"/>
    <w:rsid w:val="00583154"/>
    <w:rsid w:val="00583619"/>
    <w:rsid w:val="00583C66"/>
    <w:rsid w:val="0058402A"/>
    <w:rsid w:val="005847D4"/>
    <w:rsid w:val="00584C19"/>
    <w:rsid w:val="0058534F"/>
    <w:rsid w:val="005867AC"/>
    <w:rsid w:val="00586962"/>
    <w:rsid w:val="00586B1B"/>
    <w:rsid w:val="00586D46"/>
    <w:rsid w:val="0058705C"/>
    <w:rsid w:val="005870B7"/>
    <w:rsid w:val="00587622"/>
    <w:rsid w:val="005877E9"/>
    <w:rsid w:val="00587B2E"/>
    <w:rsid w:val="005907BD"/>
    <w:rsid w:val="00590863"/>
    <w:rsid w:val="00590BB1"/>
    <w:rsid w:val="00590EB0"/>
    <w:rsid w:val="0059188B"/>
    <w:rsid w:val="00591EA2"/>
    <w:rsid w:val="00591EE2"/>
    <w:rsid w:val="00592396"/>
    <w:rsid w:val="005939BE"/>
    <w:rsid w:val="00593EDC"/>
    <w:rsid w:val="00594A33"/>
    <w:rsid w:val="005953F4"/>
    <w:rsid w:val="005954ED"/>
    <w:rsid w:val="00595730"/>
    <w:rsid w:val="0059587A"/>
    <w:rsid w:val="00595F34"/>
    <w:rsid w:val="0059659E"/>
    <w:rsid w:val="00596621"/>
    <w:rsid w:val="00596BDA"/>
    <w:rsid w:val="005A0574"/>
    <w:rsid w:val="005A0915"/>
    <w:rsid w:val="005A0E03"/>
    <w:rsid w:val="005A1778"/>
    <w:rsid w:val="005A2304"/>
    <w:rsid w:val="005A2457"/>
    <w:rsid w:val="005A2D0B"/>
    <w:rsid w:val="005A402D"/>
    <w:rsid w:val="005A4229"/>
    <w:rsid w:val="005A4AD4"/>
    <w:rsid w:val="005A4E11"/>
    <w:rsid w:val="005A50B9"/>
    <w:rsid w:val="005A5236"/>
    <w:rsid w:val="005A5C55"/>
    <w:rsid w:val="005A682C"/>
    <w:rsid w:val="005A7596"/>
    <w:rsid w:val="005A7946"/>
    <w:rsid w:val="005A7EBC"/>
    <w:rsid w:val="005B06B6"/>
    <w:rsid w:val="005B0791"/>
    <w:rsid w:val="005B0C7D"/>
    <w:rsid w:val="005B0CBB"/>
    <w:rsid w:val="005B168C"/>
    <w:rsid w:val="005B177F"/>
    <w:rsid w:val="005B1825"/>
    <w:rsid w:val="005B1E22"/>
    <w:rsid w:val="005B205D"/>
    <w:rsid w:val="005B2176"/>
    <w:rsid w:val="005B2367"/>
    <w:rsid w:val="005B240D"/>
    <w:rsid w:val="005B2E5B"/>
    <w:rsid w:val="005B33FA"/>
    <w:rsid w:val="005B38B7"/>
    <w:rsid w:val="005B3AE5"/>
    <w:rsid w:val="005B4777"/>
    <w:rsid w:val="005B4BB4"/>
    <w:rsid w:val="005B4DC2"/>
    <w:rsid w:val="005B4FD7"/>
    <w:rsid w:val="005B5308"/>
    <w:rsid w:val="005B56EE"/>
    <w:rsid w:val="005B5D9D"/>
    <w:rsid w:val="005B6CD1"/>
    <w:rsid w:val="005B6ED4"/>
    <w:rsid w:val="005B70C9"/>
    <w:rsid w:val="005B79CD"/>
    <w:rsid w:val="005C0064"/>
    <w:rsid w:val="005C0305"/>
    <w:rsid w:val="005C0550"/>
    <w:rsid w:val="005C2300"/>
    <w:rsid w:val="005C24FA"/>
    <w:rsid w:val="005C2AB4"/>
    <w:rsid w:val="005C3118"/>
    <w:rsid w:val="005C3433"/>
    <w:rsid w:val="005C4181"/>
    <w:rsid w:val="005C4249"/>
    <w:rsid w:val="005C46D2"/>
    <w:rsid w:val="005C477A"/>
    <w:rsid w:val="005C483E"/>
    <w:rsid w:val="005C4AE2"/>
    <w:rsid w:val="005C4ED8"/>
    <w:rsid w:val="005C4F0C"/>
    <w:rsid w:val="005C50E4"/>
    <w:rsid w:val="005C56B1"/>
    <w:rsid w:val="005C5BEA"/>
    <w:rsid w:val="005C5D6A"/>
    <w:rsid w:val="005C6494"/>
    <w:rsid w:val="005C696C"/>
    <w:rsid w:val="005C6A6B"/>
    <w:rsid w:val="005C6AD3"/>
    <w:rsid w:val="005D01A0"/>
    <w:rsid w:val="005D07FC"/>
    <w:rsid w:val="005D0A4F"/>
    <w:rsid w:val="005D1064"/>
    <w:rsid w:val="005D1FDC"/>
    <w:rsid w:val="005D1FEE"/>
    <w:rsid w:val="005D20A2"/>
    <w:rsid w:val="005D28A7"/>
    <w:rsid w:val="005D2B84"/>
    <w:rsid w:val="005D2BA0"/>
    <w:rsid w:val="005D2C48"/>
    <w:rsid w:val="005D2D8E"/>
    <w:rsid w:val="005D2F9F"/>
    <w:rsid w:val="005D327A"/>
    <w:rsid w:val="005D39EF"/>
    <w:rsid w:val="005D3B4D"/>
    <w:rsid w:val="005D3F91"/>
    <w:rsid w:val="005D3FE2"/>
    <w:rsid w:val="005D401E"/>
    <w:rsid w:val="005D4166"/>
    <w:rsid w:val="005D48D6"/>
    <w:rsid w:val="005D4B32"/>
    <w:rsid w:val="005D4E85"/>
    <w:rsid w:val="005D5525"/>
    <w:rsid w:val="005D565C"/>
    <w:rsid w:val="005D5940"/>
    <w:rsid w:val="005D5FD5"/>
    <w:rsid w:val="005D615E"/>
    <w:rsid w:val="005D6257"/>
    <w:rsid w:val="005D680B"/>
    <w:rsid w:val="005D69E8"/>
    <w:rsid w:val="005D6B9F"/>
    <w:rsid w:val="005D7090"/>
    <w:rsid w:val="005D72EB"/>
    <w:rsid w:val="005D7C43"/>
    <w:rsid w:val="005E059D"/>
    <w:rsid w:val="005E06BA"/>
    <w:rsid w:val="005E0F39"/>
    <w:rsid w:val="005E1065"/>
    <w:rsid w:val="005E12DE"/>
    <w:rsid w:val="005E164E"/>
    <w:rsid w:val="005E197F"/>
    <w:rsid w:val="005E1B72"/>
    <w:rsid w:val="005E269B"/>
    <w:rsid w:val="005E29D4"/>
    <w:rsid w:val="005E2AA3"/>
    <w:rsid w:val="005E316A"/>
    <w:rsid w:val="005E359E"/>
    <w:rsid w:val="005E3890"/>
    <w:rsid w:val="005E3A96"/>
    <w:rsid w:val="005E3D51"/>
    <w:rsid w:val="005E437E"/>
    <w:rsid w:val="005E4A7E"/>
    <w:rsid w:val="005E58FC"/>
    <w:rsid w:val="005E593C"/>
    <w:rsid w:val="005E65E9"/>
    <w:rsid w:val="005E6C02"/>
    <w:rsid w:val="005E6C38"/>
    <w:rsid w:val="005E6C55"/>
    <w:rsid w:val="005E6CDD"/>
    <w:rsid w:val="005E7299"/>
    <w:rsid w:val="005E7395"/>
    <w:rsid w:val="005E7AA7"/>
    <w:rsid w:val="005F030D"/>
    <w:rsid w:val="005F0475"/>
    <w:rsid w:val="005F07C7"/>
    <w:rsid w:val="005F0DDB"/>
    <w:rsid w:val="005F17AD"/>
    <w:rsid w:val="005F1F29"/>
    <w:rsid w:val="005F22C6"/>
    <w:rsid w:val="005F30A8"/>
    <w:rsid w:val="005F3567"/>
    <w:rsid w:val="005F3B3C"/>
    <w:rsid w:val="005F3CDD"/>
    <w:rsid w:val="005F4223"/>
    <w:rsid w:val="005F45B4"/>
    <w:rsid w:val="005F49D3"/>
    <w:rsid w:val="005F4A57"/>
    <w:rsid w:val="005F53C6"/>
    <w:rsid w:val="005F54B1"/>
    <w:rsid w:val="005F59CE"/>
    <w:rsid w:val="005F6BE5"/>
    <w:rsid w:val="005F7178"/>
    <w:rsid w:val="005F7AAA"/>
    <w:rsid w:val="005F7B9D"/>
    <w:rsid w:val="005F7E5F"/>
    <w:rsid w:val="00600492"/>
    <w:rsid w:val="00601371"/>
    <w:rsid w:val="00601668"/>
    <w:rsid w:val="00601970"/>
    <w:rsid w:val="00601AAB"/>
    <w:rsid w:val="00601C94"/>
    <w:rsid w:val="00601D18"/>
    <w:rsid w:val="00601E10"/>
    <w:rsid w:val="00601E57"/>
    <w:rsid w:val="0060204A"/>
    <w:rsid w:val="006023D3"/>
    <w:rsid w:val="00602635"/>
    <w:rsid w:val="0060375B"/>
    <w:rsid w:val="00603A8F"/>
    <w:rsid w:val="00603B7E"/>
    <w:rsid w:val="006041C4"/>
    <w:rsid w:val="00604539"/>
    <w:rsid w:val="00604A9A"/>
    <w:rsid w:val="00604D65"/>
    <w:rsid w:val="006054DE"/>
    <w:rsid w:val="00605679"/>
    <w:rsid w:val="00605C22"/>
    <w:rsid w:val="00605D55"/>
    <w:rsid w:val="00605E01"/>
    <w:rsid w:val="00605E78"/>
    <w:rsid w:val="00606749"/>
    <w:rsid w:val="00606BA4"/>
    <w:rsid w:val="00607735"/>
    <w:rsid w:val="00607EB6"/>
    <w:rsid w:val="006106C6"/>
    <w:rsid w:val="00610EB0"/>
    <w:rsid w:val="00611056"/>
    <w:rsid w:val="00611726"/>
    <w:rsid w:val="006117E0"/>
    <w:rsid w:val="00611BFD"/>
    <w:rsid w:val="00612110"/>
    <w:rsid w:val="00612558"/>
    <w:rsid w:val="00612A94"/>
    <w:rsid w:val="00613E5F"/>
    <w:rsid w:val="00614514"/>
    <w:rsid w:val="0061483F"/>
    <w:rsid w:val="00614EB0"/>
    <w:rsid w:val="00616077"/>
    <w:rsid w:val="00616308"/>
    <w:rsid w:val="00616627"/>
    <w:rsid w:val="00616682"/>
    <w:rsid w:val="00616F8C"/>
    <w:rsid w:val="0061704A"/>
    <w:rsid w:val="00617D10"/>
    <w:rsid w:val="00621143"/>
    <w:rsid w:val="00621ABB"/>
    <w:rsid w:val="00621DB2"/>
    <w:rsid w:val="00621FCD"/>
    <w:rsid w:val="00622049"/>
    <w:rsid w:val="00622E9C"/>
    <w:rsid w:val="006233C2"/>
    <w:rsid w:val="006238B4"/>
    <w:rsid w:val="006242B6"/>
    <w:rsid w:val="006243AD"/>
    <w:rsid w:val="00624633"/>
    <w:rsid w:val="0062487B"/>
    <w:rsid w:val="006252FD"/>
    <w:rsid w:val="006253A1"/>
    <w:rsid w:val="00625766"/>
    <w:rsid w:val="00625AC4"/>
    <w:rsid w:val="00625F51"/>
    <w:rsid w:val="00626172"/>
    <w:rsid w:val="006261B4"/>
    <w:rsid w:val="006267CE"/>
    <w:rsid w:val="00626935"/>
    <w:rsid w:val="00626C2C"/>
    <w:rsid w:val="00626D6C"/>
    <w:rsid w:val="00626DF1"/>
    <w:rsid w:val="00627191"/>
    <w:rsid w:val="00627257"/>
    <w:rsid w:val="00627542"/>
    <w:rsid w:val="006277E5"/>
    <w:rsid w:val="00627BAC"/>
    <w:rsid w:val="00627DC8"/>
    <w:rsid w:val="00630228"/>
    <w:rsid w:val="0063034A"/>
    <w:rsid w:val="006305C9"/>
    <w:rsid w:val="0063071B"/>
    <w:rsid w:val="00630B0B"/>
    <w:rsid w:val="00630CA0"/>
    <w:rsid w:val="00630E95"/>
    <w:rsid w:val="0063139E"/>
    <w:rsid w:val="00632146"/>
    <w:rsid w:val="0063261E"/>
    <w:rsid w:val="006327DA"/>
    <w:rsid w:val="00632A10"/>
    <w:rsid w:val="00632ABD"/>
    <w:rsid w:val="00632AF7"/>
    <w:rsid w:val="00633F7C"/>
    <w:rsid w:val="006344CB"/>
    <w:rsid w:val="00634620"/>
    <w:rsid w:val="00634652"/>
    <w:rsid w:val="006359A0"/>
    <w:rsid w:val="006359EB"/>
    <w:rsid w:val="006367E3"/>
    <w:rsid w:val="00637017"/>
    <w:rsid w:val="0063722C"/>
    <w:rsid w:val="006377C7"/>
    <w:rsid w:val="00640DEB"/>
    <w:rsid w:val="0064111F"/>
    <w:rsid w:val="00642D30"/>
    <w:rsid w:val="00643E58"/>
    <w:rsid w:val="00644770"/>
    <w:rsid w:val="00645A5E"/>
    <w:rsid w:val="00646020"/>
    <w:rsid w:val="00646347"/>
    <w:rsid w:val="006464B0"/>
    <w:rsid w:val="0064666E"/>
    <w:rsid w:val="00646961"/>
    <w:rsid w:val="00646B5E"/>
    <w:rsid w:val="00646BAB"/>
    <w:rsid w:val="00646F59"/>
    <w:rsid w:val="006476C2"/>
    <w:rsid w:val="00647FEC"/>
    <w:rsid w:val="00650AEA"/>
    <w:rsid w:val="00650CB5"/>
    <w:rsid w:val="00650EF9"/>
    <w:rsid w:val="00651649"/>
    <w:rsid w:val="006517E9"/>
    <w:rsid w:val="006518DA"/>
    <w:rsid w:val="00651915"/>
    <w:rsid w:val="00651A16"/>
    <w:rsid w:val="00651AE5"/>
    <w:rsid w:val="00651BEA"/>
    <w:rsid w:val="00651FFF"/>
    <w:rsid w:val="0065272F"/>
    <w:rsid w:val="00652907"/>
    <w:rsid w:val="00652C00"/>
    <w:rsid w:val="00652D9F"/>
    <w:rsid w:val="006531C1"/>
    <w:rsid w:val="00653432"/>
    <w:rsid w:val="00653B26"/>
    <w:rsid w:val="00654323"/>
    <w:rsid w:val="00654605"/>
    <w:rsid w:val="0065463B"/>
    <w:rsid w:val="0065464F"/>
    <w:rsid w:val="00654810"/>
    <w:rsid w:val="00654C8A"/>
    <w:rsid w:val="006550B9"/>
    <w:rsid w:val="00655744"/>
    <w:rsid w:val="0065582F"/>
    <w:rsid w:val="00655944"/>
    <w:rsid w:val="00655C9A"/>
    <w:rsid w:val="006567CE"/>
    <w:rsid w:val="00657B50"/>
    <w:rsid w:val="00657B99"/>
    <w:rsid w:val="00657E2A"/>
    <w:rsid w:val="00660594"/>
    <w:rsid w:val="00661207"/>
    <w:rsid w:val="00661467"/>
    <w:rsid w:val="00661C3E"/>
    <w:rsid w:val="00661C45"/>
    <w:rsid w:val="00662E7F"/>
    <w:rsid w:val="00663033"/>
    <w:rsid w:val="006633F8"/>
    <w:rsid w:val="00663C02"/>
    <w:rsid w:val="0066413D"/>
    <w:rsid w:val="00664630"/>
    <w:rsid w:val="00664B1F"/>
    <w:rsid w:val="00665052"/>
    <w:rsid w:val="0066507F"/>
    <w:rsid w:val="00665320"/>
    <w:rsid w:val="006657D9"/>
    <w:rsid w:val="0066626A"/>
    <w:rsid w:val="00666471"/>
    <w:rsid w:val="00666BE3"/>
    <w:rsid w:val="00666CE9"/>
    <w:rsid w:val="00666F49"/>
    <w:rsid w:val="00667293"/>
    <w:rsid w:val="0066730B"/>
    <w:rsid w:val="00667B2E"/>
    <w:rsid w:val="00667FA5"/>
    <w:rsid w:val="00670076"/>
    <w:rsid w:val="00670FB1"/>
    <w:rsid w:val="00671144"/>
    <w:rsid w:val="00671931"/>
    <w:rsid w:val="006719B4"/>
    <w:rsid w:val="006719BF"/>
    <w:rsid w:val="00672002"/>
    <w:rsid w:val="006722F7"/>
    <w:rsid w:val="006723B0"/>
    <w:rsid w:val="006727EC"/>
    <w:rsid w:val="0067284B"/>
    <w:rsid w:val="00672D9C"/>
    <w:rsid w:val="00672FDF"/>
    <w:rsid w:val="006732AA"/>
    <w:rsid w:val="00673398"/>
    <w:rsid w:val="0067341B"/>
    <w:rsid w:val="006752F2"/>
    <w:rsid w:val="00675387"/>
    <w:rsid w:val="00675DC4"/>
    <w:rsid w:val="00676B27"/>
    <w:rsid w:val="00676FC8"/>
    <w:rsid w:val="0068010D"/>
    <w:rsid w:val="00680B70"/>
    <w:rsid w:val="00680C3F"/>
    <w:rsid w:val="00680D04"/>
    <w:rsid w:val="00680E7F"/>
    <w:rsid w:val="00680F8A"/>
    <w:rsid w:val="00681157"/>
    <w:rsid w:val="006812B9"/>
    <w:rsid w:val="0068147E"/>
    <w:rsid w:val="0068193A"/>
    <w:rsid w:val="00681DE6"/>
    <w:rsid w:val="00682C0B"/>
    <w:rsid w:val="00682EA1"/>
    <w:rsid w:val="0068328D"/>
    <w:rsid w:val="00683329"/>
    <w:rsid w:val="00683792"/>
    <w:rsid w:val="00683CAE"/>
    <w:rsid w:val="006843B9"/>
    <w:rsid w:val="006848E9"/>
    <w:rsid w:val="00684D25"/>
    <w:rsid w:val="00685713"/>
    <w:rsid w:val="00686491"/>
    <w:rsid w:val="006864A5"/>
    <w:rsid w:val="00686B3E"/>
    <w:rsid w:val="00686BE4"/>
    <w:rsid w:val="00686CA8"/>
    <w:rsid w:val="00687879"/>
    <w:rsid w:val="00687C8E"/>
    <w:rsid w:val="00687D35"/>
    <w:rsid w:val="006900D9"/>
    <w:rsid w:val="00690B9E"/>
    <w:rsid w:val="00691301"/>
    <w:rsid w:val="00691AC3"/>
    <w:rsid w:val="00692980"/>
    <w:rsid w:val="00692D92"/>
    <w:rsid w:val="00693209"/>
    <w:rsid w:val="006933FB"/>
    <w:rsid w:val="0069361E"/>
    <w:rsid w:val="00693A24"/>
    <w:rsid w:val="00694530"/>
    <w:rsid w:val="006946E6"/>
    <w:rsid w:val="006949D2"/>
    <w:rsid w:val="00694F65"/>
    <w:rsid w:val="00695370"/>
    <w:rsid w:val="006959B0"/>
    <w:rsid w:val="00695C2B"/>
    <w:rsid w:val="00695D2F"/>
    <w:rsid w:val="006964CD"/>
    <w:rsid w:val="006968C0"/>
    <w:rsid w:val="00696C31"/>
    <w:rsid w:val="00696C70"/>
    <w:rsid w:val="00696E6B"/>
    <w:rsid w:val="00697412"/>
    <w:rsid w:val="00697968"/>
    <w:rsid w:val="006A008F"/>
    <w:rsid w:val="006A0DFA"/>
    <w:rsid w:val="006A1587"/>
    <w:rsid w:val="006A1615"/>
    <w:rsid w:val="006A1795"/>
    <w:rsid w:val="006A1914"/>
    <w:rsid w:val="006A1968"/>
    <w:rsid w:val="006A1CEA"/>
    <w:rsid w:val="006A3009"/>
    <w:rsid w:val="006A37C3"/>
    <w:rsid w:val="006A37FA"/>
    <w:rsid w:val="006A3897"/>
    <w:rsid w:val="006A399E"/>
    <w:rsid w:val="006A3A54"/>
    <w:rsid w:val="006A3D8D"/>
    <w:rsid w:val="006A3EE5"/>
    <w:rsid w:val="006A4EB9"/>
    <w:rsid w:val="006A5123"/>
    <w:rsid w:val="006A52AA"/>
    <w:rsid w:val="006A539F"/>
    <w:rsid w:val="006A580D"/>
    <w:rsid w:val="006A5BB2"/>
    <w:rsid w:val="006A5CE3"/>
    <w:rsid w:val="006A5DAE"/>
    <w:rsid w:val="006A5DFD"/>
    <w:rsid w:val="006A6201"/>
    <w:rsid w:val="006A65EE"/>
    <w:rsid w:val="006A6E22"/>
    <w:rsid w:val="006A6EC0"/>
    <w:rsid w:val="006A757A"/>
    <w:rsid w:val="006A7C68"/>
    <w:rsid w:val="006A7F40"/>
    <w:rsid w:val="006B026C"/>
    <w:rsid w:val="006B031D"/>
    <w:rsid w:val="006B09AA"/>
    <w:rsid w:val="006B0ACC"/>
    <w:rsid w:val="006B113F"/>
    <w:rsid w:val="006B14BD"/>
    <w:rsid w:val="006B1E8C"/>
    <w:rsid w:val="006B249A"/>
    <w:rsid w:val="006B2C7D"/>
    <w:rsid w:val="006B2E13"/>
    <w:rsid w:val="006B31F9"/>
    <w:rsid w:val="006B380A"/>
    <w:rsid w:val="006B3951"/>
    <w:rsid w:val="006B41CF"/>
    <w:rsid w:val="006B41D2"/>
    <w:rsid w:val="006B443D"/>
    <w:rsid w:val="006B458C"/>
    <w:rsid w:val="006B474C"/>
    <w:rsid w:val="006B4D60"/>
    <w:rsid w:val="006B4E84"/>
    <w:rsid w:val="006B5143"/>
    <w:rsid w:val="006B5267"/>
    <w:rsid w:val="006B5E9A"/>
    <w:rsid w:val="006B5EBE"/>
    <w:rsid w:val="006B6612"/>
    <w:rsid w:val="006B68DF"/>
    <w:rsid w:val="006B70FC"/>
    <w:rsid w:val="006B7F96"/>
    <w:rsid w:val="006C10F3"/>
    <w:rsid w:val="006C16E9"/>
    <w:rsid w:val="006C1856"/>
    <w:rsid w:val="006C2229"/>
    <w:rsid w:val="006C2252"/>
    <w:rsid w:val="006C2960"/>
    <w:rsid w:val="006C2EA7"/>
    <w:rsid w:val="006C31AC"/>
    <w:rsid w:val="006C4120"/>
    <w:rsid w:val="006C441F"/>
    <w:rsid w:val="006C46B9"/>
    <w:rsid w:val="006C54E7"/>
    <w:rsid w:val="006C560C"/>
    <w:rsid w:val="006C5AD5"/>
    <w:rsid w:val="006C5B05"/>
    <w:rsid w:val="006C5F8E"/>
    <w:rsid w:val="006C6181"/>
    <w:rsid w:val="006C63FD"/>
    <w:rsid w:val="006C64BD"/>
    <w:rsid w:val="006C6D46"/>
    <w:rsid w:val="006C6D6E"/>
    <w:rsid w:val="006C7182"/>
    <w:rsid w:val="006C7B7D"/>
    <w:rsid w:val="006C7C43"/>
    <w:rsid w:val="006C7E45"/>
    <w:rsid w:val="006D0196"/>
    <w:rsid w:val="006D054D"/>
    <w:rsid w:val="006D132F"/>
    <w:rsid w:val="006D172B"/>
    <w:rsid w:val="006D1F0E"/>
    <w:rsid w:val="006D21D8"/>
    <w:rsid w:val="006D2DEB"/>
    <w:rsid w:val="006D309E"/>
    <w:rsid w:val="006D3337"/>
    <w:rsid w:val="006D3F1F"/>
    <w:rsid w:val="006D43B7"/>
    <w:rsid w:val="006D4C49"/>
    <w:rsid w:val="006D634E"/>
    <w:rsid w:val="006D678A"/>
    <w:rsid w:val="006D68E8"/>
    <w:rsid w:val="006D6F03"/>
    <w:rsid w:val="006D7232"/>
    <w:rsid w:val="006D7312"/>
    <w:rsid w:val="006D74C7"/>
    <w:rsid w:val="006D75E6"/>
    <w:rsid w:val="006D7755"/>
    <w:rsid w:val="006D79A0"/>
    <w:rsid w:val="006D7B84"/>
    <w:rsid w:val="006E012E"/>
    <w:rsid w:val="006E0507"/>
    <w:rsid w:val="006E0744"/>
    <w:rsid w:val="006E0817"/>
    <w:rsid w:val="006E0B07"/>
    <w:rsid w:val="006E111D"/>
    <w:rsid w:val="006E1723"/>
    <w:rsid w:val="006E1A82"/>
    <w:rsid w:val="006E1D17"/>
    <w:rsid w:val="006E2249"/>
    <w:rsid w:val="006E264B"/>
    <w:rsid w:val="006E2E4B"/>
    <w:rsid w:val="006E303D"/>
    <w:rsid w:val="006E37D0"/>
    <w:rsid w:val="006E3E21"/>
    <w:rsid w:val="006E4380"/>
    <w:rsid w:val="006E4478"/>
    <w:rsid w:val="006E4551"/>
    <w:rsid w:val="006E4709"/>
    <w:rsid w:val="006E4794"/>
    <w:rsid w:val="006E4B43"/>
    <w:rsid w:val="006E4C41"/>
    <w:rsid w:val="006E556E"/>
    <w:rsid w:val="006E5713"/>
    <w:rsid w:val="006E5DD9"/>
    <w:rsid w:val="006E6CAE"/>
    <w:rsid w:val="006E7360"/>
    <w:rsid w:val="006E759B"/>
    <w:rsid w:val="006E7A26"/>
    <w:rsid w:val="006E7EC3"/>
    <w:rsid w:val="006F0E9A"/>
    <w:rsid w:val="006F1349"/>
    <w:rsid w:val="006F2214"/>
    <w:rsid w:val="006F240B"/>
    <w:rsid w:val="006F26AC"/>
    <w:rsid w:val="006F2CE1"/>
    <w:rsid w:val="006F2F38"/>
    <w:rsid w:val="006F3859"/>
    <w:rsid w:val="006F38E3"/>
    <w:rsid w:val="006F43DE"/>
    <w:rsid w:val="006F487B"/>
    <w:rsid w:val="006F48EC"/>
    <w:rsid w:val="006F4CCF"/>
    <w:rsid w:val="006F54D1"/>
    <w:rsid w:val="006F5669"/>
    <w:rsid w:val="006F5DFE"/>
    <w:rsid w:val="006F5E9E"/>
    <w:rsid w:val="006F684A"/>
    <w:rsid w:val="006F7761"/>
    <w:rsid w:val="007003E1"/>
    <w:rsid w:val="007004B6"/>
    <w:rsid w:val="00700928"/>
    <w:rsid w:val="00701791"/>
    <w:rsid w:val="007017AE"/>
    <w:rsid w:val="00701B42"/>
    <w:rsid w:val="00701EC7"/>
    <w:rsid w:val="00702299"/>
    <w:rsid w:val="007025A9"/>
    <w:rsid w:val="007026E5"/>
    <w:rsid w:val="007031B7"/>
    <w:rsid w:val="00703C0F"/>
    <w:rsid w:val="00703E63"/>
    <w:rsid w:val="00704974"/>
    <w:rsid w:val="00704A3B"/>
    <w:rsid w:val="00704BCF"/>
    <w:rsid w:val="00704C49"/>
    <w:rsid w:val="00704D14"/>
    <w:rsid w:val="0070528A"/>
    <w:rsid w:val="00705772"/>
    <w:rsid w:val="00705DAF"/>
    <w:rsid w:val="00706851"/>
    <w:rsid w:val="00707238"/>
    <w:rsid w:val="0071019F"/>
    <w:rsid w:val="00710958"/>
    <w:rsid w:val="00710DE3"/>
    <w:rsid w:val="007111DE"/>
    <w:rsid w:val="007113C1"/>
    <w:rsid w:val="0071146A"/>
    <w:rsid w:val="0071156B"/>
    <w:rsid w:val="00711802"/>
    <w:rsid w:val="007118CA"/>
    <w:rsid w:val="00711EE2"/>
    <w:rsid w:val="007121D1"/>
    <w:rsid w:val="007126FF"/>
    <w:rsid w:val="00713188"/>
    <w:rsid w:val="00713294"/>
    <w:rsid w:val="00713CF5"/>
    <w:rsid w:val="00713DD0"/>
    <w:rsid w:val="007143F4"/>
    <w:rsid w:val="007145FC"/>
    <w:rsid w:val="007147FE"/>
    <w:rsid w:val="00714A10"/>
    <w:rsid w:val="00714E90"/>
    <w:rsid w:val="007150E3"/>
    <w:rsid w:val="00715342"/>
    <w:rsid w:val="0071581C"/>
    <w:rsid w:val="00715D0B"/>
    <w:rsid w:val="00716520"/>
    <w:rsid w:val="007166B9"/>
    <w:rsid w:val="00716BE8"/>
    <w:rsid w:val="00716ED0"/>
    <w:rsid w:val="0071725F"/>
    <w:rsid w:val="00717F9B"/>
    <w:rsid w:val="00721057"/>
    <w:rsid w:val="007210A8"/>
    <w:rsid w:val="007210CD"/>
    <w:rsid w:val="0072153F"/>
    <w:rsid w:val="007218B3"/>
    <w:rsid w:val="00721F4A"/>
    <w:rsid w:val="007220D4"/>
    <w:rsid w:val="00722397"/>
    <w:rsid w:val="00722A3E"/>
    <w:rsid w:val="00722B40"/>
    <w:rsid w:val="00722F47"/>
    <w:rsid w:val="00723154"/>
    <w:rsid w:val="00723F34"/>
    <w:rsid w:val="00724126"/>
    <w:rsid w:val="007241D7"/>
    <w:rsid w:val="0072465B"/>
    <w:rsid w:val="0072481F"/>
    <w:rsid w:val="00726559"/>
    <w:rsid w:val="007268E2"/>
    <w:rsid w:val="007279C4"/>
    <w:rsid w:val="00727C0C"/>
    <w:rsid w:val="007300EB"/>
    <w:rsid w:val="00730130"/>
    <w:rsid w:val="00730245"/>
    <w:rsid w:val="00730631"/>
    <w:rsid w:val="00730CAD"/>
    <w:rsid w:val="00730D73"/>
    <w:rsid w:val="0073135B"/>
    <w:rsid w:val="007315D3"/>
    <w:rsid w:val="007319EA"/>
    <w:rsid w:val="00731BAE"/>
    <w:rsid w:val="00731E6F"/>
    <w:rsid w:val="00732646"/>
    <w:rsid w:val="00732C03"/>
    <w:rsid w:val="007332E3"/>
    <w:rsid w:val="00733FA1"/>
    <w:rsid w:val="007340FA"/>
    <w:rsid w:val="007342D6"/>
    <w:rsid w:val="00734ADB"/>
    <w:rsid w:val="00734F5B"/>
    <w:rsid w:val="00735E5E"/>
    <w:rsid w:val="00735E6D"/>
    <w:rsid w:val="00736B74"/>
    <w:rsid w:val="0073720D"/>
    <w:rsid w:val="007375D7"/>
    <w:rsid w:val="00737C3E"/>
    <w:rsid w:val="007401F8"/>
    <w:rsid w:val="00740461"/>
    <w:rsid w:val="0074165B"/>
    <w:rsid w:val="00741844"/>
    <w:rsid w:val="00741A10"/>
    <w:rsid w:val="00741AD2"/>
    <w:rsid w:val="00742700"/>
    <w:rsid w:val="0074313D"/>
    <w:rsid w:val="00743208"/>
    <w:rsid w:val="00744007"/>
    <w:rsid w:val="00744739"/>
    <w:rsid w:val="0074554A"/>
    <w:rsid w:val="007464FA"/>
    <w:rsid w:val="00747346"/>
    <w:rsid w:val="00747531"/>
    <w:rsid w:val="007477DB"/>
    <w:rsid w:val="00747A70"/>
    <w:rsid w:val="00747B35"/>
    <w:rsid w:val="00751016"/>
    <w:rsid w:val="007510E4"/>
    <w:rsid w:val="0075144C"/>
    <w:rsid w:val="0075144D"/>
    <w:rsid w:val="0075150F"/>
    <w:rsid w:val="007515E4"/>
    <w:rsid w:val="00751AD5"/>
    <w:rsid w:val="00752036"/>
    <w:rsid w:val="00752774"/>
    <w:rsid w:val="0075377E"/>
    <w:rsid w:val="00753EEB"/>
    <w:rsid w:val="0075408D"/>
    <w:rsid w:val="007554B0"/>
    <w:rsid w:val="007555C8"/>
    <w:rsid w:val="0075624E"/>
    <w:rsid w:val="00756E01"/>
    <w:rsid w:val="007574B8"/>
    <w:rsid w:val="007575B2"/>
    <w:rsid w:val="007579B5"/>
    <w:rsid w:val="00757CB0"/>
    <w:rsid w:val="00760973"/>
    <w:rsid w:val="00760F91"/>
    <w:rsid w:val="007614C8"/>
    <w:rsid w:val="007617BE"/>
    <w:rsid w:val="00762BC2"/>
    <w:rsid w:val="00762FFF"/>
    <w:rsid w:val="00763635"/>
    <w:rsid w:val="00763B70"/>
    <w:rsid w:val="007649A2"/>
    <w:rsid w:val="00764ED4"/>
    <w:rsid w:val="00764FD2"/>
    <w:rsid w:val="00765568"/>
    <w:rsid w:val="00765D27"/>
    <w:rsid w:val="00766809"/>
    <w:rsid w:val="00766900"/>
    <w:rsid w:val="00767024"/>
    <w:rsid w:val="00767093"/>
    <w:rsid w:val="00767189"/>
    <w:rsid w:val="007671F4"/>
    <w:rsid w:val="00767251"/>
    <w:rsid w:val="007672E9"/>
    <w:rsid w:val="0076756A"/>
    <w:rsid w:val="00767C48"/>
    <w:rsid w:val="00770303"/>
    <w:rsid w:val="007703D0"/>
    <w:rsid w:val="00770750"/>
    <w:rsid w:val="007715B1"/>
    <w:rsid w:val="007715E4"/>
    <w:rsid w:val="00771767"/>
    <w:rsid w:val="00771929"/>
    <w:rsid w:val="00771A16"/>
    <w:rsid w:val="0077235B"/>
    <w:rsid w:val="00772426"/>
    <w:rsid w:val="00772E57"/>
    <w:rsid w:val="0077372B"/>
    <w:rsid w:val="00773F67"/>
    <w:rsid w:val="00773F6A"/>
    <w:rsid w:val="00774142"/>
    <w:rsid w:val="00774163"/>
    <w:rsid w:val="007744E4"/>
    <w:rsid w:val="00774708"/>
    <w:rsid w:val="00776320"/>
    <w:rsid w:val="00776C8C"/>
    <w:rsid w:val="007770E3"/>
    <w:rsid w:val="0077756E"/>
    <w:rsid w:val="0077774B"/>
    <w:rsid w:val="00777E7D"/>
    <w:rsid w:val="007805E8"/>
    <w:rsid w:val="00780757"/>
    <w:rsid w:val="00780B5F"/>
    <w:rsid w:val="00780F35"/>
    <w:rsid w:val="00780F7F"/>
    <w:rsid w:val="007813DE"/>
    <w:rsid w:val="00782441"/>
    <w:rsid w:val="00782900"/>
    <w:rsid w:val="00782A1A"/>
    <w:rsid w:val="0078320C"/>
    <w:rsid w:val="00783576"/>
    <w:rsid w:val="0078387C"/>
    <w:rsid w:val="00784814"/>
    <w:rsid w:val="00785413"/>
    <w:rsid w:val="0078639D"/>
    <w:rsid w:val="007866CE"/>
    <w:rsid w:val="007869C0"/>
    <w:rsid w:val="00787483"/>
    <w:rsid w:val="007879B6"/>
    <w:rsid w:val="0079054C"/>
    <w:rsid w:val="007905E7"/>
    <w:rsid w:val="00790759"/>
    <w:rsid w:val="00790C0B"/>
    <w:rsid w:val="007915DF"/>
    <w:rsid w:val="00791892"/>
    <w:rsid w:val="007918FD"/>
    <w:rsid w:val="00791A9C"/>
    <w:rsid w:val="00791BBC"/>
    <w:rsid w:val="00791F7E"/>
    <w:rsid w:val="0079251F"/>
    <w:rsid w:val="00792A9B"/>
    <w:rsid w:val="007932C7"/>
    <w:rsid w:val="00793978"/>
    <w:rsid w:val="00793A3C"/>
    <w:rsid w:val="007943A2"/>
    <w:rsid w:val="007948A3"/>
    <w:rsid w:val="00794991"/>
    <w:rsid w:val="00794CB7"/>
    <w:rsid w:val="00795138"/>
    <w:rsid w:val="00795527"/>
    <w:rsid w:val="00795A6A"/>
    <w:rsid w:val="00795F1D"/>
    <w:rsid w:val="00795F8F"/>
    <w:rsid w:val="00796962"/>
    <w:rsid w:val="00796D50"/>
    <w:rsid w:val="00797666"/>
    <w:rsid w:val="00797BAE"/>
    <w:rsid w:val="00797D31"/>
    <w:rsid w:val="00797E9E"/>
    <w:rsid w:val="00797EAA"/>
    <w:rsid w:val="007A0087"/>
    <w:rsid w:val="007A195A"/>
    <w:rsid w:val="007A1A7E"/>
    <w:rsid w:val="007A1D55"/>
    <w:rsid w:val="007A1DD7"/>
    <w:rsid w:val="007A20FC"/>
    <w:rsid w:val="007A2518"/>
    <w:rsid w:val="007A257B"/>
    <w:rsid w:val="007A32C5"/>
    <w:rsid w:val="007A3672"/>
    <w:rsid w:val="007A3683"/>
    <w:rsid w:val="007A383B"/>
    <w:rsid w:val="007A3ADD"/>
    <w:rsid w:val="007A44CD"/>
    <w:rsid w:val="007A4522"/>
    <w:rsid w:val="007A4D68"/>
    <w:rsid w:val="007A511F"/>
    <w:rsid w:val="007A53B7"/>
    <w:rsid w:val="007A5432"/>
    <w:rsid w:val="007A5C16"/>
    <w:rsid w:val="007A5D2B"/>
    <w:rsid w:val="007A5D61"/>
    <w:rsid w:val="007A5F8E"/>
    <w:rsid w:val="007A638C"/>
    <w:rsid w:val="007A762D"/>
    <w:rsid w:val="007A7655"/>
    <w:rsid w:val="007A7A46"/>
    <w:rsid w:val="007B0150"/>
    <w:rsid w:val="007B0D90"/>
    <w:rsid w:val="007B15F4"/>
    <w:rsid w:val="007B1A73"/>
    <w:rsid w:val="007B1EAB"/>
    <w:rsid w:val="007B1F58"/>
    <w:rsid w:val="007B22F9"/>
    <w:rsid w:val="007B24D3"/>
    <w:rsid w:val="007B25E1"/>
    <w:rsid w:val="007B2B12"/>
    <w:rsid w:val="007B3706"/>
    <w:rsid w:val="007B37D3"/>
    <w:rsid w:val="007B4313"/>
    <w:rsid w:val="007B4750"/>
    <w:rsid w:val="007B4AC4"/>
    <w:rsid w:val="007B5708"/>
    <w:rsid w:val="007B5B23"/>
    <w:rsid w:val="007B63F4"/>
    <w:rsid w:val="007B6A4C"/>
    <w:rsid w:val="007B6FBA"/>
    <w:rsid w:val="007B7123"/>
    <w:rsid w:val="007B75E3"/>
    <w:rsid w:val="007B793F"/>
    <w:rsid w:val="007C09C8"/>
    <w:rsid w:val="007C1478"/>
    <w:rsid w:val="007C20EA"/>
    <w:rsid w:val="007C2215"/>
    <w:rsid w:val="007C2572"/>
    <w:rsid w:val="007C263A"/>
    <w:rsid w:val="007C2FEB"/>
    <w:rsid w:val="007C30A2"/>
    <w:rsid w:val="007C329B"/>
    <w:rsid w:val="007C3EA0"/>
    <w:rsid w:val="007C5544"/>
    <w:rsid w:val="007C55B9"/>
    <w:rsid w:val="007C5607"/>
    <w:rsid w:val="007C5E94"/>
    <w:rsid w:val="007C6297"/>
    <w:rsid w:val="007C62FA"/>
    <w:rsid w:val="007C6343"/>
    <w:rsid w:val="007C6900"/>
    <w:rsid w:val="007C711F"/>
    <w:rsid w:val="007C7A87"/>
    <w:rsid w:val="007D02EB"/>
    <w:rsid w:val="007D045A"/>
    <w:rsid w:val="007D09D8"/>
    <w:rsid w:val="007D14BC"/>
    <w:rsid w:val="007D14CD"/>
    <w:rsid w:val="007D216C"/>
    <w:rsid w:val="007D251C"/>
    <w:rsid w:val="007D2699"/>
    <w:rsid w:val="007D278F"/>
    <w:rsid w:val="007D2F8D"/>
    <w:rsid w:val="007D307A"/>
    <w:rsid w:val="007D32CC"/>
    <w:rsid w:val="007D3387"/>
    <w:rsid w:val="007D356B"/>
    <w:rsid w:val="007D36B9"/>
    <w:rsid w:val="007D41D9"/>
    <w:rsid w:val="007D4471"/>
    <w:rsid w:val="007D4599"/>
    <w:rsid w:val="007D5910"/>
    <w:rsid w:val="007D5920"/>
    <w:rsid w:val="007D5DE7"/>
    <w:rsid w:val="007D61E4"/>
    <w:rsid w:val="007D64CD"/>
    <w:rsid w:val="007D65FE"/>
    <w:rsid w:val="007D67BB"/>
    <w:rsid w:val="007D6837"/>
    <w:rsid w:val="007D71FF"/>
    <w:rsid w:val="007D720E"/>
    <w:rsid w:val="007D7389"/>
    <w:rsid w:val="007D79C8"/>
    <w:rsid w:val="007E0172"/>
    <w:rsid w:val="007E0286"/>
    <w:rsid w:val="007E0E38"/>
    <w:rsid w:val="007E0F2F"/>
    <w:rsid w:val="007E1FE9"/>
    <w:rsid w:val="007E23B8"/>
    <w:rsid w:val="007E257E"/>
    <w:rsid w:val="007E2B9A"/>
    <w:rsid w:val="007E2FB2"/>
    <w:rsid w:val="007E343F"/>
    <w:rsid w:val="007E4277"/>
    <w:rsid w:val="007E4517"/>
    <w:rsid w:val="007E5311"/>
    <w:rsid w:val="007E5381"/>
    <w:rsid w:val="007E6C4A"/>
    <w:rsid w:val="007E727F"/>
    <w:rsid w:val="007E7498"/>
    <w:rsid w:val="007E789E"/>
    <w:rsid w:val="007E7EB8"/>
    <w:rsid w:val="007F0117"/>
    <w:rsid w:val="007F017B"/>
    <w:rsid w:val="007F0EC3"/>
    <w:rsid w:val="007F1270"/>
    <w:rsid w:val="007F1B09"/>
    <w:rsid w:val="007F2845"/>
    <w:rsid w:val="007F2FB3"/>
    <w:rsid w:val="007F3288"/>
    <w:rsid w:val="007F3567"/>
    <w:rsid w:val="007F363B"/>
    <w:rsid w:val="007F3B57"/>
    <w:rsid w:val="007F3D76"/>
    <w:rsid w:val="007F45F6"/>
    <w:rsid w:val="007F48D2"/>
    <w:rsid w:val="007F4A2E"/>
    <w:rsid w:val="007F4F25"/>
    <w:rsid w:val="007F546F"/>
    <w:rsid w:val="007F5546"/>
    <w:rsid w:val="007F5ADA"/>
    <w:rsid w:val="007F5BC3"/>
    <w:rsid w:val="007F5CAE"/>
    <w:rsid w:val="007F637E"/>
    <w:rsid w:val="007F6E0C"/>
    <w:rsid w:val="007F718A"/>
    <w:rsid w:val="007F7833"/>
    <w:rsid w:val="007F7B5B"/>
    <w:rsid w:val="00800820"/>
    <w:rsid w:val="00800855"/>
    <w:rsid w:val="00800D67"/>
    <w:rsid w:val="00800FBA"/>
    <w:rsid w:val="00801617"/>
    <w:rsid w:val="00801FA1"/>
    <w:rsid w:val="0080299F"/>
    <w:rsid w:val="00802B59"/>
    <w:rsid w:val="00802D1B"/>
    <w:rsid w:val="00803E26"/>
    <w:rsid w:val="0080404E"/>
    <w:rsid w:val="00804B2F"/>
    <w:rsid w:val="008053C0"/>
    <w:rsid w:val="00805484"/>
    <w:rsid w:val="00805908"/>
    <w:rsid w:val="00805B99"/>
    <w:rsid w:val="00805BF9"/>
    <w:rsid w:val="0080693C"/>
    <w:rsid w:val="00806CD4"/>
    <w:rsid w:val="0080755F"/>
    <w:rsid w:val="008075C0"/>
    <w:rsid w:val="00807641"/>
    <w:rsid w:val="00807C6D"/>
    <w:rsid w:val="0081000C"/>
    <w:rsid w:val="0081024B"/>
    <w:rsid w:val="008104CA"/>
    <w:rsid w:val="00810B08"/>
    <w:rsid w:val="00810F4F"/>
    <w:rsid w:val="00811F39"/>
    <w:rsid w:val="008134F0"/>
    <w:rsid w:val="0081354D"/>
    <w:rsid w:val="00813781"/>
    <w:rsid w:val="00813784"/>
    <w:rsid w:val="00813C65"/>
    <w:rsid w:val="0081437B"/>
    <w:rsid w:val="0081469F"/>
    <w:rsid w:val="008149CC"/>
    <w:rsid w:val="00814EE6"/>
    <w:rsid w:val="00815F2A"/>
    <w:rsid w:val="008163E1"/>
    <w:rsid w:val="00816610"/>
    <w:rsid w:val="0081697D"/>
    <w:rsid w:val="00816C1A"/>
    <w:rsid w:val="00816C46"/>
    <w:rsid w:val="008172FF"/>
    <w:rsid w:val="00817F47"/>
    <w:rsid w:val="008200CB"/>
    <w:rsid w:val="00820174"/>
    <w:rsid w:val="008202FA"/>
    <w:rsid w:val="008204FE"/>
    <w:rsid w:val="00820E4E"/>
    <w:rsid w:val="0082126E"/>
    <w:rsid w:val="008225A1"/>
    <w:rsid w:val="00822E67"/>
    <w:rsid w:val="00823432"/>
    <w:rsid w:val="00823460"/>
    <w:rsid w:val="00823613"/>
    <w:rsid w:val="0082372A"/>
    <w:rsid w:val="0082502E"/>
    <w:rsid w:val="00825A4D"/>
    <w:rsid w:val="00825A7C"/>
    <w:rsid w:val="008262F4"/>
    <w:rsid w:val="0082695C"/>
    <w:rsid w:val="0082718B"/>
    <w:rsid w:val="008273CE"/>
    <w:rsid w:val="00827439"/>
    <w:rsid w:val="00827A25"/>
    <w:rsid w:val="00827FE4"/>
    <w:rsid w:val="00830630"/>
    <w:rsid w:val="00830844"/>
    <w:rsid w:val="008319EB"/>
    <w:rsid w:val="00831E8D"/>
    <w:rsid w:val="00831EF5"/>
    <w:rsid w:val="00832088"/>
    <w:rsid w:val="00832141"/>
    <w:rsid w:val="00832C67"/>
    <w:rsid w:val="0083362F"/>
    <w:rsid w:val="00833DC7"/>
    <w:rsid w:val="008345C9"/>
    <w:rsid w:val="0083469B"/>
    <w:rsid w:val="00834E89"/>
    <w:rsid w:val="00834EE9"/>
    <w:rsid w:val="00834FDC"/>
    <w:rsid w:val="00835046"/>
    <w:rsid w:val="008350FC"/>
    <w:rsid w:val="008360BC"/>
    <w:rsid w:val="00836CE5"/>
    <w:rsid w:val="008373BB"/>
    <w:rsid w:val="00837EBA"/>
    <w:rsid w:val="00840237"/>
    <w:rsid w:val="0084046B"/>
    <w:rsid w:val="00840677"/>
    <w:rsid w:val="0084099E"/>
    <w:rsid w:val="00840DA4"/>
    <w:rsid w:val="00840DCB"/>
    <w:rsid w:val="0084155D"/>
    <w:rsid w:val="008424B9"/>
    <w:rsid w:val="0084350D"/>
    <w:rsid w:val="00843510"/>
    <w:rsid w:val="00843908"/>
    <w:rsid w:val="00843C63"/>
    <w:rsid w:val="008446EE"/>
    <w:rsid w:val="00844A06"/>
    <w:rsid w:val="00844A44"/>
    <w:rsid w:val="008451C8"/>
    <w:rsid w:val="00845C05"/>
    <w:rsid w:val="008460A2"/>
    <w:rsid w:val="00846701"/>
    <w:rsid w:val="008473CB"/>
    <w:rsid w:val="00847A06"/>
    <w:rsid w:val="00847A83"/>
    <w:rsid w:val="00850374"/>
    <w:rsid w:val="0085046E"/>
    <w:rsid w:val="00850582"/>
    <w:rsid w:val="008514E5"/>
    <w:rsid w:val="008524F0"/>
    <w:rsid w:val="0085286D"/>
    <w:rsid w:val="00853397"/>
    <w:rsid w:val="008538BC"/>
    <w:rsid w:val="008539CE"/>
    <w:rsid w:val="00853C61"/>
    <w:rsid w:val="00853F62"/>
    <w:rsid w:val="008541C4"/>
    <w:rsid w:val="00854BE5"/>
    <w:rsid w:val="00855314"/>
    <w:rsid w:val="00855395"/>
    <w:rsid w:val="00855481"/>
    <w:rsid w:val="008554A5"/>
    <w:rsid w:val="0085653B"/>
    <w:rsid w:val="008565B9"/>
    <w:rsid w:val="00856671"/>
    <w:rsid w:val="00856B02"/>
    <w:rsid w:val="0085705C"/>
    <w:rsid w:val="008600F6"/>
    <w:rsid w:val="00860992"/>
    <w:rsid w:val="008609F0"/>
    <w:rsid w:val="00860C38"/>
    <w:rsid w:val="00860D73"/>
    <w:rsid w:val="00861052"/>
    <w:rsid w:val="00861A5F"/>
    <w:rsid w:val="00861CAE"/>
    <w:rsid w:val="00862901"/>
    <w:rsid w:val="00862D90"/>
    <w:rsid w:val="00863601"/>
    <w:rsid w:val="0086399E"/>
    <w:rsid w:val="00863A4D"/>
    <w:rsid w:val="00863F74"/>
    <w:rsid w:val="00864C08"/>
    <w:rsid w:val="00865049"/>
    <w:rsid w:val="0086519A"/>
    <w:rsid w:val="00865380"/>
    <w:rsid w:val="008654BF"/>
    <w:rsid w:val="00865595"/>
    <w:rsid w:val="00865609"/>
    <w:rsid w:val="00866851"/>
    <w:rsid w:val="00870AC7"/>
    <w:rsid w:val="00870BBA"/>
    <w:rsid w:val="00871768"/>
    <w:rsid w:val="00871E11"/>
    <w:rsid w:val="00871F6C"/>
    <w:rsid w:val="00872163"/>
    <w:rsid w:val="008725C3"/>
    <w:rsid w:val="008726BB"/>
    <w:rsid w:val="00872B63"/>
    <w:rsid w:val="00872EF6"/>
    <w:rsid w:val="00873048"/>
    <w:rsid w:val="008732B0"/>
    <w:rsid w:val="008738A0"/>
    <w:rsid w:val="00873BBE"/>
    <w:rsid w:val="00873CAE"/>
    <w:rsid w:val="00874A2D"/>
    <w:rsid w:val="00874BEC"/>
    <w:rsid w:val="00875128"/>
    <w:rsid w:val="00875927"/>
    <w:rsid w:val="00875C30"/>
    <w:rsid w:val="00877924"/>
    <w:rsid w:val="00880674"/>
    <w:rsid w:val="008811C9"/>
    <w:rsid w:val="008812EC"/>
    <w:rsid w:val="0088196A"/>
    <w:rsid w:val="00881C44"/>
    <w:rsid w:val="00882285"/>
    <w:rsid w:val="0088231D"/>
    <w:rsid w:val="0088267F"/>
    <w:rsid w:val="0088288B"/>
    <w:rsid w:val="00883D7F"/>
    <w:rsid w:val="00884303"/>
    <w:rsid w:val="008846DA"/>
    <w:rsid w:val="0088494E"/>
    <w:rsid w:val="0088693F"/>
    <w:rsid w:val="008869CB"/>
    <w:rsid w:val="0088749E"/>
    <w:rsid w:val="00887E8E"/>
    <w:rsid w:val="00887F2B"/>
    <w:rsid w:val="00887F83"/>
    <w:rsid w:val="0089067E"/>
    <w:rsid w:val="00890781"/>
    <w:rsid w:val="00890872"/>
    <w:rsid w:val="00890915"/>
    <w:rsid w:val="0089098D"/>
    <w:rsid w:val="00890D46"/>
    <w:rsid w:val="00890D62"/>
    <w:rsid w:val="00891054"/>
    <w:rsid w:val="0089177E"/>
    <w:rsid w:val="008918C8"/>
    <w:rsid w:val="008926D9"/>
    <w:rsid w:val="00892EE7"/>
    <w:rsid w:val="00893F93"/>
    <w:rsid w:val="008946C1"/>
    <w:rsid w:val="008947EF"/>
    <w:rsid w:val="00894963"/>
    <w:rsid w:val="008965E9"/>
    <w:rsid w:val="00896C85"/>
    <w:rsid w:val="00897391"/>
    <w:rsid w:val="008974E3"/>
    <w:rsid w:val="008974F0"/>
    <w:rsid w:val="008A0987"/>
    <w:rsid w:val="008A15E1"/>
    <w:rsid w:val="008A18CF"/>
    <w:rsid w:val="008A19E8"/>
    <w:rsid w:val="008A1CA6"/>
    <w:rsid w:val="008A1DD2"/>
    <w:rsid w:val="008A30B7"/>
    <w:rsid w:val="008A3912"/>
    <w:rsid w:val="008A4F7A"/>
    <w:rsid w:val="008A5100"/>
    <w:rsid w:val="008A51D1"/>
    <w:rsid w:val="008A5AFD"/>
    <w:rsid w:val="008A6589"/>
    <w:rsid w:val="008A7033"/>
    <w:rsid w:val="008A74FD"/>
    <w:rsid w:val="008A782A"/>
    <w:rsid w:val="008A7A19"/>
    <w:rsid w:val="008B11A5"/>
    <w:rsid w:val="008B11A9"/>
    <w:rsid w:val="008B1413"/>
    <w:rsid w:val="008B175F"/>
    <w:rsid w:val="008B1957"/>
    <w:rsid w:val="008B19C5"/>
    <w:rsid w:val="008B1D8E"/>
    <w:rsid w:val="008B1EB3"/>
    <w:rsid w:val="008B22FE"/>
    <w:rsid w:val="008B27AA"/>
    <w:rsid w:val="008B2DBF"/>
    <w:rsid w:val="008B2DF5"/>
    <w:rsid w:val="008B355D"/>
    <w:rsid w:val="008B45BC"/>
    <w:rsid w:val="008B4B9D"/>
    <w:rsid w:val="008B569E"/>
    <w:rsid w:val="008B601E"/>
    <w:rsid w:val="008B6065"/>
    <w:rsid w:val="008B61D2"/>
    <w:rsid w:val="008B67BC"/>
    <w:rsid w:val="008B68D6"/>
    <w:rsid w:val="008B6A7E"/>
    <w:rsid w:val="008B7030"/>
    <w:rsid w:val="008B7A15"/>
    <w:rsid w:val="008B7F70"/>
    <w:rsid w:val="008C012A"/>
    <w:rsid w:val="008C0966"/>
    <w:rsid w:val="008C1785"/>
    <w:rsid w:val="008C2A04"/>
    <w:rsid w:val="008C2C10"/>
    <w:rsid w:val="008C3306"/>
    <w:rsid w:val="008C388D"/>
    <w:rsid w:val="008C4544"/>
    <w:rsid w:val="008C4988"/>
    <w:rsid w:val="008C4AB9"/>
    <w:rsid w:val="008C4D12"/>
    <w:rsid w:val="008C4F76"/>
    <w:rsid w:val="008C5021"/>
    <w:rsid w:val="008C64F0"/>
    <w:rsid w:val="008C663B"/>
    <w:rsid w:val="008C6916"/>
    <w:rsid w:val="008C6978"/>
    <w:rsid w:val="008C6B9D"/>
    <w:rsid w:val="008C7103"/>
    <w:rsid w:val="008C718A"/>
    <w:rsid w:val="008C7386"/>
    <w:rsid w:val="008C7DB6"/>
    <w:rsid w:val="008D0554"/>
    <w:rsid w:val="008D148F"/>
    <w:rsid w:val="008D1686"/>
    <w:rsid w:val="008D1B3C"/>
    <w:rsid w:val="008D239D"/>
    <w:rsid w:val="008D2CF2"/>
    <w:rsid w:val="008D3349"/>
    <w:rsid w:val="008D3886"/>
    <w:rsid w:val="008D3C58"/>
    <w:rsid w:val="008D4051"/>
    <w:rsid w:val="008D53FE"/>
    <w:rsid w:val="008D5D5E"/>
    <w:rsid w:val="008D5EEC"/>
    <w:rsid w:val="008D6153"/>
    <w:rsid w:val="008D643A"/>
    <w:rsid w:val="008D6D4F"/>
    <w:rsid w:val="008D7434"/>
    <w:rsid w:val="008D7AA0"/>
    <w:rsid w:val="008E034A"/>
    <w:rsid w:val="008E0E8A"/>
    <w:rsid w:val="008E1142"/>
    <w:rsid w:val="008E1260"/>
    <w:rsid w:val="008E1762"/>
    <w:rsid w:val="008E17A3"/>
    <w:rsid w:val="008E185B"/>
    <w:rsid w:val="008E1AB7"/>
    <w:rsid w:val="008E1E7F"/>
    <w:rsid w:val="008E2372"/>
    <w:rsid w:val="008E24ED"/>
    <w:rsid w:val="008E260B"/>
    <w:rsid w:val="008E2A85"/>
    <w:rsid w:val="008E2E4E"/>
    <w:rsid w:val="008E2F2F"/>
    <w:rsid w:val="008E3244"/>
    <w:rsid w:val="008E336B"/>
    <w:rsid w:val="008E3B8C"/>
    <w:rsid w:val="008E3CAB"/>
    <w:rsid w:val="008E410B"/>
    <w:rsid w:val="008E4376"/>
    <w:rsid w:val="008E4431"/>
    <w:rsid w:val="008E4AAF"/>
    <w:rsid w:val="008E4E40"/>
    <w:rsid w:val="008E6493"/>
    <w:rsid w:val="008E6764"/>
    <w:rsid w:val="008E7149"/>
    <w:rsid w:val="008E78CD"/>
    <w:rsid w:val="008F1098"/>
    <w:rsid w:val="008F1A2D"/>
    <w:rsid w:val="008F203A"/>
    <w:rsid w:val="008F264D"/>
    <w:rsid w:val="008F26DA"/>
    <w:rsid w:val="008F27FA"/>
    <w:rsid w:val="008F28E7"/>
    <w:rsid w:val="008F28FA"/>
    <w:rsid w:val="008F295B"/>
    <w:rsid w:val="008F3278"/>
    <w:rsid w:val="008F35A8"/>
    <w:rsid w:val="008F3AEB"/>
    <w:rsid w:val="008F3F0C"/>
    <w:rsid w:val="008F429E"/>
    <w:rsid w:val="008F4980"/>
    <w:rsid w:val="008F4E0E"/>
    <w:rsid w:val="008F5165"/>
    <w:rsid w:val="008F56FF"/>
    <w:rsid w:val="008F5713"/>
    <w:rsid w:val="008F62C6"/>
    <w:rsid w:val="008F6653"/>
    <w:rsid w:val="008F68BF"/>
    <w:rsid w:val="008F7A72"/>
    <w:rsid w:val="00900010"/>
    <w:rsid w:val="00900057"/>
    <w:rsid w:val="009007F5"/>
    <w:rsid w:val="00900D65"/>
    <w:rsid w:val="00903495"/>
    <w:rsid w:val="0090358F"/>
    <w:rsid w:val="0090379F"/>
    <w:rsid w:val="00903DFB"/>
    <w:rsid w:val="00904DB6"/>
    <w:rsid w:val="00905238"/>
    <w:rsid w:val="009052BE"/>
    <w:rsid w:val="009058BD"/>
    <w:rsid w:val="00905929"/>
    <w:rsid w:val="0090592C"/>
    <w:rsid w:val="00905A6C"/>
    <w:rsid w:val="009061B6"/>
    <w:rsid w:val="00906301"/>
    <w:rsid w:val="009063E2"/>
    <w:rsid w:val="009066CD"/>
    <w:rsid w:val="00906AD0"/>
    <w:rsid w:val="00906AD4"/>
    <w:rsid w:val="00906DD3"/>
    <w:rsid w:val="00906F84"/>
    <w:rsid w:val="0090720F"/>
    <w:rsid w:val="009074F1"/>
    <w:rsid w:val="009076BD"/>
    <w:rsid w:val="00907DC9"/>
    <w:rsid w:val="00907F11"/>
    <w:rsid w:val="00910402"/>
    <w:rsid w:val="00910DB7"/>
    <w:rsid w:val="00911820"/>
    <w:rsid w:val="00911893"/>
    <w:rsid w:val="009118D1"/>
    <w:rsid w:val="00911E87"/>
    <w:rsid w:val="00912BBD"/>
    <w:rsid w:val="00912BF5"/>
    <w:rsid w:val="009140CA"/>
    <w:rsid w:val="00914165"/>
    <w:rsid w:val="0091441D"/>
    <w:rsid w:val="009147BA"/>
    <w:rsid w:val="00915374"/>
    <w:rsid w:val="009155B7"/>
    <w:rsid w:val="00916049"/>
    <w:rsid w:val="009167DC"/>
    <w:rsid w:val="0091682B"/>
    <w:rsid w:val="00916944"/>
    <w:rsid w:val="00916DB0"/>
    <w:rsid w:val="009176F3"/>
    <w:rsid w:val="0091770E"/>
    <w:rsid w:val="00920305"/>
    <w:rsid w:val="00920312"/>
    <w:rsid w:val="0092047D"/>
    <w:rsid w:val="0092053E"/>
    <w:rsid w:val="00920C6B"/>
    <w:rsid w:val="00921142"/>
    <w:rsid w:val="009211D4"/>
    <w:rsid w:val="00921DF8"/>
    <w:rsid w:val="00921E82"/>
    <w:rsid w:val="0092249E"/>
    <w:rsid w:val="00922AF2"/>
    <w:rsid w:val="00922C51"/>
    <w:rsid w:val="009230DC"/>
    <w:rsid w:val="009235D8"/>
    <w:rsid w:val="009253EE"/>
    <w:rsid w:val="009256F6"/>
    <w:rsid w:val="0092573D"/>
    <w:rsid w:val="009261AE"/>
    <w:rsid w:val="009261C2"/>
    <w:rsid w:val="00926665"/>
    <w:rsid w:val="00926890"/>
    <w:rsid w:val="00926F53"/>
    <w:rsid w:val="009270B9"/>
    <w:rsid w:val="00927146"/>
    <w:rsid w:val="00927817"/>
    <w:rsid w:val="00927D09"/>
    <w:rsid w:val="009300F3"/>
    <w:rsid w:val="00930121"/>
    <w:rsid w:val="0093053C"/>
    <w:rsid w:val="0093094B"/>
    <w:rsid w:val="00930A0E"/>
    <w:rsid w:val="00930BA1"/>
    <w:rsid w:val="00930E52"/>
    <w:rsid w:val="00931977"/>
    <w:rsid w:val="0093200E"/>
    <w:rsid w:val="0093289B"/>
    <w:rsid w:val="00932B1C"/>
    <w:rsid w:val="00932CB9"/>
    <w:rsid w:val="00933339"/>
    <w:rsid w:val="0093384C"/>
    <w:rsid w:val="00933D01"/>
    <w:rsid w:val="00933ECE"/>
    <w:rsid w:val="00934030"/>
    <w:rsid w:val="0093430D"/>
    <w:rsid w:val="00934685"/>
    <w:rsid w:val="00936DCA"/>
    <w:rsid w:val="009375C2"/>
    <w:rsid w:val="009378F5"/>
    <w:rsid w:val="00937F15"/>
    <w:rsid w:val="0094135C"/>
    <w:rsid w:val="00941374"/>
    <w:rsid w:val="009417A9"/>
    <w:rsid w:val="009418D7"/>
    <w:rsid w:val="00941BCE"/>
    <w:rsid w:val="00942645"/>
    <w:rsid w:val="009426E8"/>
    <w:rsid w:val="00942FD1"/>
    <w:rsid w:val="00943FB0"/>
    <w:rsid w:val="009441B8"/>
    <w:rsid w:val="0094448B"/>
    <w:rsid w:val="009452EA"/>
    <w:rsid w:val="0094561B"/>
    <w:rsid w:val="00945AF1"/>
    <w:rsid w:val="00945C3D"/>
    <w:rsid w:val="00945DFC"/>
    <w:rsid w:val="0094611F"/>
    <w:rsid w:val="00946497"/>
    <w:rsid w:val="009467FB"/>
    <w:rsid w:val="0094753D"/>
    <w:rsid w:val="009475BB"/>
    <w:rsid w:val="009500E4"/>
    <w:rsid w:val="009503A6"/>
    <w:rsid w:val="00950780"/>
    <w:rsid w:val="00950921"/>
    <w:rsid w:val="0095095B"/>
    <w:rsid w:val="00950F44"/>
    <w:rsid w:val="00951077"/>
    <w:rsid w:val="009513F1"/>
    <w:rsid w:val="009514FF"/>
    <w:rsid w:val="009515D3"/>
    <w:rsid w:val="0095199F"/>
    <w:rsid w:val="00951F4A"/>
    <w:rsid w:val="00952484"/>
    <w:rsid w:val="00952E59"/>
    <w:rsid w:val="00952F10"/>
    <w:rsid w:val="009537A3"/>
    <w:rsid w:val="009542E6"/>
    <w:rsid w:val="009543D5"/>
    <w:rsid w:val="00954624"/>
    <w:rsid w:val="009546E1"/>
    <w:rsid w:val="0095475E"/>
    <w:rsid w:val="0095476C"/>
    <w:rsid w:val="00954F5E"/>
    <w:rsid w:val="0095563E"/>
    <w:rsid w:val="009558E1"/>
    <w:rsid w:val="00955A27"/>
    <w:rsid w:val="00955FB4"/>
    <w:rsid w:val="00956309"/>
    <w:rsid w:val="00956888"/>
    <w:rsid w:val="00957081"/>
    <w:rsid w:val="00957510"/>
    <w:rsid w:val="00957951"/>
    <w:rsid w:val="009604DD"/>
    <w:rsid w:val="009607CE"/>
    <w:rsid w:val="00962722"/>
    <w:rsid w:val="00962D62"/>
    <w:rsid w:val="00962D81"/>
    <w:rsid w:val="00962DEC"/>
    <w:rsid w:val="00963179"/>
    <w:rsid w:val="00963217"/>
    <w:rsid w:val="00963448"/>
    <w:rsid w:val="009637A3"/>
    <w:rsid w:val="00963886"/>
    <w:rsid w:val="00963920"/>
    <w:rsid w:val="00964420"/>
    <w:rsid w:val="00964969"/>
    <w:rsid w:val="00964C4B"/>
    <w:rsid w:val="00964EDC"/>
    <w:rsid w:val="00964FE1"/>
    <w:rsid w:val="00965229"/>
    <w:rsid w:val="009654C0"/>
    <w:rsid w:val="009667A1"/>
    <w:rsid w:val="009669F3"/>
    <w:rsid w:val="00966C7A"/>
    <w:rsid w:val="00967444"/>
    <w:rsid w:val="0096745F"/>
    <w:rsid w:val="00967BEA"/>
    <w:rsid w:val="00967DDA"/>
    <w:rsid w:val="00970126"/>
    <w:rsid w:val="009704FC"/>
    <w:rsid w:val="0097093F"/>
    <w:rsid w:val="00970DA7"/>
    <w:rsid w:val="00971188"/>
    <w:rsid w:val="009716FA"/>
    <w:rsid w:val="009718B8"/>
    <w:rsid w:val="00971B77"/>
    <w:rsid w:val="00972482"/>
    <w:rsid w:val="00972722"/>
    <w:rsid w:val="00972803"/>
    <w:rsid w:val="0097435C"/>
    <w:rsid w:val="0097493D"/>
    <w:rsid w:val="00974FD5"/>
    <w:rsid w:val="009752E5"/>
    <w:rsid w:val="00975DC5"/>
    <w:rsid w:val="009761C5"/>
    <w:rsid w:val="009763DE"/>
    <w:rsid w:val="00976C02"/>
    <w:rsid w:val="00976C4B"/>
    <w:rsid w:val="00976D64"/>
    <w:rsid w:val="00977301"/>
    <w:rsid w:val="009774A1"/>
    <w:rsid w:val="009775BF"/>
    <w:rsid w:val="00977AE2"/>
    <w:rsid w:val="0098073B"/>
    <w:rsid w:val="00981AA5"/>
    <w:rsid w:val="00981EB6"/>
    <w:rsid w:val="00982FD0"/>
    <w:rsid w:val="0098365E"/>
    <w:rsid w:val="00983820"/>
    <w:rsid w:val="00983ECB"/>
    <w:rsid w:val="009841A3"/>
    <w:rsid w:val="009843F0"/>
    <w:rsid w:val="00984655"/>
    <w:rsid w:val="009848CB"/>
    <w:rsid w:val="009851E4"/>
    <w:rsid w:val="00985462"/>
    <w:rsid w:val="00985C76"/>
    <w:rsid w:val="009873E3"/>
    <w:rsid w:val="00987979"/>
    <w:rsid w:val="00987CF2"/>
    <w:rsid w:val="0099093E"/>
    <w:rsid w:val="00993319"/>
    <w:rsid w:val="009936DB"/>
    <w:rsid w:val="00993A19"/>
    <w:rsid w:val="00993A85"/>
    <w:rsid w:val="00993B47"/>
    <w:rsid w:val="00994B2D"/>
    <w:rsid w:val="0099514F"/>
    <w:rsid w:val="00995B3C"/>
    <w:rsid w:val="00995E7F"/>
    <w:rsid w:val="00995FB4"/>
    <w:rsid w:val="00996155"/>
    <w:rsid w:val="00996584"/>
    <w:rsid w:val="00996B18"/>
    <w:rsid w:val="00996C25"/>
    <w:rsid w:val="00996EB7"/>
    <w:rsid w:val="00996F75"/>
    <w:rsid w:val="009A00E1"/>
    <w:rsid w:val="009A05CD"/>
    <w:rsid w:val="009A0C30"/>
    <w:rsid w:val="009A0ED0"/>
    <w:rsid w:val="009A0F2E"/>
    <w:rsid w:val="009A170D"/>
    <w:rsid w:val="009A1B44"/>
    <w:rsid w:val="009A37A2"/>
    <w:rsid w:val="009A3B2D"/>
    <w:rsid w:val="009A3B94"/>
    <w:rsid w:val="009A453C"/>
    <w:rsid w:val="009A47EC"/>
    <w:rsid w:val="009A4C5C"/>
    <w:rsid w:val="009A4D44"/>
    <w:rsid w:val="009A4F48"/>
    <w:rsid w:val="009A5319"/>
    <w:rsid w:val="009A5D1A"/>
    <w:rsid w:val="009A5FAE"/>
    <w:rsid w:val="009A7045"/>
    <w:rsid w:val="009A74E0"/>
    <w:rsid w:val="009A7681"/>
    <w:rsid w:val="009A789F"/>
    <w:rsid w:val="009B066E"/>
    <w:rsid w:val="009B081D"/>
    <w:rsid w:val="009B0CD4"/>
    <w:rsid w:val="009B1634"/>
    <w:rsid w:val="009B1932"/>
    <w:rsid w:val="009B1B0B"/>
    <w:rsid w:val="009B23D5"/>
    <w:rsid w:val="009B2634"/>
    <w:rsid w:val="009B2798"/>
    <w:rsid w:val="009B2A75"/>
    <w:rsid w:val="009B35E1"/>
    <w:rsid w:val="009B371F"/>
    <w:rsid w:val="009B4294"/>
    <w:rsid w:val="009B4566"/>
    <w:rsid w:val="009B4898"/>
    <w:rsid w:val="009B508C"/>
    <w:rsid w:val="009B5152"/>
    <w:rsid w:val="009B5402"/>
    <w:rsid w:val="009B54AF"/>
    <w:rsid w:val="009B57BE"/>
    <w:rsid w:val="009B596F"/>
    <w:rsid w:val="009B5E1A"/>
    <w:rsid w:val="009B6362"/>
    <w:rsid w:val="009B641F"/>
    <w:rsid w:val="009B6796"/>
    <w:rsid w:val="009B6EA4"/>
    <w:rsid w:val="009B6FED"/>
    <w:rsid w:val="009B72AD"/>
    <w:rsid w:val="009B72B6"/>
    <w:rsid w:val="009B799C"/>
    <w:rsid w:val="009B7C9E"/>
    <w:rsid w:val="009C0777"/>
    <w:rsid w:val="009C0868"/>
    <w:rsid w:val="009C086E"/>
    <w:rsid w:val="009C0E5E"/>
    <w:rsid w:val="009C12FE"/>
    <w:rsid w:val="009C1602"/>
    <w:rsid w:val="009C2156"/>
    <w:rsid w:val="009C269B"/>
    <w:rsid w:val="009C2E9C"/>
    <w:rsid w:val="009C3056"/>
    <w:rsid w:val="009C3ED4"/>
    <w:rsid w:val="009C3EE3"/>
    <w:rsid w:val="009C4061"/>
    <w:rsid w:val="009C434B"/>
    <w:rsid w:val="009C457E"/>
    <w:rsid w:val="009C4B23"/>
    <w:rsid w:val="009C4C1C"/>
    <w:rsid w:val="009C4F2A"/>
    <w:rsid w:val="009C51DC"/>
    <w:rsid w:val="009C53D6"/>
    <w:rsid w:val="009C5B4B"/>
    <w:rsid w:val="009C5B68"/>
    <w:rsid w:val="009C5E2B"/>
    <w:rsid w:val="009C6364"/>
    <w:rsid w:val="009C65A5"/>
    <w:rsid w:val="009C6C83"/>
    <w:rsid w:val="009C6FD2"/>
    <w:rsid w:val="009C722C"/>
    <w:rsid w:val="009C737E"/>
    <w:rsid w:val="009C7BC6"/>
    <w:rsid w:val="009C7D49"/>
    <w:rsid w:val="009C7E51"/>
    <w:rsid w:val="009D022C"/>
    <w:rsid w:val="009D10D0"/>
    <w:rsid w:val="009D1A2C"/>
    <w:rsid w:val="009D1AC2"/>
    <w:rsid w:val="009D1E25"/>
    <w:rsid w:val="009D2084"/>
    <w:rsid w:val="009D210A"/>
    <w:rsid w:val="009D28DB"/>
    <w:rsid w:val="009D28E5"/>
    <w:rsid w:val="009D2A2B"/>
    <w:rsid w:val="009D2AA2"/>
    <w:rsid w:val="009D2B1A"/>
    <w:rsid w:val="009D2BE5"/>
    <w:rsid w:val="009D2C3A"/>
    <w:rsid w:val="009D2D1D"/>
    <w:rsid w:val="009D36C5"/>
    <w:rsid w:val="009D41E2"/>
    <w:rsid w:val="009D427A"/>
    <w:rsid w:val="009D42E4"/>
    <w:rsid w:val="009D445D"/>
    <w:rsid w:val="009D5FB3"/>
    <w:rsid w:val="009D6953"/>
    <w:rsid w:val="009D6B74"/>
    <w:rsid w:val="009D6FCE"/>
    <w:rsid w:val="009D705C"/>
    <w:rsid w:val="009D75C4"/>
    <w:rsid w:val="009D7C79"/>
    <w:rsid w:val="009E0560"/>
    <w:rsid w:val="009E130F"/>
    <w:rsid w:val="009E14B7"/>
    <w:rsid w:val="009E17AF"/>
    <w:rsid w:val="009E1C1F"/>
    <w:rsid w:val="009E1F8C"/>
    <w:rsid w:val="009E2194"/>
    <w:rsid w:val="009E2258"/>
    <w:rsid w:val="009E27B6"/>
    <w:rsid w:val="009E299C"/>
    <w:rsid w:val="009E2A72"/>
    <w:rsid w:val="009E2D3C"/>
    <w:rsid w:val="009E31E5"/>
    <w:rsid w:val="009E3856"/>
    <w:rsid w:val="009E43A8"/>
    <w:rsid w:val="009E4D10"/>
    <w:rsid w:val="009E56C0"/>
    <w:rsid w:val="009E688C"/>
    <w:rsid w:val="009E68C1"/>
    <w:rsid w:val="009E6BFD"/>
    <w:rsid w:val="009E6D53"/>
    <w:rsid w:val="009E7051"/>
    <w:rsid w:val="009E7C84"/>
    <w:rsid w:val="009E7EEB"/>
    <w:rsid w:val="009F0183"/>
    <w:rsid w:val="009F0218"/>
    <w:rsid w:val="009F0D34"/>
    <w:rsid w:val="009F0F0E"/>
    <w:rsid w:val="009F13F8"/>
    <w:rsid w:val="009F1493"/>
    <w:rsid w:val="009F1D4F"/>
    <w:rsid w:val="009F248D"/>
    <w:rsid w:val="009F293D"/>
    <w:rsid w:val="009F2A27"/>
    <w:rsid w:val="009F2ABB"/>
    <w:rsid w:val="009F2B05"/>
    <w:rsid w:val="009F388F"/>
    <w:rsid w:val="009F40E5"/>
    <w:rsid w:val="009F4FDD"/>
    <w:rsid w:val="009F61A9"/>
    <w:rsid w:val="009F6322"/>
    <w:rsid w:val="009F6591"/>
    <w:rsid w:val="009F676D"/>
    <w:rsid w:val="009F7363"/>
    <w:rsid w:val="009F768C"/>
    <w:rsid w:val="009F76FE"/>
    <w:rsid w:val="009F7B13"/>
    <w:rsid w:val="00A0040F"/>
    <w:rsid w:val="00A0090E"/>
    <w:rsid w:val="00A00978"/>
    <w:rsid w:val="00A016BA"/>
    <w:rsid w:val="00A01AA5"/>
    <w:rsid w:val="00A01C89"/>
    <w:rsid w:val="00A02388"/>
    <w:rsid w:val="00A024E7"/>
    <w:rsid w:val="00A026B9"/>
    <w:rsid w:val="00A02F06"/>
    <w:rsid w:val="00A02F40"/>
    <w:rsid w:val="00A03671"/>
    <w:rsid w:val="00A038C2"/>
    <w:rsid w:val="00A03F02"/>
    <w:rsid w:val="00A048DE"/>
    <w:rsid w:val="00A05D9F"/>
    <w:rsid w:val="00A05FF8"/>
    <w:rsid w:val="00A06728"/>
    <w:rsid w:val="00A06A94"/>
    <w:rsid w:val="00A06F66"/>
    <w:rsid w:val="00A07612"/>
    <w:rsid w:val="00A103EF"/>
    <w:rsid w:val="00A10506"/>
    <w:rsid w:val="00A10EF8"/>
    <w:rsid w:val="00A111B8"/>
    <w:rsid w:val="00A1150F"/>
    <w:rsid w:val="00A11791"/>
    <w:rsid w:val="00A1185D"/>
    <w:rsid w:val="00A119C0"/>
    <w:rsid w:val="00A122B0"/>
    <w:rsid w:val="00A1241E"/>
    <w:rsid w:val="00A1310A"/>
    <w:rsid w:val="00A13203"/>
    <w:rsid w:val="00A13EF8"/>
    <w:rsid w:val="00A14341"/>
    <w:rsid w:val="00A145C6"/>
    <w:rsid w:val="00A16083"/>
    <w:rsid w:val="00A16DA8"/>
    <w:rsid w:val="00A175BB"/>
    <w:rsid w:val="00A17DC3"/>
    <w:rsid w:val="00A20D40"/>
    <w:rsid w:val="00A20F3D"/>
    <w:rsid w:val="00A210F6"/>
    <w:rsid w:val="00A21496"/>
    <w:rsid w:val="00A21B64"/>
    <w:rsid w:val="00A21F52"/>
    <w:rsid w:val="00A223A6"/>
    <w:rsid w:val="00A22589"/>
    <w:rsid w:val="00A23133"/>
    <w:rsid w:val="00A232C7"/>
    <w:rsid w:val="00A241B7"/>
    <w:rsid w:val="00A242A3"/>
    <w:rsid w:val="00A24ACB"/>
    <w:rsid w:val="00A24AFC"/>
    <w:rsid w:val="00A25159"/>
    <w:rsid w:val="00A254E7"/>
    <w:rsid w:val="00A256D1"/>
    <w:rsid w:val="00A25794"/>
    <w:rsid w:val="00A25885"/>
    <w:rsid w:val="00A258EF"/>
    <w:rsid w:val="00A26183"/>
    <w:rsid w:val="00A26222"/>
    <w:rsid w:val="00A264C7"/>
    <w:rsid w:val="00A26549"/>
    <w:rsid w:val="00A2655F"/>
    <w:rsid w:val="00A26B1F"/>
    <w:rsid w:val="00A26D07"/>
    <w:rsid w:val="00A274C4"/>
    <w:rsid w:val="00A276BF"/>
    <w:rsid w:val="00A27857"/>
    <w:rsid w:val="00A300BF"/>
    <w:rsid w:val="00A30D92"/>
    <w:rsid w:val="00A31048"/>
    <w:rsid w:val="00A318BB"/>
    <w:rsid w:val="00A31CC6"/>
    <w:rsid w:val="00A323C4"/>
    <w:rsid w:val="00A33330"/>
    <w:rsid w:val="00A3379D"/>
    <w:rsid w:val="00A34287"/>
    <w:rsid w:val="00A34574"/>
    <w:rsid w:val="00A34812"/>
    <w:rsid w:val="00A35A0D"/>
    <w:rsid w:val="00A363E1"/>
    <w:rsid w:val="00A36CEB"/>
    <w:rsid w:val="00A37569"/>
    <w:rsid w:val="00A3757D"/>
    <w:rsid w:val="00A378F7"/>
    <w:rsid w:val="00A3793C"/>
    <w:rsid w:val="00A37970"/>
    <w:rsid w:val="00A37AF3"/>
    <w:rsid w:val="00A37B5C"/>
    <w:rsid w:val="00A4001D"/>
    <w:rsid w:val="00A400D7"/>
    <w:rsid w:val="00A40179"/>
    <w:rsid w:val="00A4044D"/>
    <w:rsid w:val="00A405F5"/>
    <w:rsid w:val="00A405FD"/>
    <w:rsid w:val="00A4095D"/>
    <w:rsid w:val="00A40B33"/>
    <w:rsid w:val="00A41011"/>
    <w:rsid w:val="00A41234"/>
    <w:rsid w:val="00A412B5"/>
    <w:rsid w:val="00A41486"/>
    <w:rsid w:val="00A42226"/>
    <w:rsid w:val="00A42B5E"/>
    <w:rsid w:val="00A42F42"/>
    <w:rsid w:val="00A4449E"/>
    <w:rsid w:val="00A445BD"/>
    <w:rsid w:val="00A45E3C"/>
    <w:rsid w:val="00A46699"/>
    <w:rsid w:val="00A46B0C"/>
    <w:rsid w:val="00A47C4E"/>
    <w:rsid w:val="00A502FB"/>
    <w:rsid w:val="00A512EE"/>
    <w:rsid w:val="00A516C9"/>
    <w:rsid w:val="00A51774"/>
    <w:rsid w:val="00A51ACF"/>
    <w:rsid w:val="00A526D6"/>
    <w:rsid w:val="00A536B0"/>
    <w:rsid w:val="00A53921"/>
    <w:rsid w:val="00A53931"/>
    <w:rsid w:val="00A53E36"/>
    <w:rsid w:val="00A53FB5"/>
    <w:rsid w:val="00A54587"/>
    <w:rsid w:val="00A5467C"/>
    <w:rsid w:val="00A54D28"/>
    <w:rsid w:val="00A551E1"/>
    <w:rsid w:val="00A552C8"/>
    <w:rsid w:val="00A55388"/>
    <w:rsid w:val="00A55B4E"/>
    <w:rsid w:val="00A56517"/>
    <w:rsid w:val="00A569C7"/>
    <w:rsid w:val="00A5740B"/>
    <w:rsid w:val="00A57C5D"/>
    <w:rsid w:val="00A57F18"/>
    <w:rsid w:val="00A600DE"/>
    <w:rsid w:val="00A60C21"/>
    <w:rsid w:val="00A610A6"/>
    <w:rsid w:val="00A6173C"/>
    <w:rsid w:val="00A62AD1"/>
    <w:rsid w:val="00A62B9D"/>
    <w:rsid w:val="00A636FB"/>
    <w:rsid w:val="00A639D1"/>
    <w:rsid w:val="00A643CD"/>
    <w:rsid w:val="00A647D9"/>
    <w:rsid w:val="00A64CC3"/>
    <w:rsid w:val="00A6558C"/>
    <w:rsid w:val="00A65696"/>
    <w:rsid w:val="00A656E9"/>
    <w:rsid w:val="00A65760"/>
    <w:rsid w:val="00A65E94"/>
    <w:rsid w:val="00A66018"/>
    <w:rsid w:val="00A665E3"/>
    <w:rsid w:val="00A66A45"/>
    <w:rsid w:val="00A67530"/>
    <w:rsid w:val="00A67E55"/>
    <w:rsid w:val="00A701A2"/>
    <w:rsid w:val="00A70942"/>
    <w:rsid w:val="00A714CC"/>
    <w:rsid w:val="00A71708"/>
    <w:rsid w:val="00A718FB"/>
    <w:rsid w:val="00A71A0A"/>
    <w:rsid w:val="00A71B83"/>
    <w:rsid w:val="00A72095"/>
    <w:rsid w:val="00A727DD"/>
    <w:rsid w:val="00A72BF1"/>
    <w:rsid w:val="00A731B2"/>
    <w:rsid w:val="00A738BF"/>
    <w:rsid w:val="00A73AD7"/>
    <w:rsid w:val="00A73D19"/>
    <w:rsid w:val="00A74A35"/>
    <w:rsid w:val="00A75785"/>
    <w:rsid w:val="00A757CD"/>
    <w:rsid w:val="00A75ED6"/>
    <w:rsid w:val="00A7669B"/>
    <w:rsid w:val="00A768EF"/>
    <w:rsid w:val="00A77C55"/>
    <w:rsid w:val="00A77E62"/>
    <w:rsid w:val="00A80314"/>
    <w:rsid w:val="00A80867"/>
    <w:rsid w:val="00A81241"/>
    <w:rsid w:val="00A81B80"/>
    <w:rsid w:val="00A822A6"/>
    <w:rsid w:val="00A8230C"/>
    <w:rsid w:val="00A832F7"/>
    <w:rsid w:val="00A83E5E"/>
    <w:rsid w:val="00A84300"/>
    <w:rsid w:val="00A845A9"/>
    <w:rsid w:val="00A84654"/>
    <w:rsid w:val="00A84730"/>
    <w:rsid w:val="00A8550F"/>
    <w:rsid w:val="00A85625"/>
    <w:rsid w:val="00A85766"/>
    <w:rsid w:val="00A85950"/>
    <w:rsid w:val="00A862A4"/>
    <w:rsid w:val="00A86310"/>
    <w:rsid w:val="00A869B0"/>
    <w:rsid w:val="00A86E40"/>
    <w:rsid w:val="00A90595"/>
    <w:rsid w:val="00A9082F"/>
    <w:rsid w:val="00A90A56"/>
    <w:rsid w:val="00A90BAF"/>
    <w:rsid w:val="00A90D6B"/>
    <w:rsid w:val="00A90DD6"/>
    <w:rsid w:val="00A911F6"/>
    <w:rsid w:val="00A91252"/>
    <w:rsid w:val="00A91723"/>
    <w:rsid w:val="00A919CA"/>
    <w:rsid w:val="00A91BE6"/>
    <w:rsid w:val="00A91E09"/>
    <w:rsid w:val="00A92241"/>
    <w:rsid w:val="00A9243F"/>
    <w:rsid w:val="00A93078"/>
    <w:rsid w:val="00A93D2E"/>
    <w:rsid w:val="00A94230"/>
    <w:rsid w:val="00A9487B"/>
    <w:rsid w:val="00A949CB"/>
    <w:rsid w:val="00A94C0C"/>
    <w:rsid w:val="00A94C46"/>
    <w:rsid w:val="00A950CD"/>
    <w:rsid w:val="00A95145"/>
    <w:rsid w:val="00A96703"/>
    <w:rsid w:val="00A96A19"/>
    <w:rsid w:val="00A96AEE"/>
    <w:rsid w:val="00A96C01"/>
    <w:rsid w:val="00A96F07"/>
    <w:rsid w:val="00A976A7"/>
    <w:rsid w:val="00A97FE9"/>
    <w:rsid w:val="00AA049F"/>
    <w:rsid w:val="00AA0641"/>
    <w:rsid w:val="00AA1A63"/>
    <w:rsid w:val="00AA1C34"/>
    <w:rsid w:val="00AA1DB0"/>
    <w:rsid w:val="00AA29AB"/>
    <w:rsid w:val="00AA3009"/>
    <w:rsid w:val="00AA3195"/>
    <w:rsid w:val="00AA38B9"/>
    <w:rsid w:val="00AA3AE9"/>
    <w:rsid w:val="00AA3E45"/>
    <w:rsid w:val="00AA4253"/>
    <w:rsid w:val="00AA430B"/>
    <w:rsid w:val="00AA447C"/>
    <w:rsid w:val="00AA4A7F"/>
    <w:rsid w:val="00AA4CDF"/>
    <w:rsid w:val="00AA57F2"/>
    <w:rsid w:val="00AA5883"/>
    <w:rsid w:val="00AA58C3"/>
    <w:rsid w:val="00AA5BA3"/>
    <w:rsid w:val="00AA61A6"/>
    <w:rsid w:val="00AA66A0"/>
    <w:rsid w:val="00AA6956"/>
    <w:rsid w:val="00AA7487"/>
    <w:rsid w:val="00AA7C46"/>
    <w:rsid w:val="00AA7EF3"/>
    <w:rsid w:val="00AB045F"/>
    <w:rsid w:val="00AB0782"/>
    <w:rsid w:val="00AB1DEF"/>
    <w:rsid w:val="00AB2104"/>
    <w:rsid w:val="00AB2809"/>
    <w:rsid w:val="00AB2827"/>
    <w:rsid w:val="00AB2E33"/>
    <w:rsid w:val="00AB3A28"/>
    <w:rsid w:val="00AB3B3C"/>
    <w:rsid w:val="00AB3E8E"/>
    <w:rsid w:val="00AB40CF"/>
    <w:rsid w:val="00AB4252"/>
    <w:rsid w:val="00AB4DC3"/>
    <w:rsid w:val="00AB538F"/>
    <w:rsid w:val="00AB53E3"/>
    <w:rsid w:val="00AB6551"/>
    <w:rsid w:val="00AB67FA"/>
    <w:rsid w:val="00AB6CDA"/>
    <w:rsid w:val="00AB7A88"/>
    <w:rsid w:val="00AB7B95"/>
    <w:rsid w:val="00AB7FDB"/>
    <w:rsid w:val="00AC01A4"/>
    <w:rsid w:val="00AC0610"/>
    <w:rsid w:val="00AC0E82"/>
    <w:rsid w:val="00AC14E9"/>
    <w:rsid w:val="00AC19BD"/>
    <w:rsid w:val="00AC1BFE"/>
    <w:rsid w:val="00AC216B"/>
    <w:rsid w:val="00AC28B0"/>
    <w:rsid w:val="00AC2E4A"/>
    <w:rsid w:val="00AC3868"/>
    <w:rsid w:val="00AC49D3"/>
    <w:rsid w:val="00AC4BC2"/>
    <w:rsid w:val="00AC4EC7"/>
    <w:rsid w:val="00AC5660"/>
    <w:rsid w:val="00AC5C2E"/>
    <w:rsid w:val="00AC6232"/>
    <w:rsid w:val="00AC6662"/>
    <w:rsid w:val="00AC6A8B"/>
    <w:rsid w:val="00AC6B7E"/>
    <w:rsid w:val="00AC796B"/>
    <w:rsid w:val="00AC7AD3"/>
    <w:rsid w:val="00AD01D6"/>
    <w:rsid w:val="00AD0344"/>
    <w:rsid w:val="00AD0DD2"/>
    <w:rsid w:val="00AD11C4"/>
    <w:rsid w:val="00AD1246"/>
    <w:rsid w:val="00AD18D8"/>
    <w:rsid w:val="00AD246C"/>
    <w:rsid w:val="00AD2781"/>
    <w:rsid w:val="00AD3629"/>
    <w:rsid w:val="00AD378D"/>
    <w:rsid w:val="00AD41C7"/>
    <w:rsid w:val="00AD45ED"/>
    <w:rsid w:val="00AD4972"/>
    <w:rsid w:val="00AD52B8"/>
    <w:rsid w:val="00AD55D4"/>
    <w:rsid w:val="00AD579A"/>
    <w:rsid w:val="00AD5F2F"/>
    <w:rsid w:val="00AD6205"/>
    <w:rsid w:val="00AD6695"/>
    <w:rsid w:val="00AD67E7"/>
    <w:rsid w:val="00AD6844"/>
    <w:rsid w:val="00AD6A03"/>
    <w:rsid w:val="00AE009E"/>
    <w:rsid w:val="00AE0CFB"/>
    <w:rsid w:val="00AE1019"/>
    <w:rsid w:val="00AE1111"/>
    <w:rsid w:val="00AE1292"/>
    <w:rsid w:val="00AE1BC6"/>
    <w:rsid w:val="00AE1E37"/>
    <w:rsid w:val="00AE24C9"/>
    <w:rsid w:val="00AE2BF9"/>
    <w:rsid w:val="00AE2E16"/>
    <w:rsid w:val="00AE2F3F"/>
    <w:rsid w:val="00AE3781"/>
    <w:rsid w:val="00AE3AC1"/>
    <w:rsid w:val="00AE3CE2"/>
    <w:rsid w:val="00AE3EE0"/>
    <w:rsid w:val="00AE471E"/>
    <w:rsid w:val="00AE479B"/>
    <w:rsid w:val="00AE485C"/>
    <w:rsid w:val="00AE4B3A"/>
    <w:rsid w:val="00AE4C5A"/>
    <w:rsid w:val="00AE4DB8"/>
    <w:rsid w:val="00AE5744"/>
    <w:rsid w:val="00AE58B8"/>
    <w:rsid w:val="00AE5F98"/>
    <w:rsid w:val="00AE694E"/>
    <w:rsid w:val="00AE700B"/>
    <w:rsid w:val="00AE7529"/>
    <w:rsid w:val="00AE771F"/>
    <w:rsid w:val="00AE7859"/>
    <w:rsid w:val="00AE7D07"/>
    <w:rsid w:val="00AE7D2C"/>
    <w:rsid w:val="00AF0603"/>
    <w:rsid w:val="00AF1206"/>
    <w:rsid w:val="00AF1E6A"/>
    <w:rsid w:val="00AF1ED5"/>
    <w:rsid w:val="00AF2B94"/>
    <w:rsid w:val="00AF2D1E"/>
    <w:rsid w:val="00AF2D56"/>
    <w:rsid w:val="00AF3128"/>
    <w:rsid w:val="00AF3336"/>
    <w:rsid w:val="00AF366F"/>
    <w:rsid w:val="00AF3766"/>
    <w:rsid w:val="00AF3ECE"/>
    <w:rsid w:val="00AF40EF"/>
    <w:rsid w:val="00AF4AD8"/>
    <w:rsid w:val="00AF5490"/>
    <w:rsid w:val="00AF582F"/>
    <w:rsid w:val="00AF5A73"/>
    <w:rsid w:val="00AF6075"/>
    <w:rsid w:val="00AF6C0D"/>
    <w:rsid w:val="00AF75AE"/>
    <w:rsid w:val="00AF7771"/>
    <w:rsid w:val="00AF7B76"/>
    <w:rsid w:val="00AF7D17"/>
    <w:rsid w:val="00B00262"/>
    <w:rsid w:val="00B007F3"/>
    <w:rsid w:val="00B0115F"/>
    <w:rsid w:val="00B011B9"/>
    <w:rsid w:val="00B0187B"/>
    <w:rsid w:val="00B01ADB"/>
    <w:rsid w:val="00B01DD3"/>
    <w:rsid w:val="00B02FD1"/>
    <w:rsid w:val="00B03A96"/>
    <w:rsid w:val="00B03AF9"/>
    <w:rsid w:val="00B0480E"/>
    <w:rsid w:val="00B0480F"/>
    <w:rsid w:val="00B048D3"/>
    <w:rsid w:val="00B04A68"/>
    <w:rsid w:val="00B053B1"/>
    <w:rsid w:val="00B055E1"/>
    <w:rsid w:val="00B064C0"/>
    <w:rsid w:val="00B06F04"/>
    <w:rsid w:val="00B0763A"/>
    <w:rsid w:val="00B0780F"/>
    <w:rsid w:val="00B105BF"/>
    <w:rsid w:val="00B109E0"/>
    <w:rsid w:val="00B10B60"/>
    <w:rsid w:val="00B10F2B"/>
    <w:rsid w:val="00B10FEE"/>
    <w:rsid w:val="00B11A72"/>
    <w:rsid w:val="00B11EEF"/>
    <w:rsid w:val="00B11F56"/>
    <w:rsid w:val="00B12069"/>
    <w:rsid w:val="00B120BB"/>
    <w:rsid w:val="00B12444"/>
    <w:rsid w:val="00B1276B"/>
    <w:rsid w:val="00B131EA"/>
    <w:rsid w:val="00B132E7"/>
    <w:rsid w:val="00B13318"/>
    <w:rsid w:val="00B13F38"/>
    <w:rsid w:val="00B1400A"/>
    <w:rsid w:val="00B1437B"/>
    <w:rsid w:val="00B14644"/>
    <w:rsid w:val="00B14B22"/>
    <w:rsid w:val="00B15286"/>
    <w:rsid w:val="00B15F15"/>
    <w:rsid w:val="00B16B6B"/>
    <w:rsid w:val="00B17114"/>
    <w:rsid w:val="00B177AD"/>
    <w:rsid w:val="00B17E2C"/>
    <w:rsid w:val="00B20826"/>
    <w:rsid w:val="00B20FA0"/>
    <w:rsid w:val="00B2164A"/>
    <w:rsid w:val="00B2198E"/>
    <w:rsid w:val="00B21AEF"/>
    <w:rsid w:val="00B2275B"/>
    <w:rsid w:val="00B22A83"/>
    <w:rsid w:val="00B22F07"/>
    <w:rsid w:val="00B237AB"/>
    <w:rsid w:val="00B2440F"/>
    <w:rsid w:val="00B249C1"/>
    <w:rsid w:val="00B24BC9"/>
    <w:rsid w:val="00B24C67"/>
    <w:rsid w:val="00B2500B"/>
    <w:rsid w:val="00B2527C"/>
    <w:rsid w:val="00B25618"/>
    <w:rsid w:val="00B25DCB"/>
    <w:rsid w:val="00B26975"/>
    <w:rsid w:val="00B269F0"/>
    <w:rsid w:val="00B26CEB"/>
    <w:rsid w:val="00B27433"/>
    <w:rsid w:val="00B275F6"/>
    <w:rsid w:val="00B27CAB"/>
    <w:rsid w:val="00B30711"/>
    <w:rsid w:val="00B30732"/>
    <w:rsid w:val="00B30DD7"/>
    <w:rsid w:val="00B3170E"/>
    <w:rsid w:val="00B31DEA"/>
    <w:rsid w:val="00B3219A"/>
    <w:rsid w:val="00B3289C"/>
    <w:rsid w:val="00B332D3"/>
    <w:rsid w:val="00B3490F"/>
    <w:rsid w:val="00B3492E"/>
    <w:rsid w:val="00B3495A"/>
    <w:rsid w:val="00B34F10"/>
    <w:rsid w:val="00B35246"/>
    <w:rsid w:val="00B35361"/>
    <w:rsid w:val="00B353EB"/>
    <w:rsid w:val="00B35DDD"/>
    <w:rsid w:val="00B35EF8"/>
    <w:rsid w:val="00B35F96"/>
    <w:rsid w:val="00B35FFE"/>
    <w:rsid w:val="00B363D1"/>
    <w:rsid w:val="00B37A1C"/>
    <w:rsid w:val="00B416BC"/>
    <w:rsid w:val="00B41C08"/>
    <w:rsid w:val="00B41DE9"/>
    <w:rsid w:val="00B426E7"/>
    <w:rsid w:val="00B42829"/>
    <w:rsid w:val="00B43707"/>
    <w:rsid w:val="00B442BD"/>
    <w:rsid w:val="00B44B06"/>
    <w:rsid w:val="00B45C24"/>
    <w:rsid w:val="00B45E80"/>
    <w:rsid w:val="00B45EBC"/>
    <w:rsid w:val="00B46104"/>
    <w:rsid w:val="00B465A2"/>
    <w:rsid w:val="00B476EC"/>
    <w:rsid w:val="00B47728"/>
    <w:rsid w:val="00B5073D"/>
    <w:rsid w:val="00B50E91"/>
    <w:rsid w:val="00B50F47"/>
    <w:rsid w:val="00B51529"/>
    <w:rsid w:val="00B52ADC"/>
    <w:rsid w:val="00B52BF7"/>
    <w:rsid w:val="00B52E20"/>
    <w:rsid w:val="00B5330C"/>
    <w:rsid w:val="00B53906"/>
    <w:rsid w:val="00B53C60"/>
    <w:rsid w:val="00B53F93"/>
    <w:rsid w:val="00B5422F"/>
    <w:rsid w:val="00B543D9"/>
    <w:rsid w:val="00B543DF"/>
    <w:rsid w:val="00B548EE"/>
    <w:rsid w:val="00B54BA3"/>
    <w:rsid w:val="00B5562E"/>
    <w:rsid w:val="00B55A93"/>
    <w:rsid w:val="00B56019"/>
    <w:rsid w:val="00B56C6D"/>
    <w:rsid w:val="00B570FD"/>
    <w:rsid w:val="00B572F6"/>
    <w:rsid w:val="00B57542"/>
    <w:rsid w:val="00B57997"/>
    <w:rsid w:val="00B579EF"/>
    <w:rsid w:val="00B6052B"/>
    <w:rsid w:val="00B60A59"/>
    <w:rsid w:val="00B617EA"/>
    <w:rsid w:val="00B61DA0"/>
    <w:rsid w:val="00B62780"/>
    <w:rsid w:val="00B630D8"/>
    <w:rsid w:val="00B63D94"/>
    <w:rsid w:val="00B64644"/>
    <w:rsid w:val="00B6481B"/>
    <w:rsid w:val="00B64D34"/>
    <w:rsid w:val="00B651D4"/>
    <w:rsid w:val="00B652AA"/>
    <w:rsid w:val="00B655C1"/>
    <w:rsid w:val="00B65BED"/>
    <w:rsid w:val="00B66281"/>
    <w:rsid w:val="00B66856"/>
    <w:rsid w:val="00B66C96"/>
    <w:rsid w:val="00B6721B"/>
    <w:rsid w:val="00B67BBD"/>
    <w:rsid w:val="00B700EA"/>
    <w:rsid w:val="00B70540"/>
    <w:rsid w:val="00B70DC8"/>
    <w:rsid w:val="00B7141C"/>
    <w:rsid w:val="00B714F2"/>
    <w:rsid w:val="00B71695"/>
    <w:rsid w:val="00B718A4"/>
    <w:rsid w:val="00B71A4E"/>
    <w:rsid w:val="00B72208"/>
    <w:rsid w:val="00B72D99"/>
    <w:rsid w:val="00B73229"/>
    <w:rsid w:val="00B73862"/>
    <w:rsid w:val="00B73AF8"/>
    <w:rsid w:val="00B73D34"/>
    <w:rsid w:val="00B749C7"/>
    <w:rsid w:val="00B75204"/>
    <w:rsid w:val="00B755BB"/>
    <w:rsid w:val="00B757C6"/>
    <w:rsid w:val="00B7587B"/>
    <w:rsid w:val="00B76553"/>
    <w:rsid w:val="00B76815"/>
    <w:rsid w:val="00B778FD"/>
    <w:rsid w:val="00B800B7"/>
    <w:rsid w:val="00B8014B"/>
    <w:rsid w:val="00B8070C"/>
    <w:rsid w:val="00B80919"/>
    <w:rsid w:val="00B80DDB"/>
    <w:rsid w:val="00B81949"/>
    <w:rsid w:val="00B81A40"/>
    <w:rsid w:val="00B81CAD"/>
    <w:rsid w:val="00B8210D"/>
    <w:rsid w:val="00B826F0"/>
    <w:rsid w:val="00B834D3"/>
    <w:rsid w:val="00B83929"/>
    <w:rsid w:val="00B8398F"/>
    <w:rsid w:val="00B83A53"/>
    <w:rsid w:val="00B8409C"/>
    <w:rsid w:val="00B841BA"/>
    <w:rsid w:val="00B843E1"/>
    <w:rsid w:val="00B84517"/>
    <w:rsid w:val="00B84560"/>
    <w:rsid w:val="00B8482C"/>
    <w:rsid w:val="00B85650"/>
    <w:rsid w:val="00B856B9"/>
    <w:rsid w:val="00B85D9F"/>
    <w:rsid w:val="00B85F75"/>
    <w:rsid w:val="00B86995"/>
    <w:rsid w:val="00B86FCD"/>
    <w:rsid w:val="00B8711D"/>
    <w:rsid w:val="00B87196"/>
    <w:rsid w:val="00B873FC"/>
    <w:rsid w:val="00B90416"/>
    <w:rsid w:val="00B90982"/>
    <w:rsid w:val="00B90A0C"/>
    <w:rsid w:val="00B90E02"/>
    <w:rsid w:val="00B91B10"/>
    <w:rsid w:val="00B91DED"/>
    <w:rsid w:val="00B91E57"/>
    <w:rsid w:val="00B92249"/>
    <w:rsid w:val="00B92343"/>
    <w:rsid w:val="00B92927"/>
    <w:rsid w:val="00B929F8"/>
    <w:rsid w:val="00B930CD"/>
    <w:rsid w:val="00B9374A"/>
    <w:rsid w:val="00B93D19"/>
    <w:rsid w:val="00B94506"/>
    <w:rsid w:val="00B955CB"/>
    <w:rsid w:val="00B9569D"/>
    <w:rsid w:val="00B958E3"/>
    <w:rsid w:val="00B95C0B"/>
    <w:rsid w:val="00B95FB2"/>
    <w:rsid w:val="00B960B3"/>
    <w:rsid w:val="00B96411"/>
    <w:rsid w:val="00B9708E"/>
    <w:rsid w:val="00B9720A"/>
    <w:rsid w:val="00B97AC9"/>
    <w:rsid w:val="00B97C2B"/>
    <w:rsid w:val="00BA021B"/>
    <w:rsid w:val="00BA04B9"/>
    <w:rsid w:val="00BA0BB2"/>
    <w:rsid w:val="00BA0E21"/>
    <w:rsid w:val="00BA11BF"/>
    <w:rsid w:val="00BA1644"/>
    <w:rsid w:val="00BA1880"/>
    <w:rsid w:val="00BA1DCE"/>
    <w:rsid w:val="00BA24DB"/>
    <w:rsid w:val="00BA25EC"/>
    <w:rsid w:val="00BA2E7E"/>
    <w:rsid w:val="00BA3064"/>
    <w:rsid w:val="00BA3260"/>
    <w:rsid w:val="00BA34E0"/>
    <w:rsid w:val="00BA35D7"/>
    <w:rsid w:val="00BA3DFC"/>
    <w:rsid w:val="00BA3E90"/>
    <w:rsid w:val="00BA45FF"/>
    <w:rsid w:val="00BA4B0C"/>
    <w:rsid w:val="00BA52FD"/>
    <w:rsid w:val="00BA533A"/>
    <w:rsid w:val="00BA579F"/>
    <w:rsid w:val="00BA5BB3"/>
    <w:rsid w:val="00BA5FA7"/>
    <w:rsid w:val="00BA619B"/>
    <w:rsid w:val="00BA6812"/>
    <w:rsid w:val="00BA6D86"/>
    <w:rsid w:val="00BA793E"/>
    <w:rsid w:val="00BA79AA"/>
    <w:rsid w:val="00BB00F8"/>
    <w:rsid w:val="00BB04BC"/>
    <w:rsid w:val="00BB07DD"/>
    <w:rsid w:val="00BB089B"/>
    <w:rsid w:val="00BB08A1"/>
    <w:rsid w:val="00BB0C4B"/>
    <w:rsid w:val="00BB0CE1"/>
    <w:rsid w:val="00BB166D"/>
    <w:rsid w:val="00BB1826"/>
    <w:rsid w:val="00BB1847"/>
    <w:rsid w:val="00BB197F"/>
    <w:rsid w:val="00BB1A6F"/>
    <w:rsid w:val="00BB1A71"/>
    <w:rsid w:val="00BB1B59"/>
    <w:rsid w:val="00BB1D0B"/>
    <w:rsid w:val="00BB3C87"/>
    <w:rsid w:val="00BB3F7B"/>
    <w:rsid w:val="00BB3FCB"/>
    <w:rsid w:val="00BB446B"/>
    <w:rsid w:val="00BB457F"/>
    <w:rsid w:val="00BB4873"/>
    <w:rsid w:val="00BB4BCE"/>
    <w:rsid w:val="00BB5610"/>
    <w:rsid w:val="00BB5C37"/>
    <w:rsid w:val="00BB5EE2"/>
    <w:rsid w:val="00BB6531"/>
    <w:rsid w:val="00BB6E23"/>
    <w:rsid w:val="00BB7187"/>
    <w:rsid w:val="00BB75A8"/>
    <w:rsid w:val="00BC0055"/>
    <w:rsid w:val="00BC0486"/>
    <w:rsid w:val="00BC0C24"/>
    <w:rsid w:val="00BC1733"/>
    <w:rsid w:val="00BC1A62"/>
    <w:rsid w:val="00BC1B0D"/>
    <w:rsid w:val="00BC3601"/>
    <w:rsid w:val="00BC3FE8"/>
    <w:rsid w:val="00BC402D"/>
    <w:rsid w:val="00BC4497"/>
    <w:rsid w:val="00BC4B3E"/>
    <w:rsid w:val="00BC4DA1"/>
    <w:rsid w:val="00BC5303"/>
    <w:rsid w:val="00BC553E"/>
    <w:rsid w:val="00BC588A"/>
    <w:rsid w:val="00BC5DF7"/>
    <w:rsid w:val="00BC60F8"/>
    <w:rsid w:val="00BC6117"/>
    <w:rsid w:val="00BC62E5"/>
    <w:rsid w:val="00BC692C"/>
    <w:rsid w:val="00BC699C"/>
    <w:rsid w:val="00BC69DB"/>
    <w:rsid w:val="00BC7204"/>
    <w:rsid w:val="00BC73C2"/>
    <w:rsid w:val="00BC7608"/>
    <w:rsid w:val="00BC7830"/>
    <w:rsid w:val="00BC7831"/>
    <w:rsid w:val="00BD01B6"/>
    <w:rsid w:val="00BD0B35"/>
    <w:rsid w:val="00BD0B66"/>
    <w:rsid w:val="00BD0E5A"/>
    <w:rsid w:val="00BD0E8E"/>
    <w:rsid w:val="00BD0ECF"/>
    <w:rsid w:val="00BD1374"/>
    <w:rsid w:val="00BD13AE"/>
    <w:rsid w:val="00BD1BA2"/>
    <w:rsid w:val="00BD1BB4"/>
    <w:rsid w:val="00BD1F03"/>
    <w:rsid w:val="00BD2283"/>
    <w:rsid w:val="00BD2548"/>
    <w:rsid w:val="00BD2985"/>
    <w:rsid w:val="00BD2990"/>
    <w:rsid w:val="00BD3818"/>
    <w:rsid w:val="00BD386C"/>
    <w:rsid w:val="00BD3BC5"/>
    <w:rsid w:val="00BD477D"/>
    <w:rsid w:val="00BD4844"/>
    <w:rsid w:val="00BD4E63"/>
    <w:rsid w:val="00BD4E64"/>
    <w:rsid w:val="00BD50CB"/>
    <w:rsid w:val="00BD54E5"/>
    <w:rsid w:val="00BD5B1F"/>
    <w:rsid w:val="00BD6AEA"/>
    <w:rsid w:val="00BD72EB"/>
    <w:rsid w:val="00BE0AB5"/>
    <w:rsid w:val="00BE0EB7"/>
    <w:rsid w:val="00BE1518"/>
    <w:rsid w:val="00BE19FA"/>
    <w:rsid w:val="00BE1A90"/>
    <w:rsid w:val="00BE24FB"/>
    <w:rsid w:val="00BE2E87"/>
    <w:rsid w:val="00BE35FB"/>
    <w:rsid w:val="00BE36C2"/>
    <w:rsid w:val="00BE3D69"/>
    <w:rsid w:val="00BE4DE5"/>
    <w:rsid w:val="00BE4F51"/>
    <w:rsid w:val="00BE5704"/>
    <w:rsid w:val="00BE5AB7"/>
    <w:rsid w:val="00BE6118"/>
    <w:rsid w:val="00BE6F2A"/>
    <w:rsid w:val="00BE72C6"/>
    <w:rsid w:val="00BE7642"/>
    <w:rsid w:val="00BE7B39"/>
    <w:rsid w:val="00BE7F06"/>
    <w:rsid w:val="00BF00BB"/>
    <w:rsid w:val="00BF047A"/>
    <w:rsid w:val="00BF0ED6"/>
    <w:rsid w:val="00BF1799"/>
    <w:rsid w:val="00BF24F3"/>
    <w:rsid w:val="00BF254E"/>
    <w:rsid w:val="00BF2B14"/>
    <w:rsid w:val="00BF3207"/>
    <w:rsid w:val="00BF3386"/>
    <w:rsid w:val="00BF34E6"/>
    <w:rsid w:val="00BF3598"/>
    <w:rsid w:val="00BF3FF9"/>
    <w:rsid w:val="00BF449B"/>
    <w:rsid w:val="00BF46A6"/>
    <w:rsid w:val="00BF46BF"/>
    <w:rsid w:val="00BF4850"/>
    <w:rsid w:val="00BF48AA"/>
    <w:rsid w:val="00BF4F11"/>
    <w:rsid w:val="00BF50F1"/>
    <w:rsid w:val="00BF526B"/>
    <w:rsid w:val="00BF56B3"/>
    <w:rsid w:val="00BF5A7B"/>
    <w:rsid w:val="00BF6111"/>
    <w:rsid w:val="00BF6369"/>
    <w:rsid w:val="00BF6785"/>
    <w:rsid w:val="00BF6F64"/>
    <w:rsid w:val="00BF7CA0"/>
    <w:rsid w:val="00C002C0"/>
    <w:rsid w:val="00C0083C"/>
    <w:rsid w:val="00C009BE"/>
    <w:rsid w:val="00C00C5B"/>
    <w:rsid w:val="00C00F0E"/>
    <w:rsid w:val="00C013A8"/>
    <w:rsid w:val="00C01912"/>
    <w:rsid w:val="00C01A0F"/>
    <w:rsid w:val="00C01C58"/>
    <w:rsid w:val="00C02128"/>
    <w:rsid w:val="00C02450"/>
    <w:rsid w:val="00C034A9"/>
    <w:rsid w:val="00C04030"/>
    <w:rsid w:val="00C053FB"/>
    <w:rsid w:val="00C0585C"/>
    <w:rsid w:val="00C059F1"/>
    <w:rsid w:val="00C05F7F"/>
    <w:rsid w:val="00C064E5"/>
    <w:rsid w:val="00C06607"/>
    <w:rsid w:val="00C07953"/>
    <w:rsid w:val="00C10283"/>
    <w:rsid w:val="00C10D9F"/>
    <w:rsid w:val="00C10DA5"/>
    <w:rsid w:val="00C113EA"/>
    <w:rsid w:val="00C1151C"/>
    <w:rsid w:val="00C11AA3"/>
    <w:rsid w:val="00C1221B"/>
    <w:rsid w:val="00C12719"/>
    <w:rsid w:val="00C12B56"/>
    <w:rsid w:val="00C136B8"/>
    <w:rsid w:val="00C139B9"/>
    <w:rsid w:val="00C139F7"/>
    <w:rsid w:val="00C141E0"/>
    <w:rsid w:val="00C147A1"/>
    <w:rsid w:val="00C15087"/>
    <w:rsid w:val="00C159D9"/>
    <w:rsid w:val="00C1644D"/>
    <w:rsid w:val="00C166E2"/>
    <w:rsid w:val="00C16861"/>
    <w:rsid w:val="00C16A8A"/>
    <w:rsid w:val="00C17456"/>
    <w:rsid w:val="00C177C9"/>
    <w:rsid w:val="00C17D7C"/>
    <w:rsid w:val="00C17DF5"/>
    <w:rsid w:val="00C17E8A"/>
    <w:rsid w:val="00C20D3F"/>
    <w:rsid w:val="00C20E57"/>
    <w:rsid w:val="00C20F75"/>
    <w:rsid w:val="00C21115"/>
    <w:rsid w:val="00C21211"/>
    <w:rsid w:val="00C2123A"/>
    <w:rsid w:val="00C213F6"/>
    <w:rsid w:val="00C22195"/>
    <w:rsid w:val="00C2239D"/>
    <w:rsid w:val="00C22479"/>
    <w:rsid w:val="00C22787"/>
    <w:rsid w:val="00C22981"/>
    <w:rsid w:val="00C230D3"/>
    <w:rsid w:val="00C2333A"/>
    <w:rsid w:val="00C2370B"/>
    <w:rsid w:val="00C23A50"/>
    <w:rsid w:val="00C246A6"/>
    <w:rsid w:val="00C24E18"/>
    <w:rsid w:val="00C24E74"/>
    <w:rsid w:val="00C253B3"/>
    <w:rsid w:val="00C25761"/>
    <w:rsid w:val="00C26475"/>
    <w:rsid w:val="00C26A2C"/>
    <w:rsid w:val="00C26AD7"/>
    <w:rsid w:val="00C279F0"/>
    <w:rsid w:val="00C27A04"/>
    <w:rsid w:val="00C30498"/>
    <w:rsid w:val="00C304E2"/>
    <w:rsid w:val="00C30894"/>
    <w:rsid w:val="00C308B4"/>
    <w:rsid w:val="00C30A66"/>
    <w:rsid w:val="00C30A89"/>
    <w:rsid w:val="00C31A43"/>
    <w:rsid w:val="00C31EF1"/>
    <w:rsid w:val="00C31F4A"/>
    <w:rsid w:val="00C32160"/>
    <w:rsid w:val="00C321FC"/>
    <w:rsid w:val="00C3227A"/>
    <w:rsid w:val="00C32447"/>
    <w:rsid w:val="00C32802"/>
    <w:rsid w:val="00C3280B"/>
    <w:rsid w:val="00C32A5D"/>
    <w:rsid w:val="00C32AFA"/>
    <w:rsid w:val="00C338E5"/>
    <w:rsid w:val="00C33DFE"/>
    <w:rsid w:val="00C33EA7"/>
    <w:rsid w:val="00C33FE4"/>
    <w:rsid w:val="00C34C6C"/>
    <w:rsid w:val="00C3533C"/>
    <w:rsid w:val="00C3569A"/>
    <w:rsid w:val="00C3573E"/>
    <w:rsid w:val="00C358C7"/>
    <w:rsid w:val="00C35944"/>
    <w:rsid w:val="00C36173"/>
    <w:rsid w:val="00C36484"/>
    <w:rsid w:val="00C366D1"/>
    <w:rsid w:val="00C36A6F"/>
    <w:rsid w:val="00C36F22"/>
    <w:rsid w:val="00C37248"/>
    <w:rsid w:val="00C37907"/>
    <w:rsid w:val="00C379E2"/>
    <w:rsid w:val="00C37AF3"/>
    <w:rsid w:val="00C37B3A"/>
    <w:rsid w:val="00C37D87"/>
    <w:rsid w:val="00C400BF"/>
    <w:rsid w:val="00C403A7"/>
    <w:rsid w:val="00C4089C"/>
    <w:rsid w:val="00C40A08"/>
    <w:rsid w:val="00C41FB6"/>
    <w:rsid w:val="00C43230"/>
    <w:rsid w:val="00C437DE"/>
    <w:rsid w:val="00C43C62"/>
    <w:rsid w:val="00C43EE6"/>
    <w:rsid w:val="00C44E3F"/>
    <w:rsid w:val="00C44FE9"/>
    <w:rsid w:val="00C469A7"/>
    <w:rsid w:val="00C46BB6"/>
    <w:rsid w:val="00C46D4E"/>
    <w:rsid w:val="00C475B6"/>
    <w:rsid w:val="00C47D2A"/>
    <w:rsid w:val="00C50359"/>
    <w:rsid w:val="00C506A1"/>
    <w:rsid w:val="00C5077F"/>
    <w:rsid w:val="00C507F1"/>
    <w:rsid w:val="00C50B8A"/>
    <w:rsid w:val="00C50C48"/>
    <w:rsid w:val="00C50E06"/>
    <w:rsid w:val="00C5133B"/>
    <w:rsid w:val="00C513F0"/>
    <w:rsid w:val="00C51919"/>
    <w:rsid w:val="00C51C35"/>
    <w:rsid w:val="00C51C46"/>
    <w:rsid w:val="00C522D7"/>
    <w:rsid w:val="00C523DF"/>
    <w:rsid w:val="00C52BA8"/>
    <w:rsid w:val="00C52C7D"/>
    <w:rsid w:val="00C52F7C"/>
    <w:rsid w:val="00C532B9"/>
    <w:rsid w:val="00C535C1"/>
    <w:rsid w:val="00C53B72"/>
    <w:rsid w:val="00C5421D"/>
    <w:rsid w:val="00C54923"/>
    <w:rsid w:val="00C54EAA"/>
    <w:rsid w:val="00C55297"/>
    <w:rsid w:val="00C555E8"/>
    <w:rsid w:val="00C55C1B"/>
    <w:rsid w:val="00C56436"/>
    <w:rsid w:val="00C56FCE"/>
    <w:rsid w:val="00C570F8"/>
    <w:rsid w:val="00C575CF"/>
    <w:rsid w:val="00C603BF"/>
    <w:rsid w:val="00C605CD"/>
    <w:rsid w:val="00C60F25"/>
    <w:rsid w:val="00C60F34"/>
    <w:rsid w:val="00C612E9"/>
    <w:rsid w:val="00C62955"/>
    <w:rsid w:val="00C6326D"/>
    <w:rsid w:val="00C639FE"/>
    <w:rsid w:val="00C641D6"/>
    <w:rsid w:val="00C64239"/>
    <w:rsid w:val="00C64381"/>
    <w:rsid w:val="00C64CB2"/>
    <w:rsid w:val="00C651B6"/>
    <w:rsid w:val="00C6564B"/>
    <w:rsid w:val="00C66303"/>
    <w:rsid w:val="00C66C0D"/>
    <w:rsid w:val="00C67088"/>
    <w:rsid w:val="00C67434"/>
    <w:rsid w:val="00C67531"/>
    <w:rsid w:val="00C70137"/>
    <w:rsid w:val="00C71159"/>
    <w:rsid w:val="00C71B21"/>
    <w:rsid w:val="00C71C33"/>
    <w:rsid w:val="00C72A61"/>
    <w:rsid w:val="00C73669"/>
    <w:rsid w:val="00C74339"/>
    <w:rsid w:val="00C7499B"/>
    <w:rsid w:val="00C7503B"/>
    <w:rsid w:val="00C75AC0"/>
    <w:rsid w:val="00C75B3F"/>
    <w:rsid w:val="00C75B95"/>
    <w:rsid w:val="00C75BAC"/>
    <w:rsid w:val="00C75C1E"/>
    <w:rsid w:val="00C75EA3"/>
    <w:rsid w:val="00C76285"/>
    <w:rsid w:val="00C772DF"/>
    <w:rsid w:val="00C772FD"/>
    <w:rsid w:val="00C77650"/>
    <w:rsid w:val="00C7789E"/>
    <w:rsid w:val="00C81543"/>
    <w:rsid w:val="00C8197C"/>
    <w:rsid w:val="00C81B4D"/>
    <w:rsid w:val="00C826D2"/>
    <w:rsid w:val="00C82879"/>
    <w:rsid w:val="00C82EBC"/>
    <w:rsid w:val="00C835F9"/>
    <w:rsid w:val="00C837BC"/>
    <w:rsid w:val="00C83C7B"/>
    <w:rsid w:val="00C840FB"/>
    <w:rsid w:val="00C851AF"/>
    <w:rsid w:val="00C8659B"/>
    <w:rsid w:val="00C86667"/>
    <w:rsid w:val="00C872E1"/>
    <w:rsid w:val="00C90324"/>
    <w:rsid w:val="00C9071E"/>
    <w:rsid w:val="00C907D3"/>
    <w:rsid w:val="00C913B4"/>
    <w:rsid w:val="00C91B72"/>
    <w:rsid w:val="00C91C62"/>
    <w:rsid w:val="00C921C3"/>
    <w:rsid w:val="00C927CB"/>
    <w:rsid w:val="00C92CFE"/>
    <w:rsid w:val="00C92E94"/>
    <w:rsid w:val="00C9309E"/>
    <w:rsid w:val="00C9429A"/>
    <w:rsid w:val="00C9479F"/>
    <w:rsid w:val="00C9486D"/>
    <w:rsid w:val="00C94C8B"/>
    <w:rsid w:val="00C94CD7"/>
    <w:rsid w:val="00C94E6D"/>
    <w:rsid w:val="00C953C7"/>
    <w:rsid w:val="00C95453"/>
    <w:rsid w:val="00C956EC"/>
    <w:rsid w:val="00C95728"/>
    <w:rsid w:val="00C959DE"/>
    <w:rsid w:val="00C96105"/>
    <w:rsid w:val="00C965DF"/>
    <w:rsid w:val="00C96834"/>
    <w:rsid w:val="00C968B2"/>
    <w:rsid w:val="00C97EAD"/>
    <w:rsid w:val="00C97FF0"/>
    <w:rsid w:val="00CA05C1"/>
    <w:rsid w:val="00CA0996"/>
    <w:rsid w:val="00CA0F27"/>
    <w:rsid w:val="00CA13C1"/>
    <w:rsid w:val="00CA14A9"/>
    <w:rsid w:val="00CA173F"/>
    <w:rsid w:val="00CA1E6F"/>
    <w:rsid w:val="00CA2E7E"/>
    <w:rsid w:val="00CA35C8"/>
    <w:rsid w:val="00CA3E3D"/>
    <w:rsid w:val="00CA4187"/>
    <w:rsid w:val="00CA46A0"/>
    <w:rsid w:val="00CA51C3"/>
    <w:rsid w:val="00CA545B"/>
    <w:rsid w:val="00CA55B3"/>
    <w:rsid w:val="00CA5687"/>
    <w:rsid w:val="00CA56CA"/>
    <w:rsid w:val="00CA57E0"/>
    <w:rsid w:val="00CA596D"/>
    <w:rsid w:val="00CA5DCF"/>
    <w:rsid w:val="00CA602B"/>
    <w:rsid w:val="00CA69B5"/>
    <w:rsid w:val="00CA6D71"/>
    <w:rsid w:val="00CA70CF"/>
    <w:rsid w:val="00CA768A"/>
    <w:rsid w:val="00CA7C60"/>
    <w:rsid w:val="00CB0190"/>
    <w:rsid w:val="00CB0402"/>
    <w:rsid w:val="00CB09D6"/>
    <w:rsid w:val="00CB128E"/>
    <w:rsid w:val="00CB17E5"/>
    <w:rsid w:val="00CB191E"/>
    <w:rsid w:val="00CB1B6A"/>
    <w:rsid w:val="00CB1DE5"/>
    <w:rsid w:val="00CB2054"/>
    <w:rsid w:val="00CB20A2"/>
    <w:rsid w:val="00CB2309"/>
    <w:rsid w:val="00CB2670"/>
    <w:rsid w:val="00CB2733"/>
    <w:rsid w:val="00CB2E37"/>
    <w:rsid w:val="00CB2FE8"/>
    <w:rsid w:val="00CB302F"/>
    <w:rsid w:val="00CB3578"/>
    <w:rsid w:val="00CB3736"/>
    <w:rsid w:val="00CB392F"/>
    <w:rsid w:val="00CB3E19"/>
    <w:rsid w:val="00CB4123"/>
    <w:rsid w:val="00CB43B9"/>
    <w:rsid w:val="00CB503B"/>
    <w:rsid w:val="00CB5541"/>
    <w:rsid w:val="00CB58F2"/>
    <w:rsid w:val="00CB5E4C"/>
    <w:rsid w:val="00CB647F"/>
    <w:rsid w:val="00CB6A5C"/>
    <w:rsid w:val="00CB6E81"/>
    <w:rsid w:val="00CB7040"/>
    <w:rsid w:val="00CB70B5"/>
    <w:rsid w:val="00CB7595"/>
    <w:rsid w:val="00CB7679"/>
    <w:rsid w:val="00CC0241"/>
    <w:rsid w:val="00CC0565"/>
    <w:rsid w:val="00CC0976"/>
    <w:rsid w:val="00CC1032"/>
    <w:rsid w:val="00CC10DC"/>
    <w:rsid w:val="00CC14B7"/>
    <w:rsid w:val="00CC1694"/>
    <w:rsid w:val="00CC1756"/>
    <w:rsid w:val="00CC1BCB"/>
    <w:rsid w:val="00CC24F9"/>
    <w:rsid w:val="00CC28B3"/>
    <w:rsid w:val="00CC2CBE"/>
    <w:rsid w:val="00CC2F1F"/>
    <w:rsid w:val="00CC2FAA"/>
    <w:rsid w:val="00CC37F9"/>
    <w:rsid w:val="00CC3E03"/>
    <w:rsid w:val="00CC407B"/>
    <w:rsid w:val="00CC4D30"/>
    <w:rsid w:val="00CC5D4E"/>
    <w:rsid w:val="00CC600F"/>
    <w:rsid w:val="00CC67CF"/>
    <w:rsid w:val="00CC6DC2"/>
    <w:rsid w:val="00CC7A76"/>
    <w:rsid w:val="00CD0B67"/>
    <w:rsid w:val="00CD12B9"/>
    <w:rsid w:val="00CD1B34"/>
    <w:rsid w:val="00CD21AE"/>
    <w:rsid w:val="00CD2555"/>
    <w:rsid w:val="00CD28F6"/>
    <w:rsid w:val="00CD2AF0"/>
    <w:rsid w:val="00CD2BA0"/>
    <w:rsid w:val="00CD4209"/>
    <w:rsid w:val="00CD4589"/>
    <w:rsid w:val="00CD48F1"/>
    <w:rsid w:val="00CD4902"/>
    <w:rsid w:val="00CD5576"/>
    <w:rsid w:val="00CD5742"/>
    <w:rsid w:val="00CD5D31"/>
    <w:rsid w:val="00CD6003"/>
    <w:rsid w:val="00CD605A"/>
    <w:rsid w:val="00CD638B"/>
    <w:rsid w:val="00CD6796"/>
    <w:rsid w:val="00CD6868"/>
    <w:rsid w:val="00CD6C2E"/>
    <w:rsid w:val="00CD71B1"/>
    <w:rsid w:val="00CD7FD5"/>
    <w:rsid w:val="00CE0DA6"/>
    <w:rsid w:val="00CE0F67"/>
    <w:rsid w:val="00CE17B5"/>
    <w:rsid w:val="00CE1938"/>
    <w:rsid w:val="00CE1AF9"/>
    <w:rsid w:val="00CE1CC2"/>
    <w:rsid w:val="00CE2136"/>
    <w:rsid w:val="00CE225C"/>
    <w:rsid w:val="00CE2266"/>
    <w:rsid w:val="00CE289C"/>
    <w:rsid w:val="00CE2905"/>
    <w:rsid w:val="00CE2C8C"/>
    <w:rsid w:val="00CE307C"/>
    <w:rsid w:val="00CE4346"/>
    <w:rsid w:val="00CE4561"/>
    <w:rsid w:val="00CE4936"/>
    <w:rsid w:val="00CE4A15"/>
    <w:rsid w:val="00CE4D19"/>
    <w:rsid w:val="00CE5A2C"/>
    <w:rsid w:val="00CE5E4F"/>
    <w:rsid w:val="00CE60D7"/>
    <w:rsid w:val="00CE6C19"/>
    <w:rsid w:val="00CE7D93"/>
    <w:rsid w:val="00CF01FB"/>
    <w:rsid w:val="00CF03DB"/>
    <w:rsid w:val="00CF0A04"/>
    <w:rsid w:val="00CF0DE2"/>
    <w:rsid w:val="00CF1034"/>
    <w:rsid w:val="00CF1243"/>
    <w:rsid w:val="00CF13CA"/>
    <w:rsid w:val="00CF15B1"/>
    <w:rsid w:val="00CF18F4"/>
    <w:rsid w:val="00CF264D"/>
    <w:rsid w:val="00CF2C85"/>
    <w:rsid w:val="00CF315D"/>
    <w:rsid w:val="00CF3531"/>
    <w:rsid w:val="00CF40B3"/>
    <w:rsid w:val="00CF469A"/>
    <w:rsid w:val="00CF4BBB"/>
    <w:rsid w:val="00CF5104"/>
    <w:rsid w:val="00CF5641"/>
    <w:rsid w:val="00CF6CCE"/>
    <w:rsid w:val="00CF781E"/>
    <w:rsid w:val="00CF791D"/>
    <w:rsid w:val="00CF7E0D"/>
    <w:rsid w:val="00D000E5"/>
    <w:rsid w:val="00D002C5"/>
    <w:rsid w:val="00D0089B"/>
    <w:rsid w:val="00D01027"/>
    <w:rsid w:val="00D0125F"/>
    <w:rsid w:val="00D01A82"/>
    <w:rsid w:val="00D026D9"/>
    <w:rsid w:val="00D031F7"/>
    <w:rsid w:val="00D0419D"/>
    <w:rsid w:val="00D0446A"/>
    <w:rsid w:val="00D044EB"/>
    <w:rsid w:val="00D04B26"/>
    <w:rsid w:val="00D05456"/>
    <w:rsid w:val="00D06D57"/>
    <w:rsid w:val="00D070A4"/>
    <w:rsid w:val="00D07139"/>
    <w:rsid w:val="00D07A6F"/>
    <w:rsid w:val="00D11400"/>
    <w:rsid w:val="00D11A47"/>
    <w:rsid w:val="00D126EF"/>
    <w:rsid w:val="00D13533"/>
    <w:rsid w:val="00D135A6"/>
    <w:rsid w:val="00D14287"/>
    <w:rsid w:val="00D14639"/>
    <w:rsid w:val="00D147C0"/>
    <w:rsid w:val="00D15114"/>
    <w:rsid w:val="00D15194"/>
    <w:rsid w:val="00D156D1"/>
    <w:rsid w:val="00D15F14"/>
    <w:rsid w:val="00D16866"/>
    <w:rsid w:val="00D17010"/>
    <w:rsid w:val="00D17146"/>
    <w:rsid w:val="00D1786A"/>
    <w:rsid w:val="00D1790C"/>
    <w:rsid w:val="00D17B1F"/>
    <w:rsid w:val="00D17E35"/>
    <w:rsid w:val="00D20DD2"/>
    <w:rsid w:val="00D210F5"/>
    <w:rsid w:val="00D2142F"/>
    <w:rsid w:val="00D21558"/>
    <w:rsid w:val="00D217CC"/>
    <w:rsid w:val="00D21881"/>
    <w:rsid w:val="00D21B59"/>
    <w:rsid w:val="00D22098"/>
    <w:rsid w:val="00D220F9"/>
    <w:rsid w:val="00D2213E"/>
    <w:rsid w:val="00D2214F"/>
    <w:rsid w:val="00D2281B"/>
    <w:rsid w:val="00D22A45"/>
    <w:rsid w:val="00D22B24"/>
    <w:rsid w:val="00D238F6"/>
    <w:rsid w:val="00D23EC1"/>
    <w:rsid w:val="00D24194"/>
    <w:rsid w:val="00D24D4E"/>
    <w:rsid w:val="00D26052"/>
    <w:rsid w:val="00D268D9"/>
    <w:rsid w:val="00D26B26"/>
    <w:rsid w:val="00D26ECE"/>
    <w:rsid w:val="00D27229"/>
    <w:rsid w:val="00D27260"/>
    <w:rsid w:val="00D27357"/>
    <w:rsid w:val="00D2738E"/>
    <w:rsid w:val="00D27770"/>
    <w:rsid w:val="00D278E9"/>
    <w:rsid w:val="00D27C57"/>
    <w:rsid w:val="00D27CAD"/>
    <w:rsid w:val="00D27DB0"/>
    <w:rsid w:val="00D27E34"/>
    <w:rsid w:val="00D31BDE"/>
    <w:rsid w:val="00D31D9D"/>
    <w:rsid w:val="00D32066"/>
    <w:rsid w:val="00D320F7"/>
    <w:rsid w:val="00D32259"/>
    <w:rsid w:val="00D327E0"/>
    <w:rsid w:val="00D32C43"/>
    <w:rsid w:val="00D32CBA"/>
    <w:rsid w:val="00D33265"/>
    <w:rsid w:val="00D334BF"/>
    <w:rsid w:val="00D335CE"/>
    <w:rsid w:val="00D336BF"/>
    <w:rsid w:val="00D33AA4"/>
    <w:rsid w:val="00D3465E"/>
    <w:rsid w:val="00D34A6E"/>
    <w:rsid w:val="00D34B65"/>
    <w:rsid w:val="00D35076"/>
    <w:rsid w:val="00D353DB"/>
    <w:rsid w:val="00D35648"/>
    <w:rsid w:val="00D359BF"/>
    <w:rsid w:val="00D35BC3"/>
    <w:rsid w:val="00D3632E"/>
    <w:rsid w:val="00D36AEF"/>
    <w:rsid w:val="00D3713A"/>
    <w:rsid w:val="00D37341"/>
    <w:rsid w:val="00D376CE"/>
    <w:rsid w:val="00D37784"/>
    <w:rsid w:val="00D37C3E"/>
    <w:rsid w:val="00D37E04"/>
    <w:rsid w:val="00D37E12"/>
    <w:rsid w:val="00D37F9B"/>
    <w:rsid w:val="00D40042"/>
    <w:rsid w:val="00D40073"/>
    <w:rsid w:val="00D40417"/>
    <w:rsid w:val="00D40E08"/>
    <w:rsid w:val="00D41432"/>
    <w:rsid w:val="00D4143D"/>
    <w:rsid w:val="00D416E2"/>
    <w:rsid w:val="00D41B5A"/>
    <w:rsid w:val="00D42C22"/>
    <w:rsid w:val="00D4306C"/>
    <w:rsid w:val="00D43351"/>
    <w:rsid w:val="00D435F9"/>
    <w:rsid w:val="00D43637"/>
    <w:rsid w:val="00D437A8"/>
    <w:rsid w:val="00D43D66"/>
    <w:rsid w:val="00D44282"/>
    <w:rsid w:val="00D4436D"/>
    <w:rsid w:val="00D44F52"/>
    <w:rsid w:val="00D4507F"/>
    <w:rsid w:val="00D4589D"/>
    <w:rsid w:val="00D46004"/>
    <w:rsid w:val="00D46169"/>
    <w:rsid w:val="00D4677A"/>
    <w:rsid w:val="00D46935"/>
    <w:rsid w:val="00D46945"/>
    <w:rsid w:val="00D46AD9"/>
    <w:rsid w:val="00D47117"/>
    <w:rsid w:val="00D4753F"/>
    <w:rsid w:val="00D47877"/>
    <w:rsid w:val="00D478E2"/>
    <w:rsid w:val="00D47A5A"/>
    <w:rsid w:val="00D52202"/>
    <w:rsid w:val="00D526E3"/>
    <w:rsid w:val="00D5289C"/>
    <w:rsid w:val="00D53A85"/>
    <w:rsid w:val="00D53AEE"/>
    <w:rsid w:val="00D542E1"/>
    <w:rsid w:val="00D54930"/>
    <w:rsid w:val="00D54B22"/>
    <w:rsid w:val="00D55095"/>
    <w:rsid w:val="00D55996"/>
    <w:rsid w:val="00D55D39"/>
    <w:rsid w:val="00D55EF1"/>
    <w:rsid w:val="00D56877"/>
    <w:rsid w:val="00D568F8"/>
    <w:rsid w:val="00D56CDF"/>
    <w:rsid w:val="00D57FD2"/>
    <w:rsid w:val="00D6044B"/>
    <w:rsid w:val="00D60CA3"/>
    <w:rsid w:val="00D61129"/>
    <w:rsid w:val="00D61300"/>
    <w:rsid w:val="00D6155E"/>
    <w:rsid w:val="00D615F7"/>
    <w:rsid w:val="00D618B7"/>
    <w:rsid w:val="00D620EF"/>
    <w:rsid w:val="00D63DF0"/>
    <w:rsid w:val="00D63EEB"/>
    <w:rsid w:val="00D640CD"/>
    <w:rsid w:val="00D655BF"/>
    <w:rsid w:val="00D65AAA"/>
    <w:rsid w:val="00D66281"/>
    <w:rsid w:val="00D66D36"/>
    <w:rsid w:val="00D673E3"/>
    <w:rsid w:val="00D674C3"/>
    <w:rsid w:val="00D67D7D"/>
    <w:rsid w:val="00D67D7F"/>
    <w:rsid w:val="00D67EB8"/>
    <w:rsid w:val="00D67FA9"/>
    <w:rsid w:val="00D7047B"/>
    <w:rsid w:val="00D70603"/>
    <w:rsid w:val="00D70D9F"/>
    <w:rsid w:val="00D70E43"/>
    <w:rsid w:val="00D71209"/>
    <w:rsid w:val="00D7146B"/>
    <w:rsid w:val="00D721F8"/>
    <w:rsid w:val="00D72280"/>
    <w:rsid w:val="00D722AF"/>
    <w:rsid w:val="00D72F41"/>
    <w:rsid w:val="00D734EF"/>
    <w:rsid w:val="00D73672"/>
    <w:rsid w:val="00D73710"/>
    <w:rsid w:val="00D73806"/>
    <w:rsid w:val="00D73D95"/>
    <w:rsid w:val="00D73EA9"/>
    <w:rsid w:val="00D747D6"/>
    <w:rsid w:val="00D751BF"/>
    <w:rsid w:val="00D75E3E"/>
    <w:rsid w:val="00D75FA1"/>
    <w:rsid w:val="00D76197"/>
    <w:rsid w:val="00D76AEE"/>
    <w:rsid w:val="00D77FFB"/>
    <w:rsid w:val="00D80907"/>
    <w:rsid w:val="00D809AC"/>
    <w:rsid w:val="00D80DF5"/>
    <w:rsid w:val="00D82D05"/>
    <w:rsid w:val="00D830FA"/>
    <w:rsid w:val="00D8369B"/>
    <w:rsid w:val="00D83888"/>
    <w:rsid w:val="00D839BA"/>
    <w:rsid w:val="00D83AB0"/>
    <w:rsid w:val="00D83B60"/>
    <w:rsid w:val="00D84581"/>
    <w:rsid w:val="00D849C0"/>
    <w:rsid w:val="00D84A10"/>
    <w:rsid w:val="00D84C8B"/>
    <w:rsid w:val="00D8569E"/>
    <w:rsid w:val="00D85907"/>
    <w:rsid w:val="00D85C9A"/>
    <w:rsid w:val="00D861BE"/>
    <w:rsid w:val="00D86499"/>
    <w:rsid w:val="00D86607"/>
    <w:rsid w:val="00D868DB"/>
    <w:rsid w:val="00D8728A"/>
    <w:rsid w:val="00D8791B"/>
    <w:rsid w:val="00D91C44"/>
    <w:rsid w:val="00D91F74"/>
    <w:rsid w:val="00D92174"/>
    <w:rsid w:val="00D923F5"/>
    <w:rsid w:val="00D924D3"/>
    <w:rsid w:val="00D92676"/>
    <w:rsid w:val="00D932F6"/>
    <w:rsid w:val="00D93932"/>
    <w:rsid w:val="00D93D0D"/>
    <w:rsid w:val="00D941FB"/>
    <w:rsid w:val="00D94505"/>
    <w:rsid w:val="00D945FF"/>
    <w:rsid w:val="00D94A57"/>
    <w:rsid w:val="00D94AE3"/>
    <w:rsid w:val="00D957F6"/>
    <w:rsid w:val="00D95CB7"/>
    <w:rsid w:val="00D95D18"/>
    <w:rsid w:val="00D95D19"/>
    <w:rsid w:val="00D96023"/>
    <w:rsid w:val="00D968F9"/>
    <w:rsid w:val="00D96947"/>
    <w:rsid w:val="00D97461"/>
    <w:rsid w:val="00D9761C"/>
    <w:rsid w:val="00D97B81"/>
    <w:rsid w:val="00D97C8C"/>
    <w:rsid w:val="00DA01DE"/>
    <w:rsid w:val="00DA036E"/>
    <w:rsid w:val="00DA1423"/>
    <w:rsid w:val="00DA142B"/>
    <w:rsid w:val="00DA1A6E"/>
    <w:rsid w:val="00DA1A76"/>
    <w:rsid w:val="00DA3189"/>
    <w:rsid w:val="00DA31B7"/>
    <w:rsid w:val="00DA3315"/>
    <w:rsid w:val="00DA3732"/>
    <w:rsid w:val="00DA3889"/>
    <w:rsid w:val="00DA39F1"/>
    <w:rsid w:val="00DA3C9D"/>
    <w:rsid w:val="00DA3E2A"/>
    <w:rsid w:val="00DA4452"/>
    <w:rsid w:val="00DA4BC1"/>
    <w:rsid w:val="00DA4C0D"/>
    <w:rsid w:val="00DA4D6F"/>
    <w:rsid w:val="00DA5DDD"/>
    <w:rsid w:val="00DA66A2"/>
    <w:rsid w:val="00DA7274"/>
    <w:rsid w:val="00DA7661"/>
    <w:rsid w:val="00DB04E2"/>
    <w:rsid w:val="00DB06CC"/>
    <w:rsid w:val="00DB09F4"/>
    <w:rsid w:val="00DB0AD1"/>
    <w:rsid w:val="00DB106A"/>
    <w:rsid w:val="00DB1085"/>
    <w:rsid w:val="00DB11C5"/>
    <w:rsid w:val="00DB152E"/>
    <w:rsid w:val="00DB1940"/>
    <w:rsid w:val="00DB1C78"/>
    <w:rsid w:val="00DB22D5"/>
    <w:rsid w:val="00DB28CE"/>
    <w:rsid w:val="00DB39E2"/>
    <w:rsid w:val="00DB3E1E"/>
    <w:rsid w:val="00DB4C71"/>
    <w:rsid w:val="00DB5189"/>
    <w:rsid w:val="00DB532B"/>
    <w:rsid w:val="00DB58BF"/>
    <w:rsid w:val="00DB591C"/>
    <w:rsid w:val="00DB631C"/>
    <w:rsid w:val="00DB7C56"/>
    <w:rsid w:val="00DB7D92"/>
    <w:rsid w:val="00DC00B1"/>
    <w:rsid w:val="00DC00EB"/>
    <w:rsid w:val="00DC0334"/>
    <w:rsid w:val="00DC033D"/>
    <w:rsid w:val="00DC0B2D"/>
    <w:rsid w:val="00DC0F24"/>
    <w:rsid w:val="00DC1406"/>
    <w:rsid w:val="00DC143C"/>
    <w:rsid w:val="00DC14FD"/>
    <w:rsid w:val="00DC1B53"/>
    <w:rsid w:val="00DC3510"/>
    <w:rsid w:val="00DC35EC"/>
    <w:rsid w:val="00DC3C41"/>
    <w:rsid w:val="00DC45FB"/>
    <w:rsid w:val="00DC4D94"/>
    <w:rsid w:val="00DC4D9C"/>
    <w:rsid w:val="00DC4E37"/>
    <w:rsid w:val="00DC54C4"/>
    <w:rsid w:val="00DC5951"/>
    <w:rsid w:val="00DC5E46"/>
    <w:rsid w:val="00DC68F5"/>
    <w:rsid w:val="00DC6B89"/>
    <w:rsid w:val="00DC736A"/>
    <w:rsid w:val="00DC77DC"/>
    <w:rsid w:val="00DD0134"/>
    <w:rsid w:val="00DD04A2"/>
    <w:rsid w:val="00DD064B"/>
    <w:rsid w:val="00DD082A"/>
    <w:rsid w:val="00DD134B"/>
    <w:rsid w:val="00DD17FA"/>
    <w:rsid w:val="00DD1A2F"/>
    <w:rsid w:val="00DD1C5F"/>
    <w:rsid w:val="00DD2741"/>
    <w:rsid w:val="00DD2ABB"/>
    <w:rsid w:val="00DD2C87"/>
    <w:rsid w:val="00DD31C4"/>
    <w:rsid w:val="00DD4170"/>
    <w:rsid w:val="00DD43EC"/>
    <w:rsid w:val="00DD4FDD"/>
    <w:rsid w:val="00DD5124"/>
    <w:rsid w:val="00DD5F54"/>
    <w:rsid w:val="00DD6CC7"/>
    <w:rsid w:val="00DD75A9"/>
    <w:rsid w:val="00DD7670"/>
    <w:rsid w:val="00DD7CBA"/>
    <w:rsid w:val="00DD7D67"/>
    <w:rsid w:val="00DD7D7C"/>
    <w:rsid w:val="00DD7EE0"/>
    <w:rsid w:val="00DE01F4"/>
    <w:rsid w:val="00DE0201"/>
    <w:rsid w:val="00DE0343"/>
    <w:rsid w:val="00DE0442"/>
    <w:rsid w:val="00DE06FD"/>
    <w:rsid w:val="00DE0CCB"/>
    <w:rsid w:val="00DE0E0F"/>
    <w:rsid w:val="00DE1778"/>
    <w:rsid w:val="00DE1BB3"/>
    <w:rsid w:val="00DE1E16"/>
    <w:rsid w:val="00DE257D"/>
    <w:rsid w:val="00DE299B"/>
    <w:rsid w:val="00DE2A9A"/>
    <w:rsid w:val="00DE2C5F"/>
    <w:rsid w:val="00DE2EBD"/>
    <w:rsid w:val="00DE2FBA"/>
    <w:rsid w:val="00DE2FCA"/>
    <w:rsid w:val="00DE3392"/>
    <w:rsid w:val="00DE3E97"/>
    <w:rsid w:val="00DE4226"/>
    <w:rsid w:val="00DE4A69"/>
    <w:rsid w:val="00DE4BCE"/>
    <w:rsid w:val="00DE4C02"/>
    <w:rsid w:val="00DE54E7"/>
    <w:rsid w:val="00DE5A30"/>
    <w:rsid w:val="00DE64F7"/>
    <w:rsid w:val="00DE6B8F"/>
    <w:rsid w:val="00DE6DF7"/>
    <w:rsid w:val="00DE6E8E"/>
    <w:rsid w:val="00DE711B"/>
    <w:rsid w:val="00DE76D5"/>
    <w:rsid w:val="00DE7D4A"/>
    <w:rsid w:val="00DE7DC2"/>
    <w:rsid w:val="00DF02E4"/>
    <w:rsid w:val="00DF0BD6"/>
    <w:rsid w:val="00DF1079"/>
    <w:rsid w:val="00DF1818"/>
    <w:rsid w:val="00DF2332"/>
    <w:rsid w:val="00DF2828"/>
    <w:rsid w:val="00DF31DF"/>
    <w:rsid w:val="00DF32EE"/>
    <w:rsid w:val="00DF3913"/>
    <w:rsid w:val="00DF3C43"/>
    <w:rsid w:val="00DF3CF7"/>
    <w:rsid w:val="00DF3FE1"/>
    <w:rsid w:val="00DF4960"/>
    <w:rsid w:val="00DF4ED9"/>
    <w:rsid w:val="00DF52C6"/>
    <w:rsid w:val="00DF56B5"/>
    <w:rsid w:val="00DF584F"/>
    <w:rsid w:val="00DF5EF6"/>
    <w:rsid w:val="00DF65BF"/>
    <w:rsid w:val="00DF69EA"/>
    <w:rsid w:val="00DF73F5"/>
    <w:rsid w:val="00DF777A"/>
    <w:rsid w:val="00DF7A38"/>
    <w:rsid w:val="00DF7B06"/>
    <w:rsid w:val="00DF7B99"/>
    <w:rsid w:val="00DF7BBB"/>
    <w:rsid w:val="00DF7CE6"/>
    <w:rsid w:val="00E0002C"/>
    <w:rsid w:val="00E005AB"/>
    <w:rsid w:val="00E00F13"/>
    <w:rsid w:val="00E01391"/>
    <w:rsid w:val="00E019BC"/>
    <w:rsid w:val="00E01DF1"/>
    <w:rsid w:val="00E02780"/>
    <w:rsid w:val="00E02B72"/>
    <w:rsid w:val="00E0333B"/>
    <w:rsid w:val="00E033C1"/>
    <w:rsid w:val="00E035EB"/>
    <w:rsid w:val="00E03992"/>
    <w:rsid w:val="00E03E32"/>
    <w:rsid w:val="00E03EE4"/>
    <w:rsid w:val="00E04FBC"/>
    <w:rsid w:val="00E05766"/>
    <w:rsid w:val="00E05824"/>
    <w:rsid w:val="00E0588A"/>
    <w:rsid w:val="00E05DA0"/>
    <w:rsid w:val="00E0628F"/>
    <w:rsid w:val="00E06447"/>
    <w:rsid w:val="00E06E6E"/>
    <w:rsid w:val="00E07678"/>
    <w:rsid w:val="00E07E70"/>
    <w:rsid w:val="00E07E9D"/>
    <w:rsid w:val="00E100D4"/>
    <w:rsid w:val="00E103AA"/>
    <w:rsid w:val="00E10507"/>
    <w:rsid w:val="00E108D4"/>
    <w:rsid w:val="00E1104D"/>
    <w:rsid w:val="00E11596"/>
    <w:rsid w:val="00E11663"/>
    <w:rsid w:val="00E116EE"/>
    <w:rsid w:val="00E1175C"/>
    <w:rsid w:val="00E119E0"/>
    <w:rsid w:val="00E11C99"/>
    <w:rsid w:val="00E11CD7"/>
    <w:rsid w:val="00E122FE"/>
    <w:rsid w:val="00E12453"/>
    <w:rsid w:val="00E12677"/>
    <w:rsid w:val="00E126B7"/>
    <w:rsid w:val="00E12E36"/>
    <w:rsid w:val="00E131B5"/>
    <w:rsid w:val="00E1365F"/>
    <w:rsid w:val="00E137CB"/>
    <w:rsid w:val="00E14481"/>
    <w:rsid w:val="00E165DE"/>
    <w:rsid w:val="00E172BC"/>
    <w:rsid w:val="00E17784"/>
    <w:rsid w:val="00E20943"/>
    <w:rsid w:val="00E21031"/>
    <w:rsid w:val="00E2187F"/>
    <w:rsid w:val="00E21C4E"/>
    <w:rsid w:val="00E22459"/>
    <w:rsid w:val="00E23694"/>
    <w:rsid w:val="00E237B4"/>
    <w:rsid w:val="00E23A7D"/>
    <w:rsid w:val="00E24036"/>
    <w:rsid w:val="00E24130"/>
    <w:rsid w:val="00E24673"/>
    <w:rsid w:val="00E24AA4"/>
    <w:rsid w:val="00E24C3B"/>
    <w:rsid w:val="00E24C90"/>
    <w:rsid w:val="00E24FF1"/>
    <w:rsid w:val="00E25273"/>
    <w:rsid w:val="00E25E4A"/>
    <w:rsid w:val="00E260BE"/>
    <w:rsid w:val="00E26312"/>
    <w:rsid w:val="00E2632C"/>
    <w:rsid w:val="00E267D6"/>
    <w:rsid w:val="00E273A9"/>
    <w:rsid w:val="00E27D23"/>
    <w:rsid w:val="00E30918"/>
    <w:rsid w:val="00E30C35"/>
    <w:rsid w:val="00E30CD9"/>
    <w:rsid w:val="00E31480"/>
    <w:rsid w:val="00E31601"/>
    <w:rsid w:val="00E31914"/>
    <w:rsid w:val="00E31B0E"/>
    <w:rsid w:val="00E31F3C"/>
    <w:rsid w:val="00E32045"/>
    <w:rsid w:val="00E32111"/>
    <w:rsid w:val="00E3313D"/>
    <w:rsid w:val="00E33260"/>
    <w:rsid w:val="00E33352"/>
    <w:rsid w:val="00E34266"/>
    <w:rsid w:val="00E34A9A"/>
    <w:rsid w:val="00E34E5F"/>
    <w:rsid w:val="00E34FCE"/>
    <w:rsid w:val="00E3505C"/>
    <w:rsid w:val="00E35E1F"/>
    <w:rsid w:val="00E35EFC"/>
    <w:rsid w:val="00E36101"/>
    <w:rsid w:val="00E361EA"/>
    <w:rsid w:val="00E3631A"/>
    <w:rsid w:val="00E36B1D"/>
    <w:rsid w:val="00E3701A"/>
    <w:rsid w:val="00E373DD"/>
    <w:rsid w:val="00E37D01"/>
    <w:rsid w:val="00E37F39"/>
    <w:rsid w:val="00E405D7"/>
    <w:rsid w:val="00E407A2"/>
    <w:rsid w:val="00E408CF"/>
    <w:rsid w:val="00E411E0"/>
    <w:rsid w:val="00E41825"/>
    <w:rsid w:val="00E41B9B"/>
    <w:rsid w:val="00E42087"/>
    <w:rsid w:val="00E42268"/>
    <w:rsid w:val="00E43BF0"/>
    <w:rsid w:val="00E43DB3"/>
    <w:rsid w:val="00E43F2A"/>
    <w:rsid w:val="00E44320"/>
    <w:rsid w:val="00E4583A"/>
    <w:rsid w:val="00E463E7"/>
    <w:rsid w:val="00E46682"/>
    <w:rsid w:val="00E466BC"/>
    <w:rsid w:val="00E46E92"/>
    <w:rsid w:val="00E474F9"/>
    <w:rsid w:val="00E478EB"/>
    <w:rsid w:val="00E47B2D"/>
    <w:rsid w:val="00E47E36"/>
    <w:rsid w:val="00E500AB"/>
    <w:rsid w:val="00E50511"/>
    <w:rsid w:val="00E5084A"/>
    <w:rsid w:val="00E50A2C"/>
    <w:rsid w:val="00E50B3D"/>
    <w:rsid w:val="00E51E9C"/>
    <w:rsid w:val="00E53098"/>
    <w:rsid w:val="00E53295"/>
    <w:rsid w:val="00E54103"/>
    <w:rsid w:val="00E54289"/>
    <w:rsid w:val="00E5506A"/>
    <w:rsid w:val="00E552B2"/>
    <w:rsid w:val="00E5566A"/>
    <w:rsid w:val="00E55EC6"/>
    <w:rsid w:val="00E561D9"/>
    <w:rsid w:val="00E569E5"/>
    <w:rsid w:val="00E56A9E"/>
    <w:rsid w:val="00E56BE9"/>
    <w:rsid w:val="00E56C0E"/>
    <w:rsid w:val="00E60387"/>
    <w:rsid w:val="00E60463"/>
    <w:rsid w:val="00E60BF1"/>
    <w:rsid w:val="00E60DE4"/>
    <w:rsid w:val="00E61B4F"/>
    <w:rsid w:val="00E61FB8"/>
    <w:rsid w:val="00E623A4"/>
    <w:rsid w:val="00E62E86"/>
    <w:rsid w:val="00E63140"/>
    <w:rsid w:val="00E631C1"/>
    <w:rsid w:val="00E632D4"/>
    <w:rsid w:val="00E635E4"/>
    <w:rsid w:val="00E6367C"/>
    <w:rsid w:val="00E6389B"/>
    <w:rsid w:val="00E64BF4"/>
    <w:rsid w:val="00E65354"/>
    <w:rsid w:val="00E66007"/>
    <w:rsid w:val="00E66388"/>
    <w:rsid w:val="00E665D8"/>
    <w:rsid w:val="00E66879"/>
    <w:rsid w:val="00E669A0"/>
    <w:rsid w:val="00E66F55"/>
    <w:rsid w:val="00E66FBB"/>
    <w:rsid w:val="00E67DE0"/>
    <w:rsid w:val="00E70605"/>
    <w:rsid w:val="00E706A8"/>
    <w:rsid w:val="00E7076E"/>
    <w:rsid w:val="00E70801"/>
    <w:rsid w:val="00E7087E"/>
    <w:rsid w:val="00E70B2A"/>
    <w:rsid w:val="00E711F4"/>
    <w:rsid w:val="00E71C00"/>
    <w:rsid w:val="00E71E97"/>
    <w:rsid w:val="00E71F3D"/>
    <w:rsid w:val="00E725EC"/>
    <w:rsid w:val="00E73072"/>
    <w:rsid w:val="00E731AF"/>
    <w:rsid w:val="00E736AB"/>
    <w:rsid w:val="00E73945"/>
    <w:rsid w:val="00E73DD6"/>
    <w:rsid w:val="00E740B8"/>
    <w:rsid w:val="00E74371"/>
    <w:rsid w:val="00E74675"/>
    <w:rsid w:val="00E74824"/>
    <w:rsid w:val="00E74BC6"/>
    <w:rsid w:val="00E74D00"/>
    <w:rsid w:val="00E754CA"/>
    <w:rsid w:val="00E756F9"/>
    <w:rsid w:val="00E757AC"/>
    <w:rsid w:val="00E75ED6"/>
    <w:rsid w:val="00E7610C"/>
    <w:rsid w:val="00E76149"/>
    <w:rsid w:val="00E76222"/>
    <w:rsid w:val="00E76E92"/>
    <w:rsid w:val="00E77C58"/>
    <w:rsid w:val="00E77EBA"/>
    <w:rsid w:val="00E77FF2"/>
    <w:rsid w:val="00E800B2"/>
    <w:rsid w:val="00E809C5"/>
    <w:rsid w:val="00E80A25"/>
    <w:rsid w:val="00E80D3D"/>
    <w:rsid w:val="00E812B2"/>
    <w:rsid w:val="00E817F0"/>
    <w:rsid w:val="00E81B42"/>
    <w:rsid w:val="00E81FB7"/>
    <w:rsid w:val="00E82336"/>
    <w:rsid w:val="00E82542"/>
    <w:rsid w:val="00E82BE4"/>
    <w:rsid w:val="00E83010"/>
    <w:rsid w:val="00E83E2F"/>
    <w:rsid w:val="00E83E3A"/>
    <w:rsid w:val="00E84901"/>
    <w:rsid w:val="00E85A78"/>
    <w:rsid w:val="00E85C04"/>
    <w:rsid w:val="00E86098"/>
    <w:rsid w:val="00E866CA"/>
    <w:rsid w:val="00E86FC3"/>
    <w:rsid w:val="00E87487"/>
    <w:rsid w:val="00E90081"/>
    <w:rsid w:val="00E90328"/>
    <w:rsid w:val="00E9044A"/>
    <w:rsid w:val="00E90871"/>
    <w:rsid w:val="00E908D8"/>
    <w:rsid w:val="00E90AF0"/>
    <w:rsid w:val="00E91578"/>
    <w:rsid w:val="00E922DA"/>
    <w:rsid w:val="00E92B8C"/>
    <w:rsid w:val="00E92CC8"/>
    <w:rsid w:val="00E92EE8"/>
    <w:rsid w:val="00E93015"/>
    <w:rsid w:val="00E933A3"/>
    <w:rsid w:val="00E93637"/>
    <w:rsid w:val="00E93676"/>
    <w:rsid w:val="00E93861"/>
    <w:rsid w:val="00E942A2"/>
    <w:rsid w:val="00E949F9"/>
    <w:rsid w:val="00E9593E"/>
    <w:rsid w:val="00E95D23"/>
    <w:rsid w:val="00E95E6E"/>
    <w:rsid w:val="00E9632F"/>
    <w:rsid w:val="00E97194"/>
    <w:rsid w:val="00E97988"/>
    <w:rsid w:val="00E97A75"/>
    <w:rsid w:val="00E97E45"/>
    <w:rsid w:val="00EA007C"/>
    <w:rsid w:val="00EA08E4"/>
    <w:rsid w:val="00EA14D4"/>
    <w:rsid w:val="00EA1736"/>
    <w:rsid w:val="00EA1856"/>
    <w:rsid w:val="00EA2201"/>
    <w:rsid w:val="00EA2F48"/>
    <w:rsid w:val="00EA33A6"/>
    <w:rsid w:val="00EA34C3"/>
    <w:rsid w:val="00EA3D93"/>
    <w:rsid w:val="00EA4403"/>
    <w:rsid w:val="00EA4471"/>
    <w:rsid w:val="00EA4F54"/>
    <w:rsid w:val="00EA53AF"/>
    <w:rsid w:val="00EA5464"/>
    <w:rsid w:val="00EA54DD"/>
    <w:rsid w:val="00EA634D"/>
    <w:rsid w:val="00EA6681"/>
    <w:rsid w:val="00EA68E9"/>
    <w:rsid w:val="00EA74C9"/>
    <w:rsid w:val="00EA7CD7"/>
    <w:rsid w:val="00EA7CDA"/>
    <w:rsid w:val="00EB0370"/>
    <w:rsid w:val="00EB1A5A"/>
    <w:rsid w:val="00EB2126"/>
    <w:rsid w:val="00EB2178"/>
    <w:rsid w:val="00EB2322"/>
    <w:rsid w:val="00EB2680"/>
    <w:rsid w:val="00EB2C97"/>
    <w:rsid w:val="00EB2EED"/>
    <w:rsid w:val="00EB3398"/>
    <w:rsid w:val="00EB33C9"/>
    <w:rsid w:val="00EB4314"/>
    <w:rsid w:val="00EB4CAF"/>
    <w:rsid w:val="00EB4F68"/>
    <w:rsid w:val="00EB55CA"/>
    <w:rsid w:val="00EB568C"/>
    <w:rsid w:val="00EB5870"/>
    <w:rsid w:val="00EB5B59"/>
    <w:rsid w:val="00EB6B71"/>
    <w:rsid w:val="00EB7546"/>
    <w:rsid w:val="00EC0286"/>
    <w:rsid w:val="00EC0E7A"/>
    <w:rsid w:val="00EC106D"/>
    <w:rsid w:val="00EC149F"/>
    <w:rsid w:val="00EC15E1"/>
    <w:rsid w:val="00EC3416"/>
    <w:rsid w:val="00EC3572"/>
    <w:rsid w:val="00EC36DF"/>
    <w:rsid w:val="00EC3BFA"/>
    <w:rsid w:val="00EC3E14"/>
    <w:rsid w:val="00EC4CED"/>
    <w:rsid w:val="00EC5C20"/>
    <w:rsid w:val="00EC5CC2"/>
    <w:rsid w:val="00EC6010"/>
    <w:rsid w:val="00EC6C4D"/>
    <w:rsid w:val="00EC6C4E"/>
    <w:rsid w:val="00EC6E01"/>
    <w:rsid w:val="00EC711F"/>
    <w:rsid w:val="00EC7121"/>
    <w:rsid w:val="00EC71A1"/>
    <w:rsid w:val="00EC71D2"/>
    <w:rsid w:val="00EC7923"/>
    <w:rsid w:val="00EC7A5B"/>
    <w:rsid w:val="00EC7D0C"/>
    <w:rsid w:val="00ED0F68"/>
    <w:rsid w:val="00ED0F7A"/>
    <w:rsid w:val="00ED0FF6"/>
    <w:rsid w:val="00ED120B"/>
    <w:rsid w:val="00ED1AE1"/>
    <w:rsid w:val="00ED1BE8"/>
    <w:rsid w:val="00ED1FE4"/>
    <w:rsid w:val="00ED24D5"/>
    <w:rsid w:val="00ED2C21"/>
    <w:rsid w:val="00ED2D06"/>
    <w:rsid w:val="00ED2F8D"/>
    <w:rsid w:val="00ED3030"/>
    <w:rsid w:val="00ED335A"/>
    <w:rsid w:val="00ED36C0"/>
    <w:rsid w:val="00ED412E"/>
    <w:rsid w:val="00ED4498"/>
    <w:rsid w:val="00ED4A78"/>
    <w:rsid w:val="00ED5951"/>
    <w:rsid w:val="00ED735B"/>
    <w:rsid w:val="00ED743D"/>
    <w:rsid w:val="00ED7835"/>
    <w:rsid w:val="00ED7BB4"/>
    <w:rsid w:val="00ED7C28"/>
    <w:rsid w:val="00EE0C7D"/>
    <w:rsid w:val="00EE0D48"/>
    <w:rsid w:val="00EE1603"/>
    <w:rsid w:val="00EE1710"/>
    <w:rsid w:val="00EE1744"/>
    <w:rsid w:val="00EE1D11"/>
    <w:rsid w:val="00EE1DB7"/>
    <w:rsid w:val="00EE1E79"/>
    <w:rsid w:val="00EE202C"/>
    <w:rsid w:val="00EE2F1D"/>
    <w:rsid w:val="00EE36B1"/>
    <w:rsid w:val="00EE3FCE"/>
    <w:rsid w:val="00EE43D6"/>
    <w:rsid w:val="00EE4C48"/>
    <w:rsid w:val="00EE4D79"/>
    <w:rsid w:val="00EE524B"/>
    <w:rsid w:val="00EE52C6"/>
    <w:rsid w:val="00EE5473"/>
    <w:rsid w:val="00EE5EE6"/>
    <w:rsid w:val="00EE6318"/>
    <w:rsid w:val="00EE6931"/>
    <w:rsid w:val="00EE6FC1"/>
    <w:rsid w:val="00EE76FE"/>
    <w:rsid w:val="00EF1737"/>
    <w:rsid w:val="00EF25AB"/>
    <w:rsid w:val="00EF2961"/>
    <w:rsid w:val="00EF34DE"/>
    <w:rsid w:val="00EF360B"/>
    <w:rsid w:val="00EF3AA0"/>
    <w:rsid w:val="00EF3F6D"/>
    <w:rsid w:val="00EF42DD"/>
    <w:rsid w:val="00EF42EC"/>
    <w:rsid w:val="00EF47F2"/>
    <w:rsid w:val="00EF4ADB"/>
    <w:rsid w:val="00EF4EEA"/>
    <w:rsid w:val="00EF5112"/>
    <w:rsid w:val="00EF523C"/>
    <w:rsid w:val="00EF563A"/>
    <w:rsid w:val="00EF60BB"/>
    <w:rsid w:val="00EF621F"/>
    <w:rsid w:val="00EF6428"/>
    <w:rsid w:val="00EF667D"/>
    <w:rsid w:val="00F0080B"/>
    <w:rsid w:val="00F00CE3"/>
    <w:rsid w:val="00F00D95"/>
    <w:rsid w:val="00F01829"/>
    <w:rsid w:val="00F01A49"/>
    <w:rsid w:val="00F01BD8"/>
    <w:rsid w:val="00F01E58"/>
    <w:rsid w:val="00F022DE"/>
    <w:rsid w:val="00F02382"/>
    <w:rsid w:val="00F02662"/>
    <w:rsid w:val="00F02CE9"/>
    <w:rsid w:val="00F03365"/>
    <w:rsid w:val="00F03E20"/>
    <w:rsid w:val="00F03E5A"/>
    <w:rsid w:val="00F04633"/>
    <w:rsid w:val="00F049B3"/>
    <w:rsid w:val="00F05F4E"/>
    <w:rsid w:val="00F0657B"/>
    <w:rsid w:val="00F069C9"/>
    <w:rsid w:val="00F0704C"/>
    <w:rsid w:val="00F07125"/>
    <w:rsid w:val="00F072C5"/>
    <w:rsid w:val="00F07CC4"/>
    <w:rsid w:val="00F104C8"/>
    <w:rsid w:val="00F10CFB"/>
    <w:rsid w:val="00F10E05"/>
    <w:rsid w:val="00F1136D"/>
    <w:rsid w:val="00F11900"/>
    <w:rsid w:val="00F11BAB"/>
    <w:rsid w:val="00F11D6C"/>
    <w:rsid w:val="00F12029"/>
    <w:rsid w:val="00F122DD"/>
    <w:rsid w:val="00F12647"/>
    <w:rsid w:val="00F12D35"/>
    <w:rsid w:val="00F1369D"/>
    <w:rsid w:val="00F13AC3"/>
    <w:rsid w:val="00F145B0"/>
    <w:rsid w:val="00F15060"/>
    <w:rsid w:val="00F15682"/>
    <w:rsid w:val="00F158B5"/>
    <w:rsid w:val="00F1607A"/>
    <w:rsid w:val="00F16348"/>
    <w:rsid w:val="00F16E59"/>
    <w:rsid w:val="00F175BE"/>
    <w:rsid w:val="00F1762B"/>
    <w:rsid w:val="00F1772A"/>
    <w:rsid w:val="00F20DAA"/>
    <w:rsid w:val="00F20DCE"/>
    <w:rsid w:val="00F21905"/>
    <w:rsid w:val="00F22708"/>
    <w:rsid w:val="00F228E0"/>
    <w:rsid w:val="00F228EE"/>
    <w:rsid w:val="00F22BAE"/>
    <w:rsid w:val="00F2354C"/>
    <w:rsid w:val="00F23559"/>
    <w:rsid w:val="00F23846"/>
    <w:rsid w:val="00F2409F"/>
    <w:rsid w:val="00F2442A"/>
    <w:rsid w:val="00F244AC"/>
    <w:rsid w:val="00F249EE"/>
    <w:rsid w:val="00F24C56"/>
    <w:rsid w:val="00F25742"/>
    <w:rsid w:val="00F25EE9"/>
    <w:rsid w:val="00F2618A"/>
    <w:rsid w:val="00F262AB"/>
    <w:rsid w:val="00F2695B"/>
    <w:rsid w:val="00F2750C"/>
    <w:rsid w:val="00F27632"/>
    <w:rsid w:val="00F279F9"/>
    <w:rsid w:val="00F27B3B"/>
    <w:rsid w:val="00F27B7C"/>
    <w:rsid w:val="00F27E37"/>
    <w:rsid w:val="00F303B6"/>
    <w:rsid w:val="00F306B1"/>
    <w:rsid w:val="00F31374"/>
    <w:rsid w:val="00F316FC"/>
    <w:rsid w:val="00F31870"/>
    <w:rsid w:val="00F322FA"/>
    <w:rsid w:val="00F32702"/>
    <w:rsid w:val="00F327A8"/>
    <w:rsid w:val="00F3298C"/>
    <w:rsid w:val="00F32E4D"/>
    <w:rsid w:val="00F339D3"/>
    <w:rsid w:val="00F33A9E"/>
    <w:rsid w:val="00F33DF1"/>
    <w:rsid w:val="00F34422"/>
    <w:rsid w:val="00F34CE6"/>
    <w:rsid w:val="00F350E2"/>
    <w:rsid w:val="00F361DF"/>
    <w:rsid w:val="00F36864"/>
    <w:rsid w:val="00F3716B"/>
    <w:rsid w:val="00F376B6"/>
    <w:rsid w:val="00F40365"/>
    <w:rsid w:val="00F40673"/>
    <w:rsid w:val="00F40AEB"/>
    <w:rsid w:val="00F40E0A"/>
    <w:rsid w:val="00F41206"/>
    <w:rsid w:val="00F41271"/>
    <w:rsid w:val="00F41C24"/>
    <w:rsid w:val="00F41C5B"/>
    <w:rsid w:val="00F4256A"/>
    <w:rsid w:val="00F42E28"/>
    <w:rsid w:val="00F43B71"/>
    <w:rsid w:val="00F440A4"/>
    <w:rsid w:val="00F447BD"/>
    <w:rsid w:val="00F44937"/>
    <w:rsid w:val="00F44A2E"/>
    <w:rsid w:val="00F44C52"/>
    <w:rsid w:val="00F4587C"/>
    <w:rsid w:val="00F4644C"/>
    <w:rsid w:val="00F466FA"/>
    <w:rsid w:val="00F46916"/>
    <w:rsid w:val="00F4718E"/>
    <w:rsid w:val="00F474D0"/>
    <w:rsid w:val="00F47693"/>
    <w:rsid w:val="00F47FFC"/>
    <w:rsid w:val="00F50442"/>
    <w:rsid w:val="00F50A56"/>
    <w:rsid w:val="00F512B1"/>
    <w:rsid w:val="00F51DE3"/>
    <w:rsid w:val="00F521D1"/>
    <w:rsid w:val="00F52239"/>
    <w:rsid w:val="00F523A9"/>
    <w:rsid w:val="00F52AFA"/>
    <w:rsid w:val="00F5339B"/>
    <w:rsid w:val="00F53D40"/>
    <w:rsid w:val="00F53FB6"/>
    <w:rsid w:val="00F545E9"/>
    <w:rsid w:val="00F54656"/>
    <w:rsid w:val="00F54A8C"/>
    <w:rsid w:val="00F558DC"/>
    <w:rsid w:val="00F55D5E"/>
    <w:rsid w:val="00F55EA3"/>
    <w:rsid w:val="00F57DD1"/>
    <w:rsid w:val="00F57EEA"/>
    <w:rsid w:val="00F600E9"/>
    <w:rsid w:val="00F604C7"/>
    <w:rsid w:val="00F60906"/>
    <w:rsid w:val="00F60A92"/>
    <w:rsid w:val="00F60FF3"/>
    <w:rsid w:val="00F611AC"/>
    <w:rsid w:val="00F612B7"/>
    <w:rsid w:val="00F617C9"/>
    <w:rsid w:val="00F61CBB"/>
    <w:rsid w:val="00F620F0"/>
    <w:rsid w:val="00F6294C"/>
    <w:rsid w:val="00F62C6C"/>
    <w:rsid w:val="00F62DD1"/>
    <w:rsid w:val="00F63446"/>
    <w:rsid w:val="00F63CBC"/>
    <w:rsid w:val="00F63E6E"/>
    <w:rsid w:val="00F650D6"/>
    <w:rsid w:val="00F6547D"/>
    <w:rsid w:val="00F654BA"/>
    <w:rsid w:val="00F65812"/>
    <w:rsid w:val="00F65CFB"/>
    <w:rsid w:val="00F65DB1"/>
    <w:rsid w:val="00F65F59"/>
    <w:rsid w:val="00F66792"/>
    <w:rsid w:val="00F667C9"/>
    <w:rsid w:val="00F669D6"/>
    <w:rsid w:val="00F67303"/>
    <w:rsid w:val="00F67D01"/>
    <w:rsid w:val="00F700DF"/>
    <w:rsid w:val="00F70172"/>
    <w:rsid w:val="00F70206"/>
    <w:rsid w:val="00F70284"/>
    <w:rsid w:val="00F703EE"/>
    <w:rsid w:val="00F7056C"/>
    <w:rsid w:val="00F70904"/>
    <w:rsid w:val="00F70C56"/>
    <w:rsid w:val="00F70D05"/>
    <w:rsid w:val="00F71183"/>
    <w:rsid w:val="00F71683"/>
    <w:rsid w:val="00F71ABF"/>
    <w:rsid w:val="00F71FF0"/>
    <w:rsid w:val="00F721EC"/>
    <w:rsid w:val="00F7313B"/>
    <w:rsid w:val="00F73205"/>
    <w:rsid w:val="00F732C2"/>
    <w:rsid w:val="00F73453"/>
    <w:rsid w:val="00F737B6"/>
    <w:rsid w:val="00F73981"/>
    <w:rsid w:val="00F73B87"/>
    <w:rsid w:val="00F73E02"/>
    <w:rsid w:val="00F742C3"/>
    <w:rsid w:val="00F75716"/>
    <w:rsid w:val="00F75986"/>
    <w:rsid w:val="00F75DB1"/>
    <w:rsid w:val="00F7612E"/>
    <w:rsid w:val="00F764EF"/>
    <w:rsid w:val="00F76584"/>
    <w:rsid w:val="00F769F9"/>
    <w:rsid w:val="00F76D99"/>
    <w:rsid w:val="00F77883"/>
    <w:rsid w:val="00F819B1"/>
    <w:rsid w:val="00F82163"/>
    <w:rsid w:val="00F82FCD"/>
    <w:rsid w:val="00F836D5"/>
    <w:rsid w:val="00F83BB2"/>
    <w:rsid w:val="00F842E3"/>
    <w:rsid w:val="00F849DB"/>
    <w:rsid w:val="00F84CB9"/>
    <w:rsid w:val="00F84D42"/>
    <w:rsid w:val="00F85055"/>
    <w:rsid w:val="00F851C7"/>
    <w:rsid w:val="00F8539B"/>
    <w:rsid w:val="00F85C4C"/>
    <w:rsid w:val="00F8600D"/>
    <w:rsid w:val="00F86281"/>
    <w:rsid w:val="00F8658E"/>
    <w:rsid w:val="00F86B4B"/>
    <w:rsid w:val="00F878DD"/>
    <w:rsid w:val="00F87DE1"/>
    <w:rsid w:val="00F87FF6"/>
    <w:rsid w:val="00F902E6"/>
    <w:rsid w:val="00F903AA"/>
    <w:rsid w:val="00F90B01"/>
    <w:rsid w:val="00F911A7"/>
    <w:rsid w:val="00F91257"/>
    <w:rsid w:val="00F913F1"/>
    <w:rsid w:val="00F91BA5"/>
    <w:rsid w:val="00F91D64"/>
    <w:rsid w:val="00F921F6"/>
    <w:rsid w:val="00F926D0"/>
    <w:rsid w:val="00F9289A"/>
    <w:rsid w:val="00F929B2"/>
    <w:rsid w:val="00F92A4D"/>
    <w:rsid w:val="00F932D4"/>
    <w:rsid w:val="00F93591"/>
    <w:rsid w:val="00F93CB3"/>
    <w:rsid w:val="00F9402D"/>
    <w:rsid w:val="00F94C1E"/>
    <w:rsid w:val="00F94DF2"/>
    <w:rsid w:val="00F95B40"/>
    <w:rsid w:val="00F9607B"/>
    <w:rsid w:val="00F96131"/>
    <w:rsid w:val="00F96412"/>
    <w:rsid w:val="00F96479"/>
    <w:rsid w:val="00F967CB"/>
    <w:rsid w:val="00F9682B"/>
    <w:rsid w:val="00F9688F"/>
    <w:rsid w:val="00F96AE2"/>
    <w:rsid w:val="00F96F93"/>
    <w:rsid w:val="00F9704A"/>
    <w:rsid w:val="00F97113"/>
    <w:rsid w:val="00F97219"/>
    <w:rsid w:val="00F978D1"/>
    <w:rsid w:val="00FA0A7B"/>
    <w:rsid w:val="00FA0CD4"/>
    <w:rsid w:val="00FA0D63"/>
    <w:rsid w:val="00FA0E2E"/>
    <w:rsid w:val="00FA128B"/>
    <w:rsid w:val="00FA1428"/>
    <w:rsid w:val="00FA14BB"/>
    <w:rsid w:val="00FA1B9B"/>
    <w:rsid w:val="00FA2103"/>
    <w:rsid w:val="00FA2120"/>
    <w:rsid w:val="00FA276B"/>
    <w:rsid w:val="00FA308D"/>
    <w:rsid w:val="00FA347D"/>
    <w:rsid w:val="00FA45D5"/>
    <w:rsid w:val="00FA4C8D"/>
    <w:rsid w:val="00FA5057"/>
    <w:rsid w:val="00FA54E5"/>
    <w:rsid w:val="00FA56F4"/>
    <w:rsid w:val="00FA5E6D"/>
    <w:rsid w:val="00FA6725"/>
    <w:rsid w:val="00FA69EA"/>
    <w:rsid w:val="00FA6D04"/>
    <w:rsid w:val="00FA6E90"/>
    <w:rsid w:val="00FA76AE"/>
    <w:rsid w:val="00FA782C"/>
    <w:rsid w:val="00FA7A53"/>
    <w:rsid w:val="00FA7C70"/>
    <w:rsid w:val="00FA7E6F"/>
    <w:rsid w:val="00FB0625"/>
    <w:rsid w:val="00FB0BB2"/>
    <w:rsid w:val="00FB1609"/>
    <w:rsid w:val="00FB185E"/>
    <w:rsid w:val="00FB2645"/>
    <w:rsid w:val="00FB28D2"/>
    <w:rsid w:val="00FB2B6A"/>
    <w:rsid w:val="00FB2C9E"/>
    <w:rsid w:val="00FB33EE"/>
    <w:rsid w:val="00FB3728"/>
    <w:rsid w:val="00FB408F"/>
    <w:rsid w:val="00FB41FF"/>
    <w:rsid w:val="00FB4419"/>
    <w:rsid w:val="00FB4D86"/>
    <w:rsid w:val="00FB5023"/>
    <w:rsid w:val="00FB5160"/>
    <w:rsid w:val="00FB56BA"/>
    <w:rsid w:val="00FB58F4"/>
    <w:rsid w:val="00FB5ABA"/>
    <w:rsid w:val="00FB64F9"/>
    <w:rsid w:val="00FB67CC"/>
    <w:rsid w:val="00FB6B69"/>
    <w:rsid w:val="00FB7F74"/>
    <w:rsid w:val="00FC0D22"/>
    <w:rsid w:val="00FC0F16"/>
    <w:rsid w:val="00FC120A"/>
    <w:rsid w:val="00FC1244"/>
    <w:rsid w:val="00FC17D3"/>
    <w:rsid w:val="00FC1886"/>
    <w:rsid w:val="00FC18BD"/>
    <w:rsid w:val="00FC2335"/>
    <w:rsid w:val="00FC2FB8"/>
    <w:rsid w:val="00FC3477"/>
    <w:rsid w:val="00FC366F"/>
    <w:rsid w:val="00FC3B1A"/>
    <w:rsid w:val="00FC3F75"/>
    <w:rsid w:val="00FC44CB"/>
    <w:rsid w:val="00FC4E64"/>
    <w:rsid w:val="00FC4F0D"/>
    <w:rsid w:val="00FC50B2"/>
    <w:rsid w:val="00FC521E"/>
    <w:rsid w:val="00FC5BB7"/>
    <w:rsid w:val="00FC5C12"/>
    <w:rsid w:val="00FC639B"/>
    <w:rsid w:val="00FC67FE"/>
    <w:rsid w:val="00FC702D"/>
    <w:rsid w:val="00FD0261"/>
    <w:rsid w:val="00FD041F"/>
    <w:rsid w:val="00FD086B"/>
    <w:rsid w:val="00FD0C19"/>
    <w:rsid w:val="00FD0D43"/>
    <w:rsid w:val="00FD0DDB"/>
    <w:rsid w:val="00FD15A4"/>
    <w:rsid w:val="00FD1AFA"/>
    <w:rsid w:val="00FD1BFD"/>
    <w:rsid w:val="00FD1E94"/>
    <w:rsid w:val="00FD1FB1"/>
    <w:rsid w:val="00FD26DD"/>
    <w:rsid w:val="00FD2935"/>
    <w:rsid w:val="00FD2BA3"/>
    <w:rsid w:val="00FD357B"/>
    <w:rsid w:val="00FD3942"/>
    <w:rsid w:val="00FD3EDE"/>
    <w:rsid w:val="00FD4191"/>
    <w:rsid w:val="00FD45B5"/>
    <w:rsid w:val="00FD4CE2"/>
    <w:rsid w:val="00FD4E9D"/>
    <w:rsid w:val="00FD5099"/>
    <w:rsid w:val="00FD5788"/>
    <w:rsid w:val="00FD5CB2"/>
    <w:rsid w:val="00FD707C"/>
    <w:rsid w:val="00FE00DB"/>
    <w:rsid w:val="00FE0535"/>
    <w:rsid w:val="00FE12B7"/>
    <w:rsid w:val="00FE1E10"/>
    <w:rsid w:val="00FE1F67"/>
    <w:rsid w:val="00FE3088"/>
    <w:rsid w:val="00FE309E"/>
    <w:rsid w:val="00FE30F4"/>
    <w:rsid w:val="00FE325A"/>
    <w:rsid w:val="00FE339C"/>
    <w:rsid w:val="00FE36DF"/>
    <w:rsid w:val="00FE3A46"/>
    <w:rsid w:val="00FE3BA3"/>
    <w:rsid w:val="00FE3E99"/>
    <w:rsid w:val="00FE4454"/>
    <w:rsid w:val="00FE44FE"/>
    <w:rsid w:val="00FE4B0A"/>
    <w:rsid w:val="00FE4CF6"/>
    <w:rsid w:val="00FE4DB3"/>
    <w:rsid w:val="00FE4F52"/>
    <w:rsid w:val="00FE5022"/>
    <w:rsid w:val="00FE532F"/>
    <w:rsid w:val="00FE544B"/>
    <w:rsid w:val="00FE5542"/>
    <w:rsid w:val="00FE59F1"/>
    <w:rsid w:val="00FE5A2A"/>
    <w:rsid w:val="00FE5DB6"/>
    <w:rsid w:val="00FE5DEC"/>
    <w:rsid w:val="00FE5DFD"/>
    <w:rsid w:val="00FE6077"/>
    <w:rsid w:val="00FE6934"/>
    <w:rsid w:val="00FF1611"/>
    <w:rsid w:val="00FF1AB7"/>
    <w:rsid w:val="00FF206D"/>
    <w:rsid w:val="00FF2285"/>
    <w:rsid w:val="00FF269A"/>
    <w:rsid w:val="00FF26EB"/>
    <w:rsid w:val="00FF29E7"/>
    <w:rsid w:val="00FF2E95"/>
    <w:rsid w:val="00FF32DB"/>
    <w:rsid w:val="00FF3611"/>
    <w:rsid w:val="00FF3D7A"/>
    <w:rsid w:val="00FF3ECD"/>
    <w:rsid w:val="00FF3EE8"/>
    <w:rsid w:val="00FF43B0"/>
    <w:rsid w:val="00FF50EF"/>
    <w:rsid w:val="00FF5111"/>
    <w:rsid w:val="00FF5614"/>
    <w:rsid w:val="00FF5CF0"/>
    <w:rsid w:val="00FF61D3"/>
    <w:rsid w:val="00FF6727"/>
    <w:rsid w:val="00FF692F"/>
    <w:rsid w:val="00FF6C9C"/>
    <w:rsid w:val="00FF7B6E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A28B8E"/>
  <w15:chartTrackingRefBased/>
  <w15:docId w15:val="{2CF925B9-86F3-4DCD-9026-862F499D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8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B19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B19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B19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Times New Roman" w:hAnsi="Times New Roman" w:cs="Angsana New"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B19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B19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19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9B1932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rsid w:val="009B1932"/>
    <w:rPr>
      <w:b/>
      <w:bCs/>
    </w:rPr>
  </w:style>
  <w:style w:type="paragraph" w:styleId="ListBullet">
    <w:name w:val="List Bullet"/>
    <w:basedOn w:val="Normal"/>
    <w:rsid w:val="009B19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19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19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19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19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B19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19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1932"/>
    <w:pPr>
      <w:ind w:left="284"/>
    </w:pPr>
  </w:style>
  <w:style w:type="paragraph" w:customStyle="1" w:styleId="AAFrameAddress">
    <w:name w:val="AA Frame Address"/>
    <w:basedOn w:val="Heading1"/>
    <w:rsid w:val="009B19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B19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19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19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19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B19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1932"/>
    <w:pPr>
      <w:ind w:left="851" w:hanging="284"/>
    </w:pPr>
  </w:style>
  <w:style w:type="paragraph" w:styleId="Index4">
    <w:name w:val="index 4"/>
    <w:basedOn w:val="Normal"/>
    <w:next w:val="Normal"/>
    <w:semiHidden/>
    <w:rsid w:val="009B1932"/>
    <w:pPr>
      <w:ind w:left="1135" w:hanging="284"/>
    </w:pPr>
  </w:style>
  <w:style w:type="paragraph" w:styleId="Index6">
    <w:name w:val="index 6"/>
    <w:basedOn w:val="Normal"/>
    <w:next w:val="Normal"/>
    <w:semiHidden/>
    <w:rsid w:val="009B1932"/>
    <w:pPr>
      <w:ind w:left="1702" w:hanging="284"/>
    </w:pPr>
  </w:style>
  <w:style w:type="paragraph" w:styleId="Index5">
    <w:name w:val="index 5"/>
    <w:basedOn w:val="Normal"/>
    <w:next w:val="Normal"/>
    <w:semiHidden/>
    <w:rsid w:val="009B1932"/>
    <w:pPr>
      <w:ind w:left="1418" w:hanging="284"/>
    </w:pPr>
  </w:style>
  <w:style w:type="paragraph" w:styleId="Index7">
    <w:name w:val="index 7"/>
    <w:basedOn w:val="Normal"/>
    <w:next w:val="Normal"/>
    <w:semiHidden/>
    <w:rsid w:val="009B1932"/>
    <w:pPr>
      <w:ind w:left="1985" w:hanging="284"/>
    </w:pPr>
  </w:style>
  <w:style w:type="paragraph" w:styleId="Index8">
    <w:name w:val="index 8"/>
    <w:basedOn w:val="Normal"/>
    <w:next w:val="Normal"/>
    <w:semiHidden/>
    <w:rsid w:val="009B1932"/>
    <w:pPr>
      <w:ind w:left="2269" w:hanging="284"/>
    </w:pPr>
  </w:style>
  <w:style w:type="paragraph" w:styleId="Index9">
    <w:name w:val="index 9"/>
    <w:basedOn w:val="Normal"/>
    <w:next w:val="Normal"/>
    <w:semiHidden/>
    <w:rsid w:val="009B1932"/>
    <w:pPr>
      <w:ind w:left="2552" w:hanging="284"/>
    </w:pPr>
  </w:style>
  <w:style w:type="paragraph" w:styleId="TOC2">
    <w:name w:val="toc 2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B1932"/>
    <w:pPr>
      <w:ind w:left="851"/>
    </w:pPr>
  </w:style>
  <w:style w:type="paragraph" w:styleId="TOC5">
    <w:name w:val="toc 5"/>
    <w:basedOn w:val="Normal"/>
    <w:next w:val="Normal"/>
    <w:semiHidden/>
    <w:rsid w:val="009B1932"/>
    <w:pPr>
      <w:ind w:left="1134"/>
    </w:pPr>
  </w:style>
  <w:style w:type="paragraph" w:styleId="TOC6">
    <w:name w:val="toc 6"/>
    <w:basedOn w:val="Normal"/>
    <w:next w:val="Normal"/>
    <w:semiHidden/>
    <w:rsid w:val="009B1932"/>
    <w:pPr>
      <w:ind w:left="1418"/>
    </w:pPr>
  </w:style>
  <w:style w:type="paragraph" w:styleId="TOC7">
    <w:name w:val="toc 7"/>
    <w:basedOn w:val="Normal"/>
    <w:next w:val="Normal"/>
    <w:semiHidden/>
    <w:rsid w:val="009B1932"/>
    <w:pPr>
      <w:ind w:left="1701"/>
    </w:pPr>
  </w:style>
  <w:style w:type="paragraph" w:styleId="TOC8">
    <w:name w:val="toc 8"/>
    <w:basedOn w:val="Normal"/>
    <w:next w:val="Normal"/>
    <w:semiHidden/>
    <w:rsid w:val="009B1932"/>
    <w:pPr>
      <w:ind w:left="1985"/>
    </w:pPr>
  </w:style>
  <w:style w:type="paragraph" w:styleId="TOC9">
    <w:name w:val="toc 9"/>
    <w:basedOn w:val="Normal"/>
    <w:next w:val="Normal"/>
    <w:semiHidden/>
    <w:rsid w:val="009B1932"/>
    <w:pPr>
      <w:ind w:left="2268"/>
    </w:pPr>
  </w:style>
  <w:style w:type="paragraph" w:styleId="TableofFigures">
    <w:name w:val="table of figures"/>
    <w:basedOn w:val="Normal"/>
    <w:next w:val="Normal"/>
    <w:semiHidden/>
    <w:rsid w:val="009B1932"/>
    <w:pPr>
      <w:ind w:left="567" w:hanging="567"/>
    </w:pPr>
  </w:style>
  <w:style w:type="paragraph" w:styleId="ListBullet5">
    <w:name w:val="List Bullet 5"/>
    <w:basedOn w:val="Normal"/>
    <w:rsid w:val="009B19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B1932"/>
    <w:pPr>
      <w:spacing w:after="120"/>
    </w:pPr>
  </w:style>
  <w:style w:type="paragraph" w:styleId="BodyTextFirstIndent">
    <w:name w:val="Body Text First Indent"/>
    <w:basedOn w:val="BodyText"/>
    <w:rsid w:val="009B1932"/>
    <w:pPr>
      <w:ind w:firstLine="284"/>
    </w:pPr>
  </w:style>
  <w:style w:type="paragraph" w:styleId="BodyTextIndent">
    <w:name w:val="Body Text Indent"/>
    <w:basedOn w:val="Normal"/>
    <w:rsid w:val="009B1932"/>
    <w:pPr>
      <w:spacing w:after="120"/>
      <w:ind w:left="283"/>
    </w:pPr>
  </w:style>
  <w:style w:type="paragraph" w:styleId="BodyTextFirstIndent2">
    <w:name w:val="Body Text First Indent 2"/>
    <w:basedOn w:val="BodyTextIndent"/>
    <w:rsid w:val="009B1932"/>
    <w:pPr>
      <w:ind w:left="284" w:firstLine="284"/>
    </w:pPr>
  </w:style>
  <w:style w:type="character" w:styleId="Strong">
    <w:name w:val="Strong"/>
    <w:qFormat/>
    <w:rsid w:val="009B19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B19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B19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19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19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19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B19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19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B1932"/>
    <w:pPr>
      <w:framePr w:h="1054" w:wrap="around" w:y="5920"/>
    </w:pPr>
  </w:style>
  <w:style w:type="paragraph" w:customStyle="1" w:styleId="ReportHeading3">
    <w:name w:val="ReportHeading3"/>
    <w:basedOn w:val="ReportHeading2"/>
    <w:rsid w:val="009B1932"/>
    <w:pPr>
      <w:framePr w:h="443" w:wrap="around" w:y="8223"/>
    </w:pPr>
  </w:style>
  <w:style w:type="paragraph" w:customStyle="1" w:styleId="a">
    <w:name w:val="¢éÍ¤ÇÒ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B19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19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19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19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19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19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?????3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28"/>
      <w:szCs w:val="28"/>
    </w:rPr>
  </w:style>
  <w:style w:type="paragraph" w:customStyle="1" w:styleId="a2">
    <w:name w:val="ºÇ¡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ลบ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  <w:rsid w:val="009B1932"/>
  </w:style>
  <w:style w:type="paragraph" w:styleId="BodyText2">
    <w:name w:val="Body Tex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4">
    <w:name w:val="?????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0">
    <w:name w:val="????? T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5">
    <w:name w:val="??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9B19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</w:rPr>
  </w:style>
  <w:style w:type="paragraph" w:styleId="BalloonText">
    <w:name w:val="Balloon Text"/>
    <w:basedOn w:val="Normal"/>
    <w:semiHidden/>
    <w:rsid w:val="005B24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C2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1D2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D2737"/>
    <w:rPr>
      <w:rFonts w:ascii="Angsana New" w:hAnsi="Angsana New" w:cs="Angsana New"/>
      <w:sz w:val="30"/>
      <w:szCs w:val="30"/>
      <w:lang w:val="en-GB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CD28F6"/>
    <w:rPr>
      <w:rFonts w:ascii="Arial" w:hAnsi="Arial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C12719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7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">
    <w:name w:val="?????? E"/>
    <w:basedOn w:val="Normal"/>
    <w:rsid w:val="008C2A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headingitalic">
    <w:name w:val="heading italic"/>
    <w:aliases w:val="hi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e0">
    <w:name w:val="e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5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45661"/>
    <w:rPr>
      <w:rFonts w:cs="Angsana New"/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D1714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EF36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1">
    <w:name w:val="Char Char1"/>
    <w:rsid w:val="0035609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A83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469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995B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B1B0B"/>
    <w:pPr>
      <w:ind w:left="720"/>
      <w:contextualSpacing/>
    </w:pPr>
    <w:rPr>
      <w:rFonts w:cs="Angsana New"/>
      <w:szCs w:val="22"/>
    </w:rPr>
  </w:style>
  <w:style w:type="character" w:customStyle="1" w:styleId="Heading2Char1">
    <w:name w:val="Heading 2 Char1"/>
    <w:rsid w:val="001C43BB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57243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B11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11A72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B11A7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11A72"/>
    <w:rPr>
      <w:b/>
      <w:bCs/>
    </w:rPr>
  </w:style>
  <w:style w:type="character" w:customStyle="1" w:styleId="CommentSubjectChar">
    <w:name w:val="Comment Subject Char"/>
    <w:link w:val="CommentSubject"/>
    <w:rsid w:val="00B11A72"/>
    <w:rPr>
      <w:rFonts w:ascii="Arial" w:hAnsi="Arial" w:cs="Angsana New"/>
      <w:b/>
      <w:bCs/>
      <w:szCs w:val="25"/>
    </w:rPr>
  </w:style>
  <w:style w:type="character" w:customStyle="1" w:styleId="Heading7Char">
    <w:name w:val="Heading 7 Char"/>
    <w:link w:val="Heading7"/>
    <w:rsid w:val="004755B4"/>
    <w:rPr>
      <w:rFonts w:cs="EucrosiaUPC"/>
      <w:sz w:val="28"/>
      <w:szCs w:val="28"/>
    </w:rPr>
  </w:style>
  <w:style w:type="paragraph" w:styleId="Revision">
    <w:name w:val="Revision"/>
    <w:hidden/>
    <w:uiPriority w:val="99"/>
    <w:semiHidden/>
    <w:rsid w:val="00CC6DC2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rsid w:val="006E2E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906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063E2"/>
    <w:rPr>
      <w:rFonts w:ascii="Consolas" w:eastAsia="Calibri" w:hAnsi="Consolas" w:cs="Cordia New"/>
      <w:sz w:val="21"/>
      <w:szCs w:val="26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96BDA"/>
    <w:pPr>
      <w:spacing w:after="120" w:line="260" w:lineRule="atLeast"/>
      <w:ind w:left="1134" w:right="389"/>
    </w:pPr>
  </w:style>
  <w:style w:type="character" w:customStyle="1" w:styleId="AccPolicyalternativeChar">
    <w:name w:val="Acc Policy alternative Char"/>
    <w:link w:val="AccPolicyalternative"/>
    <w:rsid w:val="00596BDA"/>
    <w:rPr>
      <w:rFonts w:cs="Angsana New"/>
      <w:bCs/>
      <w:i/>
      <w:iCs/>
      <w:sz w:val="22"/>
      <w:szCs w:val="22"/>
      <w:lang w:val="en-US" w:eastAsia="en-GB" w:bidi="th-TH"/>
    </w:rPr>
  </w:style>
  <w:style w:type="character" w:customStyle="1" w:styleId="FooterChar">
    <w:name w:val="Footer Char"/>
    <w:link w:val="Footer"/>
    <w:uiPriority w:val="99"/>
    <w:rsid w:val="00E80A25"/>
    <w:rPr>
      <w:rFonts w:ascii="Arial" w:hAnsi="Arial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C27A0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34A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435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35E15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435E15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95476C"/>
    <w:rPr>
      <w:sz w:val="22"/>
      <w:lang w:val="en-GB" w:bidi="ar-SA"/>
    </w:rPr>
  </w:style>
  <w:style w:type="paragraph" w:customStyle="1" w:styleId="FSBlank">
    <w:name w:val="FS_Blank"/>
    <w:basedOn w:val="Normal"/>
    <w:link w:val="FSBlankChar"/>
    <w:qFormat/>
    <w:rsid w:val="00F27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2750C"/>
    <w:rPr>
      <w:rFonts w:ascii="Angsana New" w:eastAsia="MS Mincho" w:hAnsi="Angsana New" w:cs="Angsana New"/>
      <w:lang w:val="en-US" w:eastAsia="en-US"/>
    </w:rPr>
  </w:style>
  <w:style w:type="paragraph" w:styleId="NoSpacing">
    <w:name w:val="No Spacing"/>
    <w:uiPriority w:val="1"/>
    <w:qFormat/>
    <w:rsid w:val="00E95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0921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FB2B6A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.png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image" Target="media/image2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543E9-B574-4A97-993F-FC1296101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50AA12-EC3C-4DA0-B8F1-E14D658CE7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A880F0-2654-46A5-A19A-0DFD81921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126</TotalTime>
  <Pages>1</Pages>
  <Words>7571</Words>
  <Characters>43157</Characters>
  <Application>Microsoft Office Word</Application>
  <DocSecurity>0</DocSecurity>
  <Lines>359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Nattapat, Holong</cp:lastModifiedBy>
  <cp:revision>19</cp:revision>
  <cp:lastPrinted>2024-02-22T16:14:00Z</cp:lastPrinted>
  <dcterms:created xsi:type="dcterms:W3CDTF">2024-02-07T10:08:00Z</dcterms:created>
  <dcterms:modified xsi:type="dcterms:W3CDTF">2024-02-27T09:24:00Z</dcterms:modified>
</cp:coreProperties>
</file>