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2693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D09C38D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9FAC26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A9C02EC" w14:textId="77777777" w:rsidR="007E119F" w:rsidRPr="00217C08" w:rsidRDefault="007E119F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E28FEC2" w14:textId="77777777" w:rsidR="0092713E" w:rsidRPr="00217C08" w:rsidRDefault="0092713E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5C24F51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17C0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217C08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217C08">
        <w:rPr>
          <w:rFonts w:ascii="Angsana New" w:hAnsi="Angsana New"/>
          <w:b/>
          <w:bCs/>
          <w:sz w:val="52"/>
          <w:szCs w:val="52"/>
        </w:rPr>
        <w:t xml:space="preserve"> </w:t>
      </w:r>
      <w:r w:rsidRPr="00217C08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217C08">
        <w:rPr>
          <w:rFonts w:ascii="Angsana New" w:hAnsi="Angsana New"/>
          <w:b/>
          <w:bCs/>
          <w:sz w:val="52"/>
          <w:szCs w:val="52"/>
        </w:rPr>
        <w:t xml:space="preserve"> </w:t>
      </w:r>
      <w:r w:rsidRPr="00217C0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05637689" w:rsidR="00F67358" w:rsidRPr="00217C0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C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C08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217C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217C0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217C0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217C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217C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5D88" w:rsidRPr="00217C08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7F4916F" w14:textId="77777777" w:rsidR="00F67358" w:rsidRPr="00217C0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C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C7C2E09" w14:textId="77777777" w:rsidR="00F67358" w:rsidRPr="00217C0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67358" w:rsidRPr="00217C08" w:rsidSect="000027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217C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217C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C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2FED987" w14:textId="77777777" w:rsidR="00F67358" w:rsidRPr="00217C08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217C08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C13699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17C0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14:paraId="1F587EF9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10BE5CF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217C08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0ECE6BDB" w14:textId="19C404AE" w:rsidR="00F67358" w:rsidRPr="00217C08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217C08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217C08">
        <w:rPr>
          <w:rFonts w:ascii="Angsana New" w:eastAsia="Calibri" w:hAnsi="Angsana New" w:cs="Angsana New" w:hint="cs"/>
          <w:cs/>
        </w:rPr>
        <w:t xml:space="preserve"> </w:t>
      </w:r>
      <w:r w:rsidRPr="00217C08">
        <w:rPr>
          <w:rFonts w:ascii="Angsana New" w:eastAsia="Calibri" w:hAnsi="Angsana New" w:cs="Angsana New"/>
          <w:cs/>
        </w:rPr>
        <w:t>และ</w:t>
      </w:r>
      <w:r w:rsidR="006C099B" w:rsidRPr="00217C08">
        <w:rPr>
          <w:rFonts w:ascii="Angsana New" w:eastAsia="Calibri" w:hAnsi="Angsana New" w:cs="Angsana New"/>
          <w:cs/>
        </w:rPr>
        <w:br/>
      </w:r>
      <w:r w:rsidRPr="00217C08">
        <w:rPr>
          <w:rFonts w:ascii="Angsana New" w:eastAsia="Calibri" w:hAnsi="Angsana New" w:cs="Angsana New"/>
          <w:cs/>
        </w:rPr>
        <w:t>บริษัทย่อย (กลุ่มบริษัท) และของเฉพาะบริษัท ผลิตภัณฑ์ตราเพชร จำกัด (มหาชน)</w:t>
      </w:r>
      <w:r w:rsidRPr="00217C08">
        <w:rPr>
          <w:rFonts w:ascii="Angsana New" w:eastAsia="Calibri" w:hAnsi="Angsana New" w:cs="Angsana New" w:hint="cs"/>
          <w:cs/>
        </w:rPr>
        <w:t xml:space="preserve"> </w:t>
      </w:r>
      <w:r w:rsidRPr="00217C08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1A3F28" w:rsidRPr="00217C08">
        <w:rPr>
          <w:rFonts w:ascii="Angsana New" w:eastAsia="Calibri" w:hAnsi="Angsana New" w:cs="Angsana New"/>
          <w:cs/>
        </w:rPr>
        <w:br/>
      </w:r>
      <w:r w:rsidRPr="00217C08">
        <w:rPr>
          <w:rFonts w:ascii="Angsana New" w:eastAsia="Calibri" w:hAnsi="Angsana New" w:cs="Angsana New"/>
          <w:cs/>
        </w:rPr>
        <w:t>งบแสดงฐานะการเงินรวมและงบแสดงฐานะการเงินเฉพ</w:t>
      </w:r>
      <w:r w:rsidR="00F26032" w:rsidRPr="00217C08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217C08">
        <w:rPr>
          <w:rFonts w:ascii="Angsana New" w:eastAsia="Calibri" w:hAnsi="Angsana New" w:cs="Angsana New" w:hint="cs"/>
          <w:cs/>
        </w:rPr>
        <w:t xml:space="preserve">่ </w:t>
      </w:r>
      <w:r w:rsidR="00D6443C" w:rsidRPr="00217C08">
        <w:rPr>
          <w:rFonts w:ascii="Angsana New" w:eastAsia="Calibri" w:hAnsi="Angsana New" w:cs="Angsana New"/>
          <w:lang w:val="en-US"/>
        </w:rPr>
        <w:t>31</w:t>
      </w:r>
      <w:r w:rsidR="00F26032" w:rsidRPr="00217C08">
        <w:rPr>
          <w:rFonts w:ascii="Angsana New" w:eastAsia="Calibri" w:hAnsi="Angsana New" w:cs="Angsana New"/>
          <w:cs/>
        </w:rPr>
        <w:t xml:space="preserve"> ธันวาค</w:t>
      </w:r>
      <w:r w:rsidR="0030465A" w:rsidRPr="00217C08">
        <w:rPr>
          <w:rFonts w:ascii="Angsana New" w:eastAsia="Calibri" w:hAnsi="Angsana New" w:cs="Angsana New" w:hint="cs"/>
          <w:cs/>
        </w:rPr>
        <w:t xml:space="preserve">ม </w:t>
      </w:r>
      <w:r w:rsidR="00D6443C" w:rsidRPr="00217C08">
        <w:rPr>
          <w:rFonts w:ascii="Angsana New" w:eastAsia="Calibri" w:hAnsi="Angsana New" w:cs="Angsana New"/>
          <w:lang w:val="en-US"/>
        </w:rPr>
        <w:t>256</w:t>
      </w:r>
      <w:r w:rsidR="00AE5D88" w:rsidRPr="00217C08">
        <w:rPr>
          <w:rFonts w:ascii="Angsana New" w:eastAsia="Calibri" w:hAnsi="Angsana New" w:cs="Angsana New"/>
          <w:lang w:val="en-US"/>
        </w:rPr>
        <w:t>6</w:t>
      </w:r>
      <w:r w:rsidRPr="00217C08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AC075F" w:rsidRPr="00217C08">
        <w:rPr>
          <w:rFonts w:ascii="Angsana New" w:eastAsia="Calibri" w:hAnsi="Angsana New" w:cs="Angsana New"/>
          <w:cs/>
        </w:rPr>
        <w:br/>
      </w:r>
      <w:r w:rsidRPr="00217C08">
        <w:rPr>
          <w:rFonts w:ascii="Angsana New" w:eastAsia="Calibri" w:hAnsi="Angsana New" w:cs="Angsana New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217C08">
        <w:rPr>
          <w:rFonts w:ascii="Angsana New" w:eastAsia="Calibri" w:hAnsi="Angsana New" w:cs="Angsana New" w:hint="cs"/>
          <w:cs/>
        </w:rPr>
        <w:t>รวมถึง</w:t>
      </w:r>
      <w:r w:rsidRPr="00217C08">
        <w:rPr>
          <w:rFonts w:ascii="Angsana New" w:eastAsia="Calibri" w:hAnsi="Angsana New" w:cs="Angsana New"/>
          <w:cs/>
        </w:rPr>
        <w:t>หมายเหตุ</w:t>
      </w:r>
      <w:r w:rsidRPr="00217C08">
        <w:rPr>
          <w:rFonts w:ascii="Angsana New" w:eastAsia="Calibri" w:hAnsi="Angsana New" w:cs="Angsana New" w:hint="cs"/>
          <w:cs/>
        </w:rPr>
        <w:t>ซึ่งประกอบด้วย</w:t>
      </w:r>
      <w:r w:rsidRPr="00217C08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 w:rsidRPr="00217C08">
        <w:rPr>
          <w:rFonts w:ascii="Angsana New" w:eastAsia="Calibri" w:hAnsi="Angsana New" w:cs="Angsana New" w:hint="cs"/>
          <w:cs/>
        </w:rPr>
        <w:t>และเรื่องอื่น</w:t>
      </w:r>
      <w:r w:rsidR="003D2F36" w:rsidRPr="00217C08">
        <w:rPr>
          <w:rFonts w:ascii="Angsana New" w:eastAsia="Calibri" w:hAnsi="Angsana New" w:cs="Angsana New" w:hint="cs"/>
          <w:cs/>
        </w:rPr>
        <w:t xml:space="preserve"> </w:t>
      </w:r>
      <w:r w:rsidRPr="00217C08">
        <w:rPr>
          <w:rFonts w:ascii="Angsana New" w:eastAsia="Calibri" w:hAnsi="Angsana New" w:cs="Angsana New" w:hint="cs"/>
          <w:cs/>
        </w:rPr>
        <w:t xml:space="preserve">ๆ </w:t>
      </w:r>
    </w:p>
    <w:p w14:paraId="200C70B3" w14:textId="77777777" w:rsidR="00F67358" w:rsidRPr="00217C08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184C4917" w14:textId="293CAF70" w:rsidR="00F67358" w:rsidRPr="00217C08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วันที่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217C08">
        <w:rPr>
          <w:rFonts w:ascii="Angsana New" w:eastAsia="Calibri" w:hAnsi="Angsana New"/>
          <w:sz w:val="30"/>
          <w:szCs w:val="30"/>
        </w:rPr>
        <w:t>31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217C08">
        <w:rPr>
          <w:rFonts w:ascii="Angsana New" w:eastAsia="Calibri" w:hAnsi="Angsana New"/>
          <w:sz w:val="30"/>
          <w:szCs w:val="30"/>
        </w:rPr>
        <w:t>256</w:t>
      </w:r>
      <w:r w:rsidR="00AE5D88" w:rsidRPr="00217C08">
        <w:rPr>
          <w:rFonts w:ascii="Angsana New" w:eastAsia="Calibri" w:hAnsi="Angsana New"/>
          <w:sz w:val="30"/>
          <w:szCs w:val="30"/>
        </w:rPr>
        <w:t>6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5E2A0B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AC5126" w14:textId="2E1BC65D" w:rsidR="00F67358" w:rsidRPr="00217C08" w:rsidRDefault="00EE7103" w:rsidP="00EE710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F67358" w:rsidRPr="00217C08" w:rsidSect="0000277C">
          <w:headerReference w:type="default" r:id="rId17"/>
          <w:footerReference w:type="default" r:id="rId18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  <w:r w:rsidRPr="00EE7103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="00F0588D">
        <w:rPr>
          <w:rFonts w:ascii="Angsana New" w:hAnsi="Angsana New" w:cs="Angsana New"/>
          <w:sz w:val="30"/>
          <w:szCs w:val="30"/>
        </w:rPr>
        <w:br/>
      </w:r>
      <w:r w:rsidRPr="004F6104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E710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มาตรฐานเรื่องความเป็นอิสระ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E7103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EE7103">
        <w:rPr>
          <w:rFonts w:ascii="Angsana New" w:hAnsi="Angsana New" w:cs="Angsana New"/>
          <w:sz w:val="30"/>
          <w:szCs w:val="30"/>
          <w:cs/>
        </w:rPr>
        <w:t>)</w:t>
      </w:r>
      <w:r w:rsidRPr="00EE7103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ๆ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E71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7103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B1F9EA" w14:textId="77777777" w:rsidR="00F67358" w:rsidRPr="00217C08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FCD816B" w14:textId="77777777" w:rsidR="00F67358" w:rsidRPr="00217C08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EA9FA3" w14:textId="09CF7C00" w:rsidR="00F67358" w:rsidRPr="00217C08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217C08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217C08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217C08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 w:rsidRPr="00217C08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 w:rsidRPr="00217C08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217C08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217C0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217C0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17C0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217C08">
        <w:rPr>
          <w:rFonts w:ascii="Angsana New" w:hAnsi="Angsana New"/>
          <w:sz w:val="30"/>
          <w:szCs w:val="30"/>
          <w:cs/>
        </w:rPr>
        <w:t>ข้าพเจ้า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17C08">
        <w:rPr>
          <w:rFonts w:ascii="Angsana New" w:hAnsi="Angsana New"/>
          <w:sz w:val="30"/>
          <w:szCs w:val="30"/>
          <w:cs/>
        </w:rPr>
        <w:t>ข้าพเจ้า</w:t>
      </w:r>
      <w:r w:rsidRPr="00217C0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7D4CB76" w14:textId="77777777" w:rsidR="00B528AA" w:rsidRPr="00217C08" w:rsidRDefault="00B528AA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217C08" w:rsidRPr="00217C08" w14:paraId="24FAD31D" w14:textId="77777777" w:rsidTr="00E8771C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17BF67B9" w14:textId="77777777" w:rsidR="00F67358" w:rsidRPr="00217C08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17C08" w:rsidRPr="00217C08" w14:paraId="1FCDDCF3" w14:textId="77777777" w:rsidTr="00E8771C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4581CE23" w14:textId="260CAA4E" w:rsidR="00F67358" w:rsidRPr="00217C08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17C0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F87525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217C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0118" w:rsidRPr="00217C08">
              <w:rPr>
                <w:rFonts w:ascii="Angsana New" w:hAnsi="Angsana New"/>
                <w:sz w:val="30"/>
                <w:szCs w:val="30"/>
              </w:rPr>
              <w:t>7</w:t>
            </w:r>
            <w:r w:rsidRPr="00217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17C08" w:rsidRPr="00217C08" w14:paraId="178E34BA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37A20DA6" w14:textId="77777777" w:rsidR="00F67358" w:rsidRPr="00217C08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EF27C0F" w14:textId="77777777" w:rsidR="00F67358" w:rsidRPr="00217C08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17C08" w:rsidRPr="00217C08" w14:paraId="165D094F" w14:textId="77777777" w:rsidTr="00B528AA">
        <w:trPr>
          <w:trHeight w:val="7642"/>
        </w:trPr>
        <w:tc>
          <w:tcPr>
            <w:tcW w:w="4849" w:type="dxa"/>
            <w:shd w:val="clear" w:color="auto" w:fill="auto"/>
          </w:tcPr>
          <w:p w14:paraId="45897EEA" w14:textId="035BDE45" w:rsidR="00F67358" w:rsidRPr="00217C08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</w:t>
            </w:r>
            <w:r w:rsidR="0089583C" w:rsidRPr="00217C08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มีจำนวนเงินที่เป็นสาระสำคัญต่องบการเงิน ซึ่งวัดมูลค่าด้วย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 w:rsidRPr="00217C08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217C08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บริษัท</w:t>
            </w:r>
            <w:r w:rsidR="0089583C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พิจารณา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สินค้าและสินค้าล้าสมัยโดยการประมาณการโดยฝ่ายบริหาร ซึ่งมีการใช้ดุลยพินิจ</w:t>
            </w:r>
            <w:r w:rsidR="0089583C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ที่สำคัญ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ในการประมาณการ</w:t>
            </w: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 w:rsidRPr="00217C08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89583C" w:rsidRPr="00217C08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จึง</w:t>
            </w:r>
            <w:r w:rsidRPr="00217C08">
              <w:rPr>
                <w:rFonts w:ascii="Angsana New" w:eastAsia="Arial" w:hAnsi="Angsana New"/>
                <w:i/>
                <w:sz w:val="30"/>
                <w:szCs w:val="30"/>
                <w:cs/>
              </w:rPr>
              <w:t>พิจารณาว่าเรื่องดังกล่าว</w:t>
            </w:r>
            <w:r w:rsidR="0089583C" w:rsidRPr="00217C08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เป็นเรื่องสำคัญในการตรวจสอบของข้าพเจ้า</w:t>
            </w:r>
          </w:p>
        </w:tc>
        <w:tc>
          <w:tcPr>
            <w:tcW w:w="4878" w:type="dxa"/>
            <w:shd w:val="clear" w:color="auto" w:fill="auto"/>
          </w:tcPr>
          <w:p w14:paraId="46D6AB74" w14:textId="7EF41016" w:rsidR="00F67358" w:rsidRPr="00217C08" w:rsidRDefault="0089583C" w:rsidP="00C3578A">
            <w:pPr>
              <w:pStyle w:val="BodyText"/>
              <w:tabs>
                <w:tab w:val="clear" w:pos="227"/>
              </w:tabs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47C4FD1" w14:textId="77777777" w:rsidR="00F67358" w:rsidRPr="00217C08" w:rsidRDefault="00F67358" w:rsidP="0089583C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sz w:val="24"/>
                <w:szCs w:val="24"/>
              </w:rPr>
            </w:pPr>
          </w:p>
          <w:p w14:paraId="200ED421" w14:textId="4AB49A97" w:rsidR="00F67358" w:rsidRPr="00217C08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การทำความเข้าใจเกี่ยวกับนโยบายและวิธีการที่ฝ่ายบริหารใ</w:t>
            </w:r>
            <w:r w:rsidR="003531E0"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ช้ในการประมาณการ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="006B7B35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มูลค่า</w:t>
            </w:r>
            <w:r w:rsidR="003531E0"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ลดลงของ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</w:t>
            </w:r>
          </w:p>
          <w:p w14:paraId="73ECA93D" w14:textId="77777777" w:rsidR="00F67358" w:rsidRPr="00217C08" w:rsidRDefault="00F67358" w:rsidP="001248D8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14:paraId="59256C4A" w14:textId="3D9095E1" w:rsidR="00F67358" w:rsidRPr="00217C08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ทดสอบ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0BB838B7" w14:textId="77777777" w:rsidR="00F67358" w:rsidRPr="00217C08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14:paraId="35647230" w14:textId="4954668E" w:rsidR="00F67358" w:rsidRPr="00217C08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มี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สินค้าคงเหลืออย่างเหมาะสมและเพียงพอหรือไม่</w:t>
            </w:r>
          </w:p>
          <w:p w14:paraId="3BD5DBC6" w14:textId="77777777" w:rsidR="00F67358" w:rsidRPr="00217C08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B742880" w14:textId="77777777" w:rsidR="00B528AA" w:rsidRPr="00217C08" w:rsidRDefault="00B528AA">
      <w:r w:rsidRPr="00217C08">
        <w:br w:type="page"/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217C08" w:rsidRPr="00217C08" w14:paraId="5FFB9C6C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0A3ACF07" w14:textId="3A2869EB" w:rsidR="00F67358" w:rsidRPr="00217C08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D250348" w14:textId="77777777" w:rsidR="00F67358" w:rsidRPr="00217C08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17C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17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217C08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77777777" w:rsidR="00F67358" w:rsidRPr="00217C08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4A90DEB3" w14:textId="568AF04F" w:rsidR="00F67358" w:rsidRPr="00217C08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พิจารณาความถูกต้องของการประมาณการ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ข้อ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</w:t>
            </w:r>
            <w:r w:rsidR="0006429B" w:rsidRPr="00217C08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ค่าเผื่อมูลค่า</w:t>
            </w: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ลดลงของสินค้าคงเหลือ</w:t>
            </w:r>
          </w:p>
          <w:p w14:paraId="32BC47DA" w14:textId="77777777" w:rsidR="00F67358" w:rsidRPr="00217C08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1D5354" w14:textId="0D9B6EA5" w:rsidR="00F67358" w:rsidRPr="00217C08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C08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4C03C48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0CD4E8" w14:textId="072209F9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35507EAE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217C08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217C0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17C08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217C08">
        <w:rPr>
          <w:rFonts w:ascii="Angsana New" w:eastAsia="Calibri" w:hAnsi="Angsana New"/>
          <w:sz w:val="30"/>
          <w:szCs w:val="30"/>
        </w:rPr>
        <w:br/>
      </w:r>
      <w:r w:rsidRPr="00217C08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217C08">
        <w:rPr>
          <w:rFonts w:ascii="Angsana New" w:eastAsia="Calibri" w:hAnsi="Angsana New"/>
          <w:sz w:val="30"/>
          <w:szCs w:val="30"/>
        </w:rPr>
        <w:br/>
      </w:r>
      <w:r w:rsidRPr="00217C08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217C08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การอ่าน</w:t>
      </w:r>
      <w:r w:rsidRPr="00217C08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17C08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217C08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217C08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  <w:r w:rsidRPr="00217C0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17C08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217C08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02AE5741" w:rsidR="00BE542E" w:rsidRPr="00217C08" w:rsidRDefault="00440349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217C08">
        <w:rPr>
          <w:rFonts w:ascii="Angsana New" w:eastAsia="Calibri" w:hAnsi="Angsana New"/>
          <w:sz w:val="30"/>
          <w:szCs w:val="30"/>
        </w:rPr>
        <w:br/>
      </w:r>
      <w:r w:rsidRPr="00217C08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0A5D" w14:textId="77777777" w:rsidR="00BE542E" w:rsidRPr="00217C08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217C08">
        <w:rPr>
          <w:rFonts w:ascii="Angsana New" w:eastAsia="Calibri" w:hAnsi="Angsana New"/>
          <w:sz w:val="30"/>
          <w:szCs w:val="30"/>
          <w:cs/>
        </w:rPr>
        <w:br w:type="page"/>
      </w:r>
    </w:p>
    <w:p w14:paraId="4B381918" w14:textId="77777777" w:rsidR="00F67358" w:rsidRPr="00217C08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17C08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217C08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217C08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17C08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217C08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217C08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17C0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12A809B" w14:textId="77777777" w:rsidR="00B528AA" w:rsidRPr="00217C08" w:rsidRDefault="00B528AA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BA904B2" w14:textId="1A4982C5" w:rsidR="00F67358" w:rsidRPr="00217C08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17C08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17C08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17C08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17C08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17C08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217C0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17C08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217C08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217C08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 w:rsidRPr="00217C0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17C08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217C08">
        <w:rPr>
          <w:rFonts w:ascii="Angsana New" w:eastAsia="Calibri" w:hAnsi="Angsana New"/>
          <w:sz w:val="30"/>
          <w:szCs w:val="30"/>
        </w:rPr>
        <w:br/>
      </w:r>
      <w:r w:rsidRPr="00217C08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BF28CF" w14:textId="77777777" w:rsidR="00F67358" w:rsidRPr="00217C08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217C08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217C08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217C08">
        <w:rPr>
          <w:rFonts w:ascii="Angsana New" w:eastAsia="Calibri" w:hAnsi="Angsana New"/>
          <w:sz w:val="30"/>
          <w:szCs w:val="30"/>
        </w:rPr>
        <w:br/>
      </w:r>
      <w:r w:rsidRPr="00217C08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217C08">
        <w:rPr>
          <w:rFonts w:ascii="Angsana New" w:eastAsia="Calibri" w:hAnsi="Angsana New"/>
          <w:sz w:val="30"/>
          <w:szCs w:val="30"/>
        </w:rPr>
        <w:br/>
      </w:r>
      <w:r w:rsidRPr="00217C08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217C08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00D88302" w:rsidR="00BE542E" w:rsidRPr="00217C08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</w:rPr>
        <w:br w:type="page"/>
      </w:r>
    </w:p>
    <w:p w14:paraId="79D94788" w14:textId="77777777" w:rsidR="00F67358" w:rsidRPr="00217C08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217C08">
        <w:rPr>
          <w:rFonts w:ascii="Angsana New" w:eastAsia="Calibri" w:hAnsi="Angsana New"/>
          <w:sz w:val="30"/>
          <w:szCs w:val="30"/>
        </w:rPr>
        <w:br/>
      </w:r>
      <w:r w:rsidRPr="00217C08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9A1E26" w14:textId="77777777" w:rsidR="00036F6E" w:rsidRPr="00217C08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76836773" w14:textId="77777777" w:rsidR="00F67358" w:rsidRPr="00217C08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217C08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217C08">
        <w:rPr>
          <w:rFonts w:ascii="Angsana New" w:hAnsi="Angsana New" w:cs="Angsana New"/>
          <w:color w:val="auto"/>
          <w:sz w:val="30"/>
          <w:szCs w:val="30"/>
          <w:cs/>
        </w:rPr>
        <w:t>ิตอาจเกี่ยวกับการสมรู้ร่วมคิด</w:t>
      </w:r>
      <w:r w:rsidR="00824BF0" w:rsidRPr="00217C08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217C0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2A24AA34" w14:textId="77777777" w:rsidR="00F67358" w:rsidRPr="00217C08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217C08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การควบคุมภายในของ</w:t>
      </w:r>
      <w:r w:rsidR="00F67358"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F67358" w:rsidRPr="00217C0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E017FFC" w14:textId="77777777" w:rsidR="00F67358" w:rsidRPr="00217C08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17C08">
        <w:rPr>
          <w:rFonts w:ascii="Angsana New" w:hAnsi="Angsana New" w:cs="Angsana New"/>
          <w:color w:val="auto"/>
          <w:sz w:val="30"/>
          <w:szCs w:val="30"/>
        </w:rPr>
        <w:t xml:space="preserve">  </w:t>
      </w:r>
      <w:r w:rsidRPr="00217C08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77777777" w:rsidR="00F67358" w:rsidRPr="00217C08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217C08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217C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217C08">
        <w:rPr>
          <w:rFonts w:ascii="Angsana New" w:hAnsi="Angsana New" w:cs="Angsana New"/>
          <w:color w:val="auto"/>
          <w:sz w:val="30"/>
          <w:szCs w:val="30"/>
        </w:rPr>
        <w:br/>
      </w: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ที่เกี่ยวข้อง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 xml:space="preserve"> หรือถ้าการเปิดเผย</w:t>
      </w: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217C0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FEC6BF6" w14:textId="77777777" w:rsidR="00F67358" w:rsidRPr="00217C08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  <w:r w:rsidR="00F67358" w:rsidRPr="00217C0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3BF6AAF6" w14:textId="77777777" w:rsidR="00F67358" w:rsidRPr="00217C08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17C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ได้</w:t>
      </w:r>
      <w:r w:rsidR="00F67358" w:rsidRPr="00217C08">
        <w:rPr>
          <w:rFonts w:ascii="Angsana New" w:hAnsi="Angsana New" w:cs="Angsana New" w:hint="cs"/>
          <w:color w:val="auto"/>
          <w:sz w:val="30"/>
          <w:szCs w:val="30"/>
          <w:cs/>
        </w:rPr>
        <w:t>รับ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217C0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</w:t>
      </w:r>
      <w:r w:rsidR="00F67358" w:rsidRPr="00217C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การกำหนดแนวทาง การควบคุมดูแล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="00F67358" w:rsidRPr="00217C0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217C08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217C08">
        <w:rPr>
          <w:rFonts w:ascii="Angsana New" w:hAnsi="Angsana New" w:cs="Angsana New"/>
          <w:color w:val="auto"/>
          <w:sz w:val="30"/>
          <w:szCs w:val="30"/>
          <w:cs/>
        </w:rPr>
        <w:t>ต่อความเห็นของข้าพเจ้า</w:t>
      </w:r>
      <w:r w:rsidR="00F67358" w:rsidRPr="00217C08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01097D1B" w14:textId="77777777" w:rsidR="00F67358" w:rsidRPr="00217C08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4113133" w14:textId="77777777" w:rsidR="00F67358" w:rsidRPr="00217C08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217C08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217C08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217C08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217C08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217C08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217C0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217C08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217C0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217C08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217C08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6CF1CEC" w14:textId="77777777" w:rsidR="00BE542E" w:rsidRPr="00217C08" w:rsidRDefault="00BE542E" w:rsidP="00BE542E">
      <w:pPr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217C08">
        <w:rPr>
          <w:rFonts w:ascii="Angsana New" w:eastAsia="Calibri" w:hAnsi="Angsana New" w:hint="cs"/>
          <w:sz w:val="30"/>
          <w:szCs w:val="30"/>
          <w:cs/>
        </w:rPr>
        <w:t>และ</w:t>
      </w:r>
      <w:r w:rsidRPr="00217C08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C58215F" w14:textId="77777777" w:rsidR="00F67358" w:rsidRPr="00217C08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4E328F2D" w14:textId="10B49E88" w:rsidR="00F67358" w:rsidRPr="00217C08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17C08">
        <w:rPr>
          <w:rFonts w:ascii="Angsana New" w:hAnsi="Angsana New"/>
          <w:sz w:val="30"/>
          <w:szCs w:val="30"/>
        </w:rPr>
        <w:br/>
      </w:r>
      <w:r w:rsidRPr="00217C0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217C08">
        <w:rPr>
          <w:rFonts w:ascii="Angsana New" w:hAnsi="Angsana New"/>
          <w:sz w:val="30"/>
          <w:szCs w:val="30"/>
        </w:rPr>
        <w:br/>
      </w:r>
      <w:r w:rsidRPr="00217C08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217C08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C327F26" w:rsidR="00F67358" w:rsidRPr="00217C08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3844DA67" w14:textId="447B7629" w:rsidR="00BE542E" w:rsidRPr="00217C08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4F70ED71" w14:textId="77777777" w:rsidR="00BE542E" w:rsidRPr="00217C08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77777777" w:rsidR="00E8771C" w:rsidRPr="00217C08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77777777" w:rsidR="00F67358" w:rsidRPr="00217C08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C08">
        <w:rPr>
          <w:rFonts w:ascii="Angsana New" w:hAnsi="Angsana New" w:cs="Angsana New"/>
          <w:cs/>
        </w:rPr>
        <w:t>(</w:t>
      </w:r>
      <w:r w:rsidR="00FF2E8F" w:rsidRPr="00217C08">
        <w:rPr>
          <w:rFonts w:ascii="Angsana New" w:hAnsi="Angsana New" w:cs="Angsana New" w:hint="cs"/>
          <w:cs/>
          <w:lang w:val="en-US"/>
        </w:rPr>
        <w:t>ชนารัตน์ จันทร์หวา</w:t>
      </w:r>
      <w:r w:rsidRPr="00217C08">
        <w:rPr>
          <w:rFonts w:ascii="Angsana New" w:hAnsi="Angsana New" w:cs="Angsana New"/>
          <w:cs/>
        </w:rPr>
        <w:t>)</w:t>
      </w:r>
    </w:p>
    <w:p w14:paraId="6643872A" w14:textId="77777777" w:rsidR="00F67358" w:rsidRPr="00217C08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C08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27A4BCCB" w:rsidR="00F67358" w:rsidRPr="00217C08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C08">
        <w:rPr>
          <w:rFonts w:ascii="Angsana New" w:hAnsi="Angsana New" w:cs="Angsana New"/>
          <w:cs/>
        </w:rPr>
        <w:t xml:space="preserve">เลขทะเบียน </w:t>
      </w:r>
      <w:r w:rsidR="00D6443C" w:rsidRPr="00217C08">
        <w:rPr>
          <w:rFonts w:ascii="Angsana New" w:hAnsi="Angsana New" w:cs="Angsana New"/>
          <w:lang w:val="en-US"/>
        </w:rPr>
        <w:t>9052</w:t>
      </w:r>
    </w:p>
    <w:p w14:paraId="2B7D0F5A" w14:textId="77777777" w:rsidR="00F67358" w:rsidRPr="00217C08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217C0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B71D9B" w14:textId="22C3A5A5" w:rsidR="00F67358" w:rsidRPr="00217C08" w:rsidRDefault="0010613A" w:rsidP="00B56CE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0613A">
        <w:rPr>
          <w:rFonts w:ascii="Angsana New" w:hAnsi="Angsana New" w:cs="Angsana New" w:hint="cs"/>
          <w:b w:val="0"/>
          <w:bCs w:val="0"/>
          <w:sz w:val="30"/>
          <w:szCs w:val="30"/>
        </w:rPr>
        <w:t>13</w:t>
      </w:r>
      <w:r w:rsidR="00A43E6D" w:rsidRPr="00217C0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217C0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217C08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AE5D88" w:rsidRPr="00217C08">
        <w:rPr>
          <w:rFonts w:ascii="Angsana New" w:hAnsi="Angsana New" w:cs="Angsana New"/>
          <w:b w:val="0"/>
          <w:bCs w:val="0"/>
          <w:sz w:val="30"/>
          <w:szCs w:val="30"/>
        </w:rPr>
        <w:t>7</w:t>
      </w:r>
    </w:p>
    <w:p w14:paraId="47E29837" w14:textId="77777777" w:rsidR="00E2441D" w:rsidRPr="00217C08" w:rsidRDefault="00E2441D" w:rsidP="00E2441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CC3230" w14:textId="75B03C86" w:rsidR="00FD4D7C" w:rsidRPr="00217C08" w:rsidRDefault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FD4D7C" w:rsidRPr="00217C08" w:rsidSect="00316C2B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E7C9C" w14:textId="77777777" w:rsidR="007C4564" w:rsidRDefault="007C456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085918B" w14:textId="77777777" w:rsidR="007C4564" w:rsidRDefault="007C456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010E" w14:textId="77777777" w:rsidR="00316C2B" w:rsidRDefault="00316C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4E49" w14:textId="77777777" w:rsidR="00316C2B" w:rsidRDefault="00316C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19C71" w14:textId="77777777" w:rsidR="00316C2B" w:rsidRDefault="00316C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5ED4" w14:textId="786B5411" w:rsidR="00C24DB7" w:rsidRPr="00316C2B" w:rsidRDefault="00C24DB7" w:rsidP="00316C2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15417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F36B3F" w14:textId="758307F7" w:rsidR="00316C2B" w:rsidRPr="00316C2B" w:rsidRDefault="00316C2B" w:rsidP="00316C2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6C2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6C2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6C2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6C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6C2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F890" w14:textId="77777777" w:rsidR="007C4564" w:rsidRDefault="007C456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2A73CF0" w14:textId="77777777" w:rsidR="007C4564" w:rsidRDefault="007C456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6393" w14:textId="77777777" w:rsidR="00316C2B" w:rsidRDefault="00316C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CE13D" w14:textId="77777777" w:rsidR="00C24DB7" w:rsidRPr="00D90C5B" w:rsidRDefault="00C24DB7" w:rsidP="00D4211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14:paraId="3D69BC59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2A5D4" w14:textId="77777777" w:rsidR="00316C2B" w:rsidRDefault="00316C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9CE09B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06B0" w14:textId="6123B729" w:rsidR="00C24DB7" w:rsidRDefault="00C24DB7" w:rsidP="00316C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23682A7" w14:textId="622E8DC6" w:rsidR="00AB3577" w:rsidRDefault="00AB3577" w:rsidP="00316C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F01D2A0" w14:textId="77777777" w:rsidR="00316C2B" w:rsidRDefault="00316C2B" w:rsidP="00316C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  <w:p w14:paraId="3C792679" w14:textId="77777777" w:rsidR="00AB3577" w:rsidRPr="007A52D5" w:rsidRDefault="00AB3577" w:rsidP="00316C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03172"/>
    <w:multiLevelType w:val="hybridMultilevel"/>
    <w:tmpl w:val="2EA4AE76"/>
    <w:lvl w:ilvl="0" w:tplc="45A42C34"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09733578">
    <w:abstractNumId w:val="6"/>
  </w:num>
  <w:num w:numId="2" w16cid:durableId="585921252">
    <w:abstractNumId w:val="5"/>
  </w:num>
  <w:num w:numId="3" w16cid:durableId="1656909315">
    <w:abstractNumId w:val="9"/>
  </w:num>
  <w:num w:numId="4" w16cid:durableId="1758987985">
    <w:abstractNumId w:val="7"/>
  </w:num>
  <w:num w:numId="5" w16cid:durableId="1747725690">
    <w:abstractNumId w:val="8"/>
  </w:num>
  <w:num w:numId="6" w16cid:durableId="1599096049">
    <w:abstractNumId w:val="3"/>
  </w:num>
  <w:num w:numId="7" w16cid:durableId="730730615">
    <w:abstractNumId w:val="2"/>
  </w:num>
  <w:num w:numId="8" w16cid:durableId="1863585679">
    <w:abstractNumId w:val="0"/>
  </w:num>
  <w:num w:numId="9" w16cid:durableId="1964192157">
    <w:abstractNumId w:val="1"/>
  </w:num>
  <w:num w:numId="10" w16cid:durableId="2032337103">
    <w:abstractNumId w:val="4"/>
  </w:num>
  <w:num w:numId="11" w16cid:durableId="83841863">
    <w:abstractNumId w:val="23"/>
  </w:num>
  <w:num w:numId="12" w16cid:durableId="56902538">
    <w:abstractNumId w:val="16"/>
  </w:num>
  <w:num w:numId="13" w16cid:durableId="1155415075">
    <w:abstractNumId w:val="35"/>
  </w:num>
  <w:num w:numId="14" w16cid:durableId="1433284408">
    <w:abstractNumId w:val="20"/>
  </w:num>
  <w:num w:numId="15" w16cid:durableId="1346859163">
    <w:abstractNumId w:val="24"/>
  </w:num>
  <w:num w:numId="16" w16cid:durableId="277219951">
    <w:abstractNumId w:val="10"/>
  </w:num>
  <w:num w:numId="17" w16cid:durableId="1486163841">
    <w:abstractNumId w:val="29"/>
  </w:num>
  <w:num w:numId="18" w16cid:durableId="853809411">
    <w:abstractNumId w:val="31"/>
  </w:num>
  <w:num w:numId="19" w16cid:durableId="1406412321">
    <w:abstractNumId w:val="13"/>
  </w:num>
  <w:num w:numId="20" w16cid:durableId="1169758892">
    <w:abstractNumId w:val="33"/>
  </w:num>
  <w:num w:numId="21" w16cid:durableId="982733994">
    <w:abstractNumId w:val="26"/>
  </w:num>
  <w:num w:numId="22" w16cid:durableId="1292443335">
    <w:abstractNumId w:val="28"/>
  </w:num>
  <w:num w:numId="23" w16cid:durableId="949513716">
    <w:abstractNumId w:val="27"/>
  </w:num>
  <w:num w:numId="24" w16cid:durableId="1189568066">
    <w:abstractNumId w:val="12"/>
  </w:num>
  <w:num w:numId="25" w16cid:durableId="1836217741">
    <w:abstractNumId w:val="37"/>
  </w:num>
  <w:num w:numId="26" w16cid:durableId="588272626">
    <w:abstractNumId w:val="17"/>
  </w:num>
  <w:num w:numId="27" w16cid:durableId="1750492995">
    <w:abstractNumId w:val="25"/>
  </w:num>
  <w:num w:numId="28" w16cid:durableId="1953199209">
    <w:abstractNumId w:val="41"/>
  </w:num>
  <w:num w:numId="29" w16cid:durableId="2025784234">
    <w:abstractNumId w:val="42"/>
  </w:num>
  <w:num w:numId="30" w16cid:durableId="1024791374">
    <w:abstractNumId w:val="30"/>
  </w:num>
  <w:num w:numId="31" w16cid:durableId="509681353">
    <w:abstractNumId w:val="40"/>
  </w:num>
  <w:num w:numId="32" w16cid:durableId="21441407">
    <w:abstractNumId w:val="21"/>
  </w:num>
  <w:num w:numId="33" w16cid:durableId="41170943">
    <w:abstractNumId w:val="39"/>
  </w:num>
  <w:num w:numId="34" w16cid:durableId="1617787198">
    <w:abstractNumId w:val="14"/>
  </w:num>
  <w:num w:numId="35" w16cid:durableId="1379280207">
    <w:abstractNumId w:val="22"/>
  </w:num>
  <w:num w:numId="36" w16cid:durableId="268122952">
    <w:abstractNumId w:val="36"/>
  </w:num>
  <w:num w:numId="37" w16cid:durableId="62872651">
    <w:abstractNumId w:val="38"/>
  </w:num>
  <w:num w:numId="38" w16cid:durableId="1288319128">
    <w:abstractNumId w:val="34"/>
  </w:num>
  <w:num w:numId="39" w16cid:durableId="2043941046">
    <w:abstractNumId w:val="32"/>
  </w:num>
  <w:num w:numId="40" w16cid:durableId="277444824">
    <w:abstractNumId w:val="18"/>
  </w:num>
  <w:num w:numId="41" w16cid:durableId="253051937">
    <w:abstractNumId w:val="11"/>
  </w:num>
  <w:num w:numId="42" w16cid:durableId="2044552531">
    <w:abstractNumId w:val="15"/>
  </w:num>
  <w:num w:numId="43" w16cid:durableId="76703871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77C"/>
    <w:rsid w:val="00002C9A"/>
    <w:rsid w:val="00002DAC"/>
    <w:rsid w:val="00002EF9"/>
    <w:rsid w:val="00002F4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631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17F2F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B9B"/>
    <w:rsid w:val="00027E91"/>
    <w:rsid w:val="000300C7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E89"/>
    <w:rsid w:val="00033F78"/>
    <w:rsid w:val="000340A9"/>
    <w:rsid w:val="00034572"/>
    <w:rsid w:val="00034B89"/>
    <w:rsid w:val="0003540F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6FD"/>
    <w:rsid w:val="00043799"/>
    <w:rsid w:val="000437A4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47ED9"/>
    <w:rsid w:val="000505F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17A2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823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4D3E"/>
    <w:rsid w:val="00085216"/>
    <w:rsid w:val="000858A0"/>
    <w:rsid w:val="00085BD3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7A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196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5B03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850"/>
    <w:rsid w:val="000D1A53"/>
    <w:rsid w:val="000D2391"/>
    <w:rsid w:val="000D2C4F"/>
    <w:rsid w:val="000D2CBC"/>
    <w:rsid w:val="000D2F89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660"/>
    <w:rsid w:val="000D6CFD"/>
    <w:rsid w:val="000D749E"/>
    <w:rsid w:val="000D74B4"/>
    <w:rsid w:val="000D7B14"/>
    <w:rsid w:val="000D7C15"/>
    <w:rsid w:val="000D7EA2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6E16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0F7F16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13A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93C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4F8"/>
    <w:rsid w:val="001375A7"/>
    <w:rsid w:val="001377EF"/>
    <w:rsid w:val="00137DC0"/>
    <w:rsid w:val="00140D25"/>
    <w:rsid w:val="00140FD2"/>
    <w:rsid w:val="001410FF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4E96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1BC4"/>
    <w:rsid w:val="00152442"/>
    <w:rsid w:val="001524DD"/>
    <w:rsid w:val="001526B7"/>
    <w:rsid w:val="00152EF4"/>
    <w:rsid w:val="001534B8"/>
    <w:rsid w:val="00153690"/>
    <w:rsid w:val="001538FE"/>
    <w:rsid w:val="00153965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762"/>
    <w:rsid w:val="001658F5"/>
    <w:rsid w:val="00165944"/>
    <w:rsid w:val="0016595E"/>
    <w:rsid w:val="00165AB0"/>
    <w:rsid w:val="0016636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EAD"/>
    <w:rsid w:val="00183F18"/>
    <w:rsid w:val="001848F9"/>
    <w:rsid w:val="00184FBF"/>
    <w:rsid w:val="00185266"/>
    <w:rsid w:val="001857EB"/>
    <w:rsid w:val="0018581B"/>
    <w:rsid w:val="00185984"/>
    <w:rsid w:val="00185DC4"/>
    <w:rsid w:val="0018656F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B5F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60C"/>
    <w:rsid w:val="001A3E33"/>
    <w:rsid w:val="001A3F28"/>
    <w:rsid w:val="001A44E7"/>
    <w:rsid w:val="001A4610"/>
    <w:rsid w:val="001A473A"/>
    <w:rsid w:val="001A4810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621"/>
    <w:rsid w:val="001C3896"/>
    <w:rsid w:val="001C3914"/>
    <w:rsid w:val="001C3CF0"/>
    <w:rsid w:val="001C3EB9"/>
    <w:rsid w:val="001C422C"/>
    <w:rsid w:val="001C43C1"/>
    <w:rsid w:val="001C489C"/>
    <w:rsid w:val="001C4A30"/>
    <w:rsid w:val="001C4D8A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7B1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7F9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25B3"/>
    <w:rsid w:val="001E38AC"/>
    <w:rsid w:val="001E4AFB"/>
    <w:rsid w:val="001E5106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65"/>
    <w:rsid w:val="001F3590"/>
    <w:rsid w:val="001F3B34"/>
    <w:rsid w:val="001F3DE6"/>
    <w:rsid w:val="001F3E59"/>
    <w:rsid w:val="001F43F4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23BF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041"/>
    <w:rsid w:val="00207127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08"/>
    <w:rsid w:val="00217CE0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919"/>
    <w:rsid w:val="00236EC7"/>
    <w:rsid w:val="0023750D"/>
    <w:rsid w:val="00237589"/>
    <w:rsid w:val="00237DE7"/>
    <w:rsid w:val="00240729"/>
    <w:rsid w:val="00240BDC"/>
    <w:rsid w:val="0024137E"/>
    <w:rsid w:val="00241407"/>
    <w:rsid w:val="0024185B"/>
    <w:rsid w:val="00241A2B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2F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C77"/>
    <w:rsid w:val="00261198"/>
    <w:rsid w:val="00261BEE"/>
    <w:rsid w:val="00262079"/>
    <w:rsid w:val="002620E1"/>
    <w:rsid w:val="0026239E"/>
    <w:rsid w:val="00262DFC"/>
    <w:rsid w:val="00263378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5F1A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C5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24A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0A1"/>
    <w:rsid w:val="002962C6"/>
    <w:rsid w:val="002965A0"/>
    <w:rsid w:val="00296B6C"/>
    <w:rsid w:val="0029702E"/>
    <w:rsid w:val="002972AE"/>
    <w:rsid w:val="00297C74"/>
    <w:rsid w:val="002A00A3"/>
    <w:rsid w:val="002A0947"/>
    <w:rsid w:val="002A0A50"/>
    <w:rsid w:val="002A0E77"/>
    <w:rsid w:val="002A11C6"/>
    <w:rsid w:val="002A125D"/>
    <w:rsid w:val="002A1975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317"/>
    <w:rsid w:val="002B3786"/>
    <w:rsid w:val="002B37BF"/>
    <w:rsid w:val="002B398D"/>
    <w:rsid w:val="002B4239"/>
    <w:rsid w:val="002B42FB"/>
    <w:rsid w:val="002B43FD"/>
    <w:rsid w:val="002B4721"/>
    <w:rsid w:val="002B4919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C43"/>
    <w:rsid w:val="002C1E63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AC2"/>
    <w:rsid w:val="002F1F88"/>
    <w:rsid w:val="002F22E7"/>
    <w:rsid w:val="002F2840"/>
    <w:rsid w:val="002F2D8B"/>
    <w:rsid w:val="002F3193"/>
    <w:rsid w:val="002F3424"/>
    <w:rsid w:val="002F3599"/>
    <w:rsid w:val="002F3DE5"/>
    <w:rsid w:val="002F4675"/>
    <w:rsid w:val="002F4A4A"/>
    <w:rsid w:val="002F4A86"/>
    <w:rsid w:val="002F5AED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6C80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1D14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BEF"/>
    <w:rsid w:val="00313F6F"/>
    <w:rsid w:val="00314002"/>
    <w:rsid w:val="003140FD"/>
    <w:rsid w:val="0031416D"/>
    <w:rsid w:val="003142A2"/>
    <w:rsid w:val="00314A1F"/>
    <w:rsid w:val="00315644"/>
    <w:rsid w:val="00315A34"/>
    <w:rsid w:val="00315F58"/>
    <w:rsid w:val="003161F1"/>
    <w:rsid w:val="003163DC"/>
    <w:rsid w:val="00316BE6"/>
    <w:rsid w:val="00316C2B"/>
    <w:rsid w:val="00316E3C"/>
    <w:rsid w:val="00316E7F"/>
    <w:rsid w:val="00316F29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517"/>
    <w:rsid w:val="00325861"/>
    <w:rsid w:val="00325BA5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6CD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6FE5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36B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06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121"/>
    <w:rsid w:val="003762A9"/>
    <w:rsid w:val="0037659B"/>
    <w:rsid w:val="00376CC2"/>
    <w:rsid w:val="0037760E"/>
    <w:rsid w:val="00377752"/>
    <w:rsid w:val="00377AF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7A9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242"/>
    <w:rsid w:val="003A5385"/>
    <w:rsid w:val="003A7CD3"/>
    <w:rsid w:val="003A7CFA"/>
    <w:rsid w:val="003A7E69"/>
    <w:rsid w:val="003B0008"/>
    <w:rsid w:val="003B060E"/>
    <w:rsid w:val="003B0A58"/>
    <w:rsid w:val="003B0BC3"/>
    <w:rsid w:val="003B0FA5"/>
    <w:rsid w:val="003B13AE"/>
    <w:rsid w:val="003B1501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396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1F11"/>
    <w:rsid w:val="003D20BF"/>
    <w:rsid w:val="003D22B9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B65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3CE0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685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48F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320"/>
    <w:rsid w:val="004244FC"/>
    <w:rsid w:val="00424A7F"/>
    <w:rsid w:val="00424CF5"/>
    <w:rsid w:val="00424D83"/>
    <w:rsid w:val="0042585F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2ABA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5ED4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4D8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1CE2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0A4"/>
    <w:rsid w:val="004B5246"/>
    <w:rsid w:val="004B538F"/>
    <w:rsid w:val="004B56D4"/>
    <w:rsid w:val="004B57A7"/>
    <w:rsid w:val="004B58A4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031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5E72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B98"/>
    <w:rsid w:val="004D2E16"/>
    <w:rsid w:val="004D3B89"/>
    <w:rsid w:val="004D41C1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2A4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104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7430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7DE"/>
    <w:rsid w:val="005419C3"/>
    <w:rsid w:val="00541B69"/>
    <w:rsid w:val="00541CDD"/>
    <w:rsid w:val="0054245A"/>
    <w:rsid w:val="005424D1"/>
    <w:rsid w:val="0054279C"/>
    <w:rsid w:val="005427EF"/>
    <w:rsid w:val="00542A58"/>
    <w:rsid w:val="00542BEC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64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A1F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183"/>
    <w:rsid w:val="00583444"/>
    <w:rsid w:val="00583D26"/>
    <w:rsid w:val="0058455E"/>
    <w:rsid w:val="005849C8"/>
    <w:rsid w:val="00584E50"/>
    <w:rsid w:val="005852FF"/>
    <w:rsid w:val="00585AC2"/>
    <w:rsid w:val="00585B7C"/>
    <w:rsid w:val="00586B12"/>
    <w:rsid w:val="00586CB4"/>
    <w:rsid w:val="00586CE2"/>
    <w:rsid w:val="00586FFD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730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686"/>
    <w:rsid w:val="005B07D0"/>
    <w:rsid w:val="005B080D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A15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4AF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7A8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351"/>
    <w:rsid w:val="005E34C4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58A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AEE"/>
    <w:rsid w:val="005F1BC5"/>
    <w:rsid w:val="005F1FB3"/>
    <w:rsid w:val="005F275F"/>
    <w:rsid w:val="005F3D6D"/>
    <w:rsid w:val="005F3E67"/>
    <w:rsid w:val="005F4CDE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23A"/>
    <w:rsid w:val="006053D5"/>
    <w:rsid w:val="00605806"/>
    <w:rsid w:val="00605C08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1B7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8E2"/>
    <w:rsid w:val="00641BBF"/>
    <w:rsid w:val="00642F56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594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67B76"/>
    <w:rsid w:val="006701D2"/>
    <w:rsid w:val="006701EE"/>
    <w:rsid w:val="00670281"/>
    <w:rsid w:val="00670D1D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36F"/>
    <w:rsid w:val="00681751"/>
    <w:rsid w:val="006829E0"/>
    <w:rsid w:val="00683251"/>
    <w:rsid w:val="006834B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619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70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092"/>
    <w:rsid w:val="006B6110"/>
    <w:rsid w:val="006B6315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6F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0BCE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1EC"/>
    <w:rsid w:val="006D7949"/>
    <w:rsid w:val="006D7B05"/>
    <w:rsid w:val="006E00A1"/>
    <w:rsid w:val="006E011D"/>
    <w:rsid w:val="006E02B3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28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B5C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E9D"/>
    <w:rsid w:val="00721FAF"/>
    <w:rsid w:val="00722363"/>
    <w:rsid w:val="0072249D"/>
    <w:rsid w:val="00722685"/>
    <w:rsid w:val="0072296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CB8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1F"/>
    <w:rsid w:val="007A5FDC"/>
    <w:rsid w:val="007A6540"/>
    <w:rsid w:val="007A6736"/>
    <w:rsid w:val="007A6C77"/>
    <w:rsid w:val="007A730A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26EA"/>
    <w:rsid w:val="007B3118"/>
    <w:rsid w:val="007B3343"/>
    <w:rsid w:val="007B37DB"/>
    <w:rsid w:val="007B3803"/>
    <w:rsid w:val="007B3AD8"/>
    <w:rsid w:val="007B3B13"/>
    <w:rsid w:val="007B44C3"/>
    <w:rsid w:val="007B458C"/>
    <w:rsid w:val="007B4E77"/>
    <w:rsid w:val="007B4E9C"/>
    <w:rsid w:val="007B4EB0"/>
    <w:rsid w:val="007B4F7F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2FFF"/>
    <w:rsid w:val="007C311C"/>
    <w:rsid w:val="007C33E4"/>
    <w:rsid w:val="007C3640"/>
    <w:rsid w:val="007C36FA"/>
    <w:rsid w:val="007C39E5"/>
    <w:rsid w:val="007C4564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4B9"/>
    <w:rsid w:val="007D46E3"/>
    <w:rsid w:val="007D4818"/>
    <w:rsid w:val="007D482E"/>
    <w:rsid w:val="007D4BCE"/>
    <w:rsid w:val="007D4D8D"/>
    <w:rsid w:val="007D4F26"/>
    <w:rsid w:val="007D520E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3EB5"/>
    <w:rsid w:val="007E45B3"/>
    <w:rsid w:val="007E4928"/>
    <w:rsid w:val="007E49D6"/>
    <w:rsid w:val="007E4AE0"/>
    <w:rsid w:val="007E5173"/>
    <w:rsid w:val="007E534B"/>
    <w:rsid w:val="007E5432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0D0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0E8"/>
    <w:rsid w:val="00806574"/>
    <w:rsid w:val="00806E84"/>
    <w:rsid w:val="00807065"/>
    <w:rsid w:val="00807F1F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830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43E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7D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3C9B"/>
    <w:rsid w:val="00855263"/>
    <w:rsid w:val="008552E5"/>
    <w:rsid w:val="00855662"/>
    <w:rsid w:val="00855D35"/>
    <w:rsid w:val="008562B6"/>
    <w:rsid w:val="00856332"/>
    <w:rsid w:val="008566A1"/>
    <w:rsid w:val="0085686A"/>
    <w:rsid w:val="00856FD5"/>
    <w:rsid w:val="008574C9"/>
    <w:rsid w:val="008578FE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352"/>
    <w:rsid w:val="00882699"/>
    <w:rsid w:val="0088277E"/>
    <w:rsid w:val="00882858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BCC"/>
    <w:rsid w:val="00890D83"/>
    <w:rsid w:val="00892DB3"/>
    <w:rsid w:val="0089326B"/>
    <w:rsid w:val="00893B28"/>
    <w:rsid w:val="00893ECF"/>
    <w:rsid w:val="00894AC7"/>
    <w:rsid w:val="00894C72"/>
    <w:rsid w:val="00894CB6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E80"/>
    <w:rsid w:val="008B79B5"/>
    <w:rsid w:val="008B7D89"/>
    <w:rsid w:val="008B7ECD"/>
    <w:rsid w:val="008B7ECF"/>
    <w:rsid w:val="008C104D"/>
    <w:rsid w:val="008C1347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C7AD7"/>
    <w:rsid w:val="008D01DE"/>
    <w:rsid w:val="008D027D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20A1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96A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ED3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02C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6F2E"/>
    <w:rsid w:val="00937444"/>
    <w:rsid w:val="00937583"/>
    <w:rsid w:val="0094011D"/>
    <w:rsid w:val="009409A9"/>
    <w:rsid w:val="009409B2"/>
    <w:rsid w:val="00940A30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6E43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5AE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0986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77E78"/>
    <w:rsid w:val="00980675"/>
    <w:rsid w:val="009808DE"/>
    <w:rsid w:val="009816DE"/>
    <w:rsid w:val="00981841"/>
    <w:rsid w:val="00981F76"/>
    <w:rsid w:val="00982161"/>
    <w:rsid w:val="009821F5"/>
    <w:rsid w:val="00982994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6A3"/>
    <w:rsid w:val="00987DDA"/>
    <w:rsid w:val="009901F5"/>
    <w:rsid w:val="00990712"/>
    <w:rsid w:val="009907AC"/>
    <w:rsid w:val="009909CC"/>
    <w:rsid w:val="00990A26"/>
    <w:rsid w:val="00991296"/>
    <w:rsid w:val="0099152D"/>
    <w:rsid w:val="00991549"/>
    <w:rsid w:val="009917FD"/>
    <w:rsid w:val="00991A33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49"/>
    <w:rsid w:val="009A72BB"/>
    <w:rsid w:val="009A774E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4BB3"/>
    <w:rsid w:val="009B502E"/>
    <w:rsid w:val="009B5127"/>
    <w:rsid w:val="009B5135"/>
    <w:rsid w:val="009B580C"/>
    <w:rsid w:val="009B5B77"/>
    <w:rsid w:val="009B5CB6"/>
    <w:rsid w:val="009B60F8"/>
    <w:rsid w:val="009B6AC3"/>
    <w:rsid w:val="009B6FBC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4B7"/>
    <w:rsid w:val="009C46E1"/>
    <w:rsid w:val="009C55D6"/>
    <w:rsid w:val="009C577C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D7CA5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49BB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5871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443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DCE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D0F"/>
    <w:rsid w:val="00A10E08"/>
    <w:rsid w:val="00A11505"/>
    <w:rsid w:val="00A11762"/>
    <w:rsid w:val="00A118FD"/>
    <w:rsid w:val="00A120B6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7E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6E3C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6"/>
    <w:rsid w:val="00A766AF"/>
    <w:rsid w:val="00A76D33"/>
    <w:rsid w:val="00A773FC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61"/>
    <w:rsid w:val="00A95994"/>
    <w:rsid w:val="00A967C1"/>
    <w:rsid w:val="00A96B29"/>
    <w:rsid w:val="00A9748D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A7C97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77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0A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5D88"/>
    <w:rsid w:val="00AE633F"/>
    <w:rsid w:val="00AE6606"/>
    <w:rsid w:val="00AE68C1"/>
    <w:rsid w:val="00AE6E4F"/>
    <w:rsid w:val="00AE7439"/>
    <w:rsid w:val="00AE767A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84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3EC"/>
    <w:rsid w:val="00B036AB"/>
    <w:rsid w:val="00B0370B"/>
    <w:rsid w:val="00B037BD"/>
    <w:rsid w:val="00B03EC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17AB8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80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0FCD"/>
    <w:rsid w:val="00B5196A"/>
    <w:rsid w:val="00B51A93"/>
    <w:rsid w:val="00B51A9D"/>
    <w:rsid w:val="00B51C65"/>
    <w:rsid w:val="00B51E26"/>
    <w:rsid w:val="00B51EAB"/>
    <w:rsid w:val="00B523E3"/>
    <w:rsid w:val="00B528AA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0CB0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814"/>
    <w:rsid w:val="00B74C84"/>
    <w:rsid w:val="00B75167"/>
    <w:rsid w:val="00B75444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97908"/>
    <w:rsid w:val="00BA0100"/>
    <w:rsid w:val="00BA0708"/>
    <w:rsid w:val="00BA09FE"/>
    <w:rsid w:val="00BA0A82"/>
    <w:rsid w:val="00BA0A9E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8CD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8C9"/>
    <w:rsid w:val="00BC5D44"/>
    <w:rsid w:val="00BC6330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2BD"/>
    <w:rsid w:val="00BF3475"/>
    <w:rsid w:val="00BF34DD"/>
    <w:rsid w:val="00BF3738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6AA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682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014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223B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391C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A09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013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D87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DFF"/>
    <w:rsid w:val="00C9299D"/>
    <w:rsid w:val="00C92C3D"/>
    <w:rsid w:val="00C93097"/>
    <w:rsid w:val="00C93A85"/>
    <w:rsid w:val="00C93C7D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381"/>
    <w:rsid w:val="00CB276F"/>
    <w:rsid w:val="00CB2AE3"/>
    <w:rsid w:val="00CB2B49"/>
    <w:rsid w:val="00CB2CCC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9DE"/>
    <w:rsid w:val="00CE4A20"/>
    <w:rsid w:val="00CE4A8D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56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8CF"/>
    <w:rsid w:val="00D139BD"/>
    <w:rsid w:val="00D13D73"/>
    <w:rsid w:val="00D13DBF"/>
    <w:rsid w:val="00D1404E"/>
    <w:rsid w:val="00D14219"/>
    <w:rsid w:val="00D146BC"/>
    <w:rsid w:val="00D1495F"/>
    <w:rsid w:val="00D14BCF"/>
    <w:rsid w:val="00D15054"/>
    <w:rsid w:val="00D153CD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6B0"/>
    <w:rsid w:val="00D2275E"/>
    <w:rsid w:val="00D22DDE"/>
    <w:rsid w:val="00D22EBC"/>
    <w:rsid w:val="00D22F07"/>
    <w:rsid w:val="00D23333"/>
    <w:rsid w:val="00D23AAE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63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4845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66AA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08A"/>
    <w:rsid w:val="00D60518"/>
    <w:rsid w:val="00D6078E"/>
    <w:rsid w:val="00D60D49"/>
    <w:rsid w:val="00D60F08"/>
    <w:rsid w:val="00D60FC3"/>
    <w:rsid w:val="00D61399"/>
    <w:rsid w:val="00D613E5"/>
    <w:rsid w:val="00D61A9A"/>
    <w:rsid w:val="00D61C53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6C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E36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6962"/>
    <w:rsid w:val="00D96AD4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7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3A1A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1C23"/>
    <w:rsid w:val="00DF203E"/>
    <w:rsid w:val="00DF2679"/>
    <w:rsid w:val="00DF3340"/>
    <w:rsid w:val="00DF38C6"/>
    <w:rsid w:val="00DF3920"/>
    <w:rsid w:val="00DF3A07"/>
    <w:rsid w:val="00DF3CCA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4F61"/>
    <w:rsid w:val="00E153B3"/>
    <w:rsid w:val="00E1563E"/>
    <w:rsid w:val="00E159F8"/>
    <w:rsid w:val="00E1615F"/>
    <w:rsid w:val="00E166D2"/>
    <w:rsid w:val="00E1686B"/>
    <w:rsid w:val="00E16892"/>
    <w:rsid w:val="00E169B9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05"/>
    <w:rsid w:val="00E4314E"/>
    <w:rsid w:val="00E435F8"/>
    <w:rsid w:val="00E44029"/>
    <w:rsid w:val="00E44181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7A"/>
    <w:rsid w:val="00E650B8"/>
    <w:rsid w:val="00E65183"/>
    <w:rsid w:val="00E65414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7360"/>
    <w:rsid w:val="00E7768C"/>
    <w:rsid w:val="00E779B7"/>
    <w:rsid w:val="00E77C3C"/>
    <w:rsid w:val="00E77F8D"/>
    <w:rsid w:val="00E80023"/>
    <w:rsid w:val="00E80346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676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87A07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4A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3B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49A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6DE"/>
    <w:rsid w:val="00ED3A39"/>
    <w:rsid w:val="00ED49E2"/>
    <w:rsid w:val="00ED4CAB"/>
    <w:rsid w:val="00ED53CE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86D"/>
    <w:rsid w:val="00EE54D7"/>
    <w:rsid w:val="00EE5D54"/>
    <w:rsid w:val="00EE6DEF"/>
    <w:rsid w:val="00EE6E2C"/>
    <w:rsid w:val="00EE7103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E8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88D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B45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024"/>
    <w:rsid w:val="00F22686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7E1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1F4E"/>
    <w:rsid w:val="00F428EC"/>
    <w:rsid w:val="00F42998"/>
    <w:rsid w:val="00F42A0D"/>
    <w:rsid w:val="00F439FD"/>
    <w:rsid w:val="00F43A2D"/>
    <w:rsid w:val="00F43D45"/>
    <w:rsid w:val="00F455F5"/>
    <w:rsid w:val="00F45982"/>
    <w:rsid w:val="00F46529"/>
    <w:rsid w:val="00F47817"/>
    <w:rsid w:val="00F47FC3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4201"/>
    <w:rsid w:val="00F642E5"/>
    <w:rsid w:val="00F6439E"/>
    <w:rsid w:val="00F64DC5"/>
    <w:rsid w:val="00F65915"/>
    <w:rsid w:val="00F65A75"/>
    <w:rsid w:val="00F6616D"/>
    <w:rsid w:val="00F66734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52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189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8F2"/>
    <w:rsid w:val="00FA392D"/>
    <w:rsid w:val="00FA3E9A"/>
    <w:rsid w:val="00FA425D"/>
    <w:rsid w:val="00FA46E8"/>
    <w:rsid w:val="00FA4B25"/>
    <w:rsid w:val="00FA4BCD"/>
    <w:rsid w:val="00FA583B"/>
    <w:rsid w:val="00FA5D1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0DE"/>
    <w:rsid w:val="00FE46D3"/>
    <w:rsid w:val="00FE490E"/>
    <w:rsid w:val="00FE5571"/>
    <w:rsid w:val="00FE58E7"/>
    <w:rsid w:val="00FE5CDB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AE5D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D7DBEC-39EA-44BB-ABB1-2BAA120E4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5CEC0C-58F9-4199-9D8C-C7F0CBDF4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7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Kornsiri, Chongaksorn</cp:lastModifiedBy>
  <cp:revision>7</cp:revision>
  <cp:lastPrinted>2024-02-08T15:54:00Z</cp:lastPrinted>
  <dcterms:created xsi:type="dcterms:W3CDTF">2024-02-13T03:10:00Z</dcterms:created>
  <dcterms:modified xsi:type="dcterms:W3CDTF">2024-02-13T08:44:00Z</dcterms:modified>
</cp:coreProperties>
</file>